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7A360F02"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w:t>
            </w:r>
            <w:r w:rsidR="006F7040">
              <w:t>18.7.0</w:t>
            </w:r>
            <w:r w:rsidRPr="000903C1">
              <w:t xml:space="preserve"> </w:t>
            </w:r>
            <w:r w:rsidRPr="000903C1">
              <w:rPr>
                <w:sz w:val="32"/>
              </w:rPr>
              <w:t>(</w:t>
            </w:r>
            <w:r w:rsidR="006F7040">
              <w:rPr>
                <w:sz w:val="32"/>
              </w:rPr>
              <w:t>2024-06</w:t>
            </w:r>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4469F7"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2.75pt;visibility:visible;mso-wrap-style:square">
                  <v:imagedata r:id="rId11" o:title=""/>
                </v:shape>
              </w:pict>
            </w:r>
          </w:p>
        </w:tc>
        <w:tc>
          <w:tcPr>
            <w:tcW w:w="5540" w:type="dxa"/>
            <w:shd w:val="clear" w:color="auto" w:fill="auto"/>
          </w:tcPr>
          <w:p w14:paraId="50679602" w14:textId="49CD3D83" w:rsidR="00826D4E" w:rsidRPr="00EB1D3D" w:rsidRDefault="004469F7" w:rsidP="00826D4E">
            <w:pPr>
              <w:jc w:val="right"/>
            </w:pPr>
            <w:r>
              <w:pict w14:anchorId="0AA72899">
                <v:shape id="_x0000_i1026" type="#_x0000_t75" style="width:127.6pt;height:74.8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1"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1"/>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2"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3"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650 Route des Lucioles - Sophia Antipolis</w:t>
            </w:r>
          </w:p>
          <w:p w14:paraId="6F697439"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3"/>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4"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79187652" w:rsidR="00046C05" w:rsidRPr="00EB1D3D" w:rsidRDefault="00046C05" w:rsidP="006C5056">
            <w:pPr>
              <w:pStyle w:val="FP"/>
              <w:jc w:val="center"/>
              <w:rPr>
                <w:noProof/>
                <w:sz w:val="18"/>
              </w:rPr>
            </w:pPr>
            <w:r w:rsidRPr="00EB1D3D">
              <w:rPr>
                <w:noProof/>
                <w:sz w:val="18"/>
              </w:rPr>
              <w:t xml:space="preserve">© </w:t>
            </w:r>
            <w:r w:rsidR="00604080">
              <w:rPr>
                <w:noProof/>
                <w:sz w:val="18"/>
              </w:rPr>
              <w:t>202</w:t>
            </w:r>
            <w:r w:rsidR="00245878">
              <w:rPr>
                <w:noProof/>
                <w:sz w:val="18"/>
              </w:rPr>
              <w:t>4</w:t>
            </w:r>
            <w:r w:rsidRPr="00EB1D3D">
              <w:rPr>
                <w:noProof/>
                <w:sz w:val="18"/>
              </w:rPr>
              <w:t>, 3GPP Organizational Partners (ARIB, ATIS, CCSA, ETSI, TSDSI, TTA, TTC).</w:t>
            </w:r>
            <w:bookmarkStart w:id="5" w:name="copyrightaddon"/>
            <w:bookmarkEnd w:id="5"/>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4"/>
          </w:p>
          <w:p w14:paraId="747AD6D7" w14:textId="77777777" w:rsidR="00046C05" w:rsidRPr="00EB1D3D" w:rsidRDefault="00046C05" w:rsidP="006C5056"/>
        </w:tc>
      </w:tr>
      <w:bookmarkEnd w:id="2"/>
    </w:tbl>
    <w:p w14:paraId="5677C524" w14:textId="7C800650" w:rsidR="00026965" w:rsidRPr="000903C1" w:rsidRDefault="00046C05" w:rsidP="00E26141">
      <w:pPr>
        <w:pStyle w:val="TT"/>
      </w:pPr>
      <w:r w:rsidRPr="00EB1D3D">
        <w:br w:type="page"/>
      </w:r>
      <w:r w:rsidR="00026965" w:rsidRPr="000903C1">
        <w:lastRenderedPageBreak/>
        <w:t>Contents</w:t>
      </w:r>
    </w:p>
    <w:p w14:paraId="29F2DC68" w14:textId="25CCE7E1" w:rsidR="007F762F" w:rsidRDefault="00EB47D8">
      <w:pPr>
        <w:pStyle w:val="TOC1"/>
        <w:rPr>
          <w:rFonts w:asciiTheme="minorHAnsi" w:eastAsiaTheme="minorEastAsia" w:hAnsiTheme="minorHAnsi" w:cstheme="minorBidi"/>
          <w:noProof/>
          <w:kern w:val="2"/>
          <w:szCs w:val="22"/>
          <w:lang w:eastAsia="en-GB"/>
          <w14:ligatures w14:val="standardContextual"/>
        </w:rPr>
      </w:pPr>
      <w:r w:rsidRPr="000903C1">
        <w:fldChar w:fldCharType="begin" w:fldLock="1"/>
      </w:r>
      <w:r w:rsidRPr="000903C1">
        <w:instrText xml:space="preserve"> TOC \o "1-9" </w:instrText>
      </w:r>
      <w:r w:rsidRPr="000903C1">
        <w:fldChar w:fldCharType="separate"/>
      </w:r>
      <w:r w:rsidR="007F762F">
        <w:rPr>
          <w:noProof/>
        </w:rPr>
        <w:t>Foreword</w:t>
      </w:r>
      <w:r w:rsidR="007F762F">
        <w:rPr>
          <w:noProof/>
        </w:rPr>
        <w:tab/>
      </w:r>
      <w:r w:rsidR="007F762F">
        <w:rPr>
          <w:noProof/>
        </w:rPr>
        <w:fldChar w:fldCharType="begin" w:fldLock="1"/>
      </w:r>
      <w:r w:rsidR="007F762F">
        <w:rPr>
          <w:noProof/>
        </w:rPr>
        <w:instrText xml:space="preserve"> PAGEREF _Toc171691291 \h </w:instrText>
      </w:r>
      <w:r w:rsidR="007F762F">
        <w:rPr>
          <w:noProof/>
        </w:rPr>
      </w:r>
      <w:r w:rsidR="007F762F">
        <w:rPr>
          <w:noProof/>
        </w:rPr>
        <w:fldChar w:fldCharType="separate"/>
      </w:r>
      <w:r w:rsidR="007F762F">
        <w:rPr>
          <w:noProof/>
        </w:rPr>
        <w:t>11</w:t>
      </w:r>
      <w:r w:rsidR="007F762F">
        <w:rPr>
          <w:noProof/>
        </w:rPr>
        <w:fldChar w:fldCharType="end"/>
      </w:r>
    </w:p>
    <w:p w14:paraId="64FE4D75" w14:textId="279AB16A"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_Toc171691292 \h </w:instrText>
      </w:r>
      <w:r>
        <w:rPr>
          <w:noProof/>
        </w:rPr>
      </w:r>
      <w:r>
        <w:rPr>
          <w:noProof/>
        </w:rPr>
        <w:fldChar w:fldCharType="separate"/>
      </w:r>
      <w:r>
        <w:rPr>
          <w:noProof/>
        </w:rPr>
        <w:t>11</w:t>
      </w:r>
      <w:r>
        <w:rPr>
          <w:noProof/>
        </w:rPr>
        <w:fldChar w:fldCharType="end"/>
      </w:r>
    </w:p>
    <w:p w14:paraId="0AEE6CE1" w14:textId="565F5D7F"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_Toc171691293 \h </w:instrText>
      </w:r>
      <w:r>
        <w:rPr>
          <w:noProof/>
        </w:rPr>
      </w:r>
      <w:r>
        <w:rPr>
          <w:noProof/>
        </w:rPr>
        <w:fldChar w:fldCharType="separate"/>
      </w:r>
      <w:r>
        <w:rPr>
          <w:noProof/>
        </w:rPr>
        <w:t>12</w:t>
      </w:r>
      <w:r>
        <w:rPr>
          <w:noProof/>
        </w:rPr>
        <w:fldChar w:fldCharType="end"/>
      </w:r>
    </w:p>
    <w:p w14:paraId="77D3B260" w14:textId="749F574E"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_Toc171691294 \h </w:instrText>
      </w:r>
      <w:r>
        <w:rPr>
          <w:noProof/>
        </w:rPr>
      </w:r>
      <w:r>
        <w:rPr>
          <w:noProof/>
        </w:rPr>
        <w:fldChar w:fldCharType="separate"/>
      </w:r>
      <w:r>
        <w:rPr>
          <w:noProof/>
        </w:rPr>
        <w:t>19</w:t>
      </w:r>
      <w:r>
        <w:rPr>
          <w:noProof/>
        </w:rPr>
        <w:fldChar w:fldCharType="end"/>
      </w:r>
    </w:p>
    <w:p w14:paraId="0F6F0763" w14:textId="338E9BC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_Toc171691295 \h </w:instrText>
      </w:r>
      <w:r>
        <w:rPr>
          <w:noProof/>
        </w:rPr>
      </w:r>
      <w:r>
        <w:rPr>
          <w:noProof/>
        </w:rPr>
        <w:fldChar w:fldCharType="separate"/>
      </w:r>
      <w:r>
        <w:rPr>
          <w:noProof/>
        </w:rPr>
        <w:t>19</w:t>
      </w:r>
      <w:r>
        <w:rPr>
          <w:noProof/>
        </w:rPr>
        <w:fldChar w:fldCharType="end"/>
      </w:r>
    </w:p>
    <w:p w14:paraId="317B13D8" w14:textId="17B43BB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_Toc171691296 \h </w:instrText>
      </w:r>
      <w:r>
        <w:rPr>
          <w:noProof/>
        </w:rPr>
      </w:r>
      <w:r>
        <w:rPr>
          <w:noProof/>
        </w:rPr>
        <w:fldChar w:fldCharType="separate"/>
      </w:r>
      <w:r>
        <w:rPr>
          <w:noProof/>
        </w:rPr>
        <w:t>19</w:t>
      </w:r>
      <w:r>
        <w:rPr>
          <w:noProof/>
        </w:rPr>
        <w:fldChar w:fldCharType="end"/>
      </w:r>
    </w:p>
    <w:p w14:paraId="59B505C2" w14:textId="5D49F1BD"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AT command syntax</w:t>
      </w:r>
      <w:r>
        <w:rPr>
          <w:noProof/>
        </w:rPr>
        <w:tab/>
      </w:r>
      <w:r>
        <w:rPr>
          <w:noProof/>
        </w:rPr>
        <w:fldChar w:fldCharType="begin" w:fldLock="1"/>
      </w:r>
      <w:r>
        <w:rPr>
          <w:noProof/>
        </w:rPr>
        <w:instrText xml:space="preserve"> PAGEREF _Toc171691297 \h </w:instrText>
      </w:r>
      <w:r>
        <w:rPr>
          <w:noProof/>
        </w:rPr>
      </w:r>
      <w:r>
        <w:rPr>
          <w:noProof/>
        </w:rPr>
        <w:fldChar w:fldCharType="separate"/>
      </w:r>
      <w:r>
        <w:rPr>
          <w:noProof/>
        </w:rPr>
        <w:t>20</w:t>
      </w:r>
      <w:r>
        <w:rPr>
          <w:noProof/>
        </w:rPr>
        <w:fldChar w:fldCharType="end"/>
      </w:r>
    </w:p>
    <w:p w14:paraId="10AAB779" w14:textId="2D1F383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_Toc171691298 \h </w:instrText>
      </w:r>
      <w:r>
        <w:rPr>
          <w:noProof/>
        </w:rPr>
      </w:r>
      <w:r>
        <w:rPr>
          <w:noProof/>
        </w:rPr>
        <w:fldChar w:fldCharType="separate"/>
      </w:r>
      <w:r>
        <w:rPr>
          <w:noProof/>
        </w:rPr>
        <w:t>20</w:t>
      </w:r>
      <w:r>
        <w:rPr>
          <w:noProof/>
        </w:rPr>
        <w:fldChar w:fldCharType="end"/>
      </w:r>
    </w:p>
    <w:p w14:paraId="004D6830" w14:textId="38635A6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Command line</w:t>
      </w:r>
      <w:r>
        <w:rPr>
          <w:noProof/>
        </w:rPr>
        <w:tab/>
      </w:r>
      <w:r>
        <w:rPr>
          <w:noProof/>
        </w:rPr>
        <w:fldChar w:fldCharType="begin" w:fldLock="1"/>
      </w:r>
      <w:r>
        <w:rPr>
          <w:noProof/>
        </w:rPr>
        <w:instrText xml:space="preserve"> PAGEREF _Toc171691299 \h </w:instrText>
      </w:r>
      <w:r>
        <w:rPr>
          <w:noProof/>
        </w:rPr>
      </w:r>
      <w:r>
        <w:rPr>
          <w:noProof/>
        </w:rPr>
        <w:fldChar w:fldCharType="separate"/>
      </w:r>
      <w:r>
        <w:rPr>
          <w:noProof/>
        </w:rPr>
        <w:t>21</w:t>
      </w:r>
      <w:r>
        <w:rPr>
          <w:noProof/>
        </w:rPr>
        <w:fldChar w:fldCharType="end"/>
      </w:r>
    </w:p>
    <w:p w14:paraId="34A2BB00" w14:textId="5E653EA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Information responses and result codes</w:t>
      </w:r>
      <w:r>
        <w:rPr>
          <w:noProof/>
        </w:rPr>
        <w:tab/>
      </w:r>
      <w:r>
        <w:rPr>
          <w:noProof/>
        </w:rPr>
        <w:fldChar w:fldCharType="begin" w:fldLock="1"/>
      </w:r>
      <w:r>
        <w:rPr>
          <w:noProof/>
        </w:rPr>
        <w:instrText xml:space="preserve"> PAGEREF _Toc171691300 \h </w:instrText>
      </w:r>
      <w:r>
        <w:rPr>
          <w:noProof/>
        </w:rPr>
      </w:r>
      <w:r>
        <w:rPr>
          <w:noProof/>
        </w:rPr>
        <w:fldChar w:fldCharType="separate"/>
      </w:r>
      <w:r>
        <w:rPr>
          <w:noProof/>
        </w:rPr>
        <w:t>22</w:t>
      </w:r>
      <w:r>
        <w:rPr>
          <w:noProof/>
        </w:rPr>
        <w:fldChar w:fldCharType="end"/>
      </w:r>
    </w:p>
    <w:p w14:paraId="61ECC65E" w14:textId="1312F31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4.3</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ITU</w:t>
      </w:r>
      <w:r w:rsidRPr="007C1383">
        <w:rPr>
          <w:noProof/>
          <w:lang w:val="fr-FR"/>
        </w:rPr>
        <w:noBreakHyphen/>
        <w:t>T Recommendation V.250 [14] TE</w:t>
      </w:r>
      <w:r w:rsidRPr="007C1383">
        <w:rPr>
          <w:noProof/>
          <w:lang w:val="fr-FR"/>
        </w:rPr>
        <w:noBreakHyphen/>
        <w:t>TA interface commands</w:t>
      </w:r>
      <w:r>
        <w:rPr>
          <w:noProof/>
        </w:rPr>
        <w:tab/>
      </w:r>
      <w:r>
        <w:rPr>
          <w:noProof/>
        </w:rPr>
        <w:fldChar w:fldCharType="begin" w:fldLock="1"/>
      </w:r>
      <w:r>
        <w:rPr>
          <w:noProof/>
        </w:rPr>
        <w:instrText xml:space="preserve"> PAGEREF _Toc171691301 \h </w:instrText>
      </w:r>
      <w:r>
        <w:rPr>
          <w:noProof/>
        </w:rPr>
      </w:r>
      <w:r>
        <w:rPr>
          <w:noProof/>
        </w:rPr>
        <w:fldChar w:fldCharType="separate"/>
      </w:r>
      <w:r>
        <w:rPr>
          <w:noProof/>
        </w:rPr>
        <w:t>22</w:t>
      </w:r>
      <w:r>
        <w:rPr>
          <w:noProof/>
        </w:rPr>
        <w:fldChar w:fldCharType="end"/>
      </w:r>
    </w:p>
    <w:p w14:paraId="5382E46E" w14:textId="1343A3B6"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commands</w:t>
      </w:r>
      <w:r>
        <w:rPr>
          <w:noProof/>
        </w:rPr>
        <w:tab/>
      </w:r>
      <w:r>
        <w:rPr>
          <w:noProof/>
        </w:rPr>
        <w:fldChar w:fldCharType="begin" w:fldLock="1"/>
      </w:r>
      <w:r>
        <w:rPr>
          <w:noProof/>
        </w:rPr>
        <w:instrText xml:space="preserve"> PAGEREF _Toc171691302 \h </w:instrText>
      </w:r>
      <w:r>
        <w:rPr>
          <w:noProof/>
        </w:rPr>
      </w:r>
      <w:r>
        <w:rPr>
          <w:noProof/>
        </w:rPr>
        <w:fldChar w:fldCharType="separate"/>
      </w:r>
      <w:r>
        <w:rPr>
          <w:noProof/>
        </w:rPr>
        <w:t>23</w:t>
      </w:r>
      <w:r>
        <w:rPr>
          <w:noProof/>
        </w:rPr>
        <w:fldChar w:fldCharType="end"/>
      </w:r>
    </w:p>
    <w:p w14:paraId="5F823975" w14:textId="29765BE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_Toc171691303 \h </w:instrText>
      </w:r>
      <w:r>
        <w:rPr>
          <w:noProof/>
        </w:rPr>
      </w:r>
      <w:r>
        <w:rPr>
          <w:noProof/>
        </w:rPr>
        <w:fldChar w:fldCharType="separate"/>
      </w:r>
      <w:r>
        <w:rPr>
          <w:noProof/>
        </w:rPr>
        <w:t>23</w:t>
      </w:r>
      <w:r>
        <w:rPr>
          <w:noProof/>
        </w:rPr>
        <w:fldChar w:fldCharType="end"/>
      </w:r>
    </w:p>
    <w:p w14:paraId="21E3341E" w14:textId="1D606E9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Request manufacturer identification +CGMI</w:t>
      </w:r>
      <w:r>
        <w:rPr>
          <w:noProof/>
        </w:rPr>
        <w:tab/>
      </w:r>
      <w:r>
        <w:rPr>
          <w:noProof/>
        </w:rPr>
        <w:fldChar w:fldCharType="begin" w:fldLock="1"/>
      </w:r>
      <w:r>
        <w:rPr>
          <w:noProof/>
        </w:rPr>
        <w:instrText xml:space="preserve"> PAGEREF _Toc171691304 \h </w:instrText>
      </w:r>
      <w:r>
        <w:rPr>
          <w:noProof/>
        </w:rPr>
      </w:r>
      <w:r>
        <w:rPr>
          <w:noProof/>
        </w:rPr>
        <w:fldChar w:fldCharType="separate"/>
      </w:r>
      <w:r>
        <w:rPr>
          <w:noProof/>
        </w:rPr>
        <w:t>23</w:t>
      </w:r>
      <w:r>
        <w:rPr>
          <w:noProof/>
        </w:rPr>
        <w:fldChar w:fldCharType="end"/>
      </w:r>
    </w:p>
    <w:p w14:paraId="24532AFB" w14:textId="7801CCA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model identification +CGMM</w:t>
      </w:r>
      <w:r>
        <w:rPr>
          <w:noProof/>
        </w:rPr>
        <w:tab/>
      </w:r>
      <w:r>
        <w:rPr>
          <w:noProof/>
        </w:rPr>
        <w:fldChar w:fldCharType="begin" w:fldLock="1"/>
      </w:r>
      <w:r>
        <w:rPr>
          <w:noProof/>
        </w:rPr>
        <w:instrText xml:space="preserve"> PAGEREF _Toc171691305 \h </w:instrText>
      </w:r>
      <w:r>
        <w:rPr>
          <w:noProof/>
        </w:rPr>
      </w:r>
      <w:r>
        <w:rPr>
          <w:noProof/>
        </w:rPr>
        <w:fldChar w:fldCharType="separate"/>
      </w:r>
      <w:r>
        <w:rPr>
          <w:noProof/>
        </w:rPr>
        <w:t>24</w:t>
      </w:r>
      <w:r>
        <w:rPr>
          <w:noProof/>
        </w:rPr>
        <w:fldChar w:fldCharType="end"/>
      </w:r>
    </w:p>
    <w:p w14:paraId="25A4AEFC" w14:textId="05AC854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5.3</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revision identification +CGMR</w:t>
      </w:r>
      <w:r>
        <w:rPr>
          <w:noProof/>
        </w:rPr>
        <w:tab/>
      </w:r>
      <w:r>
        <w:rPr>
          <w:noProof/>
        </w:rPr>
        <w:fldChar w:fldCharType="begin" w:fldLock="1"/>
      </w:r>
      <w:r>
        <w:rPr>
          <w:noProof/>
        </w:rPr>
        <w:instrText xml:space="preserve"> PAGEREF _Toc171691306 \h </w:instrText>
      </w:r>
      <w:r>
        <w:rPr>
          <w:noProof/>
        </w:rPr>
      </w:r>
      <w:r>
        <w:rPr>
          <w:noProof/>
        </w:rPr>
        <w:fldChar w:fldCharType="separate"/>
      </w:r>
      <w:r>
        <w:rPr>
          <w:noProof/>
        </w:rPr>
        <w:t>24</w:t>
      </w:r>
      <w:r>
        <w:rPr>
          <w:noProof/>
        </w:rPr>
        <w:fldChar w:fldCharType="end"/>
      </w:r>
    </w:p>
    <w:p w14:paraId="39D9BE2F" w14:textId="3FE3ED2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Request product serial number identification +CGSN</w:t>
      </w:r>
      <w:r>
        <w:rPr>
          <w:noProof/>
        </w:rPr>
        <w:tab/>
      </w:r>
      <w:r>
        <w:rPr>
          <w:noProof/>
        </w:rPr>
        <w:fldChar w:fldCharType="begin" w:fldLock="1"/>
      </w:r>
      <w:r>
        <w:rPr>
          <w:noProof/>
        </w:rPr>
        <w:instrText xml:space="preserve"> PAGEREF _Toc171691307 \h </w:instrText>
      </w:r>
      <w:r>
        <w:rPr>
          <w:noProof/>
        </w:rPr>
      </w:r>
      <w:r>
        <w:rPr>
          <w:noProof/>
        </w:rPr>
        <w:fldChar w:fldCharType="separate"/>
      </w:r>
      <w:r>
        <w:rPr>
          <w:noProof/>
        </w:rPr>
        <w:t>25</w:t>
      </w:r>
      <w:r>
        <w:rPr>
          <w:noProof/>
        </w:rPr>
        <w:fldChar w:fldCharType="end"/>
      </w:r>
    </w:p>
    <w:p w14:paraId="7161D33C" w14:textId="0843749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Select TE character set +CSCS</w:t>
      </w:r>
      <w:r>
        <w:rPr>
          <w:noProof/>
        </w:rPr>
        <w:tab/>
      </w:r>
      <w:r>
        <w:rPr>
          <w:noProof/>
        </w:rPr>
        <w:fldChar w:fldCharType="begin" w:fldLock="1"/>
      </w:r>
      <w:r>
        <w:rPr>
          <w:noProof/>
        </w:rPr>
        <w:instrText xml:space="preserve"> PAGEREF _Toc171691308 \h </w:instrText>
      </w:r>
      <w:r>
        <w:rPr>
          <w:noProof/>
        </w:rPr>
      </w:r>
      <w:r>
        <w:rPr>
          <w:noProof/>
        </w:rPr>
        <w:fldChar w:fldCharType="separate"/>
      </w:r>
      <w:r>
        <w:rPr>
          <w:noProof/>
        </w:rPr>
        <w:t>26</w:t>
      </w:r>
      <w:r>
        <w:rPr>
          <w:noProof/>
        </w:rPr>
        <w:fldChar w:fldCharType="end"/>
      </w:r>
    </w:p>
    <w:p w14:paraId="50F18D8C" w14:textId="7B24F56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5.6</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international mobile subscriber identity +CIMI</w:t>
      </w:r>
      <w:r>
        <w:rPr>
          <w:noProof/>
        </w:rPr>
        <w:tab/>
      </w:r>
      <w:r>
        <w:rPr>
          <w:noProof/>
        </w:rPr>
        <w:fldChar w:fldCharType="begin" w:fldLock="1"/>
      </w:r>
      <w:r>
        <w:rPr>
          <w:noProof/>
        </w:rPr>
        <w:instrText xml:space="preserve"> PAGEREF _Toc171691309 \h </w:instrText>
      </w:r>
      <w:r>
        <w:rPr>
          <w:noProof/>
        </w:rPr>
      </w:r>
      <w:r>
        <w:rPr>
          <w:noProof/>
        </w:rPr>
        <w:fldChar w:fldCharType="separate"/>
      </w:r>
      <w:r>
        <w:rPr>
          <w:noProof/>
        </w:rPr>
        <w:t>27</w:t>
      </w:r>
      <w:r>
        <w:rPr>
          <w:noProof/>
        </w:rPr>
        <w:fldChar w:fldCharType="end"/>
      </w:r>
    </w:p>
    <w:p w14:paraId="5DD00B4D" w14:textId="764E409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5.7</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Multiplexing mode +CMUX</w:t>
      </w:r>
      <w:r>
        <w:rPr>
          <w:noProof/>
        </w:rPr>
        <w:tab/>
      </w:r>
      <w:r>
        <w:rPr>
          <w:noProof/>
        </w:rPr>
        <w:fldChar w:fldCharType="begin" w:fldLock="1"/>
      </w:r>
      <w:r>
        <w:rPr>
          <w:noProof/>
        </w:rPr>
        <w:instrText xml:space="preserve"> PAGEREF _Toc171691310 \h </w:instrText>
      </w:r>
      <w:r>
        <w:rPr>
          <w:noProof/>
        </w:rPr>
      </w:r>
      <w:r>
        <w:rPr>
          <w:noProof/>
        </w:rPr>
        <w:fldChar w:fldCharType="separate"/>
      </w:r>
      <w:r>
        <w:rPr>
          <w:noProof/>
        </w:rPr>
        <w:t>28</w:t>
      </w:r>
      <w:r>
        <w:rPr>
          <w:noProof/>
        </w:rPr>
        <w:fldChar w:fldCharType="end"/>
      </w:r>
    </w:p>
    <w:p w14:paraId="114E61D7" w14:textId="78F058D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5.8</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ITU</w:t>
      </w:r>
      <w:r w:rsidRPr="007C1383">
        <w:rPr>
          <w:noProof/>
          <w:lang w:val="fr-FR"/>
        </w:rPr>
        <w:noBreakHyphen/>
        <w:t>T Recommendaton V.250 [14] generic TA control commands</w:t>
      </w:r>
      <w:r>
        <w:rPr>
          <w:noProof/>
        </w:rPr>
        <w:tab/>
      </w:r>
      <w:r>
        <w:rPr>
          <w:noProof/>
        </w:rPr>
        <w:fldChar w:fldCharType="begin" w:fldLock="1"/>
      </w:r>
      <w:r>
        <w:rPr>
          <w:noProof/>
        </w:rPr>
        <w:instrText xml:space="preserve"> PAGEREF _Toc171691311 \h </w:instrText>
      </w:r>
      <w:r>
        <w:rPr>
          <w:noProof/>
        </w:rPr>
      </w:r>
      <w:r>
        <w:rPr>
          <w:noProof/>
        </w:rPr>
        <w:fldChar w:fldCharType="separate"/>
      </w:r>
      <w:r>
        <w:rPr>
          <w:noProof/>
        </w:rPr>
        <w:t>30</w:t>
      </w:r>
      <w:r>
        <w:rPr>
          <w:noProof/>
        </w:rPr>
        <w:fldChar w:fldCharType="end"/>
      </w:r>
    </w:p>
    <w:p w14:paraId="070C38EB" w14:textId="79E5F5B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_Toc171691312 \h </w:instrText>
      </w:r>
      <w:r>
        <w:rPr>
          <w:noProof/>
        </w:rPr>
      </w:r>
      <w:r>
        <w:rPr>
          <w:noProof/>
        </w:rPr>
        <w:fldChar w:fldCharType="separate"/>
      </w:r>
      <w:r>
        <w:rPr>
          <w:noProof/>
        </w:rPr>
        <w:t>30</w:t>
      </w:r>
      <w:r>
        <w:rPr>
          <w:noProof/>
        </w:rPr>
        <w:fldChar w:fldCharType="end"/>
      </w:r>
    </w:p>
    <w:p w14:paraId="7AF0519B" w14:textId="0639789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5.10</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5G subscription permanent identifier +CSUPI</w:t>
      </w:r>
      <w:r>
        <w:rPr>
          <w:noProof/>
        </w:rPr>
        <w:tab/>
      </w:r>
      <w:r>
        <w:rPr>
          <w:noProof/>
        </w:rPr>
        <w:fldChar w:fldCharType="begin" w:fldLock="1"/>
      </w:r>
      <w:r>
        <w:rPr>
          <w:noProof/>
        </w:rPr>
        <w:instrText xml:space="preserve"> PAGEREF _Toc171691313 \h </w:instrText>
      </w:r>
      <w:r>
        <w:rPr>
          <w:noProof/>
        </w:rPr>
      </w:r>
      <w:r>
        <w:rPr>
          <w:noProof/>
        </w:rPr>
        <w:fldChar w:fldCharType="separate"/>
      </w:r>
      <w:r>
        <w:rPr>
          <w:noProof/>
        </w:rPr>
        <w:t>32</w:t>
      </w:r>
      <w:r>
        <w:rPr>
          <w:noProof/>
        </w:rPr>
        <w:fldChar w:fldCharType="end"/>
      </w:r>
    </w:p>
    <w:p w14:paraId="70779706" w14:textId="4E4C242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Request 5G network specific identifier +CNAI</w:t>
      </w:r>
      <w:r>
        <w:rPr>
          <w:noProof/>
        </w:rPr>
        <w:tab/>
      </w:r>
      <w:r>
        <w:rPr>
          <w:noProof/>
        </w:rPr>
        <w:fldChar w:fldCharType="begin" w:fldLock="1"/>
      </w:r>
      <w:r>
        <w:rPr>
          <w:noProof/>
        </w:rPr>
        <w:instrText xml:space="preserve"> PAGEREF _Toc171691314 \h </w:instrText>
      </w:r>
      <w:r>
        <w:rPr>
          <w:noProof/>
        </w:rPr>
      </w:r>
      <w:r>
        <w:rPr>
          <w:noProof/>
        </w:rPr>
        <w:fldChar w:fldCharType="separate"/>
      </w:r>
      <w:r>
        <w:rPr>
          <w:noProof/>
        </w:rPr>
        <w:t>32</w:t>
      </w:r>
      <w:r>
        <w:rPr>
          <w:noProof/>
        </w:rPr>
        <w:fldChar w:fldCharType="end"/>
      </w:r>
    </w:p>
    <w:p w14:paraId="36E9BACA" w14:textId="2264B6D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_Toc171691315 \h </w:instrText>
      </w:r>
      <w:r>
        <w:rPr>
          <w:noProof/>
        </w:rPr>
      </w:r>
      <w:r>
        <w:rPr>
          <w:noProof/>
        </w:rPr>
        <w:fldChar w:fldCharType="separate"/>
      </w:r>
      <w:r>
        <w:rPr>
          <w:noProof/>
        </w:rPr>
        <w:t>33</w:t>
      </w:r>
      <w:r>
        <w:rPr>
          <w:noProof/>
        </w:rPr>
        <w:fldChar w:fldCharType="end"/>
      </w:r>
    </w:p>
    <w:p w14:paraId="3FAFA9BB" w14:textId="6CA9504F"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Call control commands and methods</w:t>
      </w:r>
      <w:r>
        <w:rPr>
          <w:noProof/>
        </w:rPr>
        <w:tab/>
      </w:r>
      <w:r>
        <w:rPr>
          <w:noProof/>
        </w:rPr>
        <w:fldChar w:fldCharType="begin" w:fldLock="1"/>
      </w:r>
      <w:r>
        <w:rPr>
          <w:noProof/>
        </w:rPr>
        <w:instrText xml:space="preserve"> PAGEREF _Toc171691316 \h </w:instrText>
      </w:r>
      <w:r>
        <w:rPr>
          <w:noProof/>
        </w:rPr>
      </w:r>
      <w:r>
        <w:rPr>
          <w:noProof/>
        </w:rPr>
        <w:fldChar w:fldCharType="separate"/>
      </w:r>
      <w:r>
        <w:rPr>
          <w:noProof/>
        </w:rPr>
        <w:t>34</w:t>
      </w:r>
      <w:r>
        <w:rPr>
          <w:noProof/>
        </w:rPr>
        <w:fldChar w:fldCharType="end"/>
      </w:r>
    </w:p>
    <w:p w14:paraId="510F3650" w14:textId="79991C5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_Toc171691317 \h </w:instrText>
      </w:r>
      <w:r>
        <w:rPr>
          <w:noProof/>
        </w:rPr>
      </w:r>
      <w:r>
        <w:rPr>
          <w:noProof/>
        </w:rPr>
        <w:fldChar w:fldCharType="separate"/>
      </w:r>
      <w:r>
        <w:rPr>
          <w:noProof/>
        </w:rPr>
        <w:t>34</w:t>
      </w:r>
      <w:r>
        <w:rPr>
          <w:noProof/>
        </w:rPr>
        <w:fldChar w:fldCharType="end"/>
      </w:r>
    </w:p>
    <w:p w14:paraId="4FA36A90" w14:textId="428F980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Select type of address +CSTA</w:t>
      </w:r>
      <w:r>
        <w:rPr>
          <w:noProof/>
        </w:rPr>
        <w:tab/>
      </w:r>
      <w:r>
        <w:rPr>
          <w:noProof/>
        </w:rPr>
        <w:fldChar w:fldCharType="begin" w:fldLock="1"/>
      </w:r>
      <w:r>
        <w:rPr>
          <w:noProof/>
        </w:rPr>
        <w:instrText xml:space="preserve"> PAGEREF _Toc171691318 \h </w:instrText>
      </w:r>
      <w:r>
        <w:rPr>
          <w:noProof/>
        </w:rPr>
      </w:r>
      <w:r>
        <w:rPr>
          <w:noProof/>
        </w:rPr>
        <w:fldChar w:fldCharType="separate"/>
      </w:r>
      <w:r>
        <w:rPr>
          <w:noProof/>
        </w:rPr>
        <w:t>34</w:t>
      </w:r>
      <w:r>
        <w:rPr>
          <w:noProof/>
        </w:rPr>
        <w:fldChar w:fldCharType="end"/>
      </w:r>
    </w:p>
    <w:p w14:paraId="4B3BE570" w14:textId="6422D4A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6.2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ITU</w:t>
      </w:r>
      <w:r w:rsidRPr="007C1383">
        <w:rPr>
          <w:noProof/>
          <w:lang w:val="fr-FR"/>
        </w:rPr>
        <w:noBreakHyphen/>
        <w:t>T Recommendation V.250 [14] dial command D</w:t>
      </w:r>
      <w:r>
        <w:rPr>
          <w:noProof/>
        </w:rPr>
        <w:tab/>
      </w:r>
      <w:r>
        <w:rPr>
          <w:noProof/>
        </w:rPr>
        <w:fldChar w:fldCharType="begin" w:fldLock="1"/>
      </w:r>
      <w:r>
        <w:rPr>
          <w:noProof/>
        </w:rPr>
        <w:instrText xml:space="preserve"> PAGEREF _Toc171691319 \h </w:instrText>
      </w:r>
      <w:r>
        <w:rPr>
          <w:noProof/>
        </w:rPr>
      </w:r>
      <w:r>
        <w:rPr>
          <w:noProof/>
        </w:rPr>
        <w:fldChar w:fldCharType="separate"/>
      </w:r>
      <w:r>
        <w:rPr>
          <w:noProof/>
        </w:rPr>
        <w:t>34</w:t>
      </w:r>
      <w:r>
        <w:rPr>
          <w:noProof/>
        </w:rPr>
        <w:fldChar w:fldCharType="end"/>
      </w:r>
    </w:p>
    <w:p w14:paraId="53DDCC55" w14:textId="2B3B293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Direct dialling from phonebooks</w:t>
      </w:r>
      <w:r>
        <w:rPr>
          <w:noProof/>
        </w:rPr>
        <w:tab/>
      </w:r>
      <w:r>
        <w:rPr>
          <w:noProof/>
        </w:rPr>
        <w:fldChar w:fldCharType="begin" w:fldLock="1"/>
      </w:r>
      <w:r>
        <w:rPr>
          <w:noProof/>
        </w:rPr>
        <w:instrText xml:space="preserve"> PAGEREF _Toc171691320 \h </w:instrText>
      </w:r>
      <w:r>
        <w:rPr>
          <w:noProof/>
        </w:rPr>
      </w:r>
      <w:r>
        <w:rPr>
          <w:noProof/>
        </w:rPr>
        <w:fldChar w:fldCharType="separate"/>
      </w:r>
      <w:r>
        <w:rPr>
          <w:noProof/>
        </w:rPr>
        <w:t>35</w:t>
      </w:r>
      <w:r>
        <w:rPr>
          <w:noProof/>
        </w:rPr>
        <w:fldChar w:fldCharType="end"/>
      </w:r>
    </w:p>
    <w:p w14:paraId="7EF4C020" w14:textId="3E61AC2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Call mode +CMOD</w:t>
      </w:r>
      <w:r>
        <w:rPr>
          <w:noProof/>
        </w:rPr>
        <w:tab/>
      </w:r>
      <w:r>
        <w:rPr>
          <w:noProof/>
        </w:rPr>
        <w:fldChar w:fldCharType="begin" w:fldLock="1"/>
      </w:r>
      <w:r>
        <w:rPr>
          <w:noProof/>
        </w:rPr>
        <w:instrText xml:space="preserve"> PAGEREF _Toc171691321 \h </w:instrText>
      </w:r>
      <w:r>
        <w:rPr>
          <w:noProof/>
        </w:rPr>
      </w:r>
      <w:r>
        <w:rPr>
          <w:noProof/>
        </w:rPr>
        <w:fldChar w:fldCharType="separate"/>
      </w:r>
      <w:r>
        <w:rPr>
          <w:noProof/>
        </w:rPr>
        <w:t>36</w:t>
      </w:r>
      <w:r>
        <w:rPr>
          <w:noProof/>
        </w:rPr>
        <w:fldChar w:fldCharType="end"/>
      </w:r>
    </w:p>
    <w:p w14:paraId="0E7B975F" w14:textId="0767281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6.4A</w:t>
      </w:r>
      <w:r>
        <w:rPr>
          <w:rFonts w:asciiTheme="minorHAnsi" w:eastAsiaTheme="minorEastAsia" w:hAnsiTheme="minorHAnsi" w:cstheme="minorBidi"/>
          <w:noProof/>
          <w:kern w:val="2"/>
          <w:sz w:val="22"/>
          <w:szCs w:val="22"/>
          <w:lang w:eastAsia="en-GB"/>
          <w14:ligatures w14:val="standardContextual"/>
        </w:rPr>
        <w:tab/>
      </w:r>
      <w:r>
        <w:rPr>
          <w:noProof/>
        </w:rPr>
        <w:t>Voice call mode +CVMOD</w:t>
      </w:r>
      <w:r>
        <w:rPr>
          <w:noProof/>
        </w:rPr>
        <w:tab/>
      </w:r>
      <w:r>
        <w:rPr>
          <w:noProof/>
        </w:rPr>
        <w:fldChar w:fldCharType="begin" w:fldLock="1"/>
      </w:r>
      <w:r>
        <w:rPr>
          <w:noProof/>
        </w:rPr>
        <w:instrText xml:space="preserve"> PAGEREF _Toc171691322 \h </w:instrText>
      </w:r>
      <w:r>
        <w:rPr>
          <w:noProof/>
        </w:rPr>
      </w:r>
      <w:r>
        <w:rPr>
          <w:noProof/>
        </w:rPr>
        <w:fldChar w:fldCharType="separate"/>
      </w:r>
      <w:r>
        <w:rPr>
          <w:noProof/>
        </w:rPr>
        <w:t>36</w:t>
      </w:r>
      <w:r>
        <w:rPr>
          <w:noProof/>
        </w:rPr>
        <w:fldChar w:fldCharType="end"/>
      </w:r>
    </w:p>
    <w:p w14:paraId="366AC1D9" w14:textId="665254B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Hangup call +CHUP</w:t>
      </w:r>
      <w:r>
        <w:rPr>
          <w:noProof/>
        </w:rPr>
        <w:tab/>
      </w:r>
      <w:r>
        <w:rPr>
          <w:noProof/>
        </w:rPr>
        <w:fldChar w:fldCharType="begin" w:fldLock="1"/>
      </w:r>
      <w:r>
        <w:rPr>
          <w:noProof/>
        </w:rPr>
        <w:instrText xml:space="preserve"> PAGEREF _Toc171691323 \h </w:instrText>
      </w:r>
      <w:r>
        <w:rPr>
          <w:noProof/>
        </w:rPr>
      </w:r>
      <w:r>
        <w:rPr>
          <w:noProof/>
        </w:rPr>
        <w:fldChar w:fldCharType="separate"/>
      </w:r>
      <w:r>
        <w:rPr>
          <w:noProof/>
        </w:rPr>
        <w:t>37</w:t>
      </w:r>
      <w:r>
        <w:rPr>
          <w:noProof/>
        </w:rPr>
        <w:fldChar w:fldCharType="end"/>
      </w:r>
    </w:p>
    <w:p w14:paraId="389B6D5C" w14:textId="5C4C995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Alternating mode call control method</w:t>
      </w:r>
      <w:r>
        <w:rPr>
          <w:noProof/>
        </w:rPr>
        <w:tab/>
      </w:r>
      <w:r>
        <w:rPr>
          <w:noProof/>
        </w:rPr>
        <w:fldChar w:fldCharType="begin" w:fldLock="1"/>
      </w:r>
      <w:r>
        <w:rPr>
          <w:noProof/>
        </w:rPr>
        <w:instrText xml:space="preserve"> PAGEREF _Toc171691324 \h </w:instrText>
      </w:r>
      <w:r>
        <w:rPr>
          <w:noProof/>
        </w:rPr>
      </w:r>
      <w:r>
        <w:rPr>
          <w:noProof/>
        </w:rPr>
        <w:fldChar w:fldCharType="separate"/>
      </w:r>
      <w:r>
        <w:rPr>
          <w:noProof/>
        </w:rPr>
        <w:t>38</w:t>
      </w:r>
      <w:r>
        <w:rPr>
          <w:noProof/>
        </w:rPr>
        <w:fldChar w:fldCharType="end"/>
      </w:r>
    </w:p>
    <w:p w14:paraId="3DBF3FDC" w14:textId="5A56AB0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Select bearer service type +CBST</w:t>
      </w:r>
      <w:r>
        <w:rPr>
          <w:noProof/>
        </w:rPr>
        <w:tab/>
      </w:r>
      <w:r>
        <w:rPr>
          <w:noProof/>
        </w:rPr>
        <w:fldChar w:fldCharType="begin" w:fldLock="1"/>
      </w:r>
      <w:r>
        <w:rPr>
          <w:noProof/>
        </w:rPr>
        <w:instrText xml:space="preserve"> PAGEREF _Toc171691325 \h </w:instrText>
      </w:r>
      <w:r>
        <w:rPr>
          <w:noProof/>
        </w:rPr>
      </w:r>
      <w:r>
        <w:rPr>
          <w:noProof/>
        </w:rPr>
        <w:fldChar w:fldCharType="separate"/>
      </w:r>
      <w:r>
        <w:rPr>
          <w:noProof/>
        </w:rPr>
        <w:t>39</w:t>
      </w:r>
      <w:r>
        <w:rPr>
          <w:noProof/>
        </w:rPr>
        <w:fldChar w:fldCharType="end"/>
      </w:r>
    </w:p>
    <w:p w14:paraId="6D01A1CD" w14:textId="36D75EB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Radio link protocol +CRLP</w:t>
      </w:r>
      <w:r>
        <w:rPr>
          <w:noProof/>
        </w:rPr>
        <w:tab/>
      </w:r>
      <w:r>
        <w:rPr>
          <w:noProof/>
        </w:rPr>
        <w:fldChar w:fldCharType="begin" w:fldLock="1"/>
      </w:r>
      <w:r>
        <w:rPr>
          <w:noProof/>
        </w:rPr>
        <w:instrText xml:space="preserve"> PAGEREF _Toc171691326 \h </w:instrText>
      </w:r>
      <w:r>
        <w:rPr>
          <w:noProof/>
        </w:rPr>
      </w:r>
      <w:r>
        <w:rPr>
          <w:noProof/>
        </w:rPr>
        <w:fldChar w:fldCharType="separate"/>
      </w:r>
      <w:r>
        <w:rPr>
          <w:noProof/>
        </w:rPr>
        <w:t>42</w:t>
      </w:r>
      <w:r>
        <w:rPr>
          <w:noProof/>
        </w:rPr>
        <w:fldChar w:fldCharType="end"/>
      </w:r>
    </w:p>
    <w:p w14:paraId="72A92F3A" w14:textId="71B1FC5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Service reporting control +CR</w:t>
      </w:r>
      <w:r>
        <w:rPr>
          <w:noProof/>
        </w:rPr>
        <w:tab/>
      </w:r>
      <w:r>
        <w:rPr>
          <w:noProof/>
        </w:rPr>
        <w:fldChar w:fldCharType="begin" w:fldLock="1"/>
      </w:r>
      <w:r>
        <w:rPr>
          <w:noProof/>
        </w:rPr>
        <w:instrText xml:space="preserve"> PAGEREF _Toc171691327 \h </w:instrText>
      </w:r>
      <w:r>
        <w:rPr>
          <w:noProof/>
        </w:rPr>
      </w:r>
      <w:r>
        <w:rPr>
          <w:noProof/>
        </w:rPr>
        <w:fldChar w:fldCharType="separate"/>
      </w:r>
      <w:r>
        <w:rPr>
          <w:noProof/>
        </w:rPr>
        <w:t>43</w:t>
      </w:r>
      <w:r>
        <w:rPr>
          <w:noProof/>
        </w:rPr>
        <w:fldChar w:fldCharType="end"/>
      </w:r>
    </w:p>
    <w:p w14:paraId="5F85CAB7" w14:textId="0457705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6.10</w:t>
      </w:r>
      <w:r>
        <w:rPr>
          <w:rFonts w:asciiTheme="minorHAnsi" w:eastAsiaTheme="minorEastAsia" w:hAnsiTheme="minorHAnsi" w:cstheme="minorBidi"/>
          <w:noProof/>
          <w:kern w:val="2"/>
          <w:sz w:val="22"/>
          <w:szCs w:val="22"/>
          <w:lang w:eastAsia="en-GB"/>
          <w14:ligatures w14:val="standardContextual"/>
        </w:rPr>
        <w:tab/>
      </w:r>
      <w:r>
        <w:rPr>
          <w:noProof/>
        </w:rPr>
        <w:t>Extended error report +CEER</w:t>
      </w:r>
      <w:r>
        <w:rPr>
          <w:noProof/>
        </w:rPr>
        <w:tab/>
      </w:r>
      <w:r>
        <w:rPr>
          <w:noProof/>
        </w:rPr>
        <w:fldChar w:fldCharType="begin" w:fldLock="1"/>
      </w:r>
      <w:r>
        <w:rPr>
          <w:noProof/>
        </w:rPr>
        <w:instrText xml:space="preserve"> PAGEREF _Toc171691328 \h </w:instrText>
      </w:r>
      <w:r>
        <w:rPr>
          <w:noProof/>
        </w:rPr>
      </w:r>
      <w:r>
        <w:rPr>
          <w:noProof/>
        </w:rPr>
        <w:fldChar w:fldCharType="separate"/>
      </w:r>
      <w:r>
        <w:rPr>
          <w:noProof/>
        </w:rPr>
        <w:t>44</w:t>
      </w:r>
      <w:r>
        <w:rPr>
          <w:noProof/>
        </w:rPr>
        <w:fldChar w:fldCharType="end"/>
      </w:r>
    </w:p>
    <w:p w14:paraId="2ABEB80E" w14:textId="0510A38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6.11</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Cellular result codes +CRC</w:t>
      </w:r>
      <w:r>
        <w:rPr>
          <w:noProof/>
        </w:rPr>
        <w:tab/>
      </w:r>
      <w:r>
        <w:rPr>
          <w:noProof/>
        </w:rPr>
        <w:fldChar w:fldCharType="begin" w:fldLock="1"/>
      </w:r>
      <w:r>
        <w:rPr>
          <w:noProof/>
        </w:rPr>
        <w:instrText xml:space="preserve"> PAGEREF _Toc171691329 \h </w:instrText>
      </w:r>
      <w:r>
        <w:rPr>
          <w:noProof/>
        </w:rPr>
      </w:r>
      <w:r>
        <w:rPr>
          <w:noProof/>
        </w:rPr>
        <w:fldChar w:fldCharType="separate"/>
      </w:r>
      <w:r>
        <w:rPr>
          <w:noProof/>
        </w:rPr>
        <w:t>44</w:t>
      </w:r>
      <w:r>
        <w:rPr>
          <w:noProof/>
        </w:rPr>
        <w:fldChar w:fldCharType="end"/>
      </w:r>
    </w:p>
    <w:p w14:paraId="71A7C84D" w14:textId="7F3A7F4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HSCSD device parameters +CHSD</w:t>
      </w:r>
      <w:r>
        <w:rPr>
          <w:noProof/>
        </w:rPr>
        <w:tab/>
      </w:r>
      <w:r>
        <w:rPr>
          <w:noProof/>
        </w:rPr>
        <w:fldChar w:fldCharType="begin" w:fldLock="1"/>
      </w:r>
      <w:r>
        <w:rPr>
          <w:noProof/>
        </w:rPr>
        <w:instrText xml:space="preserve"> PAGEREF _Toc171691330 \h </w:instrText>
      </w:r>
      <w:r>
        <w:rPr>
          <w:noProof/>
        </w:rPr>
      </w:r>
      <w:r>
        <w:rPr>
          <w:noProof/>
        </w:rPr>
        <w:fldChar w:fldCharType="separate"/>
      </w:r>
      <w:r>
        <w:rPr>
          <w:noProof/>
        </w:rPr>
        <w:t>46</w:t>
      </w:r>
      <w:r>
        <w:rPr>
          <w:noProof/>
        </w:rPr>
        <w:fldChar w:fldCharType="end"/>
      </w:r>
    </w:p>
    <w:p w14:paraId="4CBC1C4C" w14:textId="1643953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HSCSD transparent call configuration +CHST</w:t>
      </w:r>
      <w:r>
        <w:rPr>
          <w:noProof/>
        </w:rPr>
        <w:tab/>
      </w:r>
      <w:r>
        <w:rPr>
          <w:noProof/>
        </w:rPr>
        <w:fldChar w:fldCharType="begin" w:fldLock="1"/>
      </w:r>
      <w:r>
        <w:rPr>
          <w:noProof/>
        </w:rPr>
        <w:instrText xml:space="preserve"> PAGEREF _Toc171691331 \h </w:instrText>
      </w:r>
      <w:r>
        <w:rPr>
          <w:noProof/>
        </w:rPr>
      </w:r>
      <w:r>
        <w:rPr>
          <w:noProof/>
        </w:rPr>
        <w:fldChar w:fldCharType="separate"/>
      </w:r>
      <w:r>
        <w:rPr>
          <w:noProof/>
        </w:rPr>
        <w:t>47</w:t>
      </w:r>
      <w:r>
        <w:rPr>
          <w:noProof/>
        </w:rPr>
        <w:fldChar w:fldCharType="end"/>
      </w:r>
    </w:p>
    <w:p w14:paraId="67965FDB" w14:textId="29DA4F0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HSCSD non-transparent call configuration +CHSN</w:t>
      </w:r>
      <w:r>
        <w:rPr>
          <w:noProof/>
        </w:rPr>
        <w:tab/>
      </w:r>
      <w:r>
        <w:rPr>
          <w:noProof/>
        </w:rPr>
        <w:fldChar w:fldCharType="begin" w:fldLock="1"/>
      </w:r>
      <w:r>
        <w:rPr>
          <w:noProof/>
        </w:rPr>
        <w:instrText xml:space="preserve"> PAGEREF _Toc171691332 \h </w:instrText>
      </w:r>
      <w:r>
        <w:rPr>
          <w:noProof/>
        </w:rPr>
      </w:r>
      <w:r>
        <w:rPr>
          <w:noProof/>
        </w:rPr>
        <w:fldChar w:fldCharType="separate"/>
      </w:r>
      <w:r>
        <w:rPr>
          <w:noProof/>
        </w:rPr>
        <w:t>47</w:t>
      </w:r>
      <w:r>
        <w:rPr>
          <w:noProof/>
        </w:rPr>
        <w:fldChar w:fldCharType="end"/>
      </w:r>
    </w:p>
    <w:p w14:paraId="0EE84302" w14:textId="7D0D785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HSCSD current call parameters +CHSC</w:t>
      </w:r>
      <w:r>
        <w:rPr>
          <w:noProof/>
        </w:rPr>
        <w:tab/>
      </w:r>
      <w:r>
        <w:rPr>
          <w:noProof/>
        </w:rPr>
        <w:fldChar w:fldCharType="begin" w:fldLock="1"/>
      </w:r>
      <w:r>
        <w:rPr>
          <w:noProof/>
        </w:rPr>
        <w:instrText xml:space="preserve"> PAGEREF _Toc171691333 \h </w:instrText>
      </w:r>
      <w:r>
        <w:rPr>
          <w:noProof/>
        </w:rPr>
      </w:r>
      <w:r>
        <w:rPr>
          <w:noProof/>
        </w:rPr>
        <w:fldChar w:fldCharType="separate"/>
      </w:r>
      <w:r>
        <w:rPr>
          <w:noProof/>
        </w:rPr>
        <w:t>48</w:t>
      </w:r>
      <w:r>
        <w:rPr>
          <w:noProof/>
        </w:rPr>
        <w:fldChar w:fldCharType="end"/>
      </w:r>
    </w:p>
    <w:p w14:paraId="7F5F4D29" w14:textId="05DBCFF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HSCSD parameters report +CHSR</w:t>
      </w:r>
      <w:r>
        <w:rPr>
          <w:noProof/>
        </w:rPr>
        <w:tab/>
      </w:r>
      <w:r>
        <w:rPr>
          <w:noProof/>
        </w:rPr>
        <w:fldChar w:fldCharType="begin" w:fldLock="1"/>
      </w:r>
      <w:r>
        <w:rPr>
          <w:noProof/>
        </w:rPr>
        <w:instrText xml:space="preserve"> PAGEREF _Toc171691334 \h </w:instrText>
      </w:r>
      <w:r>
        <w:rPr>
          <w:noProof/>
        </w:rPr>
      </w:r>
      <w:r>
        <w:rPr>
          <w:noProof/>
        </w:rPr>
        <w:fldChar w:fldCharType="separate"/>
      </w:r>
      <w:r>
        <w:rPr>
          <w:noProof/>
        </w:rPr>
        <w:t>49</w:t>
      </w:r>
      <w:r>
        <w:rPr>
          <w:noProof/>
        </w:rPr>
        <w:fldChar w:fldCharType="end"/>
      </w:r>
    </w:p>
    <w:p w14:paraId="062008E5" w14:textId="0874450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HSCSD automatic user initiated upgrading +CHSU</w:t>
      </w:r>
      <w:r>
        <w:rPr>
          <w:noProof/>
        </w:rPr>
        <w:tab/>
      </w:r>
      <w:r>
        <w:rPr>
          <w:noProof/>
        </w:rPr>
        <w:fldChar w:fldCharType="begin" w:fldLock="1"/>
      </w:r>
      <w:r>
        <w:rPr>
          <w:noProof/>
        </w:rPr>
        <w:instrText xml:space="preserve"> PAGEREF _Toc171691335 \h </w:instrText>
      </w:r>
      <w:r>
        <w:rPr>
          <w:noProof/>
        </w:rPr>
      </w:r>
      <w:r>
        <w:rPr>
          <w:noProof/>
        </w:rPr>
        <w:fldChar w:fldCharType="separate"/>
      </w:r>
      <w:r>
        <w:rPr>
          <w:noProof/>
        </w:rPr>
        <w:t>49</w:t>
      </w:r>
      <w:r>
        <w:rPr>
          <w:noProof/>
        </w:rPr>
        <w:fldChar w:fldCharType="end"/>
      </w:r>
    </w:p>
    <w:p w14:paraId="1601FB5B" w14:textId="43F477D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6.18</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HSCSD non-transparent asymmetry configuration +CHSA</w:t>
      </w:r>
      <w:r>
        <w:rPr>
          <w:noProof/>
        </w:rPr>
        <w:tab/>
      </w:r>
      <w:r>
        <w:rPr>
          <w:noProof/>
        </w:rPr>
        <w:fldChar w:fldCharType="begin" w:fldLock="1"/>
      </w:r>
      <w:r>
        <w:rPr>
          <w:noProof/>
        </w:rPr>
        <w:instrText xml:space="preserve"> PAGEREF _Toc171691336 \h </w:instrText>
      </w:r>
      <w:r>
        <w:rPr>
          <w:noProof/>
        </w:rPr>
      </w:r>
      <w:r>
        <w:rPr>
          <w:noProof/>
        </w:rPr>
        <w:fldChar w:fldCharType="separate"/>
      </w:r>
      <w:r>
        <w:rPr>
          <w:noProof/>
        </w:rPr>
        <w:t>50</w:t>
      </w:r>
      <w:r>
        <w:rPr>
          <w:noProof/>
        </w:rPr>
        <w:fldChar w:fldCharType="end"/>
      </w:r>
    </w:p>
    <w:p w14:paraId="65149471" w14:textId="262B5E1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Single numbering scheme +CSNS</w:t>
      </w:r>
      <w:r>
        <w:rPr>
          <w:noProof/>
        </w:rPr>
        <w:tab/>
      </w:r>
      <w:r>
        <w:rPr>
          <w:noProof/>
        </w:rPr>
        <w:fldChar w:fldCharType="begin" w:fldLock="1"/>
      </w:r>
      <w:r>
        <w:rPr>
          <w:noProof/>
        </w:rPr>
        <w:instrText xml:space="preserve"> PAGEREF _Toc171691337 \h </w:instrText>
      </w:r>
      <w:r>
        <w:rPr>
          <w:noProof/>
        </w:rPr>
      </w:r>
      <w:r>
        <w:rPr>
          <w:noProof/>
        </w:rPr>
        <w:fldChar w:fldCharType="separate"/>
      </w:r>
      <w:r>
        <w:rPr>
          <w:noProof/>
        </w:rPr>
        <w:t>51</w:t>
      </w:r>
      <w:r>
        <w:rPr>
          <w:noProof/>
        </w:rPr>
        <w:fldChar w:fldCharType="end"/>
      </w:r>
    </w:p>
    <w:p w14:paraId="618FB0B4" w14:textId="2C948D5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Voice hangup control +CVHU</w:t>
      </w:r>
      <w:r>
        <w:rPr>
          <w:noProof/>
        </w:rPr>
        <w:tab/>
      </w:r>
      <w:r>
        <w:rPr>
          <w:noProof/>
        </w:rPr>
        <w:fldChar w:fldCharType="begin" w:fldLock="1"/>
      </w:r>
      <w:r>
        <w:rPr>
          <w:noProof/>
        </w:rPr>
        <w:instrText xml:space="preserve"> PAGEREF _Toc171691338 \h </w:instrText>
      </w:r>
      <w:r>
        <w:rPr>
          <w:noProof/>
        </w:rPr>
      </w:r>
      <w:r>
        <w:rPr>
          <w:noProof/>
        </w:rPr>
        <w:fldChar w:fldCharType="separate"/>
      </w:r>
      <w:r>
        <w:rPr>
          <w:noProof/>
        </w:rPr>
        <w:t>51</w:t>
      </w:r>
      <w:r>
        <w:rPr>
          <w:noProof/>
        </w:rPr>
        <w:fldChar w:fldCharType="end"/>
      </w:r>
    </w:p>
    <w:p w14:paraId="607ADAAE" w14:textId="1F5F8A2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CCITT V.120 [36] rate adaption protocol +CV120</w:t>
      </w:r>
      <w:r>
        <w:rPr>
          <w:noProof/>
        </w:rPr>
        <w:tab/>
      </w:r>
      <w:r>
        <w:rPr>
          <w:noProof/>
        </w:rPr>
        <w:fldChar w:fldCharType="begin" w:fldLock="1"/>
      </w:r>
      <w:r>
        <w:rPr>
          <w:noProof/>
        </w:rPr>
        <w:instrText xml:space="preserve"> PAGEREF _Toc171691339 \h </w:instrText>
      </w:r>
      <w:r>
        <w:rPr>
          <w:noProof/>
        </w:rPr>
      </w:r>
      <w:r>
        <w:rPr>
          <w:noProof/>
        </w:rPr>
        <w:fldChar w:fldCharType="separate"/>
      </w:r>
      <w:r>
        <w:rPr>
          <w:noProof/>
        </w:rPr>
        <w:t>52</w:t>
      </w:r>
      <w:r>
        <w:rPr>
          <w:noProof/>
        </w:rPr>
        <w:fldChar w:fldCharType="end"/>
      </w:r>
    </w:p>
    <w:p w14:paraId="642437A0" w14:textId="6241EBF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Settings date format +CSDF</w:t>
      </w:r>
      <w:r>
        <w:rPr>
          <w:noProof/>
        </w:rPr>
        <w:tab/>
      </w:r>
      <w:r>
        <w:rPr>
          <w:noProof/>
        </w:rPr>
        <w:fldChar w:fldCharType="begin" w:fldLock="1"/>
      </w:r>
      <w:r>
        <w:rPr>
          <w:noProof/>
        </w:rPr>
        <w:instrText xml:space="preserve"> PAGEREF _Toc171691340 \h </w:instrText>
      </w:r>
      <w:r>
        <w:rPr>
          <w:noProof/>
        </w:rPr>
      </w:r>
      <w:r>
        <w:rPr>
          <w:noProof/>
        </w:rPr>
        <w:fldChar w:fldCharType="separate"/>
      </w:r>
      <w:r>
        <w:rPr>
          <w:noProof/>
        </w:rPr>
        <w:t>53</w:t>
      </w:r>
      <w:r>
        <w:rPr>
          <w:noProof/>
        </w:rPr>
        <w:fldChar w:fldCharType="end"/>
      </w:r>
    </w:p>
    <w:p w14:paraId="5C76DCF9" w14:textId="1669AF1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Silence command +CSIL</w:t>
      </w:r>
      <w:r>
        <w:rPr>
          <w:noProof/>
        </w:rPr>
        <w:tab/>
      </w:r>
      <w:r>
        <w:rPr>
          <w:noProof/>
        </w:rPr>
        <w:fldChar w:fldCharType="begin" w:fldLock="1"/>
      </w:r>
      <w:r>
        <w:rPr>
          <w:noProof/>
        </w:rPr>
        <w:instrText xml:space="preserve"> PAGEREF _Toc171691341 \h </w:instrText>
      </w:r>
      <w:r>
        <w:rPr>
          <w:noProof/>
        </w:rPr>
      </w:r>
      <w:r>
        <w:rPr>
          <w:noProof/>
        </w:rPr>
        <w:fldChar w:fldCharType="separate"/>
      </w:r>
      <w:r>
        <w:rPr>
          <w:noProof/>
        </w:rPr>
        <w:t>54</w:t>
      </w:r>
      <w:r>
        <w:rPr>
          <w:noProof/>
        </w:rPr>
        <w:fldChar w:fldCharType="end"/>
      </w:r>
    </w:p>
    <w:p w14:paraId="57083338" w14:textId="0688DF9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Settings time format +CSTF</w:t>
      </w:r>
      <w:r>
        <w:rPr>
          <w:noProof/>
        </w:rPr>
        <w:tab/>
      </w:r>
      <w:r>
        <w:rPr>
          <w:noProof/>
        </w:rPr>
        <w:fldChar w:fldCharType="begin" w:fldLock="1"/>
      </w:r>
      <w:r>
        <w:rPr>
          <w:noProof/>
        </w:rPr>
        <w:instrText xml:space="preserve"> PAGEREF _Toc171691342 \h </w:instrText>
      </w:r>
      <w:r>
        <w:rPr>
          <w:noProof/>
        </w:rPr>
      </w:r>
      <w:r>
        <w:rPr>
          <w:noProof/>
        </w:rPr>
        <w:fldChar w:fldCharType="separate"/>
      </w:r>
      <w:r>
        <w:rPr>
          <w:noProof/>
        </w:rPr>
        <w:t>55</w:t>
      </w:r>
      <w:r>
        <w:rPr>
          <w:noProof/>
        </w:rPr>
        <w:fldChar w:fldCharType="end"/>
      </w:r>
    </w:p>
    <w:p w14:paraId="70A1C15C" w14:textId="1D8CA5F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_Toc171691343 \h </w:instrText>
      </w:r>
      <w:r>
        <w:rPr>
          <w:noProof/>
        </w:rPr>
      </w:r>
      <w:r>
        <w:rPr>
          <w:noProof/>
        </w:rPr>
        <w:fldChar w:fldCharType="separate"/>
      </w:r>
      <w:r>
        <w:rPr>
          <w:noProof/>
        </w:rPr>
        <w:t>56</w:t>
      </w:r>
      <w:r>
        <w:rPr>
          <w:noProof/>
        </w:rPr>
        <w:fldChar w:fldCharType="end"/>
      </w:r>
    </w:p>
    <w:p w14:paraId="0883D458" w14:textId="005C19D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6.26</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ITU</w:t>
      </w:r>
      <w:r w:rsidRPr="007C1383">
        <w:rPr>
          <w:noProof/>
          <w:lang w:val="fr-FR"/>
        </w:rPr>
        <w:noBreakHyphen/>
        <w:t>T Recommendation V.250 [14] data compression commands</w:t>
      </w:r>
      <w:r>
        <w:rPr>
          <w:noProof/>
        </w:rPr>
        <w:tab/>
      </w:r>
      <w:r>
        <w:rPr>
          <w:noProof/>
        </w:rPr>
        <w:fldChar w:fldCharType="begin" w:fldLock="1"/>
      </w:r>
      <w:r>
        <w:rPr>
          <w:noProof/>
        </w:rPr>
        <w:instrText xml:space="preserve"> PAGEREF _Toc171691344 \h </w:instrText>
      </w:r>
      <w:r>
        <w:rPr>
          <w:noProof/>
        </w:rPr>
      </w:r>
      <w:r>
        <w:rPr>
          <w:noProof/>
        </w:rPr>
        <w:fldChar w:fldCharType="separate"/>
      </w:r>
      <w:r>
        <w:rPr>
          <w:noProof/>
        </w:rPr>
        <w:t>56</w:t>
      </w:r>
      <w:r>
        <w:rPr>
          <w:noProof/>
        </w:rPr>
        <w:fldChar w:fldCharType="end"/>
      </w:r>
    </w:p>
    <w:p w14:paraId="4475F96D" w14:textId="20076F9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6.27</w:t>
      </w:r>
      <w:r>
        <w:rPr>
          <w:rFonts w:asciiTheme="minorHAnsi" w:eastAsiaTheme="minorEastAsia" w:hAnsiTheme="minorHAnsi" w:cstheme="minorBidi"/>
          <w:noProof/>
          <w:kern w:val="2"/>
          <w:sz w:val="22"/>
          <w:szCs w:val="22"/>
          <w:lang w:eastAsia="en-GB"/>
          <w14:ligatures w14:val="standardContextual"/>
        </w:rPr>
        <w:tab/>
      </w:r>
      <w:r>
        <w:rPr>
          <w:noProof/>
        </w:rPr>
        <w:t>Initiate eCall +CECALL</w:t>
      </w:r>
      <w:r>
        <w:rPr>
          <w:noProof/>
        </w:rPr>
        <w:tab/>
      </w:r>
      <w:r>
        <w:rPr>
          <w:noProof/>
        </w:rPr>
        <w:fldChar w:fldCharType="begin" w:fldLock="1"/>
      </w:r>
      <w:r>
        <w:rPr>
          <w:noProof/>
        </w:rPr>
        <w:instrText xml:space="preserve"> PAGEREF _Toc171691345 \h </w:instrText>
      </w:r>
      <w:r>
        <w:rPr>
          <w:noProof/>
        </w:rPr>
      </w:r>
      <w:r>
        <w:rPr>
          <w:noProof/>
        </w:rPr>
        <w:fldChar w:fldCharType="separate"/>
      </w:r>
      <w:r>
        <w:rPr>
          <w:noProof/>
        </w:rPr>
        <w:t>56</w:t>
      </w:r>
      <w:r>
        <w:rPr>
          <w:noProof/>
        </w:rPr>
        <w:fldChar w:fldCharType="end"/>
      </w:r>
    </w:p>
    <w:p w14:paraId="7CEEB30B" w14:textId="6F5DA16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eCall Notification +CECN</w:t>
      </w:r>
      <w:r>
        <w:rPr>
          <w:noProof/>
        </w:rPr>
        <w:tab/>
      </w:r>
      <w:r>
        <w:rPr>
          <w:noProof/>
        </w:rPr>
        <w:fldChar w:fldCharType="begin" w:fldLock="1"/>
      </w:r>
      <w:r>
        <w:rPr>
          <w:noProof/>
        </w:rPr>
        <w:instrText xml:space="preserve"> PAGEREF _Toc171691346 \h </w:instrText>
      </w:r>
      <w:r>
        <w:rPr>
          <w:noProof/>
        </w:rPr>
      </w:r>
      <w:r>
        <w:rPr>
          <w:noProof/>
        </w:rPr>
        <w:fldChar w:fldCharType="separate"/>
      </w:r>
      <w:r>
        <w:rPr>
          <w:noProof/>
        </w:rPr>
        <w:t>57</w:t>
      </w:r>
      <w:r>
        <w:rPr>
          <w:noProof/>
        </w:rPr>
        <w:fldChar w:fldCharType="end"/>
      </w:r>
    </w:p>
    <w:p w14:paraId="6C57B523" w14:textId="3E56BC7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_Toc171691347 \h </w:instrText>
      </w:r>
      <w:r>
        <w:rPr>
          <w:noProof/>
        </w:rPr>
      </w:r>
      <w:r>
        <w:rPr>
          <w:noProof/>
        </w:rPr>
        <w:fldChar w:fldCharType="separate"/>
      </w:r>
      <w:r>
        <w:rPr>
          <w:noProof/>
        </w:rPr>
        <w:t>58</w:t>
      </w:r>
      <w:r>
        <w:rPr>
          <w:noProof/>
        </w:rPr>
        <w:fldChar w:fldCharType="end"/>
      </w:r>
    </w:p>
    <w:p w14:paraId="7BCD0190" w14:textId="6E95DD4B"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Network service related commands</w:t>
      </w:r>
      <w:r>
        <w:rPr>
          <w:noProof/>
        </w:rPr>
        <w:tab/>
      </w:r>
      <w:r>
        <w:rPr>
          <w:noProof/>
        </w:rPr>
        <w:fldChar w:fldCharType="begin" w:fldLock="1"/>
      </w:r>
      <w:r>
        <w:rPr>
          <w:noProof/>
        </w:rPr>
        <w:instrText xml:space="preserve"> PAGEREF _Toc171691348 \h </w:instrText>
      </w:r>
      <w:r>
        <w:rPr>
          <w:noProof/>
        </w:rPr>
      </w:r>
      <w:r>
        <w:rPr>
          <w:noProof/>
        </w:rPr>
        <w:fldChar w:fldCharType="separate"/>
      </w:r>
      <w:r>
        <w:rPr>
          <w:noProof/>
        </w:rPr>
        <w:t>59</w:t>
      </w:r>
      <w:r>
        <w:rPr>
          <w:noProof/>
        </w:rPr>
        <w:fldChar w:fldCharType="end"/>
      </w:r>
    </w:p>
    <w:p w14:paraId="02C1E947" w14:textId="0FB6D17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_Toc171691349 \h </w:instrText>
      </w:r>
      <w:r>
        <w:rPr>
          <w:noProof/>
        </w:rPr>
      </w:r>
      <w:r>
        <w:rPr>
          <w:noProof/>
        </w:rPr>
        <w:fldChar w:fldCharType="separate"/>
      </w:r>
      <w:r>
        <w:rPr>
          <w:noProof/>
        </w:rPr>
        <w:t>59</w:t>
      </w:r>
      <w:r>
        <w:rPr>
          <w:noProof/>
        </w:rPr>
        <w:fldChar w:fldCharType="end"/>
      </w:r>
    </w:p>
    <w:p w14:paraId="641EF4ED" w14:textId="309F7F2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Subscriber number +CNUM</w:t>
      </w:r>
      <w:r>
        <w:rPr>
          <w:noProof/>
        </w:rPr>
        <w:tab/>
      </w:r>
      <w:r>
        <w:rPr>
          <w:noProof/>
        </w:rPr>
        <w:fldChar w:fldCharType="begin" w:fldLock="1"/>
      </w:r>
      <w:r>
        <w:rPr>
          <w:noProof/>
        </w:rPr>
        <w:instrText xml:space="preserve"> PAGEREF _Toc171691350 \h </w:instrText>
      </w:r>
      <w:r>
        <w:rPr>
          <w:noProof/>
        </w:rPr>
      </w:r>
      <w:r>
        <w:rPr>
          <w:noProof/>
        </w:rPr>
        <w:fldChar w:fldCharType="separate"/>
      </w:r>
      <w:r>
        <w:rPr>
          <w:noProof/>
        </w:rPr>
        <w:t>59</w:t>
      </w:r>
      <w:r>
        <w:rPr>
          <w:noProof/>
        </w:rPr>
        <w:fldChar w:fldCharType="end"/>
      </w:r>
    </w:p>
    <w:p w14:paraId="12A7016B" w14:textId="1372176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Network registration +CREG</w:t>
      </w:r>
      <w:r>
        <w:rPr>
          <w:noProof/>
        </w:rPr>
        <w:tab/>
      </w:r>
      <w:r>
        <w:rPr>
          <w:noProof/>
        </w:rPr>
        <w:fldChar w:fldCharType="begin" w:fldLock="1"/>
      </w:r>
      <w:r>
        <w:rPr>
          <w:noProof/>
        </w:rPr>
        <w:instrText xml:space="preserve"> PAGEREF _Toc171691351 \h </w:instrText>
      </w:r>
      <w:r>
        <w:rPr>
          <w:noProof/>
        </w:rPr>
      </w:r>
      <w:r>
        <w:rPr>
          <w:noProof/>
        </w:rPr>
        <w:fldChar w:fldCharType="separate"/>
      </w:r>
      <w:r>
        <w:rPr>
          <w:noProof/>
        </w:rPr>
        <w:t>60</w:t>
      </w:r>
      <w:r>
        <w:rPr>
          <w:noProof/>
        </w:rPr>
        <w:fldChar w:fldCharType="end"/>
      </w:r>
    </w:p>
    <w:p w14:paraId="2BEE1DC5" w14:textId="4F8701F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PLMN selection +COPS</w:t>
      </w:r>
      <w:r>
        <w:rPr>
          <w:noProof/>
        </w:rPr>
        <w:tab/>
      </w:r>
      <w:r>
        <w:rPr>
          <w:noProof/>
        </w:rPr>
        <w:fldChar w:fldCharType="begin" w:fldLock="1"/>
      </w:r>
      <w:r>
        <w:rPr>
          <w:noProof/>
        </w:rPr>
        <w:instrText xml:space="preserve"> PAGEREF _Toc171691352 \h </w:instrText>
      </w:r>
      <w:r>
        <w:rPr>
          <w:noProof/>
        </w:rPr>
      </w:r>
      <w:r>
        <w:rPr>
          <w:noProof/>
        </w:rPr>
        <w:fldChar w:fldCharType="separate"/>
      </w:r>
      <w:r>
        <w:rPr>
          <w:noProof/>
        </w:rPr>
        <w:t>63</w:t>
      </w:r>
      <w:r>
        <w:rPr>
          <w:noProof/>
        </w:rPr>
        <w:fldChar w:fldCharType="end"/>
      </w:r>
    </w:p>
    <w:p w14:paraId="68F8D55F" w14:textId="0DFABFE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Facility lock +CLCK</w:t>
      </w:r>
      <w:r>
        <w:rPr>
          <w:noProof/>
        </w:rPr>
        <w:tab/>
      </w:r>
      <w:r>
        <w:rPr>
          <w:noProof/>
        </w:rPr>
        <w:fldChar w:fldCharType="begin" w:fldLock="1"/>
      </w:r>
      <w:r>
        <w:rPr>
          <w:noProof/>
        </w:rPr>
        <w:instrText xml:space="preserve"> PAGEREF _Toc171691353 \h </w:instrText>
      </w:r>
      <w:r>
        <w:rPr>
          <w:noProof/>
        </w:rPr>
      </w:r>
      <w:r>
        <w:rPr>
          <w:noProof/>
        </w:rPr>
        <w:fldChar w:fldCharType="separate"/>
      </w:r>
      <w:r>
        <w:rPr>
          <w:noProof/>
        </w:rPr>
        <w:t>65</w:t>
      </w:r>
      <w:r>
        <w:rPr>
          <w:noProof/>
        </w:rPr>
        <w:fldChar w:fldCharType="end"/>
      </w:r>
    </w:p>
    <w:p w14:paraId="2D1E904E" w14:textId="1020CB0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Change password +CPWD</w:t>
      </w:r>
      <w:r>
        <w:rPr>
          <w:noProof/>
        </w:rPr>
        <w:tab/>
      </w:r>
      <w:r>
        <w:rPr>
          <w:noProof/>
        </w:rPr>
        <w:fldChar w:fldCharType="begin" w:fldLock="1"/>
      </w:r>
      <w:r>
        <w:rPr>
          <w:noProof/>
        </w:rPr>
        <w:instrText xml:space="preserve"> PAGEREF _Toc171691354 \h </w:instrText>
      </w:r>
      <w:r>
        <w:rPr>
          <w:noProof/>
        </w:rPr>
      </w:r>
      <w:r>
        <w:rPr>
          <w:noProof/>
        </w:rPr>
        <w:fldChar w:fldCharType="separate"/>
      </w:r>
      <w:r>
        <w:rPr>
          <w:noProof/>
        </w:rPr>
        <w:t>67</w:t>
      </w:r>
      <w:r>
        <w:rPr>
          <w:noProof/>
        </w:rPr>
        <w:fldChar w:fldCharType="end"/>
      </w:r>
    </w:p>
    <w:p w14:paraId="0892BE4E" w14:textId="031B7DC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presentation +CLIP</w:t>
      </w:r>
      <w:r>
        <w:rPr>
          <w:noProof/>
        </w:rPr>
        <w:tab/>
      </w:r>
      <w:r>
        <w:rPr>
          <w:noProof/>
        </w:rPr>
        <w:fldChar w:fldCharType="begin" w:fldLock="1"/>
      </w:r>
      <w:r>
        <w:rPr>
          <w:noProof/>
        </w:rPr>
        <w:instrText xml:space="preserve"> PAGEREF _Toc171691355 \h </w:instrText>
      </w:r>
      <w:r>
        <w:rPr>
          <w:noProof/>
        </w:rPr>
      </w:r>
      <w:r>
        <w:rPr>
          <w:noProof/>
        </w:rPr>
        <w:fldChar w:fldCharType="separate"/>
      </w:r>
      <w:r>
        <w:rPr>
          <w:noProof/>
        </w:rPr>
        <w:t>68</w:t>
      </w:r>
      <w:r>
        <w:rPr>
          <w:noProof/>
        </w:rPr>
        <w:fldChar w:fldCharType="end"/>
      </w:r>
    </w:p>
    <w:p w14:paraId="009B7222" w14:textId="149F346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restriction +CLIR</w:t>
      </w:r>
      <w:r>
        <w:rPr>
          <w:noProof/>
        </w:rPr>
        <w:tab/>
      </w:r>
      <w:r>
        <w:rPr>
          <w:noProof/>
        </w:rPr>
        <w:fldChar w:fldCharType="begin" w:fldLock="1"/>
      </w:r>
      <w:r>
        <w:rPr>
          <w:noProof/>
        </w:rPr>
        <w:instrText xml:space="preserve"> PAGEREF _Toc171691356 \h </w:instrText>
      </w:r>
      <w:r>
        <w:rPr>
          <w:noProof/>
        </w:rPr>
      </w:r>
      <w:r>
        <w:rPr>
          <w:noProof/>
        </w:rPr>
        <w:fldChar w:fldCharType="separate"/>
      </w:r>
      <w:r>
        <w:rPr>
          <w:noProof/>
        </w:rPr>
        <w:t>69</w:t>
      </w:r>
      <w:r>
        <w:rPr>
          <w:noProof/>
        </w:rPr>
        <w:fldChar w:fldCharType="end"/>
      </w:r>
    </w:p>
    <w:p w14:paraId="667633E1" w14:textId="15E100C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presentation +COLP</w:t>
      </w:r>
      <w:r>
        <w:rPr>
          <w:noProof/>
        </w:rPr>
        <w:tab/>
      </w:r>
      <w:r>
        <w:rPr>
          <w:noProof/>
        </w:rPr>
        <w:fldChar w:fldCharType="begin" w:fldLock="1"/>
      </w:r>
      <w:r>
        <w:rPr>
          <w:noProof/>
        </w:rPr>
        <w:instrText xml:space="preserve"> PAGEREF _Toc171691357 \h </w:instrText>
      </w:r>
      <w:r>
        <w:rPr>
          <w:noProof/>
        </w:rPr>
      </w:r>
      <w:r>
        <w:rPr>
          <w:noProof/>
        </w:rPr>
        <w:fldChar w:fldCharType="separate"/>
      </w:r>
      <w:r>
        <w:rPr>
          <w:noProof/>
        </w:rPr>
        <w:t>70</w:t>
      </w:r>
      <w:r>
        <w:rPr>
          <w:noProof/>
        </w:rPr>
        <w:fldChar w:fldCharType="end"/>
      </w:r>
    </w:p>
    <w:p w14:paraId="5FB11B0D" w14:textId="0622DD5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Called line identification presentation +CDIP</w:t>
      </w:r>
      <w:r>
        <w:rPr>
          <w:noProof/>
        </w:rPr>
        <w:tab/>
      </w:r>
      <w:r>
        <w:rPr>
          <w:noProof/>
        </w:rPr>
        <w:fldChar w:fldCharType="begin" w:fldLock="1"/>
      </w:r>
      <w:r>
        <w:rPr>
          <w:noProof/>
        </w:rPr>
        <w:instrText xml:space="preserve"> PAGEREF _Toc171691358 \h </w:instrText>
      </w:r>
      <w:r>
        <w:rPr>
          <w:noProof/>
        </w:rPr>
      </w:r>
      <w:r>
        <w:rPr>
          <w:noProof/>
        </w:rPr>
        <w:fldChar w:fldCharType="separate"/>
      </w:r>
      <w:r>
        <w:rPr>
          <w:noProof/>
        </w:rPr>
        <w:t>71</w:t>
      </w:r>
      <w:r>
        <w:rPr>
          <w:noProof/>
        </w:rPr>
        <w:fldChar w:fldCharType="end"/>
      </w:r>
    </w:p>
    <w:p w14:paraId="28679EA3" w14:textId="02DDA60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Closed user group +CCUG</w:t>
      </w:r>
      <w:r>
        <w:rPr>
          <w:noProof/>
        </w:rPr>
        <w:tab/>
      </w:r>
      <w:r>
        <w:rPr>
          <w:noProof/>
        </w:rPr>
        <w:fldChar w:fldCharType="begin" w:fldLock="1"/>
      </w:r>
      <w:r>
        <w:rPr>
          <w:noProof/>
        </w:rPr>
        <w:instrText xml:space="preserve"> PAGEREF _Toc171691359 \h </w:instrText>
      </w:r>
      <w:r>
        <w:rPr>
          <w:noProof/>
        </w:rPr>
      </w:r>
      <w:r>
        <w:rPr>
          <w:noProof/>
        </w:rPr>
        <w:fldChar w:fldCharType="separate"/>
      </w:r>
      <w:r>
        <w:rPr>
          <w:noProof/>
        </w:rPr>
        <w:t>72</w:t>
      </w:r>
      <w:r>
        <w:rPr>
          <w:noProof/>
        </w:rPr>
        <w:fldChar w:fldCharType="end"/>
      </w:r>
    </w:p>
    <w:p w14:paraId="2A3D8FAF" w14:textId="2B15A61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Call forwarding number and conditions +CCFC</w:t>
      </w:r>
      <w:r>
        <w:rPr>
          <w:noProof/>
        </w:rPr>
        <w:tab/>
      </w:r>
      <w:r>
        <w:rPr>
          <w:noProof/>
        </w:rPr>
        <w:fldChar w:fldCharType="begin" w:fldLock="1"/>
      </w:r>
      <w:r>
        <w:rPr>
          <w:noProof/>
        </w:rPr>
        <w:instrText xml:space="preserve"> PAGEREF _Toc171691360 \h </w:instrText>
      </w:r>
      <w:r>
        <w:rPr>
          <w:noProof/>
        </w:rPr>
      </w:r>
      <w:r>
        <w:rPr>
          <w:noProof/>
        </w:rPr>
        <w:fldChar w:fldCharType="separate"/>
      </w:r>
      <w:r>
        <w:rPr>
          <w:noProof/>
        </w:rPr>
        <w:t>73</w:t>
      </w:r>
      <w:r>
        <w:rPr>
          <w:noProof/>
        </w:rPr>
        <w:fldChar w:fldCharType="end"/>
      </w:r>
    </w:p>
    <w:p w14:paraId="16BDF675" w14:textId="171ED01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Call waiting +CCWA</w:t>
      </w:r>
      <w:r>
        <w:rPr>
          <w:noProof/>
        </w:rPr>
        <w:tab/>
      </w:r>
      <w:r>
        <w:rPr>
          <w:noProof/>
        </w:rPr>
        <w:fldChar w:fldCharType="begin" w:fldLock="1"/>
      </w:r>
      <w:r>
        <w:rPr>
          <w:noProof/>
        </w:rPr>
        <w:instrText xml:space="preserve"> PAGEREF _Toc171691361 \h </w:instrText>
      </w:r>
      <w:r>
        <w:rPr>
          <w:noProof/>
        </w:rPr>
      </w:r>
      <w:r>
        <w:rPr>
          <w:noProof/>
        </w:rPr>
        <w:fldChar w:fldCharType="separate"/>
      </w:r>
      <w:r>
        <w:rPr>
          <w:noProof/>
        </w:rPr>
        <w:t>74</w:t>
      </w:r>
      <w:r>
        <w:rPr>
          <w:noProof/>
        </w:rPr>
        <w:fldChar w:fldCharType="end"/>
      </w:r>
    </w:p>
    <w:p w14:paraId="10A49DBB" w14:textId="2B1AED4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Call related supplementary services +CHLD</w:t>
      </w:r>
      <w:r>
        <w:rPr>
          <w:noProof/>
        </w:rPr>
        <w:tab/>
      </w:r>
      <w:r>
        <w:rPr>
          <w:noProof/>
        </w:rPr>
        <w:fldChar w:fldCharType="begin" w:fldLock="1"/>
      </w:r>
      <w:r>
        <w:rPr>
          <w:noProof/>
        </w:rPr>
        <w:instrText xml:space="preserve"> PAGEREF _Toc171691362 \h </w:instrText>
      </w:r>
      <w:r>
        <w:rPr>
          <w:noProof/>
        </w:rPr>
      </w:r>
      <w:r>
        <w:rPr>
          <w:noProof/>
        </w:rPr>
        <w:fldChar w:fldCharType="separate"/>
      </w:r>
      <w:r>
        <w:rPr>
          <w:noProof/>
        </w:rPr>
        <w:t>76</w:t>
      </w:r>
      <w:r>
        <w:rPr>
          <w:noProof/>
        </w:rPr>
        <w:fldChar w:fldCharType="end"/>
      </w:r>
    </w:p>
    <w:p w14:paraId="1643BD64" w14:textId="77BC65F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Call deflection +CTFR</w:t>
      </w:r>
      <w:r>
        <w:rPr>
          <w:noProof/>
        </w:rPr>
        <w:tab/>
      </w:r>
      <w:r>
        <w:rPr>
          <w:noProof/>
        </w:rPr>
        <w:fldChar w:fldCharType="begin" w:fldLock="1"/>
      </w:r>
      <w:r>
        <w:rPr>
          <w:noProof/>
        </w:rPr>
        <w:instrText xml:space="preserve"> PAGEREF _Toc171691363 \h </w:instrText>
      </w:r>
      <w:r>
        <w:rPr>
          <w:noProof/>
        </w:rPr>
      </w:r>
      <w:r>
        <w:rPr>
          <w:noProof/>
        </w:rPr>
        <w:fldChar w:fldCharType="separate"/>
      </w:r>
      <w:r>
        <w:rPr>
          <w:noProof/>
        </w:rPr>
        <w:t>77</w:t>
      </w:r>
      <w:r>
        <w:rPr>
          <w:noProof/>
        </w:rPr>
        <w:fldChar w:fldCharType="end"/>
      </w:r>
    </w:p>
    <w:p w14:paraId="3FC5707B" w14:textId="6F39245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Unstructured supplementary service data +CUSD</w:t>
      </w:r>
      <w:r>
        <w:rPr>
          <w:noProof/>
        </w:rPr>
        <w:tab/>
      </w:r>
      <w:r>
        <w:rPr>
          <w:noProof/>
        </w:rPr>
        <w:fldChar w:fldCharType="begin" w:fldLock="1"/>
      </w:r>
      <w:r>
        <w:rPr>
          <w:noProof/>
        </w:rPr>
        <w:instrText xml:space="preserve"> PAGEREF _Toc171691364 \h </w:instrText>
      </w:r>
      <w:r>
        <w:rPr>
          <w:noProof/>
        </w:rPr>
      </w:r>
      <w:r>
        <w:rPr>
          <w:noProof/>
        </w:rPr>
        <w:fldChar w:fldCharType="separate"/>
      </w:r>
      <w:r>
        <w:rPr>
          <w:noProof/>
        </w:rPr>
        <w:t>78</w:t>
      </w:r>
      <w:r>
        <w:rPr>
          <w:noProof/>
        </w:rPr>
        <w:fldChar w:fldCharType="end"/>
      </w:r>
    </w:p>
    <w:p w14:paraId="1478FFA5" w14:textId="3C3CBBE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Advice of charge +CAOC</w:t>
      </w:r>
      <w:r>
        <w:rPr>
          <w:noProof/>
        </w:rPr>
        <w:tab/>
      </w:r>
      <w:r>
        <w:rPr>
          <w:noProof/>
        </w:rPr>
        <w:fldChar w:fldCharType="begin" w:fldLock="1"/>
      </w:r>
      <w:r>
        <w:rPr>
          <w:noProof/>
        </w:rPr>
        <w:instrText xml:space="preserve"> PAGEREF _Toc171691365 \h </w:instrText>
      </w:r>
      <w:r>
        <w:rPr>
          <w:noProof/>
        </w:rPr>
      </w:r>
      <w:r>
        <w:rPr>
          <w:noProof/>
        </w:rPr>
        <w:fldChar w:fldCharType="separate"/>
      </w:r>
      <w:r>
        <w:rPr>
          <w:noProof/>
        </w:rPr>
        <w:t>79</w:t>
      </w:r>
      <w:r>
        <w:rPr>
          <w:noProof/>
        </w:rPr>
        <w:fldChar w:fldCharType="end"/>
      </w:r>
    </w:p>
    <w:p w14:paraId="00F41212" w14:textId="2B87C6C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Supplementary service notifications +CSSN</w:t>
      </w:r>
      <w:r>
        <w:rPr>
          <w:noProof/>
        </w:rPr>
        <w:tab/>
      </w:r>
      <w:r>
        <w:rPr>
          <w:noProof/>
        </w:rPr>
        <w:fldChar w:fldCharType="begin" w:fldLock="1"/>
      </w:r>
      <w:r>
        <w:rPr>
          <w:noProof/>
        </w:rPr>
        <w:instrText xml:space="preserve"> PAGEREF _Toc171691366 \h </w:instrText>
      </w:r>
      <w:r>
        <w:rPr>
          <w:noProof/>
        </w:rPr>
      </w:r>
      <w:r>
        <w:rPr>
          <w:noProof/>
        </w:rPr>
        <w:fldChar w:fldCharType="separate"/>
      </w:r>
      <w:r>
        <w:rPr>
          <w:noProof/>
        </w:rPr>
        <w:t>80</w:t>
      </w:r>
      <w:r>
        <w:rPr>
          <w:noProof/>
        </w:rPr>
        <w:fldChar w:fldCharType="end"/>
      </w:r>
    </w:p>
    <w:p w14:paraId="2E65E7B3" w14:textId="233DA73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7.18</w:t>
      </w:r>
      <w:r>
        <w:rPr>
          <w:rFonts w:asciiTheme="minorHAnsi" w:eastAsiaTheme="minorEastAsia" w:hAnsiTheme="minorHAnsi" w:cstheme="minorBidi"/>
          <w:noProof/>
          <w:kern w:val="2"/>
          <w:sz w:val="22"/>
          <w:szCs w:val="22"/>
          <w:lang w:eastAsia="en-GB"/>
          <w14:ligatures w14:val="standardContextual"/>
        </w:rPr>
        <w:tab/>
      </w:r>
      <w:r>
        <w:rPr>
          <w:noProof/>
        </w:rPr>
        <w:t>List current calls +CLCC</w:t>
      </w:r>
      <w:r>
        <w:rPr>
          <w:noProof/>
        </w:rPr>
        <w:tab/>
      </w:r>
      <w:r>
        <w:rPr>
          <w:noProof/>
        </w:rPr>
        <w:fldChar w:fldCharType="begin" w:fldLock="1"/>
      </w:r>
      <w:r>
        <w:rPr>
          <w:noProof/>
        </w:rPr>
        <w:instrText xml:space="preserve"> PAGEREF _Toc171691367 \h </w:instrText>
      </w:r>
      <w:r>
        <w:rPr>
          <w:noProof/>
        </w:rPr>
      </w:r>
      <w:r>
        <w:rPr>
          <w:noProof/>
        </w:rPr>
        <w:fldChar w:fldCharType="separate"/>
      </w:r>
      <w:r>
        <w:rPr>
          <w:noProof/>
        </w:rPr>
        <w:t>82</w:t>
      </w:r>
      <w:r>
        <w:rPr>
          <w:noProof/>
        </w:rPr>
        <w:fldChar w:fldCharType="end"/>
      </w:r>
    </w:p>
    <w:p w14:paraId="1676897C" w14:textId="035D520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7.19</w:t>
      </w:r>
      <w:r>
        <w:rPr>
          <w:rFonts w:asciiTheme="minorHAnsi" w:eastAsiaTheme="minorEastAsia" w:hAnsiTheme="minorHAnsi" w:cstheme="minorBidi"/>
          <w:noProof/>
          <w:kern w:val="2"/>
          <w:sz w:val="22"/>
          <w:szCs w:val="22"/>
          <w:lang w:eastAsia="en-GB"/>
          <w14:ligatures w14:val="standardContextual"/>
        </w:rPr>
        <w:tab/>
      </w:r>
      <w:r>
        <w:rPr>
          <w:noProof/>
        </w:rPr>
        <w:t>Preferred PLMN list +CPOL</w:t>
      </w:r>
      <w:r>
        <w:rPr>
          <w:noProof/>
        </w:rPr>
        <w:tab/>
      </w:r>
      <w:r>
        <w:rPr>
          <w:noProof/>
        </w:rPr>
        <w:fldChar w:fldCharType="begin" w:fldLock="1"/>
      </w:r>
      <w:r>
        <w:rPr>
          <w:noProof/>
        </w:rPr>
        <w:instrText xml:space="preserve"> PAGEREF _Toc171691368 \h </w:instrText>
      </w:r>
      <w:r>
        <w:rPr>
          <w:noProof/>
        </w:rPr>
      </w:r>
      <w:r>
        <w:rPr>
          <w:noProof/>
        </w:rPr>
        <w:fldChar w:fldCharType="separate"/>
      </w:r>
      <w:r>
        <w:rPr>
          <w:noProof/>
        </w:rPr>
        <w:t>84</w:t>
      </w:r>
      <w:r>
        <w:rPr>
          <w:noProof/>
        </w:rPr>
        <w:fldChar w:fldCharType="end"/>
      </w:r>
    </w:p>
    <w:p w14:paraId="5C8515A7" w14:textId="20B5349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7.20</w:t>
      </w:r>
      <w:r>
        <w:rPr>
          <w:rFonts w:asciiTheme="minorHAnsi" w:eastAsiaTheme="minorEastAsia" w:hAnsiTheme="minorHAnsi" w:cstheme="minorBidi"/>
          <w:noProof/>
          <w:kern w:val="2"/>
          <w:sz w:val="22"/>
          <w:szCs w:val="22"/>
          <w:lang w:eastAsia="en-GB"/>
          <w14:ligatures w14:val="standardContextual"/>
        </w:rPr>
        <w:tab/>
      </w:r>
      <w:r>
        <w:rPr>
          <w:noProof/>
        </w:rPr>
        <w:t>Selection of preferred PLMN list +CPLS</w:t>
      </w:r>
      <w:r>
        <w:rPr>
          <w:noProof/>
        </w:rPr>
        <w:tab/>
      </w:r>
      <w:r>
        <w:rPr>
          <w:noProof/>
        </w:rPr>
        <w:fldChar w:fldCharType="begin" w:fldLock="1"/>
      </w:r>
      <w:r>
        <w:rPr>
          <w:noProof/>
        </w:rPr>
        <w:instrText xml:space="preserve"> PAGEREF _Toc171691369 \h </w:instrText>
      </w:r>
      <w:r>
        <w:rPr>
          <w:noProof/>
        </w:rPr>
      </w:r>
      <w:r>
        <w:rPr>
          <w:noProof/>
        </w:rPr>
        <w:fldChar w:fldCharType="separate"/>
      </w:r>
      <w:r>
        <w:rPr>
          <w:noProof/>
        </w:rPr>
        <w:t>85</w:t>
      </w:r>
      <w:r>
        <w:rPr>
          <w:noProof/>
        </w:rPr>
        <w:fldChar w:fldCharType="end"/>
      </w:r>
    </w:p>
    <w:p w14:paraId="789C8151" w14:textId="0C62FFA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Read operator names +COPN</w:t>
      </w:r>
      <w:r>
        <w:rPr>
          <w:noProof/>
        </w:rPr>
        <w:tab/>
      </w:r>
      <w:r>
        <w:rPr>
          <w:noProof/>
        </w:rPr>
        <w:fldChar w:fldCharType="begin" w:fldLock="1"/>
      </w:r>
      <w:r>
        <w:rPr>
          <w:noProof/>
        </w:rPr>
        <w:instrText xml:space="preserve"> PAGEREF _Toc171691370 \h </w:instrText>
      </w:r>
      <w:r>
        <w:rPr>
          <w:noProof/>
        </w:rPr>
      </w:r>
      <w:r>
        <w:rPr>
          <w:noProof/>
        </w:rPr>
        <w:fldChar w:fldCharType="separate"/>
      </w:r>
      <w:r>
        <w:rPr>
          <w:noProof/>
        </w:rPr>
        <w:t>86</w:t>
      </w:r>
      <w:r>
        <w:rPr>
          <w:noProof/>
        </w:rPr>
        <w:fldChar w:fldCharType="end"/>
      </w:r>
    </w:p>
    <w:p w14:paraId="2719FA43" w14:textId="3F48EE5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eMLPP priority registration and interrogation +CAEMLPP</w:t>
      </w:r>
      <w:r>
        <w:rPr>
          <w:noProof/>
        </w:rPr>
        <w:tab/>
      </w:r>
      <w:r>
        <w:rPr>
          <w:noProof/>
        </w:rPr>
        <w:fldChar w:fldCharType="begin" w:fldLock="1"/>
      </w:r>
      <w:r>
        <w:rPr>
          <w:noProof/>
        </w:rPr>
        <w:instrText xml:space="preserve"> PAGEREF _Toc171691371 \h </w:instrText>
      </w:r>
      <w:r>
        <w:rPr>
          <w:noProof/>
        </w:rPr>
      </w:r>
      <w:r>
        <w:rPr>
          <w:noProof/>
        </w:rPr>
        <w:fldChar w:fldCharType="separate"/>
      </w:r>
      <w:r>
        <w:rPr>
          <w:noProof/>
        </w:rPr>
        <w:t>86</w:t>
      </w:r>
      <w:r>
        <w:rPr>
          <w:noProof/>
        </w:rPr>
        <w:fldChar w:fldCharType="end"/>
      </w:r>
    </w:p>
    <w:p w14:paraId="2AA29D4E" w14:textId="43C10CB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eMLPP subscriptions +CPPS</w:t>
      </w:r>
      <w:r>
        <w:rPr>
          <w:noProof/>
        </w:rPr>
        <w:tab/>
      </w:r>
      <w:r>
        <w:rPr>
          <w:noProof/>
        </w:rPr>
        <w:fldChar w:fldCharType="begin" w:fldLock="1"/>
      </w:r>
      <w:r>
        <w:rPr>
          <w:noProof/>
        </w:rPr>
        <w:instrText xml:space="preserve"> PAGEREF _Toc171691372 \h </w:instrText>
      </w:r>
      <w:r>
        <w:rPr>
          <w:noProof/>
        </w:rPr>
      </w:r>
      <w:r>
        <w:rPr>
          <w:noProof/>
        </w:rPr>
        <w:fldChar w:fldCharType="separate"/>
      </w:r>
      <w:r>
        <w:rPr>
          <w:noProof/>
        </w:rPr>
        <w:t>87</w:t>
      </w:r>
      <w:r>
        <w:rPr>
          <w:noProof/>
        </w:rPr>
        <w:fldChar w:fldCharType="end"/>
      </w:r>
    </w:p>
    <w:p w14:paraId="3B797F52" w14:textId="7CE2AB2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Fast call setup conditions +CFCS</w:t>
      </w:r>
      <w:r>
        <w:rPr>
          <w:noProof/>
        </w:rPr>
        <w:tab/>
      </w:r>
      <w:r>
        <w:rPr>
          <w:noProof/>
        </w:rPr>
        <w:fldChar w:fldCharType="begin" w:fldLock="1"/>
      </w:r>
      <w:r>
        <w:rPr>
          <w:noProof/>
        </w:rPr>
        <w:instrText xml:space="preserve"> PAGEREF _Toc171691373 \h </w:instrText>
      </w:r>
      <w:r>
        <w:rPr>
          <w:noProof/>
        </w:rPr>
      </w:r>
      <w:r>
        <w:rPr>
          <w:noProof/>
        </w:rPr>
        <w:fldChar w:fldCharType="separate"/>
      </w:r>
      <w:r>
        <w:rPr>
          <w:noProof/>
        </w:rPr>
        <w:t>87</w:t>
      </w:r>
      <w:r>
        <w:rPr>
          <w:noProof/>
        </w:rPr>
        <w:fldChar w:fldCharType="end"/>
      </w:r>
    </w:p>
    <w:p w14:paraId="3F16394B" w14:textId="469205E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Automatic answer for eMLPP service +CAAP</w:t>
      </w:r>
      <w:r>
        <w:rPr>
          <w:noProof/>
        </w:rPr>
        <w:tab/>
      </w:r>
      <w:r>
        <w:rPr>
          <w:noProof/>
        </w:rPr>
        <w:fldChar w:fldCharType="begin" w:fldLock="1"/>
      </w:r>
      <w:r>
        <w:rPr>
          <w:noProof/>
        </w:rPr>
        <w:instrText xml:space="preserve"> PAGEREF _Toc171691374 \h </w:instrText>
      </w:r>
      <w:r>
        <w:rPr>
          <w:noProof/>
        </w:rPr>
      </w:r>
      <w:r>
        <w:rPr>
          <w:noProof/>
        </w:rPr>
        <w:fldChar w:fldCharType="separate"/>
      </w:r>
      <w:r>
        <w:rPr>
          <w:noProof/>
        </w:rPr>
        <w:t>88</w:t>
      </w:r>
      <w:r>
        <w:rPr>
          <w:noProof/>
        </w:rPr>
        <w:fldChar w:fldCharType="end"/>
      </w:r>
    </w:p>
    <w:p w14:paraId="52A0B72E" w14:textId="03E070E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User to user signalling service 1 +CUUS1</w:t>
      </w:r>
      <w:r>
        <w:rPr>
          <w:noProof/>
        </w:rPr>
        <w:tab/>
      </w:r>
      <w:r>
        <w:rPr>
          <w:noProof/>
        </w:rPr>
        <w:fldChar w:fldCharType="begin" w:fldLock="1"/>
      </w:r>
      <w:r>
        <w:rPr>
          <w:noProof/>
        </w:rPr>
        <w:instrText xml:space="preserve"> PAGEREF _Toc171691375 \h </w:instrText>
      </w:r>
      <w:r>
        <w:rPr>
          <w:noProof/>
        </w:rPr>
      </w:r>
      <w:r>
        <w:rPr>
          <w:noProof/>
        </w:rPr>
        <w:fldChar w:fldCharType="separate"/>
      </w:r>
      <w:r>
        <w:rPr>
          <w:noProof/>
        </w:rPr>
        <w:t>89</w:t>
      </w:r>
      <w:r>
        <w:rPr>
          <w:noProof/>
        </w:rPr>
        <w:fldChar w:fldCharType="end"/>
      </w:r>
    </w:p>
    <w:p w14:paraId="7AA03DBE" w14:textId="25886A1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Preferred network indication +CPNET</w:t>
      </w:r>
      <w:r>
        <w:rPr>
          <w:noProof/>
        </w:rPr>
        <w:tab/>
      </w:r>
      <w:r>
        <w:rPr>
          <w:noProof/>
        </w:rPr>
        <w:fldChar w:fldCharType="begin" w:fldLock="1"/>
      </w:r>
      <w:r>
        <w:rPr>
          <w:noProof/>
        </w:rPr>
        <w:instrText xml:space="preserve"> PAGEREF _Toc171691376 \h </w:instrText>
      </w:r>
      <w:r>
        <w:rPr>
          <w:noProof/>
        </w:rPr>
      </w:r>
      <w:r>
        <w:rPr>
          <w:noProof/>
        </w:rPr>
        <w:fldChar w:fldCharType="separate"/>
      </w:r>
      <w:r>
        <w:rPr>
          <w:noProof/>
        </w:rPr>
        <w:t>90</w:t>
      </w:r>
      <w:r>
        <w:rPr>
          <w:noProof/>
        </w:rPr>
        <w:fldChar w:fldCharType="end"/>
      </w:r>
    </w:p>
    <w:p w14:paraId="706DA0A6" w14:textId="288B529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Preferred network status +CPNSTAT</w:t>
      </w:r>
      <w:r>
        <w:rPr>
          <w:noProof/>
        </w:rPr>
        <w:tab/>
      </w:r>
      <w:r>
        <w:rPr>
          <w:noProof/>
        </w:rPr>
        <w:fldChar w:fldCharType="begin" w:fldLock="1"/>
      </w:r>
      <w:r>
        <w:rPr>
          <w:noProof/>
        </w:rPr>
        <w:instrText xml:space="preserve"> PAGEREF _Toc171691377 \h </w:instrText>
      </w:r>
      <w:r>
        <w:rPr>
          <w:noProof/>
        </w:rPr>
      </w:r>
      <w:r>
        <w:rPr>
          <w:noProof/>
        </w:rPr>
        <w:fldChar w:fldCharType="separate"/>
      </w:r>
      <w:r>
        <w:rPr>
          <w:noProof/>
        </w:rPr>
        <w:t>91</w:t>
      </w:r>
      <w:r>
        <w:rPr>
          <w:noProof/>
        </w:rPr>
        <w:fldChar w:fldCharType="end"/>
      </w:r>
    </w:p>
    <w:p w14:paraId="38B8FF9C" w14:textId="6463D07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Current packet switched bearer +CPSB</w:t>
      </w:r>
      <w:r>
        <w:rPr>
          <w:noProof/>
        </w:rPr>
        <w:tab/>
      </w:r>
      <w:r>
        <w:rPr>
          <w:noProof/>
        </w:rPr>
        <w:fldChar w:fldCharType="begin" w:fldLock="1"/>
      </w:r>
      <w:r>
        <w:rPr>
          <w:noProof/>
        </w:rPr>
        <w:instrText xml:space="preserve"> PAGEREF _Toc171691378 \h </w:instrText>
      </w:r>
      <w:r>
        <w:rPr>
          <w:noProof/>
        </w:rPr>
      </w:r>
      <w:r>
        <w:rPr>
          <w:noProof/>
        </w:rPr>
        <w:fldChar w:fldCharType="separate"/>
      </w:r>
      <w:r>
        <w:rPr>
          <w:noProof/>
        </w:rPr>
        <w:t>92</w:t>
      </w:r>
      <w:r>
        <w:rPr>
          <w:noProof/>
        </w:rPr>
        <w:fldChar w:fldCharType="end"/>
      </w:r>
    </w:p>
    <w:p w14:paraId="2C32CE87" w14:textId="48DD486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7.30</w:t>
      </w:r>
      <w:r>
        <w:rPr>
          <w:rFonts w:asciiTheme="minorHAnsi" w:eastAsiaTheme="minorEastAsia" w:hAnsiTheme="minorHAnsi" w:cstheme="minorBidi"/>
          <w:noProof/>
          <w:kern w:val="2"/>
          <w:sz w:val="22"/>
          <w:szCs w:val="22"/>
          <w:lang w:eastAsia="en-GB"/>
          <w14:ligatures w14:val="standardContextual"/>
        </w:rPr>
        <w:tab/>
      </w:r>
      <w:r>
        <w:rPr>
          <w:noProof/>
        </w:rPr>
        <w:t>Calling name identification presentation +CNAP</w:t>
      </w:r>
      <w:r>
        <w:rPr>
          <w:noProof/>
        </w:rPr>
        <w:tab/>
      </w:r>
      <w:r>
        <w:rPr>
          <w:noProof/>
        </w:rPr>
        <w:fldChar w:fldCharType="begin" w:fldLock="1"/>
      </w:r>
      <w:r>
        <w:rPr>
          <w:noProof/>
        </w:rPr>
        <w:instrText xml:space="preserve"> PAGEREF _Toc171691379 \h </w:instrText>
      </w:r>
      <w:r>
        <w:rPr>
          <w:noProof/>
        </w:rPr>
      </w:r>
      <w:r>
        <w:rPr>
          <w:noProof/>
        </w:rPr>
        <w:fldChar w:fldCharType="separate"/>
      </w:r>
      <w:r>
        <w:rPr>
          <w:noProof/>
        </w:rPr>
        <w:t>93</w:t>
      </w:r>
      <w:r>
        <w:rPr>
          <w:noProof/>
        </w:rPr>
        <w:fldChar w:fldCharType="end"/>
      </w:r>
    </w:p>
    <w:p w14:paraId="3429D621" w14:textId="3FC1CC0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restriction status +COLR</w:t>
      </w:r>
      <w:r>
        <w:rPr>
          <w:noProof/>
        </w:rPr>
        <w:tab/>
      </w:r>
      <w:r>
        <w:rPr>
          <w:noProof/>
        </w:rPr>
        <w:fldChar w:fldCharType="begin" w:fldLock="1"/>
      </w:r>
      <w:r>
        <w:rPr>
          <w:noProof/>
        </w:rPr>
        <w:instrText xml:space="preserve"> PAGEREF _Toc171691380 \h </w:instrText>
      </w:r>
      <w:r>
        <w:rPr>
          <w:noProof/>
        </w:rPr>
      </w:r>
      <w:r>
        <w:rPr>
          <w:noProof/>
        </w:rPr>
        <w:fldChar w:fldCharType="separate"/>
      </w:r>
      <w:r>
        <w:rPr>
          <w:noProof/>
        </w:rPr>
        <w:t>94</w:t>
      </w:r>
      <w:r>
        <w:rPr>
          <w:noProof/>
        </w:rPr>
        <w:fldChar w:fldCharType="end"/>
      </w:r>
    </w:p>
    <w:p w14:paraId="44087599" w14:textId="3AD7936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_Toc171691381 \h </w:instrText>
      </w:r>
      <w:r>
        <w:rPr>
          <w:noProof/>
        </w:rPr>
      </w:r>
      <w:r>
        <w:rPr>
          <w:noProof/>
        </w:rPr>
        <w:fldChar w:fldCharType="separate"/>
      </w:r>
      <w:r>
        <w:rPr>
          <w:noProof/>
        </w:rPr>
        <w:t>95</w:t>
      </w:r>
      <w:r>
        <w:rPr>
          <w:noProof/>
        </w:rPr>
        <w:fldChar w:fldCharType="end"/>
      </w:r>
    </w:p>
    <w:p w14:paraId="13943E9C" w14:textId="42CAAA1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Network emergency (bearer) services support +CNEM</w:t>
      </w:r>
      <w:r>
        <w:rPr>
          <w:noProof/>
        </w:rPr>
        <w:tab/>
      </w:r>
      <w:r>
        <w:rPr>
          <w:noProof/>
        </w:rPr>
        <w:fldChar w:fldCharType="begin" w:fldLock="1"/>
      </w:r>
      <w:r>
        <w:rPr>
          <w:noProof/>
        </w:rPr>
        <w:instrText xml:space="preserve"> PAGEREF _Toc171691382 \h </w:instrText>
      </w:r>
      <w:r>
        <w:rPr>
          <w:noProof/>
        </w:rPr>
      </w:r>
      <w:r>
        <w:rPr>
          <w:noProof/>
        </w:rPr>
        <w:fldChar w:fldCharType="separate"/>
      </w:r>
      <w:r>
        <w:rPr>
          <w:noProof/>
        </w:rPr>
        <w:t>97</w:t>
      </w:r>
      <w:r>
        <w:rPr>
          <w:noProof/>
        </w:rPr>
        <w:fldChar w:fldCharType="end"/>
      </w:r>
    </w:p>
    <w:p w14:paraId="393299D9" w14:textId="4EA603E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Enhanced closed user group +CECUG</w:t>
      </w:r>
      <w:r>
        <w:rPr>
          <w:noProof/>
        </w:rPr>
        <w:tab/>
      </w:r>
      <w:r>
        <w:rPr>
          <w:noProof/>
        </w:rPr>
        <w:fldChar w:fldCharType="begin" w:fldLock="1"/>
      </w:r>
      <w:r>
        <w:rPr>
          <w:noProof/>
        </w:rPr>
        <w:instrText xml:space="preserve"> PAGEREF _Toc171691383 \h </w:instrText>
      </w:r>
      <w:r>
        <w:rPr>
          <w:noProof/>
        </w:rPr>
      </w:r>
      <w:r>
        <w:rPr>
          <w:noProof/>
        </w:rPr>
        <w:fldChar w:fldCharType="separate"/>
      </w:r>
      <w:r>
        <w:rPr>
          <w:noProof/>
        </w:rPr>
        <w:t>98</w:t>
      </w:r>
      <w:r>
        <w:rPr>
          <w:noProof/>
        </w:rPr>
        <w:fldChar w:fldCharType="end"/>
      </w:r>
    </w:p>
    <w:p w14:paraId="6544F5FE" w14:textId="6C870EB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Communication forwarding number and conditions with URI support +CCFCU</w:t>
      </w:r>
      <w:r>
        <w:rPr>
          <w:noProof/>
        </w:rPr>
        <w:tab/>
      </w:r>
      <w:r>
        <w:rPr>
          <w:noProof/>
        </w:rPr>
        <w:fldChar w:fldCharType="begin" w:fldLock="1"/>
      </w:r>
      <w:r>
        <w:rPr>
          <w:noProof/>
        </w:rPr>
        <w:instrText xml:space="preserve"> PAGEREF _Toc171691384 \h </w:instrText>
      </w:r>
      <w:r>
        <w:rPr>
          <w:noProof/>
        </w:rPr>
      </w:r>
      <w:r>
        <w:rPr>
          <w:noProof/>
        </w:rPr>
        <w:fldChar w:fldCharType="separate"/>
      </w:r>
      <w:r>
        <w:rPr>
          <w:noProof/>
        </w:rPr>
        <w:t>100</w:t>
      </w:r>
      <w:r>
        <w:rPr>
          <w:noProof/>
        </w:rPr>
        <w:fldChar w:fldCharType="end"/>
      </w:r>
    </w:p>
    <w:p w14:paraId="219DFB26" w14:textId="47DC056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Message waiting indication control +CMWI</w:t>
      </w:r>
      <w:r>
        <w:rPr>
          <w:noProof/>
        </w:rPr>
        <w:tab/>
      </w:r>
      <w:r>
        <w:rPr>
          <w:noProof/>
        </w:rPr>
        <w:fldChar w:fldCharType="begin" w:fldLock="1"/>
      </w:r>
      <w:r>
        <w:rPr>
          <w:noProof/>
        </w:rPr>
        <w:instrText xml:space="preserve"> PAGEREF _Toc171691385 \h </w:instrText>
      </w:r>
      <w:r>
        <w:rPr>
          <w:noProof/>
        </w:rPr>
      </w:r>
      <w:r>
        <w:rPr>
          <w:noProof/>
        </w:rPr>
        <w:fldChar w:fldCharType="separate"/>
      </w:r>
      <w:r>
        <w:rPr>
          <w:noProof/>
        </w:rPr>
        <w:t>101</w:t>
      </w:r>
      <w:r>
        <w:rPr>
          <w:noProof/>
        </w:rPr>
        <w:fldChar w:fldCharType="end"/>
      </w:r>
    </w:p>
    <w:p w14:paraId="44B8AD88" w14:textId="75D9F2B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_Toc171691386 \h </w:instrText>
      </w:r>
      <w:r>
        <w:rPr>
          <w:noProof/>
        </w:rPr>
      </w:r>
      <w:r>
        <w:rPr>
          <w:noProof/>
        </w:rPr>
        <w:fldChar w:fldCharType="separate"/>
      </w:r>
      <w:r>
        <w:rPr>
          <w:noProof/>
        </w:rPr>
        <w:t>102</w:t>
      </w:r>
      <w:r>
        <w:rPr>
          <w:noProof/>
        </w:rPr>
        <w:fldChar w:fldCharType="end"/>
      </w:r>
    </w:p>
    <w:p w14:paraId="7BE6143E" w14:textId="3FBDC8A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7.38</w:t>
      </w:r>
      <w:r>
        <w:rPr>
          <w:rFonts w:asciiTheme="minorHAnsi" w:eastAsiaTheme="minorEastAsia" w:hAnsiTheme="minorHAnsi" w:cstheme="minorBidi"/>
          <w:noProof/>
          <w:kern w:val="2"/>
          <w:sz w:val="22"/>
          <w:szCs w:val="22"/>
          <w:lang w:eastAsia="en-GB"/>
          <w14:ligatures w14:val="standardContextual"/>
        </w:rPr>
        <w:tab/>
      </w:r>
      <w:r>
        <w:rPr>
          <w:noProof/>
        </w:rPr>
        <w:t>Power saving mode setting +CPSMS</w:t>
      </w:r>
      <w:r>
        <w:rPr>
          <w:noProof/>
        </w:rPr>
        <w:tab/>
      </w:r>
      <w:r>
        <w:rPr>
          <w:noProof/>
        </w:rPr>
        <w:fldChar w:fldCharType="begin" w:fldLock="1"/>
      </w:r>
      <w:r>
        <w:rPr>
          <w:noProof/>
        </w:rPr>
        <w:instrText xml:space="preserve"> PAGEREF _Toc171691387 \h </w:instrText>
      </w:r>
      <w:r>
        <w:rPr>
          <w:noProof/>
        </w:rPr>
      </w:r>
      <w:r>
        <w:rPr>
          <w:noProof/>
        </w:rPr>
        <w:fldChar w:fldCharType="separate"/>
      </w:r>
      <w:r>
        <w:rPr>
          <w:noProof/>
        </w:rPr>
        <w:t>104</w:t>
      </w:r>
      <w:r>
        <w:rPr>
          <w:noProof/>
        </w:rPr>
        <w:fldChar w:fldCharType="end"/>
      </w:r>
    </w:p>
    <w:p w14:paraId="44A3868F" w14:textId="60B4964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rFonts w:eastAsia="SimSun"/>
          <w:noProof/>
        </w:rPr>
        <w:t>7.39</w:t>
      </w:r>
      <w:r>
        <w:rPr>
          <w:rFonts w:asciiTheme="minorHAnsi" w:eastAsiaTheme="minorEastAsia" w:hAnsiTheme="minorHAnsi" w:cstheme="minorBidi"/>
          <w:noProof/>
          <w:kern w:val="2"/>
          <w:sz w:val="22"/>
          <w:szCs w:val="22"/>
          <w:lang w:eastAsia="en-GB"/>
          <w14:ligatures w14:val="standardContextual"/>
        </w:rPr>
        <w:tab/>
      </w:r>
      <w:r w:rsidRPr="007C1383">
        <w:rPr>
          <w:rFonts w:eastAsia="SimSun"/>
          <w:noProof/>
        </w:rPr>
        <w:t xml:space="preserve">Application Start and Stop </w:t>
      </w:r>
      <w:r w:rsidRPr="007C1383">
        <w:rPr>
          <w:rFonts w:eastAsia="SimSun"/>
          <w:noProof/>
          <w:lang w:val="en-US"/>
        </w:rPr>
        <w:t xml:space="preserve">indication for </w:t>
      </w:r>
      <w:r w:rsidRPr="007C1383">
        <w:rPr>
          <w:noProof/>
          <w:lang w:val="en-US" w:eastAsia="ko-KR"/>
        </w:rPr>
        <w:t>applications other than MMTEL and SMSoverIP</w:t>
      </w:r>
      <w:r w:rsidRPr="007C1383">
        <w:rPr>
          <w:rFonts w:eastAsia="SimSun"/>
          <w:noProof/>
          <w:lang w:val="en-US"/>
        </w:rPr>
        <w:t xml:space="preserve"> </w:t>
      </w:r>
      <w:r w:rsidRPr="007C1383">
        <w:rPr>
          <w:rFonts w:eastAsia="SimSun"/>
          <w:noProof/>
        </w:rPr>
        <w:t>+CACDC</w:t>
      </w:r>
      <w:r>
        <w:rPr>
          <w:noProof/>
        </w:rPr>
        <w:tab/>
      </w:r>
      <w:r>
        <w:rPr>
          <w:noProof/>
        </w:rPr>
        <w:fldChar w:fldCharType="begin" w:fldLock="1"/>
      </w:r>
      <w:r>
        <w:rPr>
          <w:noProof/>
        </w:rPr>
        <w:instrText xml:space="preserve"> PAGEREF _Toc171691388 \h </w:instrText>
      </w:r>
      <w:r>
        <w:rPr>
          <w:noProof/>
        </w:rPr>
      </w:r>
      <w:r>
        <w:rPr>
          <w:noProof/>
        </w:rPr>
        <w:fldChar w:fldCharType="separate"/>
      </w:r>
      <w:r>
        <w:rPr>
          <w:noProof/>
        </w:rPr>
        <w:t>105</w:t>
      </w:r>
      <w:r>
        <w:rPr>
          <w:noProof/>
        </w:rPr>
        <w:fldChar w:fldCharType="end"/>
      </w:r>
    </w:p>
    <w:p w14:paraId="506DF57D" w14:textId="5B67DA7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7.40</w:t>
      </w:r>
      <w:r>
        <w:rPr>
          <w:rFonts w:asciiTheme="minorHAnsi" w:eastAsiaTheme="minorEastAsia" w:hAnsiTheme="minorHAnsi" w:cstheme="minorBidi"/>
          <w:noProof/>
          <w:kern w:val="2"/>
          <w:sz w:val="22"/>
          <w:szCs w:val="22"/>
          <w:lang w:eastAsia="en-GB"/>
          <w14:ligatures w14:val="standardContextual"/>
        </w:rPr>
        <w:tab/>
      </w:r>
      <w:r>
        <w:rPr>
          <w:noProof/>
        </w:rPr>
        <w:t>eDRX setting +CEDRXS</w:t>
      </w:r>
      <w:r>
        <w:rPr>
          <w:noProof/>
        </w:rPr>
        <w:tab/>
      </w:r>
      <w:r>
        <w:rPr>
          <w:noProof/>
        </w:rPr>
        <w:fldChar w:fldCharType="begin" w:fldLock="1"/>
      </w:r>
      <w:r>
        <w:rPr>
          <w:noProof/>
        </w:rPr>
        <w:instrText xml:space="preserve"> PAGEREF _Toc171691389 \h </w:instrText>
      </w:r>
      <w:r>
        <w:rPr>
          <w:noProof/>
        </w:rPr>
      </w:r>
      <w:r>
        <w:rPr>
          <w:noProof/>
        </w:rPr>
        <w:fldChar w:fldCharType="separate"/>
      </w:r>
      <w:r>
        <w:rPr>
          <w:noProof/>
        </w:rPr>
        <w:t>106</w:t>
      </w:r>
      <w:r>
        <w:rPr>
          <w:noProof/>
        </w:rPr>
        <w:fldChar w:fldCharType="end"/>
      </w:r>
    </w:p>
    <w:p w14:paraId="256F9893" w14:textId="28DA0FD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eDRX read dynamic parameters +CEDRXRDP</w:t>
      </w:r>
      <w:r>
        <w:rPr>
          <w:noProof/>
        </w:rPr>
        <w:tab/>
      </w:r>
      <w:r>
        <w:rPr>
          <w:noProof/>
        </w:rPr>
        <w:fldChar w:fldCharType="begin" w:fldLock="1"/>
      </w:r>
      <w:r>
        <w:rPr>
          <w:noProof/>
        </w:rPr>
        <w:instrText xml:space="preserve"> PAGEREF _Toc171691390 \h </w:instrText>
      </w:r>
      <w:r>
        <w:rPr>
          <w:noProof/>
        </w:rPr>
      </w:r>
      <w:r>
        <w:rPr>
          <w:noProof/>
        </w:rPr>
        <w:fldChar w:fldCharType="separate"/>
      </w:r>
      <w:r>
        <w:rPr>
          <w:noProof/>
        </w:rPr>
        <w:t>107</w:t>
      </w:r>
      <w:r>
        <w:rPr>
          <w:noProof/>
        </w:rPr>
        <w:fldChar w:fldCharType="end"/>
      </w:r>
    </w:p>
    <w:p w14:paraId="453D02EA" w14:textId="4D889C8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CIoT optimization configuration +CCIOTOPT</w:t>
      </w:r>
      <w:r>
        <w:rPr>
          <w:noProof/>
        </w:rPr>
        <w:tab/>
      </w:r>
      <w:r>
        <w:rPr>
          <w:noProof/>
        </w:rPr>
        <w:fldChar w:fldCharType="begin" w:fldLock="1"/>
      </w:r>
      <w:r>
        <w:rPr>
          <w:noProof/>
        </w:rPr>
        <w:instrText xml:space="preserve"> PAGEREF _Toc171691391 \h </w:instrText>
      </w:r>
      <w:r>
        <w:rPr>
          <w:noProof/>
        </w:rPr>
      </w:r>
      <w:r>
        <w:rPr>
          <w:noProof/>
        </w:rPr>
        <w:fldChar w:fldCharType="separate"/>
      </w:r>
      <w:r>
        <w:rPr>
          <w:noProof/>
        </w:rPr>
        <w:t>108</w:t>
      </w:r>
      <w:r>
        <w:rPr>
          <w:noProof/>
        </w:rPr>
        <w:fldChar w:fldCharType="end"/>
      </w:r>
    </w:p>
    <w:p w14:paraId="50A597BC" w14:textId="75D585E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CSG selection +CCSGS</w:t>
      </w:r>
      <w:r>
        <w:rPr>
          <w:noProof/>
        </w:rPr>
        <w:tab/>
      </w:r>
      <w:r>
        <w:rPr>
          <w:noProof/>
        </w:rPr>
        <w:fldChar w:fldCharType="begin" w:fldLock="1"/>
      </w:r>
      <w:r>
        <w:rPr>
          <w:noProof/>
        </w:rPr>
        <w:instrText xml:space="preserve"> PAGEREF _Toc171691392 \h </w:instrText>
      </w:r>
      <w:r>
        <w:rPr>
          <w:noProof/>
        </w:rPr>
      </w:r>
      <w:r>
        <w:rPr>
          <w:noProof/>
        </w:rPr>
        <w:fldChar w:fldCharType="separate"/>
      </w:r>
      <w:r>
        <w:rPr>
          <w:noProof/>
        </w:rPr>
        <w:t>110</w:t>
      </w:r>
      <w:r>
        <w:rPr>
          <w:noProof/>
        </w:rPr>
        <w:fldChar w:fldCharType="end"/>
      </w:r>
    </w:p>
    <w:p w14:paraId="7BBAE122" w14:textId="50FDC56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CAG selection +CCAGS</w:t>
      </w:r>
      <w:r>
        <w:rPr>
          <w:noProof/>
        </w:rPr>
        <w:tab/>
      </w:r>
      <w:r>
        <w:rPr>
          <w:noProof/>
        </w:rPr>
        <w:fldChar w:fldCharType="begin" w:fldLock="1"/>
      </w:r>
      <w:r>
        <w:rPr>
          <w:noProof/>
        </w:rPr>
        <w:instrText xml:space="preserve"> PAGEREF _Toc171691393 \h </w:instrText>
      </w:r>
      <w:r>
        <w:rPr>
          <w:noProof/>
        </w:rPr>
      </w:r>
      <w:r>
        <w:rPr>
          <w:noProof/>
        </w:rPr>
        <w:fldChar w:fldCharType="separate"/>
      </w:r>
      <w:r>
        <w:rPr>
          <w:noProof/>
        </w:rPr>
        <w:t>112</w:t>
      </w:r>
      <w:r>
        <w:rPr>
          <w:noProof/>
        </w:rPr>
        <w:fldChar w:fldCharType="end"/>
      </w:r>
    </w:p>
    <w:p w14:paraId="4B5BCD63" w14:textId="70F1871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7.45</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_Toc171691394 \h </w:instrText>
      </w:r>
      <w:r>
        <w:rPr>
          <w:noProof/>
        </w:rPr>
      </w:r>
      <w:r>
        <w:rPr>
          <w:noProof/>
        </w:rPr>
        <w:fldChar w:fldCharType="separate"/>
      </w:r>
      <w:r>
        <w:rPr>
          <w:noProof/>
        </w:rPr>
        <w:t>113</w:t>
      </w:r>
      <w:r>
        <w:rPr>
          <w:noProof/>
        </w:rPr>
        <w:fldChar w:fldCharType="end"/>
      </w:r>
    </w:p>
    <w:p w14:paraId="1BE32882" w14:textId="20505E2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7.46</w:t>
      </w:r>
      <w:r>
        <w:rPr>
          <w:rFonts w:asciiTheme="minorHAnsi" w:eastAsiaTheme="minorEastAsia" w:hAnsiTheme="minorHAnsi" w:cstheme="minorBidi"/>
          <w:noProof/>
          <w:kern w:val="2"/>
          <w:sz w:val="22"/>
          <w:szCs w:val="22"/>
          <w:lang w:eastAsia="en-GB"/>
          <w14:ligatures w14:val="standardContextual"/>
        </w:rPr>
        <w:tab/>
      </w:r>
      <w:r>
        <w:rPr>
          <w:noProof/>
        </w:rPr>
        <w:t>Ciphering key request +CCKEYREQ</w:t>
      </w:r>
      <w:r>
        <w:rPr>
          <w:noProof/>
        </w:rPr>
        <w:tab/>
      </w:r>
      <w:r>
        <w:rPr>
          <w:noProof/>
        </w:rPr>
        <w:fldChar w:fldCharType="begin" w:fldLock="1"/>
      </w:r>
      <w:r>
        <w:rPr>
          <w:noProof/>
        </w:rPr>
        <w:instrText xml:space="preserve"> PAGEREF _Toc171691395 \h </w:instrText>
      </w:r>
      <w:r>
        <w:rPr>
          <w:noProof/>
        </w:rPr>
      </w:r>
      <w:r>
        <w:rPr>
          <w:noProof/>
        </w:rPr>
        <w:fldChar w:fldCharType="separate"/>
      </w:r>
      <w:r>
        <w:rPr>
          <w:noProof/>
        </w:rPr>
        <w:t>115</w:t>
      </w:r>
      <w:r>
        <w:rPr>
          <w:noProof/>
        </w:rPr>
        <w:fldChar w:fldCharType="end"/>
      </w:r>
    </w:p>
    <w:p w14:paraId="7495B906" w14:textId="332C2308"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Mobile termination control and status commands</w:t>
      </w:r>
      <w:r>
        <w:rPr>
          <w:noProof/>
        </w:rPr>
        <w:tab/>
      </w:r>
      <w:r>
        <w:rPr>
          <w:noProof/>
        </w:rPr>
        <w:fldChar w:fldCharType="begin" w:fldLock="1"/>
      </w:r>
      <w:r>
        <w:rPr>
          <w:noProof/>
        </w:rPr>
        <w:instrText xml:space="preserve"> PAGEREF _Toc171691396 \h </w:instrText>
      </w:r>
      <w:r>
        <w:rPr>
          <w:noProof/>
        </w:rPr>
      </w:r>
      <w:r>
        <w:rPr>
          <w:noProof/>
        </w:rPr>
        <w:fldChar w:fldCharType="separate"/>
      </w:r>
      <w:r>
        <w:rPr>
          <w:noProof/>
        </w:rPr>
        <w:t>116</w:t>
      </w:r>
      <w:r>
        <w:rPr>
          <w:noProof/>
        </w:rPr>
        <w:fldChar w:fldCharType="end"/>
      </w:r>
    </w:p>
    <w:p w14:paraId="2EE8050E" w14:textId="12C9F93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_Toc171691397 \h </w:instrText>
      </w:r>
      <w:r>
        <w:rPr>
          <w:noProof/>
        </w:rPr>
      </w:r>
      <w:r>
        <w:rPr>
          <w:noProof/>
        </w:rPr>
        <w:fldChar w:fldCharType="separate"/>
      </w:r>
      <w:r>
        <w:rPr>
          <w:noProof/>
        </w:rPr>
        <w:t>116</w:t>
      </w:r>
      <w:r>
        <w:rPr>
          <w:noProof/>
        </w:rPr>
        <w:fldChar w:fldCharType="end"/>
      </w:r>
    </w:p>
    <w:p w14:paraId="1616B6E4" w14:textId="1B53D7D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Phone activity status +CPAS</w:t>
      </w:r>
      <w:r>
        <w:rPr>
          <w:noProof/>
        </w:rPr>
        <w:tab/>
      </w:r>
      <w:r>
        <w:rPr>
          <w:noProof/>
        </w:rPr>
        <w:fldChar w:fldCharType="begin" w:fldLock="1"/>
      </w:r>
      <w:r>
        <w:rPr>
          <w:noProof/>
        </w:rPr>
        <w:instrText xml:space="preserve"> PAGEREF _Toc171691398 \h </w:instrText>
      </w:r>
      <w:r>
        <w:rPr>
          <w:noProof/>
        </w:rPr>
      </w:r>
      <w:r>
        <w:rPr>
          <w:noProof/>
        </w:rPr>
        <w:fldChar w:fldCharType="separate"/>
      </w:r>
      <w:r>
        <w:rPr>
          <w:noProof/>
        </w:rPr>
        <w:t>117</w:t>
      </w:r>
      <w:r>
        <w:rPr>
          <w:noProof/>
        </w:rPr>
        <w:fldChar w:fldCharType="end"/>
      </w:r>
    </w:p>
    <w:p w14:paraId="00730347" w14:textId="265F8C8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Set phone functionality +CFUN</w:t>
      </w:r>
      <w:r>
        <w:rPr>
          <w:noProof/>
        </w:rPr>
        <w:tab/>
      </w:r>
      <w:r>
        <w:rPr>
          <w:noProof/>
        </w:rPr>
        <w:fldChar w:fldCharType="begin" w:fldLock="1"/>
      </w:r>
      <w:r>
        <w:rPr>
          <w:noProof/>
        </w:rPr>
        <w:instrText xml:space="preserve"> PAGEREF _Toc171691399 \h </w:instrText>
      </w:r>
      <w:r>
        <w:rPr>
          <w:noProof/>
        </w:rPr>
      </w:r>
      <w:r>
        <w:rPr>
          <w:noProof/>
        </w:rPr>
        <w:fldChar w:fldCharType="separate"/>
      </w:r>
      <w:r>
        <w:rPr>
          <w:noProof/>
        </w:rPr>
        <w:t>118</w:t>
      </w:r>
      <w:r>
        <w:rPr>
          <w:noProof/>
        </w:rPr>
        <w:fldChar w:fldCharType="end"/>
      </w:r>
    </w:p>
    <w:p w14:paraId="575161FB" w14:textId="62EF677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Enter PIN +CPIN</w:t>
      </w:r>
      <w:r>
        <w:rPr>
          <w:noProof/>
        </w:rPr>
        <w:tab/>
      </w:r>
      <w:r>
        <w:rPr>
          <w:noProof/>
        </w:rPr>
        <w:fldChar w:fldCharType="begin" w:fldLock="1"/>
      </w:r>
      <w:r>
        <w:rPr>
          <w:noProof/>
        </w:rPr>
        <w:instrText xml:space="preserve"> PAGEREF _Toc171691400 \h </w:instrText>
      </w:r>
      <w:r>
        <w:rPr>
          <w:noProof/>
        </w:rPr>
      </w:r>
      <w:r>
        <w:rPr>
          <w:noProof/>
        </w:rPr>
        <w:fldChar w:fldCharType="separate"/>
      </w:r>
      <w:r>
        <w:rPr>
          <w:noProof/>
        </w:rPr>
        <w:t>119</w:t>
      </w:r>
      <w:r>
        <w:rPr>
          <w:noProof/>
        </w:rPr>
        <w:fldChar w:fldCharType="end"/>
      </w:r>
    </w:p>
    <w:p w14:paraId="6828B3F2" w14:textId="5340A5A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Battery charge +CBC</w:t>
      </w:r>
      <w:r>
        <w:rPr>
          <w:noProof/>
        </w:rPr>
        <w:tab/>
      </w:r>
      <w:r>
        <w:rPr>
          <w:noProof/>
        </w:rPr>
        <w:fldChar w:fldCharType="begin" w:fldLock="1"/>
      </w:r>
      <w:r>
        <w:rPr>
          <w:noProof/>
        </w:rPr>
        <w:instrText xml:space="preserve"> PAGEREF _Toc171691401 \h </w:instrText>
      </w:r>
      <w:r>
        <w:rPr>
          <w:noProof/>
        </w:rPr>
      </w:r>
      <w:r>
        <w:rPr>
          <w:noProof/>
        </w:rPr>
        <w:fldChar w:fldCharType="separate"/>
      </w:r>
      <w:r>
        <w:rPr>
          <w:noProof/>
        </w:rPr>
        <w:t>121</w:t>
      </w:r>
      <w:r>
        <w:rPr>
          <w:noProof/>
        </w:rPr>
        <w:fldChar w:fldCharType="end"/>
      </w:r>
    </w:p>
    <w:p w14:paraId="7C8C4771" w14:textId="3A4F51E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Signal quality +CSQ</w:t>
      </w:r>
      <w:r>
        <w:rPr>
          <w:noProof/>
        </w:rPr>
        <w:tab/>
      </w:r>
      <w:r>
        <w:rPr>
          <w:noProof/>
        </w:rPr>
        <w:fldChar w:fldCharType="begin" w:fldLock="1"/>
      </w:r>
      <w:r>
        <w:rPr>
          <w:noProof/>
        </w:rPr>
        <w:instrText xml:space="preserve"> PAGEREF _Toc171691402 \h </w:instrText>
      </w:r>
      <w:r>
        <w:rPr>
          <w:noProof/>
        </w:rPr>
      </w:r>
      <w:r>
        <w:rPr>
          <w:noProof/>
        </w:rPr>
        <w:fldChar w:fldCharType="separate"/>
      </w:r>
      <w:r>
        <w:rPr>
          <w:noProof/>
        </w:rPr>
        <w:t>121</w:t>
      </w:r>
      <w:r>
        <w:rPr>
          <w:noProof/>
        </w:rPr>
        <w:fldChar w:fldCharType="end"/>
      </w:r>
    </w:p>
    <w:p w14:paraId="2C9DB5E9" w14:textId="29E2835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8.6</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Mobile termination control mode +CMEC</w:t>
      </w:r>
      <w:r>
        <w:rPr>
          <w:noProof/>
        </w:rPr>
        <w:tab/>
      </w:r>
      <w:r>
        <w:rPr>
          <w:noProof/>
        </w:rPr>
        <w:fldChar w:fldCharType="begin" w:fldLock="1"/>
      </w:r>
      <w:r>
        <w:rPr>
          <w:noProof/>
        </w:rPr>
        <w:instrText xml:space="preserve"> PAGEREF _Toc171691403 \h </w:instrText>
      </w:r>
      <w:r>
        <w:rPr>
          <w:noProof/>
        </w:rPr>
      </w:r>
      <w:r>
        <w:rPr>
          <w:noProof/>
        </w:rPr>
        <w:fldChar w:fldCharType="separate"/>
      </w:r>
      <w:r>
        <w:rPr>
          <w:noProof/>
        </w:rPr>
        <w:t>122</w:t>
      </w:r>
      <w:r>
        <w:rPr>
          <w:noProof/>
        </w:rPr>
        <w:fldChar w:fldCharType="end"/>
      </w:r>
    </w:p>
    <w:p w14:paraId="395868DD" w14:textId="3EE0F5A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Keypad control +CKPD</w:t>
      </w:r>
      <w:r>
        <w:rPr>
          <w:noProof/>
        </w:rPr>
        <w:tab/>
      </w:r>
      <w:r>
        <w:rPr>
          <w:noProof/>
        </w:rPr>
        <w:fldChar w:fldCharType="begin" w:fldLock="1"/>
      </w:r>
      <w:r>
        <w:rPr>
          <w:noProof/>
        </w:rPr>
        <w:instrText xml:space="preserve"> PAGEREF _Toc171691404 \h </w:instrText>
      </w:r>
      <w:r>
        <w:rPr>
          <w:noProof/>
        </w:rPr>
      </w:r>
      <w:r>
        <w:rPr>
          <w:noProof/>
        </w:rPr>
        <w:fldChar w:fldCharType="separate"/>
      </w:r>
      <w:r>
        <w:rPr>
          <w:noProof/>
        </w:rPr>
        <w:t>123</w:t>
      </w:r>
      <w:r>
        <w:rPr>
          <w:noProof/>
        </w:rPr>
        <w:fldChar w:fldCharType="end"/>
      </w:r>
    </w:p>
    <w:p w14:paraId="0FBBA920" w14:textId="7ADA891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8.8</w:t>
      </w:r>
      <w:r>
        <w:rPr>
          <w:rFonts w:asciiTheme="minorHAnsi" w:eastAsiaTheme="minorEastAsia" w:hAnsiTheme="minorHAnsi" w:cstheme="minorBidi"/>
          <w:noProof/>
          <w:kern w:val="2"/>
          <w:sz w:val="22"/>
          <w:szCs w:val="22"/>
          <w:lang w:eastAsia="en-GB"/>
          <w14:ligatures w14:val="standardContextual"/>
        </w:rPr>
        <w:tab/>
      </w:r>
      <w:r>
        <w:rPr>
          <w:noProof/>
        </w:rPr>
        <w:t>Display control +CDIS</w:t>
      </w:r>
      <w:r>
        <w:rPr>
          <w:noProof/>
        </w:rPr>
        <w:tab/>
      </w:r>
      <w:r>
        <w:rPr>
          <w:noProof/>
        </w:rPr>
        <w:fldChar w:fldCharType="begin" w:fldLock="1"/>
      </w:r>
      <w:r>
        <w:rPr>
          <w:noProof/>
        </w:rPr>
        <w:instrText xml:space="preserve"> PAGEREF _Toc171691405 \h </w:instrText>
      </w:r>
      <w:r>
        <w:rPr>
          <w:noProof/>
        </w:rPr>
      </w:r>
      <w:r>
        <w:rPr>
          <w:noProof/>
        </w:rPr>
        <w:fldChar w:fldCharType="separate"/>
      </w:r>
      <w:r>
        <w:rPr>
          <w:noProof/>
        </w:rPr>
        <w:t>124</w:t>
      </w:r>
      <w:r>
        <w:rPr>
          <w:noProof/>
        </w:rPr>
        <w:fldChar w:fldCharType="end"/>
      </w:r>
    </w:p>
    <w:p w14:paraId="2D53E500" w14:textId="5620716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8.9</w:t>
      </w:r>
      <w:r>
        <w:rPr>
          <w:rFonts w:asciiTheme="minorHAnsi" w:eastAsiaTheme="minorEastAsia" w:hAnsiTheme="minorHAnsi" w:cstheme="minorBidi"/>
          <w:noProof/>
          <w:kern w:val="2"/>
          <w:sz w:val="22"/>
          <w:szCs w:val="22"/>
          <w:lang w:eastAsia="en-GB"/>
          <w14:ligatures w14:val="standardContextual"/>
        </w:rPr>
        <w:tab/>
      </w:r>
      <w:r>
        <w:rPr>
          <w:noProof/>
        </w:rPr>
        <w:t>Indicator control +CIND</w:t>
      </w:r>
      <w:r>
        <w:rPr>
          <w:noProof/>
        </w:rPr>
        <w:tab/>
      </w:r>
      <w:r>
        <w:rPr>
          <w:noProof/>
        </w:rPr>
        <w:fldChar w:fldCharType="begin" w:fldLock="1"/>
      </w:r>
      <w:r>
        <w:rPr>
          <w:noProof/>
        </w:rPr>
        <w:instrText xml:space="preserve"> PAGEREF _Toc171691406 \h </w:instrText>
      </w:r>
      <w:r>
        <w:rPr>
          <w:noProof/>
        </w:rPr>
      </w:r>
      <w:r>
        <w:rPr>
          <w:noProof/>
        </w:rPr>
        <w:fldChar w:fldCharType="separate"/>
      </w:r>
      <w:r>
        <w:rPr>
          <w:noProof/>
        </w:rPr>
        <w:t>125</w:t>
      </w:r>
      <w:r>
        <w:rPr>
          <w:noProof/>
        </w:rPr>
        <w:fldChar w:fldCharType="end"/>
      </w:r>
    </w:p>
    <w:p w14:paraId="06850992" w14:textId="302F780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Mobile termination event reporting +CMER</w:t>
      </w:r>
      <w:r>
        <w:rPr>
          <w:noProof/>
        </w:rPr>
        <w:tab/>
      </w:r>
      <w:r>
        <w:rPr>
          <w:noProof/>
        </w:rPr>
        <w:fldChar w:fldCharType="begin" w:fldLock="1"/>
      </w:r>
      <w:r>
        <w:rPr>
          <w:noProof/>
        </w:rPr>
        <w:instrText xml:space="preserve"> PAGEREF _Toc171691407 \h </w:instrText>
      </w:r>
      <w:r>
        <w:rPr>
          <w:noProof/>
        </w:rPr>
      </w:r>
      <w:r>
        <w:rPr>
          <w:noProof/>
        </w:rPr>
        <w:fldChar w:fldCharType="separate"/>
      </w:r>
      <w:r>
        <w:rPr>
          <w:noProof/>
        </w:rPr>
        <w:t>126</w:t>
      </w:r>
      <w:r>
        <w:rPr>
          <w:noProof/>
        </w:rPr>
        <w:fldChar w:fldCharType="end"/>
      </w:r>
    </w:p>
    <w:p w14:paraId="38CCCDFA" w14:textId="6D77B24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Select phonebook memory storage +CPBS</w:t>
      </w:r>
      <w:r>
        <w:rPr>
          <w:noProof/>
        </w:rPr>
        <w:tab/>
      </w:r>
      <w:r>
        <w:rPr>
          <w:noProof/>
        </w:rPr>
        <w:fldChar w:fldCharType="begin" w:fldLock="1"/>
      </w:r>
      <w:r>
        <w:rPr>
          <w:noProof/>
        </w:rPr>
        <w:instrText xml:space="preserve"> PAGEREF _Toc171691408 \h </w:instrText>
      </w:r>
      <w:r>
        <w:rPr>
          <w:noProof/>
        </w:rPr>
      </w:r>
      <w:r>
        <w:rPr>
          <w:noProof/>
        </w:rPr>
        <w:fldChar w:fldCharType="separate"/>
      </w:r>
      <w:r>
        <w:rPr>
          <w:noProof/>
        </w:rPr>
        <w:t>129</w:t>
      </w:r>
      <w:r>
        <w:rPr>
          <w:noProof/>
        </w:rPr>
        <w:fldChar w:fldCharType="end"/>
      </w:r>
    </w:p>
    <w:p w14:paraId="2406C28B" w14:textId="28F6D15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Read phonebook entries +CPBR</w:t>
      </w:r>
      <w:r>
        <w:rPr>
          <w:noProof/>
        </w:rPr>
        <w:tab/>
      </w:r>
      <w:r>
        <w:rPr>
          <w:noProof/>
        </w:rPr>
        <w:fldChar w:fldCharType="begin" w:fldLock="1"/>
      </w:r>
      <w:r>
        <w:rPr>
          <w:noProof/>
        </w:rPr>
        <w:instrText xml:space="preserve"> PAGEREF _Toc171691409 \h </w:instrText>
      </w:r>
      <w:r>
        <w:rPr>
          <w:noProof/>
        </w:rPr>
      </w:r>
      <w:r>
        <w:rPr>
          <w:noProof/>
        </w:rPr>
        <w:fldChar w:fldCharType="separate"/>
      </w:r>
      <w:r>
        <w:rPr>
          <w:noProof/>
        </w:rPr>
        <w:t>130</w:t>
      </w:r>
      <w:r>
        <w:rPr>
          <w:noProof/>
        </w:rPr>
        <w:fldChar w:fldCharType="end"/>
      </w:r>
    </w:p>
    <w:p w14:paraId="3262165A" w14:textId="5609B19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Find phonebook entries +CPBF</w:t>
      </w:r>
      <w:r>
        <w:rPr>
          <w:noProof/>
        </w:rPr>
        <w:tab/>
      </w:r>
      <w:r>
        <w:rPr>
          <w:noProof/>
        </w:rPr>
        <w:fldChar w:fldCharType="begin" w:fldLock="1"/>
      </w:r>
      <w:r>
        <w:rPr>
          <w:noProof/>
        </w:rPr>
        <w:instrText xml:space="preserve"> PAGEREF _Toc171691410 \h </w:instrText>
      </w:r>
      <w:r>
        <w:rPr>
          <w:noProof/>
        </w:rPr>
      </w:r>
      <w:r>
        <w:rPr>
          <w:noProof/>
        </w:rPr>
        <w:fldChar w:fldCharType="separate"/>
      </w:r>
      <w:r>
        <w:rPr>
          <w:noProof/>
        </w:rPr>
        <w:t>131</w:t>
      </w:r>
      <w:r>
        <w:rPr>
          <w:noProof/>
        </w:rPr>
        <w:fldChar w:fldCharType="end"/>
      </w:r>
    </w:p>
    <w:p w14:paraId="78005BF3" w14:textId="1330124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Write phonebook entry +CPBW</w:t>
      </w:r>
      <w:r>
        <w:rPr>
          <w:noProof/>
        </w:rPr>
        <w:tab/>
      </w:r>
      <w:r>
        <w:rPr>
          <w:noProof/>
        </w:rPr>
        <w:fldChar w:fldCharType="begin" w:fldLock="1"/>
      </w:r>
      <w:r>
        <w:rPr>
          <w:noProof/>
        </w:rPr>
        <w:instrText xml:space="preserve"> PAGEREF _Toc171691411 \h </w:instrText>
      </w:r>
      <w:r>
        <w:rPr>
          <w:noProof/>
        </w:rPr>
      </w:r>
      <w:r>
        <w:rPr>
          <w:noProof/>
        </w:rPr>
        <w:fldChar w:fldCharType="separate"/>
      </w:r>
      <w:r>
        <w:rPr>
          <w:noProof/>
        </w:rPr>
        <w:t>134</w:t>
      </w:r>
      <w:r>
        <w:rPr>
          <w:noProof/>
        </w:rPr>
        <w:fldChar w:fldCharType="end"/>
      </w:r>
    </w:p>
    <w:p w14:paraId="40D470A3" w14:textId="667F93D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Clock +CCLK</w:t>
      </w:r>
      <w:r>
        <w:rPr>
          <w:noProof/>
        </w:rPr>
        <w:tab/>
      </w:r>
      <w:r>
        <w:rPr>
          <w:noProof/>
        </w:rPr>
        <w:fldChar w:fldCharType="begin" w:fldLock="1"/>
      </w:r>
      <w:r>
        <w:rPr>
          <w:noProof/>
        </w:rPr>
        <w:instrText xml:space="preserve"> PAGEREF _Toc171691412 \h </w:instrText>
      </w:r>
      <w:r>
        <w:rPr>
          <w:noProof/>
        </w:rPr>
      </w:r>
      <w:r>
        <w:rPr>
          <w:noProof/>
        </w:rPr>
        <w:fldChar w:fldCharType="separate"/>
      </w:r>
      <w:r>
        <w:rPr>
          <w:noProof/>
        </w:rPr>
        <w:t>135</w:t>
      </w:r>
      <w:r>
        <w:rPr>
          <w:noProof/>
        </w:rPr>
        <w:fldChar w:fldCharType="end"/>
      </w:r>
    </w:p>
    <w:p w14:paraId="30F204B1" w14:textId="352150F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Alarm +CALA</w:t>
      </w:r>
      <w:r>
        <w:rPr>
          <w:noProof/>
        </w:rPr>
        <w:tab/>
      </w:r>
      <w:r>
        <w:rPr>
          <w:noProof/>
        </w:rPr>
        <w:fldChar w:fldCharType="begin" w:fldLock="1"/>
      </w:r>
      <w:r>
        <w:rPr>
          <w:noProof/>
        </w:rPr>
        <w:instrText xml:space="preserve"> PAGEREF _Toc171691413 \h </w:instrText>
      </w:r>
      <w:r>
        <w:rPr>
          <w:noProof/>
        </w:rPr>
      </w:r>
      <w:r>
        <w:rPr>
          <w:noProof/>
        </w:rPr>
        <w:fldChar w:fldCharType="separate"/>
      </w:r>
      <w:r>
        <w:rPr>
          <w:noProof/>
        </w:rPr>
        <w:t>136</w:t>
      </w:r>
      <w:r>
        <w:rPr>
          <w:noProof/>
        </w:rPr>
        <w:fldChar w:fldCharType="end"/>
      </w:r>
    </w:p>
    <w:p w14:paraId="4FAACE38" w14:textId="6EC6E9E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Generic SIM access +CSIM</w:t>
      </w:r>
      <w:r>
        <w:rPr>
          <w:noProof/>
        </w:rPr>
        <w:tab/>
      </w:r>
      <w:r>
        <w:rPr>
          <w:noProof/>
        </w:rPr>
        <w:fldChar w:fldCharType="begin" w:fldLock="1"/>
      </w:r>
      <w:r>
        <w:rPr>
          <w:noProof/>
        </w:rPr>
        <w:instrText xml:space="preserve"> PAGEREF _Toc171691414 \h </w:instrText>
      </w:r>
      <w:r>
        <w:rPr>
          <w:noProof/>
        </w:rPr>
      </w:r>
      <w:r>
        <w:rPr>
          <w:noProof/>
        </w:rPr>
        <w:fldChar w:fldCharType="separate"/>
      </w:r>
      <w:r>
        <w:rPr>
          <w:noProof/>
        </w:rPr>
        <w:t>137</w:t>
      </w:r>
      <w:r>
        <w:rPr>
          <w:noProof/>
        </w:rPr>
        <w:fldChar w:fldCharType="end"/>
      </w:r>
    </w:p>
    <w:p w14:paraId="66B624F7" w14:textId="5D24D15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Restricted SIM access +CRSM</w:t>
      </w:r>
      <w:r>
        <w:rPr>
          <w:noProof/>
        </w:rPr>
        <w:tab/>
      </w:r>
      <w:r>
        <w:rPr>
          <w:noProof/>
        </w:rPr>
        <w:fldChar w:fldCharType="begin" w:fldLock="1"/>
      </w:r>
      <w:r>
        <w:rPr>
          <w:noProof/>
        </w:rPr>
        <w:instrText xml:space="preserve"> PAGEREF _Toc171691415 \h </w:instrText>
      </w:r>
      <w:r>
        <w:rPr>
          <w:noProof/>
        </w:rPr>
      </w:r>
      <w:r>
        <w:rPr>
          <w:noProof/>
        </w:rPr>
        <w:fldChar w:fldCharType="separate"/>
      </w:r>
      <w:r>
        <w:rPr>
          <w:noProof/>
        </w:rPr>
        <w:t>138</w:t>
      </w:r>
      <w:r>
        <w:rPr>
          <w:noProof/>
        </w:rPr>
        <w:fldChar w:fldCharType="end"/>
      </w:r>
    </w:p>
    <w:p w14:paraId="74B503C6" w14:textId="0059024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Secure control command +CSCC</w:t>
      </w:r>
      <w:r>
        <w:rPr>
          <w:noProof/>
        </w:rPr>
        <w:tab/>
      </w:r>
      <w:r>
        <w:rPr>
          <w:noProof/>
        </w:rPr>
        <w:fldChar w:fldCharType="begin" w:fldLock="1"/>
      </w:r>
      <w:r>
        <w:rPr>
          <w:noProof/>
        </w:rPr>
        <w:instrText xml:space="preserve"> PAGEREF _Toc171691416 \h </w:instrText>
      </w:r>
      <w:r>
        <w:rPr>
          <w:noProof/>
        </w:rPr>
      </w:r>
      <w:r>
        <w:rPr>
          <w:noProof/>
        </w:rPr>
        <w:fldChar w:fldCharType="separate"/>
      </w:r>
      <w:r>
        <w:rPr>
          <w:noProof/>
        </w:rPr>
        <w:t>139</w:t>
      </w:r>
      <w:r>
        <w:rPr>
          <w:noProof/>
        </w:rPr>
        <w:fldChar w:fldCharType="end"/>
      </w:r>
    </w:p>
    <w:p w14:paraId="5F5EC048" w14:textId="760A074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Alert sound mode +CALM</w:t>
      </w:r>
      <w:r>
        <w:rPr>
          <w:noProof/>
        </w:rPr>
        <w:tab/>
      </w:r>
      <w:r>
        <w:rPr>
          <w:noProof/>
        </w:rPr>
        <w:fldChar w:fldCharType="begin" w:fldLock="1"/>
      </w:r>
      <w:r>
        <w:rPr>
          <w:noProof/>
        </w:rPr>
        <w:instrText xml:space="preserve"> PAGEREF _Toc171691417 \h </w:instrText>
      </w:r>
      <w:r>
        <w:rPr>
          <w:noProof/>
        </w:rPr>
      </w:r>
      <w:r>
        <w:rPr>
          <w:noProof/>
        </w:rPr>
        <w:fldChar w:fldCharType="separate"/>
      </w:r>
      <w:r>
        <w:rPr>
          <w:noProof/>
        </w:rPr>
        <w:t>140</w:t>
      </w:r>
      <w:r>
        <w:rPr>
          <w:noProof/>
        </w:rPr>
        <w:fldChar w:fldCharType="end"/>
      </w:r>
    </w:p>
    <w:p w14:paraId="51038603" w14:textId="774F343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Ringer sound level +CRSL</w:t>
      </w:r>
      <w:r>
        <w:rPr>
          <w:noProof/>
        </w:rPr>
        <w:tab/>
      </w:r>
      <w:r>
        <w:rPr>
          <w:noProof/>
        </w:rPr>
        <w:fldChar w:fldCharType="begin" w:fldLock="1"/>
      </w:r>
      <w:r>
        <w:rPr>
          <w:noProof/>
        </w:rPr>
        <w:instrText xml:space="preserve"> PAGEREF _Toc171691418 \h </w:instrText>
      </w:r>
      <w:r>
        <w:rPr>
          <w:noProof/>
        </w:rPr>
      </w:r>
      <w:r>
        <w:rPr>
          <w:noProof/>
        </w:rPr>
        <w:fldChar w:fldCharType="separate"/>
      </w:r>
      <w:r>
        <w:rPr>
          <w:noProof/>
        </w:rPr>
        <w:t>140</w:t>
      </w:r>
      <w:r>
        <w:rPr>
          <w:noProof/>
        </w:rPr>
        <w:fldChar w:fldCharType="end"/>
      </w:r>
    </w:p>
    <w:p w14:paraId="0F390499" w14:textId="1CE3505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Vibrator mode +CVIB</w:t>
      </w:r>
      <w:r>
        <w:rPr>
          <w:noProof/>
        </w:rPr>
        <w:tab/>
      </w:r>
      <w:r>
        <w:rPr>
          <w:noProof/>
        </w:rPr>
        <w:fldChar w:fldCharType="begin" w:fldLock="1"/>
      </w:r>
      <w:r>
        <w:rPr>
          <w:noProof/>
        </w:rPr>
        <w:instrText xml:space="preserve"> PAGEREF _Toc171691419 \h </w:instrText>
      </w:r>
      <w:r>
        <w:rPr>
          <w:noProof/>
        </w:rPr>
      </w:r>
      <w:r>
        <w:rPr>
          <w:noProof/>
        </w:rPr>
        <w:fldChar w:fldCharType="separate"/>
      </w:r>
      <w:r>
        <w:rPr>
          <w:noProof/>
        </w:rPr>
        <w:t>141</w:t>
      </w:r>
      <w:r>
        <w:rPr>
          <w:noProof/>
        </w:rPr>
        <w:fldChar w:fldCharType="end"/>
      </w:r>
    </w:p>
    <w:p w14:paraId="19721D74" w14:textId="3C066EE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Loudspeaker volume level +CLVL</w:t>
      </w:r>
      <w:r>
        <w:rPr>
          <w:noProof/>
        </w:rPr>
        <w:tab/>
      </w:r>
      <w:r>
        <w:rPr>
          <w:noProof/>
        </w:rPr>
        <w:fldChar w:fldCharType="begin" w:fldLock="1"/>
      </w:r>
      <w:r>
        <w:rPr>
          <w:noProof/>
        </w:rPr>
        <w:instrText xml:space="preserve"> PAGEREF _Toc171691420 \h </w:instrText>
      </w:r>
      <w:r>
        <w:rPr>
          <w:noProof/>
        </w:rPr>
      </w:r>
      <w:r>
        <w:rPr>
          <w:noProof/>
        </w:rPr>
        <w:fldChar w:fldCharType="separate"/>
      </w:r>
      <w:r>
        <w:rPr>
          <w:noProof/>
        </w:rPr>
        <w:t>142</w:t>
      </w:r>
      <w:r>
        <w:rPr>
          <w:noProof/>
        </w:rPr>
        <w:fldChar w:fldCharType="end"/>
      </w:r>
    </w:p>
    <w:p w14:paraId="49E0A3A3" w14:textId="306B116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Mute control +CMUT</w:t>
      </w:r>
      <w:r>
        <w:rPr>
          <w:noProof/>
        </w:rPr>
        <w:tab/>
      </w:r>
      <w:r>
        <w:rPr>
          <w:noProof/>
        </w:rPr>
        <w:fldChar w:fldCharType="begin" w:fldLock="1"/>
      </w:r>
      <w:r>
        <w:rPr>
          <w:noProof/>
        </w:rPr>
        <w:instrText xml:space="preserve"> PAGEREF _Toc171691421 \h </w:instrText>
      </w:r>
      <w:r>
        <w:rPr>
          <w:noProof/>
        </w:rPr>
      </w:r>
      <w:r>
        <w:rPr>
          <w:noProof/>
        </w:rPr>
        <w:fldChar w:fldCharType="separate"/>
      </w:r>
      <w:r>
        <w:rPr>
          <w:noProof/>
        </w:rPr>
        <w:t>142</w:t>
      </w:r>
      <w:r>
        <w:rPr>
          <w:noProof/>
        </w:rPr>
        <w:fldChar w:fldCharType="end"/>
      </w:r>
    </w:p>
    <w:p w14:paraId="49F27C68" w14:textId="76630DD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Accumulated call meter +CACM</w:t>
      </w:r>
      <w:r>
        <w:rPr>
          <w:noProof/>
        </w:rPr>
        <w:tab/>
      </w:r>
      <w:r>
        <w:rPr>
          <w:noProof/>
        </w:rPr>
        <w:fldChar w:fldCharType="begin" w:fldLock="1"/>
      </w:r>
      <w:r>
        <w:rPr>
          <w:noProof/>
        </w:rPr>
        <w:instrText xml:space="preserve"> PAGEREF _Toc171691422 \h </w:instrText>
      </w:r>
      <w:r>
        <w:rPr>
          <w:noProof/>
        </w:rPr>
      </w:r>
      <w:r>
        <w:rPr>
          <w:noProof/>
        </w:rPr>
        <w:fldChar w:fldCharType="separate"/>
      </w:r>
      <w:r>
        <w:rPr>
          <w:noProof/>
        </w:rPr>
        <w:t>143</w:t>
      </w:r>
      <w:r>
        <w:rPr>
          <w:noProof/>
        </w:rPr>
        <w:fldChar w:fldCharType="end"/>
      </w:r>
    </w:p>
    <w:p w14:paraId="769B739A" w14:textId="6DDE754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Accumulated call meter maximum +CAMM</w:t>
      </w:r>
      <w:r>
        <w:rPr>
          <w:noProof/>
        </w:rPr>
        <w:tab/>
      </w:r>
      <w:r>
        <w:rPr>
          <w:noProof/>
        </w:rPr>
        <w:fldChar w:fldCharType="begin" w:fldLock="1"/>
      </w:r>
      <w:r>
        <w:rPr>
          <w:noProof/>
        </w:rPr>
        <w:instrText xml:space="preserve"> PAGEREF _Toc171691423 \h </w:instrText>
      </w:r>
      <w:r>
        <w:rPr>
          <w:noProof/>
        </w:rPr>
      </w:r>
      <w:r>
        <w:rPr>
          <w:noProof/>
        </w:rPr>
        <w:fldChar w:fldCharType="separate"/>
      </w:r>
      <w:r>
        <w:rPr>
          <w:noProof/>
        </w:rPr>
        <w:t>143</w:t>
      </w:r>
      <w:r>
        <w:rPr>
          <w:noProof/>
        </w:rPr>
        <w:fldChar w:fldCharType="end"/>
      </w:r>
    </w:p>
    <w:p w14:paraId="44AEC245" w14:textId="570B475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Price per unit and currency table +CPUC</w:t>
      </w:r>
      <w:r>
        <w:rPr>
          <w:noProof/>
        </w:rPr>
        <w:tab/>
      </w:r>
      <w:r>
        <w:rPr>
          <w:noProof/>
        </w:rPr>
        <w:fldChar w:fldCharType="begin" w:fldLock="1"/>
      </w:r>
      <w:r>
        <w:rPr>
          <w:noProof/>
        </w:rPr>
        <w:instrText xml:space="preserve"> PAGEREF _Toc171691424 \h </w:instrText>
      </w:r>
      <w:r>
        <w:rPr>
          <w:noProof/>
        </w:rPr>
      </w:r>
      <w:r>
        <w:rPr>
          <w:noProof/>
        </w:rPr>
        <w:fldChar w:fldCharType="separate"/>
      </w:r>
      <w:r>
        <w:rPr>
          <w:noProof/>
        </w:rPr>
        <w:t>144</w:t>
      </w:r>
      <w:r>
        <w:rPr>
          <w:noProof/>
        </w:rPr>
        <w:fldChar w:fldCharType="end"/>
      </w:r>
    </w:p>
    <w:p w14:paraId="7F5FBD7C" w14:textId="35CC41C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Call meter maximum event +CCWE</w:t>
      </w:r>
      <w:r>
        <w:rPr>
          <w:noProof/>
        </w:rPr>
        <w:tab/>
      </w:r>
      <w:r>
        <w:rPr>
          <w:noProof/>
        </w:rPr>
        <w:fldChar w:fldCharType="begin" w:fldLock="1"/>
      </w:r>
      <w:r>
        <w:rPr>
          <w:noProof/>
        </w:rPr>
        <w:instrText xml:space="preserve"> PAGEREF _Toc171691425 \h </w:instrText>
      </w:r>
      <w:r>
        <w:rPr>
          <w:noProof/>
        </w:rPr>
      </w:r>
      <w:r>
        <w:rPr>
          <w:noProof/>
        </w:rPr>
        <w:fldChar w:fldCharType="separate"/>
      </w:r>
      <w:r>
        <w:rPr>
          <w:noProof/>
        </w:rPr>
        <w:t>144</w:t>
      </w:r>
      <w:r>
        <w:rPr>
          <w:noProof/>
        </w:rPr>
        <w:fldChar w:fldCharType="end"/>
      </w:r>
    </w:p>
    <w:p w14:paraId="16F537E2" w14:textId="19C52F5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Power class +CPWC</w:t>
      </w:r>
      <w:r>
        <w:rPr>
          <w:noProof/>
        </w:rPr>
        <w:tab/>
      </w:r>
      <w:r>
        <w:rPr>
          <w:noProof/>
        </w:rPr>
        <w:fldChar w:fldCharType="begin" w:fldLock="1"/>
      </w:r>
      <w:r>
        <w:rPr>
          <w:noProof/>
        </w:rPr>
        <w:instrText xml:space="preserve"> PAGEREF _Toc171691426 \h </w:instrText>
      </w:r>
      <w:r>
        <w:rPr>
          <w:noProof/>
        </w:rPr>
      </w:r>
      <w:r>
        <w:rPr>
          <w:noProof/>
        </w:rPr>
        <w:fldChar w:fldCharType="separate"/>
      </w:r>
      <w:r>
        <w:rPr>
          <w:noProof/>
        </w:rPr>
        <w:t>145</w:t>
      </w:r>
      <w:r>
        <w:rPr>
          <w:noProof/>
        </w:rPr>
        <w:fldChar w:fldCharType="end"/>
      </w:r>
    </w:p>
    <w:p w14:paraId="586D9A10" w14:textId="5685F01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8.30</w:t>
      </w:r>
      <w:r>
        <w:rPr>
          <w:rFonts w:asciiTheme="minorHAnsi" w:eastAsiaTheme="minorEastAsia" w:hAnsiTheme="minorHAnsi" w:cstheme="minorBidi"/>
          <w:noProof/>
          <w:kern w:val="2"/>
          <w:sz w:val="22"/>
          <w:szCs w:val="22"/>
          <w:lang w:eastAsia="en-GB"/>
          <w14:ligatures w14:val="standardContextual"/>
        </w:rPr>
        <w:tab/>
      </w:r>
      <w:r>
        <w:rPr>
          <w:noProof/>
        </w:rPr>
        <w:t>Set language +CLAN</w:t>
      </w:r>
      <w:r>
        <w:rPr>
          <w:noProof/>
        </w:rPr>
        <w:tab/>
      </w:r>
      <w:r>
        <w:rPr>
          <w:noProof/>
        </w:rPr>
        <w:fldChar w:fldCharType="begin" w:fldLock="1"/>
      </w:r>
      <w:r>
        <w:rPr>
          <w:noProof/>
        </w:rPr>
        <w:instrText xml:space="preserve"> PAGEREF _Toc171691427 \h </w:instrText>
      </w:r>
      <w:r>
        <w:rPr>
          <w:noProof/>
        </w:rPr>
      </w:r>
      <w:r>
        <w:rPr>
          <w:noProof/>
        </w:rPr>
        <w:fldChar w:fldCharType="separate"/>
      </w:r>
      <w:r>
        <w:rPr>
          <w:noProof/>
        </w:rPr>
        <w:t>146</w:t>
      </w:r>
      <w:r>
        <w:rPr>
          <w:noProof/>
        </w:rPr>
        <w:fldChar w:fldCharType="end"/>
      </w:r>
    </w:p>
    <w:p w14:paraId="7FBC4428" w14:textId="5B6DB64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Language event +CLAE</w:t>
      </w:r>
      <w:r>
        <w:rPr>
          <w:noProof/>
        </w:rPr>
        <w:tab/>
      </w:r>
      <w:r>
        <w:rPr>
          <w:noProof/>
        </w:rPr>
        <w:fldChar w:fldCharType="begin" w:fldLock="1"/>
      </w:r>
      <w:r>
        <w:rPr>
          <w:noProof/>
        </w:rPr>
        <w:instrText xml:space="preserve"> PAGEREF _Toc171691428 \h </w:instrText>
      </w:r>
      <w:r>
        <w:rPr>
          <w:noProof/>
        </w:rPr>
      </w:r>
      <w:r>
        <w:rPr>
          <w:noProof/>
        </w:rPr>
        <w:fldChar w:fldCharType="separate"/>
      </w:r>
      <w:r>
        <w:rPr>
          <w:noProof/>
        </w:rPr>
        <w:t>147</w:t>
      </w:r>
      <w:r>
        <w:rPr>
          <w:noProof/>
        </w:rPr>
        <w:fldChar w:fldCharType="end"/>
      </w:r>
    </w:p>
    <w:p w14:paraId="748FA565" w14:textId="4D79C08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Set greeting text +CSGT</w:t>
      </w:r>
      <w:r>
        <w:rPr>
          <w:noProof/>
        </w:rPr>
        <w:tab/>
      </w:r>
      <w:r>
        <w:rPr>
          <w:noProof/>
        </w:rPr>
        <w:fldChar w:fldCharType="begin" w:fldLock="1"/>
      </w:r>
      <w:r>
        <w:rPr>
          <w:noProof/>
        </w:rPr>
        <w:instrText xml:space="preserve"> PAGEREF _Toc171691429 \h </w:instrText>
      </w:r>
      <w:r>
        <w:rPr>
          <w:noProof/>
        </w:rPr>
      </w:r>
      <w:r>
        <w:rPr>
          <w:noProof/>
        </w:rPr>
        <w:fldChar w:fldCharType="separate"/>
      </w:r>
      <w:r>
        <w:rPr>
          <w:noProof/>
        </w:rPr>
        <w:t>147</w:t>
      </w:r>
      <w:r>
        <w:rPr>
          <w:noProof/>
        </w:rPr>
        <w:fldChar w:fldCharType="end"/>
      </w:r>
    </w:p>
    <w:p w14:paraId="45C8FF10" w14:textId="77656C4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Set voice mail number +CSVM</w:t>
      </w:r>
      <w:r>
        <w:rPr>
          <w:noProof/>
        </w:rPr>
        <w:tab/>
      </w:r>
      <w:r>
        <w:rPr>
          <w:noProof/>
        </w:rPr>
        <w:fldChar w:fldCharType="begin" w:fldLock="1"/>
      </w:r>
      <w:r>
        <w:rPr>
          <w:noProof/>
        </w:rPr>
        <w:instrText xml:space="preserve"> PAGEREF _Toc171691430 \h </w:instrText>
      </w:r>
      <w:r>
        <w:rPr>
          <w:noProof/>
        </w:rPr>
      </w:r>
      <w:r>
        <w:rPr>
          <w:noProof/>
        </w:rPr>
        <w:fldChar w:fldCharType="separate"/>
      </w:r>
      <w:r>
        <w:rPr>
          <w:noProof/>
        </w:rPr>
        <w:t>148</w:t>
      </w:r>
      <w:r>
        <w:rPr>
          <w:noProof/>
        </w:rPr>
        <w:fldChar w:fldCharType="end"/>
      </w:r>
    </w:p>
    <w:p w14:paraId="4AEDEDE4" w14:textId="2CD9426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Ring melody control +CRMC</w:t>
      </w:r>
      <w:r>
        <w:rPr>
          <w:noProof/>
        </w:rPr>
        <w:tab/>
      </w:r>
      <w:r>
        <w:rPr>
          <w:noProof/>
        </w:rPr>
        <w:fldChar w:fldCharType="begin" w:fldLock="1"/>
      </w:r>
      <w:r>
        <w:rPr>
          <w:noProof/>
        </w:rPr>
        <w:instrText xml:space="preserve"> PAGEREF _Toc171691431 \h </w:instrText>
      </w:r>
      <w:r>
        <w:rPr>
          <w:noProof/>
        </w:rPr>
      </w:r>
      <w:r>
        <w:rPr>
          <w:noProof/>
        </w:rPr>
        <w:fldChar w:fldCharType="separate"/>
      </w:r>
      <w:r>
        <w:rPr>
          <w:noProof/>
        </w:rPr>
        <w:t>149</w:t>
      </w:r>
      <w:r>
        <w:rPr>
          <w:noProof/>
        </w:rPr>
        <w:fldChar w:fldCharType="end"/>
      </w:r>
    </w:p>
    <w:p w14:paraId="24CC1EF1" w14:textId="0F78791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Ring melody playback +CRMP</w:t>
      </w:r>
      <w:r>
        <w:rPr>
          <w:noProof/>
        </w:rPr>
        <w:tab/>
      </w:r>
      <w:r>
        <w:rPr>
          <w:noProof/>
        </w:rPr>
        <w:fldChar w:fldCharType="begin" w:fldLock="1"/>
      </w:r>
      <w:r>
        <w:rPr>
          <w:noProof/>
        </w:rPr>
        <w:instrText xml:space="preserve"> PAGEREF _Toc171691432 \h </w:instrText>
      </w:r>
      <w:r>
        <w:rPr>
          <w:noProof/>
        </w:rPr>
      </w:r>
      <w:r>
        <w:rPr>
          <w:noProof/>
        </w:rPr>
        <w:fldChar w:fldCharType="separate"/>
      </w:r>
      <w:r>
        <w:rPr>
          <w:noProof/>
        </w:rPr>
        <w:t>150</w:t>
      </w:r>
      <w:r>
        <w:rPr>
          <w:noProof/>
        </w:rPr>
        <w:fldChar w:fldCharType="end"/>
      </w:r>
    </w:p>
    <w:p w14:paraId="45CBD898" w14:textId="62EFD27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Master reset +CMAR</w:t>
      </w:r>
      <w:r>
        <w:rPr>
          <w:noProof/>
        </w:rPr>
        <w:tab/>
      </w:r>
      <w:r>
        <w:rPr>
          <w:noProof/>
        </w:rPr>
        <w:fldChar w:fldCharType="begin" w:fldLock="1"/>
      </w:r>
      <w:r>
        <w:rPr>
          <w:noProof/>
        </w:rPr>
        <w:instrText xml:space="preserve"> PAGEREF _Toc171691433 \h </w:instrText>
      </w:r>
      <w:r>
        <w:rPr>
          <w:noProof/>
        </w:rPr>
      </w:r>
      <w:r>
        <w:rPr>
          <w:noProof/>
        </w:rPr>
        <w:fldChar w:fldCharType="separate"/>
      </w:r>
      <w:r>
        <w:rPr>
          <w:noProof/>
        </w:rPr>
        <w:t>150</w:t>
      </w:r>
      <w:r>
        <w:rPr>
          <w:noProof/>
        </w:rPr>
        <w:fldChar w:fldCharType="end"/>
      </w:r>
    </w:p>
    <w:p w14:paraId="38411F47" w14:textId="2CD899A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8.37</w:t>
      </w:r>
      <w:r>
        <w:rPr>
          <w:rFonts w:asciiTheme="minorHAnsi" w:eastAsiaTheme="minorEastAsia" w:hAnsiTheme="minorHAnsi" w:cstheme="minorBidi"/>
          <w:noProof/>
          <w:kern w:val="2"/>
          <w:sz w:val="22"/>
          <w:szCs w:val="22"/>
          <w:lang w:eastAsia="en-GB"/>
          <w14:ligatures w14:val="standardContextual"/>
        </w:rPr>
        <w:tab/>
      </w:r>
      <w:r>
        <w:rPr>
          <w:noProof/>
        </w:rPr>
        <w:t>List all available AT commands +CLAC</w:t>
      </w:r>
      <w:r>
        <w:rPr>
          <w:noProof/>
        </w:rPr>
        <w:tab/>
      </w:r>
      <w:r>
        <w:rPr>
          <w:noProof/>
        </w:rPr>
        <w:fldChar w:fldCharType="begin" w:fldLock="1"/>
      </w:r>
      <w:r>
        <w:rPr>
          <w:noProof/>
        </w:rPr>
        <w:instrText xml:space="preserve"> PAGEREF _Toc171691434 \h </w:instrText>
      </w:r>
      <w:r>
        <w:rPr>
          <w:noProof/>
        </w:rPr>
      </w:r>
      <w:r>
        <w:rPr>
          <w:noProof/>
        </w:rPr>
        <w:fldChar w:fldCharType="separate"/>
      </w:r>
      <w:r>
        <w:rPr>
          <w:noProof/>
        </w:rPr>
        <w:t>151</w:t>
      </w:r>
      <w:r>
        <w:rPr>
          <w:noProof/>
        </w:rPr>
        <w:fldChar w:fldCharType="end"/>
      </w:r>
    </w:p>
    <w:p w14:paraId="3559BB63" w14:textId="2A42C7C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8.38</w:t>
      </w:r>
      <w:r>
        <w:rPr>
          <w:rFonts w:asciiTheme="minorHAnsi" w:eastAsiaTheme="minorEastAsia" w:hAnsiTheme="minorHAnsi" w:cstheme="minorBidi"/>
          <w:noProof/>
          <w:kern w:val="2"/>
          <w:sz w:val="22"/>
          <w:szCs w:val="22"/>
          <w:lang w:eastAsia="en-GB"/>
          <w14:ligatures w14:val="standardContextual"/>
        </w:rPr>
        <w:tab/>
      </w:r>
      <w:r>
        <w:rPr>
          <w:noProof/>
        </w:rPr>
        <w:t>Delete alarm +CALD</w:t>
      </w:r>
      <w:r>
        <w:rPr>
          <w:noProof/>
        </w:rPr>
        <w:tab/>
      </w:r>
      <w:r>
        <w:rPr>
          <w:noProof/>
        </w:rPr>
        <w:fldChar w:fldCharType="begin" w:fldLock="1"/>
      </w:r>
      <w:r>
        <w:rPr>
          <w:noProof/>
        </w:rPr>
        <w:instrText xml:space="preserve"> PAGEREF _Toc171691435 \h </w:instrText>
      </w:r>
      <w:r>
        <w:rPr>
          <w:noProof/>
        </w:rPr>
      </w:r>
      <w:r>
        <w:rPr>
          <w:noProof/>
        </w:rPr>
        <w:fldChar w:fldCharType="separate"/>
      </w:r>
      <w:r>
        <w:rPr>
          <w:noProof/>
        </w:rPr>
        <w:t>151</w:t>
      </w:r>
      <w:r>
        <w:rPr>
          <w:noProof/>
        </w:rPr>
        <w:fldChar w:fldCharType="end"/>
      </w:r>
    </w:p>
    <w:p w14:paraId="4E76A193" w14:textId="668FC02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8.39</w:t>
      </w:r>
      <w:r>
        <w:rPr>
          <w:rFonts w:asciiTheme="minorHAnsi" w:eastAsiaTheme="minorEastAsia" w:hAnsiTheme="minorHAnsi" w:cstheme="minorBidi"/>
          <w:noProof/>
          <w:kern w:val="2"/>
          <w:sz w:val="22"/>
          <w:szCs w:val="22"/>
          <w:lang w:eastAsia="en-GB"/>
          <w14:ligatures w14:val="standardContextual"/>
        </w:rPr>
        <w:tab/>
      </w:r>
      <w:r>
        <w:rPr>
          <w:noProof/>
        </w:rPr>
        <w:t>Postpone or dismiss an alarm +CAPD</w:t>
      </w:r>
      <w:r>
        <w:rPr>
          <w:noProof/>
        </w:rPr>
        <w:tab/>
      </w:r>
      <w:r>
        <w:rPr>
          <w:noProof/>
        </w:rPr>
        <w:fldChar w:fldCharType="begin" w:fldLock="1"/>
      </w:r>
      <w:r>
        <w:rPr>
          <w:noProof/>
        </w:rPr>
        <w:instrText xml:space="preserve"> PAGEREF _Toc171691436 \h </w:instrText>
      </w:r>
      <w:r>
        <w:rPr>
          <w:noProof/>
        </w:rPr>
      </w:r>
      <w:r>
        <w:rPr>
          <w:noProof/>
        </w:rPr>
        <w:fldChar w:fldCharType="separate"/>
      </w:r>
      <w:r>
        <w:rPr>
          <w:noProof/>
        </w:rPr>
        <w:t>152</w:t>
      </w:r>
      <w:r>
        <w:rPr>
          <w:noProof/>
        </w:rPr>
        <w:fldChar w:fldCharType="end"/>
      </w:r>
    </w:p>
    <w:p w14:paraId="382171B9" w14:textId="34A012B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8.40</w:t>
      </w:r>
      <w:r>
        <w:rPr>
          <w:rFonts w:asciiTheme="minorHAnsi" w:eastAsiaTheme="minorEastAsia" w:hAnsiTheme="minorHAnsi" w:cstheme="minorBidi"/>
          <w:noProof/>
          <w:kern w:val="2"/>
          <w:sz w:val="22"/>
          <w:szCs w:val="22"/>
          <w:lang w:eastAsia="en-GB"/>
          <w14:ligatures w14:val="standardContextual"/>
        </w:rPr>
        <w:tab/>
      </w:r>
      <w:r>
        <w:rPr>
          <w:noProof/>
        </w:rPr>
        <w:t>Automatic time zone update +CTZU</w:t>
      </w:r>
      <w:r>
        <w:rPr>
          <w:noProof/>
        </w:rPr>
        <w:tab/>
      </w:r>
      <w:r>
        <w:rPr>
          <w:noProof/>
        </w:rPr>
        <w:fldChar w:fldCharType="begin" w:fldLock="1"/>
      </w:r>
      <w:r>
        <w:rPr>
          <w:noProof/>
        </w:rPr>
        <w:instrText xml:space="preserve"> PAGEREF _Toc171691437 \h </w:instrText>
      </w:r>
      <w:r>
        <w:rPr>
          <w:noProof/>
        </w:rPr>
      </w:r>
      <w:r>
        <w:rPr>
          <w:noProof/>
        </w:rPr>
        <w:fldChar w:fldCharType="separate"/>
      </w:r>
      <w:r>
        <w:rPr>
          <w:noProof/>
        </w:rPr>
        <w:t>152</w:t>
      </w:r>
      <w:r>
        <w:rPr>
          <w:noProof/>
        </w:rPr>
        <w:fldChar w:fldCharType="end"/>
      </w:r>
    </w:p>
    <w:p w14:paraId="7614A091" w14:textId="7AE0ABD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Time zone reporting +CTZR</w:t>
      </w:r>
      <w:r>
        <w:rPr>
          <w:noProof/>
        </w:rPr>
        <w:tab/>
      </w:r>
      <w:r>
        <w:rPr>
          <w:noProof/>
        </w:rPr>
        <w:fldChar w:fldCharType="begin" w:fldLock="1"/>
      </w:r>
      <w:r>
        <w:rPr>
          <w:noProof/>
        </w:rPr>
        <w:instrText xml:space="preserve"> PAGEREF _Toc171691438 \h </w:instrText>
      </w:r>
      <w:r>
        <w:rPr>
          <w:noProof/>
        </w:rPr>
      </w:r>
      <w:r>
        <w:rPr>
          <w:noProof/>
        </w:rPr>
        <w:fldChar w:fldCharType="separate"/>
      </w:r>
      <w:r>
        <w:rPr>
          <w:noProof/>
        </w:rPr>
        <w:t>153</w:t>
      </w:r>
      <w:r>
        <w:rPr>
          <w:noProof/>
        </w:rPr>
        <w:fldChar w:fldCharType="end"/>
      </w:r>
    </w:p>
    <w:p w14:paraId="1060DD21" w14:textId="5715159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8.42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Enter protocol mode+CPROT</w:t>
      </w:r>
      <w:r>
        <w:rPr>
          <w:noProof/>
        </w:rPr>
        <w:tab/>
      </w:r>
      <w:r>
        <w:rPr>
          <w:noProof/>
        </w:rPr>
        <w:fldChar w:fldCharType="begin" w:fldLock="1"/>
      </w:r>
      <w:r>
        <w:rPr>
          <w:noProof/>
        </w:rPr>
        <w:instrText xml:space="preserve"> PAGEREF _Toc171691439 \h </w:instrText>
      </w:r>
      <w:r>
        <w:rPr>
          <w:noProof/>
        </w:rPr>
      </w:r>
      <w:r>
        <w:rPr>
          <w:noProof/>
        </w:rPr>
        <w:fldChar w:fldCharType="separate"/>
      </w:r>
      <w:r>
        <w:rPr>
          <w:noProof/>
        </w:rPr>
        <w:t>154</w:t>
      </w:r>
      <w:r>
        <w:rPr>
          <w:noProof/>
        </w:rPr>
        <w:fldChar w:fldCharType="end"/>
      </w:r>
    </w:p>
    <w:p w14:paraId="6F0FF79A" w14:textId="19B7F49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Generic UICC logical channel access +CGLA</w:t>
      </w:r>
      <w:r>
        <w:rPr>
          <w:noProof/>
        </w:rPr>
        <w:tab/>
      </w:r>
      <w:r>
        <w:rPr>
          <w:noProof/>
        </w:rPr>
        <w:fldChar w:fldCharType="begin" w:fldLock="1"/>
      </w:r>
      <w:r>
        <w:rPr>
          <w:noProof/>
        </w:rPr>
        <w:instrText xml:space="preserve"> PAGEREF _Toc171691440 \h </w:instrText>
      </w:r>
      <w:r>
        <w:rPr>
          <w:noProof/>
        </w:rPr>
      </w:r>
      <w:r>
        <w:rPr>
          <w:noProof/>
        </w:rPr>
        <w:fldChar w:fldCharType="separate"/>
      </w:r>
      <w:r>
        <w:rPr>
          <w:noProof/>
        </w:rPr>
        <w:t>155</w:t>
      </w:r>
      <w:r>
        <w:rPr>
          <w:noProof/>
        </w:rPr>
        <w:fldChar w:fldCharType="end"/>
      </w:r>
    </w:p>
    <w:p w14:paraId="529ACD20" w14:textId="6344866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Restricted UICC logical channel access +CRLA</w:t>
      </w:r>
      <w:r>
        <w:rPr>
          <w:noProof/>
        </w:rPr>
        <w:tab/>
      </w:r>
      <w:r>
        <w:rPr>
          <w:noProof/>
        </w:rPr>
        <w:fldChar w:fldCharType="begin" w:fldLock="1"/>
      </w:r>
      <w:r>
        <w:rPr>
          <w:noProof/>
        </w:rPr>
        <w:instrText xml:space="preserve"> PAGEREF _Toc171691441 \h </w:instrText>
      </w:r>
      <w:r>
        <w:rPr>
          <w:noProof/>
        </w:rPr>
      </w:r>
      <w:r>
        <w:rPr>
          <w:noProof/>
        </w:rPr>
        <w:fldChar w:fldCharType="separate"/>
      </w:r>
      <w:r>
        <w:rPr>
          <w:noProof/>
        </w:rPr>
        <w:t>156</w:t>
      </w:r>
      <w:r>
        <w:rPr>
          <w:noProof/>
        </w:rPr>
        <w:fldChar w:fldCharType="end"/>
      </w:r>
    </w:p>
    <w:p w14:paraId="17BC19F9" w14:textId="7C6C119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8.45</w:t>
      </w:r>
      <w:r>
        <w:rPr>
          <w:rFonts w:asciiTheme="minorHAnsi" w:eastAsiaTheme="minorEastAsia" w:hAnsiTheme="minorHAnsi" w:cstheme="minorBidi"/>
          <w:noProof/>
          <w:kern w:val="2"/>
          <w:sz w:val="22"/>
          <w:szCs w:val="22"/>
          <w:lang w:eastAsia="en-GB"/>
          <w14:ligatures w14:val="standardContextual"/>
        </w:rPr>
        <w:tab/>
      </w:r>
      <w:r>
        <w:rPr>
          <w:noProof/>
        </w:rPr>
        <w:t>Open logical channel +CCHO</w:t>
      </w:r>
      <w:r>
        <w:rPr>
          <w:noProof/>
        </w:rPr>
        <w:tab/>
      </w:r>
      <w:r>
        <w:rPr>
          <w:noProof/>
        </w:rPr>
        <w:fldChar w:fldCharType="begin" w:fldLock="1"/>
      </w:r>
      <w:r>
        <w:rPr>
          <w:noProof/>
        </w:rPr>
        <w:instrText xml:space="preserve"> PAGEREF _Toc171691442 \h </w:instrText>
      </w:r>
      <w:r>
        <w:rPr>
          <w:noProof/>
        </w:rPr>
      </w:r>
      <w:r>
        <w:rPr>
          <w:noProof/>
        </w:rPr>
        <w:fldChar w:fldCharType="separate"/>
      </w:r>
      <w:r>
        <w:rPr>
          <w:noProof/>
        </w:rPr>
        <w:t>158</w:t>
      </w:r>
      <w:r>
        <w:rPr>
          <w:noProof/>
        </w:rPr>
        <w:fldChar w:fldCharType="end"/>
      </w:r>
    </w:p>
    <w:p w14:paraId="263D14AA" w14:textId="1815643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8.46</w:t>
      </w:r>
      <w:r>
        <w:rPr>
          <w:rFonts w:asciiTheme="minorHAnsi" w:eastAsiaTheme="minorEastAsia" w:hAnsiTheme="minorHAnsi" w:cstheme="minorBidi"/>
          <w:noProof/>
          <w:kern w:val="2"/>
          <w:sz w:val="22"/>
          <w:szCs w:val="22"/>
          <w:lang w:eastAsia="en-GB"/>
          <w14:ligatures w14:val="standardContextual"/>
        </w:rPr>
        <w:tab/>
      </w:r>
      <w:r>
        <w:rPr>
          <w:noProof/>
        </w:rPr>
        <w:t>Close logical channel +CCHC</w:t>
      </w:r>
      <w:r>
        <w:rPr>
          <w:noProof/>
        </w:rPr>
        <w:tab/>
      </w:r>
      <w:r>
        <w:rPr>
          <w:noProof/>
        </w:rPr>
        <w:fldChar w:fldCharType="begin" w:fldLock="1"/>
      </w:r>
      <w:r>
        <w:rPr>
          <w:noProof/>
        </w:rPr>
        <w:instrText xml:space="preserve"> PAGEREF _Toc171691443 \h </w:instrText>
      </w:r>
      <w:r>
        <w:rPr>
          <w:noProof/>
        </w:rPr>
      </w:r>
      <w:r>
        <w:rPr>
          <w:noProof/>
        </w:rPr>
        <w:fldChar w:fldCharType="separate"/>
      </w:r>
      <w:r>
        <w:rPr>
          <w:noProof/>
        </w:rPr>
        <w:t>158</w:t>
      </w:r>
      <w:r>
        <w:rPr>
          <w:noProof/>
        </w:rPr>
        <w:fldChar w:fldCharType="end"/>
      </w:r>
    </w:p>
    <w:p w14:paraId="104E81DF" w14:textId="7B0EA6F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EAP authentication +CEAP</w:t>
      </w:r>
      <w:r>
        <w:rPr>
          <w:noProof/>
        </w:rPr>
        <w:tab/>
      </w:r>
      <w:r>
        <w:rPr>
          <w:noProof/>
        </w:rPr>
        <w:fldChar w:fldCharType="begin" w:fldLock="1"/>
      </w:r>
      <w:r>
        <w:rPr>
          <w:noProof/>
        </w:rPr>
        <w:instrText xml:space="preserve"> PAGEREF _Toc171691444 \h </w:instrText>
      </w:r>
      <w:r>
        <w:rPr>
          <w:noProof/>
        </w:rPr>
      </w:r>
      <w:r>
        <w:rPr>
          <w:noProof/>
        </w:rPr>
        <w:fldChar w:fldCharType="separate"/>
      </w:r>
      <w:r>
        <w:rPr>
          <w:noProof/>
        </w:rPr>
        <w:t>159</w:t>
      </w:r>
      <w:r>
        <w:rPr>
          <w:noProof/>
        </w:rPr>
        <w:fldChar w:fldCharType="end"/>
      </w:r>
    </w:p>
    <w:p w14:paraId="2ED8FFC2" w14:textId="00A69A3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8.48</w:t>
      </w:r>
      <w:r>
        <w:rPr>
          <w:rFonts w:asciiTheme="minorHAnsi" w:eastAsiaTheme="minorEastAsia" w:hAnsiTheme="minorHAnsi" w:cstheme="minorBidi"/>
          <w:noProof/>
          <w:kern w:val="2"/>
          <w:sz w:val="22"/>
          <w:szCs w:val="22"/>
          <w:lang w:eastAsia="en-GB"/>
          <w14:ligatures w14:val="standardContextual"/>
        </w:rPr>
        <w:tab/>
      </w:r>
      <w:r>
        <w:rPr>
          <w:noProof/>
        </w:rPr>
        <w:t>EAP retrieve parameters +CERP</w:t>
      </w:r>
      <w:r>
        <w:rPr>
          <w:noProof/>
        </w:rPr>
        <w:tab/>
      </w:r>
      <w:r>
        <w:rPr>
          <w:noProof/>
        </w:rPr>
        <w:fldChar w:fldCharType="begin" w:fldLock="1"/>
      </w:r>
      <w:r>
        <w:rPr>
          <w:noProof/>
        </w:rPr>
        <w:instrText xml:space="preserve"> PAGEREF _Toc171691445 \h </w:instrText>
      </w:r>
      <w:r>
        <w:rPr>
          <w:noProof/>
        </w:rPr>
      </w:r>
      <w:r>
        <w:rPr>
          <w:noProof/>
        </w:rPr>
        <w:fldChar w:fldCharType="separate"/>
      </w:r>
      <w:r>
        <w:rPr>
          <w:noProof/>
        </w:rPr>
        <w:t>161</w:t>
      </w:r>
      <w:r>
        <w:rPr>
          <w:noProof/>
        </w:rPr>
        <w:fldChar w:fldCharType="end"/>
      </w:r>
    </w:p>
    <w:p w14:paraId="55D894B6" w14:textId="55F37F1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8.49</w:t>
      </w:r>
      <w:r>
        <w:rPr>
          <w:rFonts w:asciiTheme="minorHAnsi" w:eastAsiaTheme="minorEastAsia" w:hAnsiTheme="minorHAnsi" w:cstheme="minorBidi"/>
          <w:noProof/>
          <w:kern w:val="2"/>
          <w:sz w:val="22"/>
          <w:szCs w:val="22"/>
          <w:lang w:eastAsia="en-GB"/>
          <w14:ligatures w14:val="standardContextual"/>
        </w:rPr>
        <w:tab/>
      </w:r>
      <w:r>
        <w:rPr>
          <w:noProof/>
        </w:rPr>
        <w:t>UICC application discovery +CUAD</w:t>
      </w:r>
      <w:r>
        <w:rPr>
          <w:noProof/>
        </w:rPr>
        <w:tab/>
      </w:r>
      <w:r>
        <w:rPr>
          <w:noProof/>
        </w:rPr>
        <w:fldChar w:fldCharType="begin" w:fldLock="1"/>
      </w:r>
      <w:r>
        <w:rPr>
          <w:noProof/>
        </w:rPr>
        <w:instrText xml:space="preserve"> PAGEREF _Toc171691446 \h </w:instrText>
      </w:r>
      <w:r>
        <w:rPr>
          <w:noProof/>
        </w:rPr>
      </w:r>
      <w:r>
        <w:rPr>
          <w:noProof/>
        </w:rPr>
        <w:fldChar w:fldCharType="separate"/>
      </w:r>
      <w:r>
        <w:rPr>
          <w:noProof/>
        </w:rPr>
        <w:t>161</w:t>
      </w:r>
      <w:r>
        <w:rPr>
          <w:noProof/>
        </w:rPr>
        <w:fldChar w:fldCharType="end"/>
      </w:r>
    </w:p>
    <w:p w14:paraId="70CDDEC9" w14:textId="5CD30B8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8.50</w:t>
      </w:r>
      <w:r>
        <w:rPr>
          <w:rFonts w:asciiTheme="minorHAnsi" w:eastAsiaTheme="minorEastAsia" w:hAnsiTheme="minorHAnsi" w:cstheme="minorBidi"/>
          <w:noProof/>
          <w:kern w:val="2"/>
          <w:sz w:val="22"/>
          <w:szCs w:val="22"/>
          <w:lang w:eastAsia="en-GB"/>
          <w14:ligatures w14:val="standardContextual"/>
        </w:rPr>
        <w:tab/>
      </w:r>
      <w:r>
        <w:rPr>
          <w:noProof/>
        </w:rPr>
        <w:t>Mobile originated location request +CMOLR</w:t>
      </w:r>
      <w:r>
        <w:rPr>
          <w:noProof/>
        </w:rPr>
        <w:tab/>
      </w:r>
      <w:r>
        <w:rPr>
          <w:noProof/>
        </w:rPr>
        <w:fldChar w:fldCharType="begin" w:fldLock="1"/>
      </w:r>
      <w:r>
        <w:rPr>
          <w:noProof/>
        </w:rPr>
        <w:instrText xml:space="preserve"> PAGEREF _Toc171691447 \h </w:instrText>
      </w:r>
      <w:r>
        <w:rPr>
          <w:noProof/>
        </w:rPr>
      </w:r>
      <w:r>
        <w:rPr>
          <w:noProof/>
        </w:rPr>
        <w:fldChar w:fldCharType="separate"/>
      </w:r>
      <w:r>
        <w:rPr>
          <w:noProof/>
        </w:rPr>
        <w:t>162</w:t>
      </w:r>
      <w:r>
        <w:rPr>
          <w:noProof/>
        </w:rPr>
        <w:fldChar w:fldCharType="end"/>
      </w:r>
    </w:p>
    <w:p w14:paraId="24E8A89A" w14:textId="1AE6F73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Backlight +CBKLT</w:t>
      </w:r>
      <w:r>
        <w:rPr>
          <w:noProof/>
        </w:rPr>
        <w:tab/>
      </w:r>
      <w:r>
        <w:rPr>
          <w:noProof/>
        </w:rPr>
        <w:fldChar w:fldCharType="begin" w:fldLock="1"/>
      </w:r>
      <w:r>
        <w:rPr>
          <w:noProof/>
        </w:rPr>
        <w:instrText xml:space="preserve"> PAGEREF _Toc171691448 \h </w:instrText>
      </w:r>
      <w:r>
        <w:rPr>
          <w:noProof/>
        </w:rPr>
      </w:r>
      <w:r>
        <w:rPr>
          <w:noProof/>
        </w:rPr>
        <w:fldChar w:fldCharType="separate"/>
      </w:r>
      <w:r>
        <w:rPr>
          <w:noProof/>
        </w:rPr>
        <w:t>166</w:t>
      </w:r>
      <w:r>
        <w:rPr>
          <w:noProof/>
        </w:rPr>
        <w:fldChar w:fldCharType="end"/>
      </w:r>
    </w:p>
    <w:p w14:paraId="0C98DEDC" w14:textId="257C9C0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Command touch screen action +CTSA</w:t>
      </w:r>
      <w:r>
        <w:rPr>
          <w:noProof/>
        </w:rPr>
        <w:tab/>
      </w:r>
      <w:r>
        <w:rPr>
          <w:noProof/>
        </w:rPr>
        <w:fldChar w:fldCharType="begin" w:fldLock="1"/>
      </w:r>
      <w:r>
        <w:rPr>
          <w:noProof/>
        </w:rPr>
        <w:instrText xml:space="preserve"> PAGEREF _Toc171691449 \h </w:instrText>
      </w:r>
      <w:r>
        <w:rPr>
          <w:noProof/>
        </w:rPr>
      </w:r>
      <w:r>
        <w:rPr>
          <w:noProof/>
        </w:rPr>
        <w:fldChar w:fldCharType="separate"/>
      </w:r>
      <w:r>
        <w:rPr>
          <w:noProof/>
        </w:rPr>
        <w:t>167</w:t>
      </w:r>
      <w:r>
        <w:rPr>
          <w:noProof/>
        </w:rPr>
        <w:fldChar w:fldCharType="end"/>
      </w:r>
    </w:p>
    <w:p w14:paraId="5FAA5943" w14:textId="0AB0A79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Command screen orientation +CSO</w:t>
      </w:r>
      <w:r>
        <w:rPr>
          <w:noProof/>
        </w:rPr>
        <w:tab/>
      </w:r>
      <w:r>
        <w:rPr>
          <w:noProof/>
        </w:rPr>
        <w:fldChar w:fldCharType="begin" w:fldLock="1"/>
      </w:r>
      <w:r>
        <w:rPr>
          <w:noProof/>
        </w:rPr>
        <w:instrText xml:space="preserve"> PAGEREF _Toc171691450 \h </w:instrText>
      </w:r>
      <w:r>
        <w:rPr>
          <w:noProof/>
        </w:rPr>
      </w:r>
      <w:r>
        <w:rPr>
          <w:noProof/>
        </w:rPr>
        <w:fldChar w:fldCharType="separate"/>
      </w:r>
      <w:r>
        <w:rPr>
          <w:noProof/>
        </w:rPr>
        <w:t>169</w:t>
      </w:r>
      <w:r>
        <w:rPr>
          <w:noProof/>
        </w:rPr>
        <w:fldChar w:fldCharType="end"/>
      </w:r>
    </w:p>
    <w:p w14:paraId="252F5A26" w14:textId="33A0239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Command screen size +CSS</w:t>
      </w:r>
      <w:r>
        <w:rPr>
          <w:noProof/>
        </w:rPr>
        <w:tab/>
      </w:r>
      <w:r>
        <w:rPr>
          <w:noProof/>
        </w:rPr>
        <w:fldChar w:fldCharType="begin" w:fldLock="1"/>
      </w:r>
      <w:r>
        <w:rPr>
          <w:noProof/>
        </w:rPr>
        <w:instrText xml:space="preserve"> PAGEREF _Toc171691451 \h </w:instrText>
      </w:r>
      <w:r>
        <w:rPr>
          <w:noProof/>
        </w:rPr>
      </w:r>
      <w:r>
        <w:rPr>
          <w:noProof/>
        </w:rPr>
        <w:fldChar w:fldCharType="separate"/>
      </w:r>
      <w:r>
        <w:rPr>
          <w:noProof/>
        </w:rPr>
        <w:t>171</w:t>
      </w:r>
      <w:r>
        <w:rPr>
          <w:noProof/>
        </w:rPr>
        <w:fldChar w:fldCharType="end"/>
      </w:r>
    </w:p>
    <w:p w14:paraId="24A2327B" w14:textId="377A7AC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8.54A</w:t>
      </w:r>
      <w:r>
        <w:rPr>
          <w:rFonts w:asciiTheme="minorHAnsi" w:eastAsiaTheme="minorEastAsia" w:hAnsiTheme="minorHAnsi" w:cstheme="minorBidi"/>
          <w:noProof/>
          <w:kern w:val="2"/>
          <w:sz w:val="22"/>
          <w:szCs w:val="22"/>
          <w:lang w:eastAsia="en-GB"/>
          <w14:ligatures w14:val="standardContextual"/>
        </w:rPr>
        <w:tab/>
      </w:r>
      <w:r>
        <w:rPr>
          <w:noProof/>
        </w:rPr>
        <w:t>Command display screen boundary +CDSB</w:t>
      </w:r>
      <w:r>
        <w:rPr>
          <w:noProof/>
        </w:rPr>
        <w:tab/>
      </w:r>
      <w:r>
        <w:rPr>
          <w:noProof/>
        </w:rPr>
        <w:fldChar w:fldCharType="begin" w:fldLock="1"/>
      </w:r>
      <w:r>
        <w:rPr>
          <w:noProof/>
        </w:rPr>
        <w:instrText xml:space="preserve"> PAGEREF _Toc171691452 \h </w:instrText>
      </w:r>
      <w:r>
        <w:rPr>
          <w:noProof/>
        </w:rPr>
      </w:r>
      <w:r>
        <w:rPr>
          <w:noProof/>
        </w:rPr>
        <w:fldChar w:fldCharType="separate"/>
      </w:r>
      <w:r>
        <w:rPr>
          <w:noProof/>
        </w:rPr>
        <w:t>172</w:t>
      </w:r>
      <w:r>
        <w:rPr>
          <w:noProof/>
        </w:rPr>
        <w:fldChar w:fldCharType="end"/>
      </w:r>
    </w:p>
    <w:p w14:paraId="7D7767E1" w14:textId="5A85E5D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rPr>
        <w:t>Positioning control +CPOS</w:t>
      </w:r>
      <w:r>
        <w:rPr>
          <w:noProof/>
        </w:rPr>
        <w:tab/>
      </w:r>
      <w:r>
        <w:rPr>
          <w:noProof/>
        </w:rPr>
        <w:fldChar w:fldCharType="begin" w:fldLock="1"/>
      </w:r>
      <w:r>
        <w:rPr>
          <w:noProof/>
        </w:rPr>
        <w:instrText xml:space="preserve"> PAGEREF _Toc171691453 \h </w:instrText>
      </w:r>
      <w:r>
        <w:rPr>
          <w:noProof/>
        </w:rPr>
      </w:r>
      <w:r>
        <w:rPr>
          <w:noProof/>
        </w:rPr>
        <w:fldChar w:fldCharType="separate"/>
      </w:r>
      <w:r>
        <w:rPr>
          <w:noProof/>
        </w:rPr>
        <w:t>172</w:t>
      </w:r>
      <w:r>
        <w:rPr>
          <w:noProof/>
        </w:rPr>
        <w:fldChar w:fldCharType="end"/>
      </w:r>
    </w:p>
    <w:p w14:paraId="68D922B7" w14:textId="3875802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rPr>
        <w:t>Positioning reporting +CPOSR</w:t>
      </w:r>
      <w:r>
        <w:rPr>
          <w:noProof/>
        </w:rPr>
        <w:tab/>
      </w:r>
      <w:r>
        <w:rPr>
          <w:noProof/>
        </w:rPr>
        <w:fldChar w:fldCharType="begin" w:fldLock="1"/>
      </w:r>
      <w:r>
        <w:rPr>
          <w:noProof/>
        </w:rPr>
        <w:instrText xml:space="preserve"> PAGEREF _Toc171691454 \h </w:instrText>
      </w:r>
      <w:r>
        <w:rPr>
          <w:noProof/>
        </w:rPr>
      </w:r>
      <w:r>
        <w:rPr>
          <w:noProof/>
        </w:rPr>
        <w:fldChar w:fldCharType="separate"/>
      </w:r>
      <w:r>
        <w:rPr>
          <w:noProof/>
        </w:rPr>
        <w:t>190</w:t>
      </w:r>
      <w:r>
        <w:rPr>
          <w:noProof/>
        </w:rPr>
        <w:fldChar w:fldCharType="end"/>
      </w:r>
    </w:p>
    <w:p w14:paraId="6D15A99C" w14:textId="5213841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notification +CMTLR</w:t>
      </w:r>
      <w:r>
        <w:rPr>
          <w:noProof/>
        </w:rPr>
        <w:tab/>
      </w:r>
      <w:r>
        <w:rPr>
          <w:noProof/>
        </w:rPr>
        <w:fldChar w:fldCharType="begin" w:fldLock="1"/>
      </w:r>
      <w:r>
        <w:rPr>
          <w:noProof/>
        </w:rPr>
        <w:instrText xml:space="preserve"> PAGEREF _Toc171691455 \h </w:instrText>
      </w:r>
      <w:r>
        <w:rPr>
          <w:noProof/>
        </w:rPr>
      </w:r>
      <w:r>
        <w:rPr>
          <w:noProof/>
        </w:rPr>
        <w:fldChar w:fldCharType="separate"/>
      </w:r>
      <w:r>
        <w:rPr>
          <w:noProof/>
        </w:rPr>
        <w:t>192</w:t>
      </w:r>
      <w:r>
        <w:rPr>
          <w:noProof/>
        </w:rPr>
        <w:fldChar w:fldCharType="end"/>
      </w:r>
    </w:p>
    <w:p w14:paraId="7318AB6C" w14:textId="0E1AB93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disclosure allowance +CMTLRA</w:t>
      </w:r>
      <w:r>
        <w:rPr>
          <w:noProof/>
        </w:rPr>
        <w:tab/>
      </w:r>
      <w:r>
        <w:rPr>
          <w:noProof/>
        </w:rPr>
        <w:fldChar w:fldCharType="begin" w:fldLock="1"/>
      </w:r>
      <w:r>
        <w:rPr>
          <w:noProof/>
        </w:rPr>
        <w:instrText xml:space="preserve"> PAGEREF _Toc171691456 \h </w:instrText>
      </w:r>
      <w:r>
        <w:rPr>
          <w:noProof/>
        </w:rPr>
      </w:r>
      <w:r>
        <w:rPr>
          <w:noProof/>
        </w:rPr>
        <w:fldChar w:fldCharType="separate"/>
      </w:r>
      <w:r>
        <w:rPr>
          <w:noProof/>
        </w:rPr>
        <w:t>193</w:t>
      </w:r>
      <w:r>
        <w:rPr>
          <w:noProof/>
        </w:rPr>
        <w:fldChar w:fldCharType="end"/>
      </w:r>
    </w:p>
    <w:p w14:paraId="147541DA" w14:textId="303A093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rPr>
        <w:t>Battery capacity +CBCAP</w:t>
      </w:r>
      <w:r>
        <w:rPr>
          <w:noProof/>
        </w:rPr>
        <w:tab/>
      </w:r>
      <w:r>
        <w:rPr>
          <w:noProof/>
        </w:rPr>
        <w:fldChar w:fldCharType="begin" w:fldLock="1"/>
      </w:r>
      <w:r>
        <w:rPr>
          <w:noProof/>
        </w:rPr>
        <w:instrText xml:space="preserve"> PAGEREF _Toc171691457 \h </w:instrText>
      </w:r>
      <w:r>
        <w:rPr>
          <w:noProof/>
        </w:rPr>
      </w:r>
      <w:r>
        <w:rPr>
          <w:noProof/>
        </w:rPr>
        <w:fldChar w:fldCharType="separate"/>
      </w:r>
      <w:r>
        <w:rPr>
          <w:noProof/>
        </w:rPr>
        <w:t>193</w:t>
      </w:r>
      <w:r>
        <w:rPr>
          <w:noProof/>
        </w:rPr>
        <w:fldChar w:fldCharType="end"/>
      </w:r>
    </w:p>
    <w:p w14:paraId="716C0629" w14:textId="611B1A6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8.60</w:t>
      </w:r>
      <w:r>
        <w:rPr>
          <w:rFonts w:asciiTheme="minorHAnsi" w:eastAsiaTheme="minorEastAsia" w:hAnsiTheme="minorHAnsi" w:cstheme="minorBidi"/>
          <w:noProof/>
          <w:kern w:val="2"/>
          <w:sz w:val="22"/>
          <w:szCs w:val="22"/>
          <w:lang w:eastAsia="en-GB"/>
          <w14:ligatures w14:val="standardContextual"/>
        </w:rPr>
        <w:tab/>
      </w:r>
      <w:r>
        <w:rPr>
          <w:noProof/>
        </w:rPr>
        <w:t>Battery connection status +CBCON</w:t>
      </w:r>
      <w:r>
        <w:rPr>
          <w:noProof/>
        </w:rPr>
        <w:tab/>
      </w:r>
      <w:r>
        <w:rPr>
          <w:noProof/>
        </w:rPr>
        <w:fldChar w:fldCharType="begin" w:fldLock="1"/>
      </w:r>
      <w:r>
        <w:rPr>
          <w:noProof/>
        </w:rPr>
        <w:instrText xml:space="preserve"> PAGEREF _Toc171691458 \h </w:instrText>
      </w:r>
      <w:r>
        <w:rPr>
          <w:noProof/>
        </w:rPr>
      </w:r>
      <w:r>
        <w:rPr>
          <w:noProof/>
        </w:rPr>
        <w:fldChar w:fldCharType="separate"/>
      </w:r>
      <w:r>
        <w:rPr>
          <w:noProof/>
        </w:rPr>
        <w:t>194</w:t>
      </w:r>
      <w:r>
        <w:rPr>
          <w:noProof/>
        </w:rPr>
        <w:fldChar w:fldCharType="end"/>
      </w:r>
    </w:p>
    <w:p w14:paraId="5835350D" w14:textId="67A3966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Battery charger status +CBCHG</w:t>
      </w:r>
      <w:r>
        <w:rPr>
          <w:noProof/>
        </w:rPr>
        <w:tab/>
      </w:r>
      <w:r>
        <w:rPr>
          <w:noProof/>
        </w:rPr>
        <w:fldChar w:fldCharType="begin" w:fldLock="1"/>
      </w:r>
      <w:r>
        <w:rPr>
          <w:noProof/>
        </w:rPr>
        <w:instrText xml:space="preserve"> PAGEREF _Toc171691459 \h </w:instrText>
      </w:r>
      <w:r>
        <w:rPr>
          <w:noProof/>
        </w:rPr>
      </w:r>
      <w:r>
        <w:rPr>
          <w:noProof/>
        </w:rPr>
        <w:fldChar w:fldCharType="separate"/>
      </w:r>
      <w:r>
        <w:rPr>
          <w:noProof/>
        </w:rPr>
        <w:t>195</w:t>
      </w:r>
      <w:r>
        <w:rPr>
          <w:noProof/>
        </w:rPr>
        <w:fldChar w:fldCharType="end"/>
      </w:r>
    </w:p>
    <w:p w14:paraId="0C410BC4" w14:textId="5DFCE07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Printing IP address format +CGPIAF</w:t>
      </w:r>
      <w:r>
        <w:rPr>
          <w:noProof/>
        </w:rPr>
        <w:tab/>
      </w:r>
      <w:r>
        <w:rPr>
          <w:noProof/>
        </w:rPr>
        <w:fldChar w:fldCharType="begin" w:fldLock="1"/>
      </w:r>
      <w:r>
        <w:rPr>
          <w:noProof/>
        </w:rPr>
        <w:instrText xml:space="preserve"> PAGEREF _Toc171691460 \h </w:instrText>
      </w:r>
      <w:r>
        <w:rPr>
          <w:noProof/>
        </w:rPr>
      </w:r>
      <w:r>
        <w:rPr>
          <w:noProof/>
        </w:rPr>
        <w:fldChar w:fldCharType="separate"/>
      </w:r>
      <w:r>
        <w:rPr>
          <w:noProof/>
        </w:rPr>
        <w:t>195</w:t>
      </w:r>
      <w:r>
        <w:rPr>
          <w:noProof/>
        </w:rPr>
        <w:fldChar w:fldCharType="end"/>
      </w:r>
    </w:p>
    <w:p w14:paraId="366D2217" w14:textId="7221496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 xml:space="preserve">IMS </w:t>
      </w:r>
      <w:r w:rsidRPr="007C1383">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_Toc171691461 \h </w:instrText>
      </w:r>
      <w:r>
        <w:rPr>
          <w:noProof/>
        </w:rPr>
      </w:r>
      <w:r>
        <w:rPr>
          <w:noProof/>
        </w:rPr>
        <w:fldChar w:fldCharType="separate"/>
      </w:r>
      <w:r>
        <w:rPr>
          <w:noProof/>
        </w:rPr>
        <w:t>197</w:t>
      </w:r>
      <w:r>
        <w:rPr>
          <w:noProof/>
        </w:rPr>
        <w:fldChar w:fldCharType="end"/>
      </w:r>
    </w:p>
    <w:p w14:paraId="13C19590" w14:textId="19BF45D9"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IMS network reporting +CIREP</w:t>
      </w:r>
      <w:r>
        <w:rPr>
          <w:noProof/>
        </w:rPr>
        <w:tab/>
      </w:r>
      <w:r>
        <w:rPr>
          <w:noProof/>
        </w:rPr>
        <w:fldChar w:fldCharType="begin" w:fldLock="1"/>
      </w:r>
      <w:r>
        <w:rPr>
          <w:noProof/>
        </w:rPr>
        <w:instrText xml:space="preserve"> PAGEREF _Toc171691462 \h </w:instrText>
      </w:r>
      <w:r>
        <w:rPr>
          <w:noProof/>
        </w:rPr>
      </w:r>
      <w:r>
        <w:rPr>
          <w:noProof/>
        </w:rPr>
        <w:fldChar w:fldCharType="separate"/>
      </w:r>
      <w:r>
        <w:rPr>
          <w:noProof/>
        </w:rPr>
        <w:t>197</w:t>
      </w:r>
      <w:r>
        <w:rPr>
          <w:noProof/>
        </w:rPr>
        <w:fldChar w:fldCharType="end"/>
      </w:r>
    </w:p>
    <w:p w14:paraId="04937A8D" w14:textId="5660804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Remaining PIN retries +CPINR</w:t>
      </w:r>
      <w:r>
        <w:rPr>
          <w:noProof/>
        </w:rPr>
        <w:tab/>
      </w:r>
      <w:r>
        <w:rPr>
          <w:noProof/>
        </w:rPr>
        <w:fldChar w:fldCharType="begin" w:fldLock="1"/>
      </w:r>
      <w:r>
        <w:rPr>
          <w:noProof/>
        </w:rPr>
        <w:instrText xml:space="preserve"> PAGEREF _Toc171691463 \h </w:instrText>
      </w:r>
      <w:r>
        <w:rPr>
          <w:noProof/>
        </w:rPr>
      </w:r>
      <w:r>
        <w:rPr>
          <w:noProof/>
        </w:rPr>
        <w:fldChar w:fldCharType="separate"/>
      </w:r>
      <w:r>
        <w:rPr>
          <w:noProof/>
        </w:rPr>
        <w:t>199</w:t>
      </w:r>
      <w:r>
        <w:rPr>
          <w:noProof/>
        </w:rPr>
        <w:fldChar w:fldCharType="end"/>
      </w:r>
    </w:p>
    <w:p w14:paraId="28D12068" w14:textId="76E3A51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Set card slot +CSUS</w:t>
      </w:r>
      <w:r>
        <w:rPr>
          <w:noProof/>
        </w:rPr>
        <w:tab/>
      </w:r>
      <w:r>
        <w:rPr>
          <w:noProof/>
        </w:rPr>
        <w:fldChar w:fldCharType="begin" w:fldLock="1"/>
      </w:r>
      <w:r>
        <w:rPr>
          <w:noProof/>
        </w:rPr>
        <w:instrText xml:space="preserve"> PAGEREF _Toc171691464 \h </w:instrText>
      </w:r>
      <w:r>
        <w:rPr>
          <w:noProof/>
        </w:rPr>
      </w:r>
      <w:r>
        <w:rPr>
          <w:noProof/>
        </w:rPr>
        <w:fldChar w:fldCharType="separate"/>
      </w:r>
      <w:r>
        <w:rPr>
          <w:noProof/>
        </w:rPr>
        <w:t>200</w:t>
      </w:r>
      <w:r>
        <w:rPr>
          <w:noProof/>
        </w:rPr>
        <w:fldChar w:fldCharType="end"/>
      </w:r>
    </w:p>
    <w:p w14:paraId="79D4FD8F" w14:textId="157D3F5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Emergency numbers +CEN</w:t>
      </w:r>
      <w:r>
        <w:rPr>
          <w:noProof/>
        </w:rPr>
        <w:tab/>
      </w:r>
      <w:r>
        <w:rPr>
          <w:noProof/>
        </w:rPr>
        <w:fldChar w:fldCharType="begin" w:fldLock="1"/>
      </w:r>
      <w:r>
        <w:rPr>
          <w:noProof/>
        </w:rPr>
        <w:instrText xml:space="preserve"> PAGEREF _Toc171691465 \h </w:instrText>
      </w:r>
      <w:r>
        <w:rPr>
          <w:noProof/>
        </w:rPr>
      </w:r>
      <w:r>
        <w:rPr>
          <w:noProof/>
        </w:rPr>
        <w:fldChar w:fldCharType="separate"/>
      </w:r>
      <w:r>
        <w:rPr>
          <w:noProof/>
        </w:rPr>
        <w:t>200</w:t>
      </w:r>
      <w:r>
        <w:rPr>
          <w:noProof/>
        </w:rPr>
        <w:fldChar w:fldCharType="end"/>
      </w:r>
    </w:p>
    <w:p w14:paraId="7B105799" w14:textId="52B0BFE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8.68</w:t>
      </w:r>
      <w:r>
        <w:rPr>
          <w:rFonts w:asciiTheme="minorHAnsi" w:eastAsiaTheme="minorEastAsia" w:hAnsiTheme="minorHAnsi" w:cstheme="minorBidi"/>
          <w:noProof/>
          <w:kern w:val="2"/>
          <w:sz w:val="22"/>
          <w:szCs w:val="22"/>
          <w:lang w:eastAsia="en-GB"/>
          <w14:ligatures w14:val="standardContextual"/>
        </w:rPr>
        <w:tab/>
      </w:r>
      <w:r>
        <w:rPr>
          <w:noProof/>
        </w:rPr>
        <w:t>Availability for voice calls with IMS +CAVIMS</w:t>
      </w:r>
      <w:r>
        <w:rPr>
          <w:noProof/>
        </w:rPr>
        <w:tab/>
      </w:r>
      <w:r>
        <w:rPr>
          <w:noProof/>
        </w:rPr>
        <w:fldChar w:fldCharType="begin" w:fldLock="1"/>
      </w:r>
      <w:r>
        <w:rPr>
          <w:noProof/>
        </w:rPr>
        <w:instrText xml:space="preserve"> PAGEREF _Toc171691466 \h </w:instrText>
      </w:r>
      <w:r>
        <w:rPr>
          <w:noProof/>
        </w:rPr>
      </w:r>
      <w:r>
        <w:rPr>
          <w:noProof/>
        </w:rPr>
        <w:fldChar w:fldCharType="separate"/>
      </w:r>
      <w:r>
        <w:rPr>
          <w:noProof/>
        </w:rPr>
        <w:t>202</w:t>
      </w:r>
      <w:r>
        <w:rPr>
          <w:noProof/>
        </w:rPr>
        <w:fldChar w:fldCharType="end"/>
      </w:r>
    </w:p>
    <w:p w14:paraId="3CFD8424" w14:textId="12DD2C6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8.69</w:t>
      </w:r>
      <w:r>
        <w:rPr>
          <w:rFonts w:asciiTheme="minorHAnsi" w:eastAsiaTheme="minorEastAsia" w:hAnsiTheme="minorHAnsi" w:cstheme="minorBidi"/>
          <w:noProof/>
          <w:kern w:val="2"/>
          <w:sz w:val="22"/>
          <w:szCs w:val="22"/>
          <w:lang w:eastAsia="en-GB"/>
          <w14:ligatures w14:val="standardContextual"/>
        </w:rPr>
        <w:tab/>
      </w:r>
      <w:r>
        <w:rPr>
          <w:noProof/>
        </w:rPr>
        <w:t>Extended signal quality +CESQ</w:t>
      </w:r>
      <w:r>
        <w:rPr>
          <w:noProof/>
        </w:rPr>
        <w:tab/>
      </w:r>
      <w:r>
        <w:rPr>
          <w:noProof/>
        </w:rPr>
        <w:fldChar w:fldCharType="begin" w:fldLock="1"/>
      </w:r>
      <w:r>
        <w:rPr>
          <w:noProof/>
        </w:rPr>
        <w:instrText xml:space="preserve"> PAGEREF _Toc171691467 \h </w:instrText>
      </w:r>
      <w:r>
        <w:rPr>
          <w:noProof/>
        </w:rPr>
      </w:r>
      <w:r>
        <w:rPr>
          <w:noProof/>
        </w:rPr>
        <w:fldChar w:fldCharType="separate"/>
      </w:r>
      <w:r>
        <w:rPr>
          <w:noProof/>
        </w:rPr>
        <w:t>202</w:t>
      </w:r>
      <w:r>
        <w:rPr>
          <w:noProof/>
        </w:rPr>
        <w:fldChar w:fldCharType="end"/>
      </w:r>
    </w:p>
    <w:p w14:paraId="64C320C8" w14:textId="163552E1"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8.70</w:t>
      </w:r>
      <w:r>
        <w:rPr>
          <w:rFonts w:asciiTheme="minorHAnsi" w:eastAsiaTheme="minorEastAsia" w:hAnsiTheme="minorHAnsi" w:cstheme="minorBidi"/>
          <w:noProof/>
          <w:kern w:val="2"/>
          <w:sz w:val="22"/>
          <w:szCs w:val="22"/>
          <w:lang w:eastAsia="en-GB"/>
          <w14:ligatures w14:val="standardContextual"/>
        </w:rPr>
        <w:tab/>
      </w:r>
      <w:r>
        <w:rPr>
          <w:noProof/>
        </w:rPr>
        <w:t>Primary notification event reporting +CPNER</w:t>
      </w:r>
      <w:r>
        <w:rPr>
          <w:noProof/>
        </w:rPr>
        <w:tab/>
      </w:r>
      <w:r>
        <w:rPr>
          <w:noProof/>
        </w:rPr>
        <w:fldChar w:fldCharType="begin" w:fldLock="1"/>
      </w:r>
      <w:r>
        <w:rPr>
          <w:noProof/>
        </w:rPr>
        <w:instrText xml:space="preserve"> PAGEREF _Toc171691468 \h </w:instrText>
      </w:r>
      <w:r>
        <w:rPr>
          <w:noProof/>
        </w:rPr>
      </w:r>
      <w:r>
        <w:rPr>
          <w:noProof/>
        </w:rPr>
        <w:fldChar w:fldCharType="separate"/>
      </w:r>
      <w:r>
        <w:rPr>
          <w:noProof/>
        </w:rPr>
        <w:t>205</w:t>
      </w:r>
      <w:r>
        <w:rPr>
          <w:noProof/>
        </w:rPr>
        <w:fldChar w:fldCharType="end"/>
      </w:r>
    </w:p>
    <w:p w14:paraId="2CCD9257" w14:textId="47A2DB0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fr-FR"/>
        </w:rPr>
        <w:t>8.71</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IMS registration information +CIREG</w:t>
      </w:r>
      <w:r>
        <w:rPr>
          <w:noProof/>
        </w:rPr>
        <w:tab/>
      </w:r>
      <w:r>
        <w:rPr>
          <w:noProof/>
        </w:rPr>
        <w:fldChar w:fldCharType="begin" w:fldLock="1"/>
      </w:r>
      <w:r>
        <w:rPr>
          <w:noProof/>
        </w:rPr>
        <w:instrText xml:space="preserve"> PAGEREF _Toc171691469 \h </w:instrText>
      </w:r>
      <w:r>
        <w:rPr>
          <w:noProof/>
        </w:rPr>
      </w:r>
      <w:r>
        <w:rPr>
          <w:noProof/>
        </w:rPr>
        <w:fldChar w:fldCharType="separate"/>
      </w:r>
      <w:r>
        <w:rPr>
          <w:noProof/>
        </w:rPr>
        <w:t>206</w:t>
      </w:r>
      <w:r>
        <w:rPr>
          <w:noProof/>
        </w:rPr>
        <w:fldChar w:fldCharType="end"/>
      </w:r>
    </w:p>
    <w:p w14:paraId="6573ECD8" w14:textId="74EB8AAA"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Availability for SMS using IMS +CASIMS</w:t>
      </w:r>
      <w:r>
        <w:rPr>
          <w:noProof/>
        </w:rPr>
        <w:tab/>
      </w:r>
      <w:r>
        <w:rPr>
          <w:noProof/>
        </w:rPr>
        <w:fldChar w:fldCharType="begin" w:fldLock="1"/>
      </w:r>
      <w:r>
        <w:rPr>
          <w:noProof/>
        </w:rPr>
        <w:instrText xml:space="preserve"> PAGEREF _Toc171691470 \h </w:instrText>
      </w:r>
      <w:r>
        <w:rPr>
          <w:noProof/>
        </w:rPr>
      </w:r>
      <w:r>
        <w:rPr>
          <w:noProof/>
        </w:rPr>
        <w:fldChar w:fldCharType="separate"/>
      </w:r>
      <w:r>
        <w:rPr>
          <w:noProof/>
        </w:rPr>
        <w:t>207</w:t>
      </w:r>
      <w:r>
        <w:rPr>
          <w:noProof/>
        </w:rPr>
        <w:fldChar w:fldCharType="end"/>
      </w:r>
    </w:p>
    <w:p w14:paraId="2B52011F" w14:textId="64249AD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Monitor of current calls +CMCCS</w:t>
      </w:r>
      <w:r>
        <w:rPr>
          <w:noProof/>
        </w:rPr>
        <w:tab/>
      </w:r>
      <w:r>
        <w:rPr>
          <w:noProof/>
        </w:rPr>
        <w:fldChar w:fldCharType="begin" w:fldLock="1"/>
      </w:r>
      <w:r>
        <w:rPr>
          <w:noProof/>
        </w:rPr>
        <w:instrText xml:space="preserve"> PAGEREF _Toc171691471 \h </w:instrText>
      </w:r>
      <w:r>
        <w:rPr>
          <w:noProof/>
        </w:rPr>
      </w:r>
      <w:r>
        <w:rPr>
          <w:noProof/>
        </w:rPr>
        <w:fldChar w:fldCharType="separate"/>
      </w:r>
      <w:r>
        <w:rPr>
          <w:noProof/>
        </w:rPr>
        <w:t>208</w:t>
      </w:r>
      <w:r>
        <w:rPr>
          <w:noProof/>
        </w:rPr>
        <w:fldChar w:fldCharType="end"/>
      </w:r>
    </w:p>
    <w:p w14:paraId="0401D643" w14:textId="721F6E7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8.74</w:t>
      </w:r>
      <w:r>
        <w:rPr>
          <w:rFonts w:asciiTheme="minorHAnsi" w:eastAsiaTheme="minorEastAsia" w:hAnsiTheme="minorHAnsi" w:cstheme="minorBidi"/>
          <w:noProof/>
          <w:kern w:val="2"/>
          <w:sz w:val="22"/>
          <w:szCs w:val="22"/>
          <w:lang w:eastAsia="en-GB"/>
          <w14:ligatures w14:val="standardContextual"/>
        </w:rPr>
        <w:tab/>
      </w:r>
      <w:r>
        <w:rPr>
          <w:noProof/>
        </w:rPr>
        <w:t>List of current calls +CLCCS</w:t>
      </w:r>
      <w:r>
        <w:rPr>
          <w:noProof/>
        </w:rPr>
        <w:tab/>
      </w:r>
      <w:r>
        <w:rPr>
          <w:noProof/>
        </w:rPr>
        <w:fldChar w:fldCharType="begin" w:fldLock="1"/>
      </w:r>
      <w:r>
        <w:rPr>
          <w:noProof/>
        </w:rPr>
        <w:instrText xml:space="preserve"> PAGEREF _Toc171691472 \h </w:instrText>
      </w:r>
      <w:r>
        <w:rPr>
          <w:noProof/>
        </w:rPr>
      </w:r>
      <w:r>
        <w:rPr>
          <w:noProof/>
        </w:rPr>
        <w:fldChar w:fldCharType="separate"/>
      </w:r>
      <w:r>
        <w:rPr>
          <w:noProof/>
        </w:rPr>
        <w:t>214</w:t>
      </w:r>
      <w:r>
        <w:rPr>
          <w:noProof/>
        </w:rPr>
        <w:fldChar w:fldCharType="end"/>
      </w:r>
    </w:p>
    <w:p w14:paraId="55856D34" w14:textId="65A2861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8.75</w:t>
      </w:r>
      <w:r>
        <w:rPr>
          <w:rFonts w:asciiTheme="minorHAnsi" w:eastAsiaTheme="minorEastAsia" w:hAnsiTheme="minorHAnsi" w:cstheme="minorBidi"/>
          <w:noProof/>
          <w:kern w:val="2"/>
          <w:sz w:val="22"/>
          <w:szCs w:val="22"/>
          <w:lang w:eastAsia="en-GB"/>
          <w14:ligatures w14:val="standardContextual"/>
        </w:rPr>
        <w:tab/>
      </w:r>
      <w:r>
        <w:rPr>
          <w:noProof/>
        </w:rPr>
        <w:t>Supported radio accesses +CSRA</w:t>
      </w:r>
      <w:r>
        <w:rPr>
          <w:noProof/>
        </w:rPr>
        <w:tab/>
      </w:r>
      <w:r>
        <w:rPr>
          <w:noProof/>
        </w:rPr>
        <w:fldChar w:fldCharType="begin" w:fldLock="1"/>
      </w:r>
      <w:r>
        <w:rPr>
          <w:noProof/>
        </w:rPr>
        <w:instrText xml:space="preserve"> PAGEREF _Toc171691473 \h </w:instrText>
      </w:r>
      <w:r>
        <w:rPr>
          <w:noProof/>
        </w:rPr>
      </w:r>
      <w:r>
        <w:rPr>
          <w:noProof/>
        </w:rPr>
        <w:fldChar w:fldCharType="separate"/>
      </w:r>
      <w:r>
        <w:rPr>
          <w:noProof/>
        </w:rPr>
        <w:t>217</w:t>
      </w:r>
      <w:r>
        <w:rPr>
          <w:noProof/>
        </w:rPr>
        <w:fldChar w:fldCharType="end"/>
      </w:r>
    </w:p>
    <w:p w14:paraId="7ABB4BD0" w14:textId="5544BF6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8.76</w:t>
      </w:r>
      <w:r>
        <w:rPr>
          <w:rFonts w:asciiTheme="minorHAnsi" w:eastAsiaTheme="minorEastAsia" w:hAnsiTheme="minorHAnsi" w:cstheme="minorBidi"/>
          <w:noProof/>
          <w:kern w:val="2"/>
          <w:sz w:val="22"/>
          <w:szCs w:val="22"/>
          <w:lang w:eastAsia="en-GB"/>
          <w14:ligatures w14:val="standardContextual"/>
        </w:rPr>
        <w:tab/>
      </w:r>
      <w:r>
        <w:rPr>
          <w:noProof/>
        </w:rPr>
        <w:t>Circuit switched fallback +CCSFB</w:t>
      </w:r>
      <w:r>
        <w:rPr>
          <w:noProof/>
        </w:rPr>
        <w:tab/>
      </w:r>
      <w:r>
        <w:rPr>
          <w:noProof/>
        </w:rPr>
        <w:fldChar w:fldCharType="begin" w:fldLock="1"/>
      </w:r>
      <w:r>
        <w:rPr>
          <w:noProof/>
        </w:rPr>
        <w:instrText xml:space="preserve"> PAGEREF _Toc171691474 \h </w:instrText>
      </w:r>
      <w:r>
        <w:rPr>
          <w:noProof/>
        </w:rPr>
      </w:r>
      <w:r>
        <w:rPr>
          <w:noProof/>
        </w:rPr>
        <w:fldChar w:fldCharType="separate"/>
      </w:r>
      <w:r>
        <w:rPr>
          <w:noProof/>
        </w:rPr>
        <w:t>219</w:t>
      </w:r>
      <w:r>
        <w:rPr>
          <w:noProof/>
        </w:rPr>
        <w:fldChar w:fldCharType="end"/>
      </w:r>
    </w:p>
    <w:p w14:paraId="7E58684A" w14:textId="4B04756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8.77</w:t>
      </w:r>
      <w:r>
        <w:rPr>
          <w:rFonts w:asciiTheme="minorHAnsi" w:eastAsiaTheme="minorEastAsia" w:hAnsiTheme="minorHAnsi" w:cstheme="minorBidi"/>
          <w:noProof/>
          <w:kern w:val="2"/>
          <w:sz w:val="22"/>
          <w:szCs w:val="22"/>
          <w:lang w:eastAsia="en-GB"/>
          <w14:ligatures w14:val="standardContextual"/>
        </w:rPr>
        <w:tab/>
      </w:r>
      <w:r>
        <w:rPr>
          <w:noProof/>
        </w:rPr>
        <w:t>Reading coverage enhancement status +CRCES</w:t>
      </w:r>
      <w:r>
        <w:rPr>
          <w:noProof/>
        </w:rPr>
        <w:tab/>
      </w:r>
      <w:r>
        <w:rPr>
          <w:noProof/>
        </w:rPr>
        <w:fldChar w:fldCharType="begin" w:fldLock="1"/>
      </w:r>
      <w:r>
        <w:rPr>
          <w:noProof/>
        </w:rPr>
        <w:instrText xml:space="preserve"> PAGEREF _Toc171691475 \h </w:instrText>
      </w:r>
      <w:r>
        <w:rPr>
          <w:noProof/>
        </w:rPr>
      </w:r>
      <w:r>
        <w:rPr>
          <w:noProof/>
        </w:rPr>
        <w:fldChar w:fldCharType="separate"/>
      </w:r>
      <w:r>
        <w:rPr>
          <w:noProof/>
        </w:rPr>
        <w:t>221</w:t>
      </w:r>
      <w:r>
        <w:rPr>
          <w:noProof/>
        </w:rPr>
        <w:fldChar w:fldCharType="end"/>
      </w:r>
    </w:p>
    <w:p w14:paraId="20A5D74B" w14:textId="2177195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8.78</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+CAPPLEVMC</w:t>
      </w:r>
      <w:r>
        <w:rPr>
          <w:noProof/>
        </w:rPr>
        <w:tab/>
      </w:r>
      <w:r>
        <w:rPr>
          <w:noProof/>
        </w:rPr>
        <w:fldChar w:fldCharType="begin" w:fldLock="1"/>
      </w:r>
      <w:r>
        <w:rPr>
          <w:noProof/>
        </w:rPr>
        <w:instrText xml:space="preserve"> PAGEREF _Toc171691476 \h </w:instrText>
      </w:r>
      <w:r>
        <w:rPr>
          <w:noProof/>
        </w:rPr>
      </w:r>
      <w:r>
        <w:rPr>
          <w:noProof/>
        </w:rPr>
        <w:fldChar w:fldCharType="separate"/>
      </w:r>
      <w:r>
        <w:rPr>
          <w:noProof/>
        </w:rPr>
        <w:t>222</w:t>
      </w:r>
      <w:r>
        <w:rPr>
          <w:noProof/>
        </w:rPr>
        <w:fldChar w:fldCharType="end"/>
      </w:r>
    </w:p>
    <w:p w14:paraId="15412E31" w14:textId="6E3EDA73"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8.79</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+CAPPLEVMR</w:t>
      </w:r>
      <w:r>
        <w:rPr>
          <w:noProof/>
        </w:rPr>
        <w:tab/>
      </w:r>
      <w:r>
        <w:rPr>
          <w:noProof/>
        </w:rPr>
        <w:fldChar w:fldCharType="begin" w:fldLock="1"/>
      </w:r>
      <w:r>
        <w:rPr>
          <w:noProof/>
        </w:rPr>
        <w:instrText xml:space="preserve"> PAGEREF _Toc171691477 \h </w:instrText>
      </w:r>
      <w:r>
        <w:rPr>
          <w:noProof/>
        </w:rPr>
      </w:r>
      <w:r>
        <w:rPr>
          <w:noProof/>
        </w:rPr>
        <w:fldChar w:fldCharType="separate"/>
      </w:r>
      <w:r>
        <w:rPr>
          <w:noProof/>
        </w:rPr>
        <w:t>223</w:t>
      </w:r>
      <w:r>
        <w:rPr>
          <w:noProof/>
        </w:rPr>
        <w:fldChar w:fldCharType="end"/>
      </w:r>
    </w:p>
    <w:p w14:paraId="0095CE65" w14:textId="454B12E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8.80</w:t>
      </w:r>
      <w:r>
        <w:rPr>
          <w:rFonts w:asciiTheme="minorHAnsi" w:eastAsiaTheme="minorEastAsia" w:hAnsiTheme="minorHAnsi" w:cstheme="minorBidi"/>
          <w:noProof/>
          <w:kern w:val="2"/>
          <w:sz w:val="22"/>
          <w:szCs w:val="22"/>
          <w:lang w:eastAsia="en-GB"/>
          <w14:ligatures w14:val="standardContextual"/>
        </w:rPr>
        <w:tab/>
      </w:r>
      <w:r>
        <w:rPr>
          <w:noProof/>
        </w:rPr>
        <w:t>Consent for requesting access to restricted local operator services +CCRLOS</w:t>
      </w:r>
      <w:r>
        <w:rPr>
          <w:noProof/>
        </w:rPr>
        <w:tab/>
      </w:r>
      <w:r>
        <w:rPr>
          <w:noProof/>
        </w:rPr>
        <w:fldChar w:fldCharType="begin" w:fldLock="1"/>
      </w:r>
      <w:r>
        <w:rPr>
          <w:noProof/>
        </w:rPr>
        <w:instrText xml:space="preserve"> PAGEREF _Toc171691478 \h </w:instrText>
      </w:r>
      <w:r>
        <w:rPr>
          <w:noProof/>
        </w:rPr>
      </w:r>
      <w:r>
        <w:rPr>
          <w:noProof/>
        </w:rPr>
        <w:fldChar w:fldCharType="separate"/>
      </w:r>
      <w:r>
        <w:rPr>
          <w:noProof/>
        </w:rPr>
        <w:t>223</w:t>
      </w:r>
      <w:r>
        <w:rPr>
          <w:noProof/>
        </w:rPr>
        <w:fldChar w:fldCharType="end"/>
      </w:r>
    </w:p>
    <w:p w14:paraId="0E1B9BD6" w14:textId="39F89D0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EPS fallback status +CEPSFBS</w:t>
      </w:r>
      <w:r>
        <w:rPr>
          <w:noProof/>
        </w:rPr>
        <w:tab/>
      </w:r>
      <w:r>
        <w:rPr>
          <w:noProof/>
        </w:rPr>
        <w:fldChar w:fldCharType="begin" w:fldLock="1"/>
      </w:r>
      <w:r>
        <w:rPr>
          <w:noProof/>
        </w:rPr>
        <w:instrText xml:space="preserve"> PAGEREF _Toc171691479 \h </w:instrText>
      </w:r>
      <w:r>
        <w:rPr>
          <w:noProof/>
        </w:rPr>
      </w:r>
      <w:r>
        <w:rPr>
          <w:noProof/>
        </w:rPr>
        <w:fldChar w:fldCharType="separate"/>
      </w:r>
      <w:r>
        <w:rPr>
          <w:noProof/>
        </w:rPr>
        <w:t>224</w:t>
      </w:r>
      <w:r>
        <w:rPr>
          <w:noProof/>
        </w:rPr>
        <w:fldChar w:fldCharType="end"/>
      </w:r>
    </w:p>
    <w:p w14:paraId="54361B7C" w14:textId="2568B6F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_Toc171691480 \h </w:instrText>
      </w:r>
      <w:r>
        <w:rPr>
          <w:noProof/>
        </w:rPr>
      </w:r>
      <w:r>
        <w:rPr>
          <w:noProof/>
        </w:rPr>
        <w:fldChar w:fldCharType="separate"/>
      </w:r>
      <w:r>
        <w:rPr>
          <w:noProof/>
        </w:rPr>
        <w:t>225</w:t>
      </w:r>
      <w:r>
        <w:rPr>
          <w:noProof/>
        </w:rPr>
        <w:fldChar w:fldCharType="end"/>
      </w:r>
    </w:p>
    <w:p w14:paraId="3AC958F9" w14:textId="32D863C2"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_Toc171691481 \h </w:instrText>
      </w:r>
      <w:r>
        <w:rPr>
          <w:noProof/>
        </w:rPr>
      </w:r>
      <w:r>
        <w:rPr>
          <w:noProof/>
        </w:rPr>
        <w:fldChar w:fldCharType="separate"/>
      </w:r>
      <w:r>
        <w:rPr>
          <w:noProof/>
        </w:rPr>
        <w:t>226</w:t>
      </w:r>
      <w:r>
        <w:rPr>
          <w:noProof/>
        </w:rPr>
        <w:fldChar w:fldCharType="end"/>
      </w:r>
    </w:p>
    <w:p w14:paraId="5967206C" w14:textId="06663AF6"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for NR +CAPPLEVMCNR</w:t>
      </w:r>
      <w:r>
        <w:rPr>
          <w:noProof/>
        </w:rPr>
        <w:tab/>
      </w:r>
      <w:r>
        <w:rPr>
          <w:noProof/>
        </w:rPr>
        <w:fldChar w:fldCharType="begin" w:fldLock="1"/>
      </w:r>
      <w:r>
        <w:rPr>
          <w:noProof/>
        </w:rPr>
        <w:instrText xml:space="preserve"> PAGEREF _Toc171691482 \h </w:instrText>
      </w:r>
      <w:r>
        <w:rPr>
          <w:noProof/>
        </w:rPr>
      </w:r>
      <w:r>
        <w:rPr>
          <w:noProof/>
        </w:rPr>
        <w:fldChar w:fldCharType="separate"/>
      </w:r>
      <w:r>
        <w:rPr>
          <w:noProof/>
        </w:rPr>
        <w:t>226</w:t>
      </w:r>
      <w:r>
        <w:rPr>
          <w:noProof/>
        </w:rPr>
        <w:fldChar w:fldCharType="end"/>
      </w:r>
    </w:p>
    <w:p w14:paraId="6453B283" w14:textId="26BAE3E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8.84a</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status for NR +CAPPLEVMSNR</w:t>
      </w:r>
      <w:r>
        <w:rPr>
          <w:noProof/>
        </w:rPr>
        <w:tab/>
      </w:r>
      <w:r>
        <w:rPr>
          <w:noProof/>
        </w:rPr>
        <w:fldChar w:fldCharType="begin" w:fldLock="1"/>
      </w:r>
      <w:r>
        <w:rPr>
          <w:noProof/>
        </w:rPr>
        <w:instrText xml:space="preserve"> PAGEREF _Toc171691483 \h </w:instrText>
      </w:r>
      <w:r>
        <w:rPr>
          <w:noProof/>
        </w:rPr>
      </w:r>
      <w:r>
        <w:rPr>
          <w:noProof/>
        </w:rPr>
        <w:fldChar w:fldCharType="separate"/>
      </w:r>
      <w:r>
        <w:rPr>
          <w:noProof/>
        </w:rPr>
        <w:t>227</w:t>
      </w:r>
      <w:r>
        <w:rPr>
          <w:noProof/>
        </w:rPr>
        <w:fldChar w:fldCharType="end"/>
      </w:r>
    </w:p>
    <w:p w14:paraId="79F43F47" w14:textId="29AA198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for NR +CAPPLEVMRNR</w:t>
      </w:r>
      <w:r>
        <w:rPr>
          <w:noProof/>
        </w:rPr>
        <w:tab/>
      </w:r>
      <w:r>
        <w:rPr>
          <w:noProof/>
        </w:rPr>
        <w:fldChar w:fldCharType="begin" w:fldLock="1"/>
      </w:r>
      <w:r>
        <w:rPr>
          <w:noProof/>
        </w:rPr>
        <w:instrText xml:space="preserve"> PAGEREF _Toc171691484 \h </w:instrText>
      </w:r>
      <w:r>
        <w:rPr>
          <w:noProof/>
        </w:rPr>
      </w:r>
      <w:r>
        <w:rPr>
          <w:noProof/>
        </w:rPr>
        <w:fldChar w:fldCharType="separate"/>
      </w:r>
      <w:r>
        <w:rPr>
          <w:noProof/>
        </w:rPr>
        <w:t>228</w:t>
      </w:r>
      <w:r>
        <w:rPr>
          <w:noProof/>
        </w:rPr>
        <w:fldChar w:fldCharType="end"/>
      </w:r>
    </w:p>
    <w:p w14:paraId="2A2C7204" w14:textId="5622D17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8.86</w:t>
      </w:r>
      <w:r>
        <w:rPr>
          <w:rFonts w:asciiTheme="minorHAnsi" w:eastAsiaTheme="minorEastAsia" w:hAnsiTheme="minorHAnsi" w:cstheme="minorBidi"/>
          <w:noProof/>
          <w:kern w:val="2"/>
          <w:sz w:val="22"/>
          <w:szCs w:val="22"/>
          <w:lang w:eastAsia="en-GB"/>
          <w14:ligatures w14:val="standardContextual"/>
        </w:rPr>
        <w:tab/>
      </w:r>
      <w:r>
        <w:rPr>
          <w:noProof/>
        </w:rPr>
        <w:t>Unavailability Period +CUNPER</w:t>
      </w:r>
      <w:r>
        <w:rPr>
          <w:noProof/>
        </w:rPr>
        <w:tab/>
      </w:r>
      <w:r>
        <w:rPr>
          <w:noProof/>
        </w:rPr>
        <w:fldChar w:fldCharType="begin" w:fldLock="1"/>
      </w:r>
      <w:r>
        <w:rPr>
          <w:noProof/>
        </w:rPr>
        <w:instrText xml:space="preserve"> PAGEREF _Toc171691485 \h </w:instrText>
      </w:r>
      <w:r>
        <w:rPr>
          <w:noProof/>
        </w:rPr>
      </w:r>
      <w:r>
        <w:rPr>
          <w:noProof/>
        </w:rPr>
        <w:fldChar w:fldCharType="separate"/>
      </w:r>
      <w:r>
        <w:rPr>
          <w:noProof/>
        </w:rPr>
        <w:t>229</w:t>
      </w:r>
      <w:r>
        <w:rPr>
          <w:noProof/>
        </w:rPr>
        <w:fldChar w:fldCharType="end"/>
      </w:r>
    </w:p>
    <w:p w14:paraId="061EDA99" w14:textId="42C3B3F8"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8.87</w:t>
      </w:r>
      <w:r>
        <w:rPr>
          <w:rFonts w:asciiTheme="minorHAnsi" w:eastAsiaTheme="minorEastAsia" w:hAnsiTheme="minorHAnsi" w:cstheme="minorBidi"/>
          <w:noProof/>
          <w:kern w:val="2"/>
          <w:sz w:val="22"/>
          <w:szCs w:val="22"/>
          <w:lang w:eastAsia="en-GB"/>
          <w14:ligatures w14:val="standardContextual"/>
        </w:rPr>
        <w:tab/>
      </w:r>
      <w:r>
        <w:rPr>
          <w:noProof/>
        </w:rPr>
        <w:t>Discontinuous Coverage +CDISCO</w:t>
      </w:r>
      <w:r>
        <w:rPr>
          <w:noProof/>
        </w:rPr>
        <w:tab/>
      </w:r>
      <w:r>
        <w:rPr>
          <w:noProof/>
        </w:rPr>
        <w:fldChar w:fldCharType="begin" w:fldLock="1"/>
      </w:r>
      <w:r>
        <w:rPr>
          <w:noProof/>
        </w:rPr>
        <w:instrText xml:space="preserve"> PAGEREF _Toc171691486 \h </w:instrText>
      </w:r>
      <w:r>
        <w:rPr>
          <w:noProof/>
        </w:rPr>
      </w:r>
      <w:r>
        <w:rPr>
          <w:noProof/>
        </w:rPr>
        <w:fldChar w:fldCharType="separate"/>
      </w:r>
      <w:r>
        <w:rPr>
          <w:noProof/>
        </w:rPr>
        <w:t>231</w:t>
      </w:r>
      <w:r>
        <w:rPr>
          <w:noProof/>
        </w:rPr>
        <w:fldChar w:fldCharType="end"/>
      </w:r>
    </w:p>
    <w:p w14:paraId="68B4DC92" w14:textId="32F0078F"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8.88</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_Toc171691487 \h </w:instrText>
      </w:r>
      <w:r>
        <w:rPr>
          <w:noProof/>
        </w:rPr>
      </w:r>
      <w:r>
        <w:rPr>
          <w:noProof/>
        </w:rPr>
        <w:fldChar w:fldCharType="separate"/>
      </w:r>
      <w:r>
        <w:rPr>
          <w:noProof/>
        </w:rPr>
        <w:t>232</w:t>
      </w:r>
      <w:r>
        <w:rPr>
          <w:noProof/>
        </w:rPr>
        <w:fldChar w:fldCharType="end"/>
      </w:r>
    </w:p>
    <w:p w14:paraId="7D7EC7B1" w14:textId="3DBC4C95"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8.89</w:t>
      </w:r>
      <w:r>
        <w:rPr>
          <w:rFonts w:asciiTheme="minorHAnsi" w:eastAsiaTheme="minorEastAsia" w:hAnsiTheme="minorHAnsi" w:cstheme="minorBidi"/>
          <w:noProof/>
          <w:kern w:val="2"/>
          <w:sz w:val="22"/>
          <w:szCs w:val="22"/>
          <w:lang w:eastAsia="en-GB"/>
          <w14:ligatures w14:val="standardContextual"/>
        </w:rPr>
        <w:tab/>
      </w:r>
      <w:r>
        <w:rPr>
          <w:noProof/>
        </w:rPr>
        <w:t>Signal level enhanced network selection +CSENSE</w:t>
      </w:r>
      <w:r>
        <w:rPr>
          <w:noProof/>
        </w:rPr>
        <w:tab/>
      </w:r>
      <w:r>
        <w:rPr>
          <w:noProof/>
        </w:rPr>
        <w:fldChar w:fldCharType="begin" w:fldLock="1"/>
      </w:r>
      <w:r>
        <w:rPr>
          <w:noProof/>
        </w:rPr>
        <w:instrText xml:space="preserve"> PAGEREF _Toc171691488 \h </w:instrText>
      </w:r>
      <w:r>
        <w:rPr>
          <w:noProof/>
        </w:rPr>
      </w:r>
      <w:r>
        <w:rPr>
          <w:noProof/>
        </w:rPr>
        <w:fldChar w:fldCharType="separate"/>
      </w:r>
      <w:r>
        <w:rPr>
          <w:noProof/>
        </w:rPr>
        <w:t>236</w:t>
      </w:r>
      <w:r>
        <w:rPr>
          <w:noProof/>
        </w:rPr>
        <w:fldChar w:fldCharType="end"/>
      </w:r>
    </w:p>
    <w:p w14:paraId="03BFDEC5" w14:textId="7E46753D"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Mobile termination errors</w:t>
      </w:r>
      <w:r>
        <w:rPr>
          <w:noProof/>
        </w:rPr>
        <w:tab/>
      </w:r>
      <w:r>
        <w:rPr>
          <w:noProof/>
        </w:rPr>
        <w:fldChar w:fldCharType="begin" w:fldLock="1"/>
      </w:r>
      <w:r>
        <w:rPr>
          <w:noProof/>
        </w:rPr>
        <w:instrText xml:space="preserve"> PAGEREF _Toc171691489 \h </w:instrText>
      </w:r>
      <w:r>
        <w:rPr>
          <w:noProof/>
        </w:rPr>
      </w:r>
      <w:r>
        <w:rPr>
          <w:noProof/>
        </w:rPr>
        <w:fldChar w:fldCharType="separate"/>
      </w:r>
      <w:r>
        <w:rPr>
          <w:noProof/>
        </w:rPr>
        <w:t>237</w:t>
      </w:r>
      <w:r>
        <w:rPr>
          <w:noProof/>
        </w:rPr>
        <w:fldChar w:fldCharType="end"/>
      </w:r>
    </w:p>
    <w:p w14:paraId="72D1DCA4" w14:textId="1DC9CCD4"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Report mobile termination error +CMEE</w:t>
      </w:r>
      <w:r>
        <w:rPr>
          <w:noProof/>
        </w:rPr>
        <w:tab/>
      </w:r>
      <w:r>
        <w:rPr>
          <w:noProof/>
        </w:rPr>
        <w:fldChar w:fldCharType="begin" w:fldLock="1"/>
      </w:r>
      <w:r>
        <w:rPr>
          <w:noProof/>
        </w:rPr>
        <w:instrText xml:space="preserve"> PAGEREF _Toc171691490 \h </w:instrText>
      </w:r>
      <w:r>
        <w:rPr>
          <w:noProof/>
        </w:rPr>
      </w:r>
      <w:r>
        <w:rPr>
          <w:noProof/>
        </w:rPr>
        <w:fldChar w:fldCharType="separate"/>
      </w:r>
      <w:r>
        <w:rPr>
          <w:noProof/>
        </w:rPr>
        <w:t>237</w:t>
      </w:r>
      <w:r>
        <w:rPr>
          <w:noProof/>
        </w:rPr>
        <w:fldChar w:fldCharType="end"/>
      </w:r>
    </w:p>
    <w:p w14:paraId="780A7ECE" w14:textId="7991422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9.1A</w:t>
      </w:r>
      <w:r>
        <w:rPr>
          <w:rFonts w:asciiTheme="minorHAnsi" w:eastAsiaTheme="minorEastAsia" w:hAnsiTheme="minorHAnsi" w:cstheme="minorBidi"/>
          <w:noProof/>
          <w:kern w:val="2"/>
          <w:sz w:val="22"/>
          <w:szCs w:val="22"/>
          <w:lang w:eastAsia="en-GB"/>
          <w14:ligatures w14:val="standardContextual"/>
        </w:rPr>
        <w:tab/>
      </w:r>
      <w:r>
        <w:rPr>
          <w:noProof/>
        </w:rPr>
        <w:t>Report mobile originated location request error +CMOLRE</w:t>
      </w:r>
      <w:r>
        <w:rPr>
          <w:noProof/>
        </w:rPr>
        <w:tab/>
      </w:r>
      <w:r>
        <w:rPr>
          <w:noProof/>
        </w:rPr>
        <w:fldChar w:fldCharType="begin" w:fldLock="1"/>
      </w:r>
      <w:r>
        <w:rPr>
          <w:noProof/>
        </w:rPr>
        <w:instrText xml:space="preserve"> PAGEREF _Toc171691491 \h </w:instrText>
      </w:r>
      <w:r>
        <w:rPr>
          <w:noProof/>
        </w:rPr>
      </w:r>
      <w:r>
        <w:rPr>
          <w:noProof/>
        </w:rPr>
        <w:fldChar w:fldCharType="separate"/>
      </w:r>
      <w:r>
        <w:rPr>
          <w:noProof/>
        </w:rPr>
        <w:t>237</w:t>
      </w:r>
      <w:r>
        <w:rPr>
          <w:noProof/>
        </w:rPr>
        <w:fldChar w:fldCharType="end"/>
      </w:r>
    </w:p>
    <w:p w14:paraId="45AF8F29" w14:textId="1060A92C"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9.1B</w:t>
      </w:r>
      <w:r>
        <w:rPr>
          <w:rFonts w:asciiTheme="minorHAnsi" w:eastAsiaTheme="minorEastAsia" w:hAnsiTheme="minorHAnsi" w:cstheme="minorBidi"/>
          <w:noProof/>
          <w:kern w:val="2"/>
          <w:sz w:val="22"/>
          <w:szCs w:val="22"/>
          <w:lang w:eastAsia="en-GB"/>
          <w14:ligatures w14:val="standardContextual"/>
        </w:rPr>
        <w:tab/>
      </w:r>
      <w:r>
        <w:rPr>
          <w:noProof/>
        </w:rPr>
        <w:t>Report network error codes +CNEC</w:t>
      </w:r>
      <w:r>
        <w:rPr>
          <w:noProof/>
        </w:rPr>
        <w:tab/>
      </w:r>
      <w:r>
        <w:rPr>
          <w:noProof/>
        </w:rPr>
        <w:fldChar w:fldCharType="begin" w:fldLock="1"/>
      </w:r>
      <w:r>
        <w:rPr>
          <w:noProof/>
        </w:rPr>
        <w:instrText xml:space="preserve"> PAGEREF _Toc171691492 \h </w:instrText>
      </w:r>
      <w:r>
        <w:rPr>
          <w:noProof/>
        </w:rPr>
      </w:r>
      <w:r>
        <w:rPr>
          <w:noProof/>
        </w:rPr>
        <w:fldChar w:fldCharType="separate"/>
      </w:r>
      <w:r>
        <w:rPr>
          <w:noProof/>
        </w:rPr>
        <w:t>238</w:t>
      </w:r>
      <w:r>
        <w:rPr>
          <w:noProof/>
        </w:rPr>
        <w:fldChar w:fldCharType="end"/>
      </w:r>
    </w:p>
    <w:p w14:paraId="7B13E824" w14:textId="221B9240"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C1383">
        <w:rPr>
          <w:noProof/>
          <w:lang w:val="en-US"/>
        </w:rPr>
        <w:t>9.2</w:t>
      </w:r>
      <w:r>
        <w:rPr>
          <w:rFonts w:asciiTheme="minorHAnsi" w:eastAsiaTheme="minorEastAsia" w:hAnsiTheme="minorHAnsi" w:cstheme="minorBidi"/>
          <w:noProof/>
          <w:kern w:val="2"/>
          <w:sz w:val="22"/>
          <w:szCs w:val="22"/>
          <w:lang w:eastAsia="en-GB"/>
          <w14:ligatures w14:val="standardContextual"/>
        </w:rPr>
        <w:tab/>
      </w:r>
      <w:r w:rsidRPr="007C1383">
        <w:rPr>
          <w:noProof/>
          <w:lang w:val="en-US"/>
        </w:rPr>
        <w:t>Mobile termination error result code +CME ERROR</w:t>
      </w:r>
      <w:r>
        <w:rPr>
          <w:noProof/>
        </w:rPr>
        <w:tab/>
      </w:r>
      <w:r>
        <w:rPr>
          <w:noProof/>
        </w:rPr>
        <w:fldChar w:fldCharType="begin" w:fldLock="1"/>
      </w:r>
      <w:r>
        <w:rPr>
          <w:noProof/>
        </w:rPr>
        <w:instrText xml:space="preserve"> PAGEREF _Toc171691493 \h </w:instrText>
      </w:r>
      <w:r>
        <w:rPr>
          <w:noProof/>
        </w:rPr>
      </w:r>
      <w:r>
        <w:rPr>
          <w:noProof/>
        </w:rPr>
        <w:fldChar w:fldCharType="separate"/>
      </w:r>
      <w:r>
        <w:rPr>
          <w:noProof/>
        </w:rPr>
        <w:t>240</w:t>
      </w:r>
      <w:r>
        <w:rPr>
          <w:noProof/>
        </w:rPr>
        <w:fldChar w:fldCharType="end"/>
      </w:r>
    </w:p>
    <w:p w14:paraId="45BD9B86" w14:textId="78B5457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_Toc171691494 \h </w:instrText>
      </w:r>
      <w:r>
        <w:rPr>
          <w:noProof/>
        </w:rPr>
      </w:r>
      <w:r>
        <w:rPr>
          <w:noProof/>
        </w:rPr>
        <w:fldChar w:fldCharType="separate"/>
      </w:r>
      <w:r>
        <w:rPr>
          <w:noProof/>
        </w:rPr>
        <w:t>240</w:t>
      </w:r>
      <w:r>
        <w:rPr>
          <w:noProof/>
        </w:rPr>
        <w:fldChar w:fldCharType="end"/>
      </w:r>
    </w:p>
    <w:p w14:paraId="160433A2" w14:textId="32C2029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 errors</w:t>
      </w:r>
      <w:r>
        <w:rPr>
          <w:noProof/>
        </w:rPr>
        <w:tab/>
      </w:r>
      <w:r>
        <w:rPr>
          <w:noProof/>
        </w:rPr>
        <w:fldChar w:fldCharType="begin" w:fldLock="1"/>
      </w:r>
      <w:r>
        <w:rPr>
          <w:noProof/>
        </w:rPr>
        <w:instrText xml:space="preserve"> PAGEREF _Toc171691495 \h </w:instrText>
      </w:r>
      <w:r>
        <w:rPr>
          <w:noProof/>
        </w:rPr>
      </w:r>
      <w:r>
        <w:rPr>
          <w:noProof/>
        </w:rPr>
        <w:fldChar w:fldCharType="separate"/>
      </w:r>
      <w:r>
        <w:rPr>
          <w:noProof/>
        </w:rPr>
        <w:t>240</w:t>
      </w:r>
      <w:r>
        <w:rPr>
          <w:noProof/>
        </w:rPr>
        <w:fldChar w:fldCharType="end"/>
      </w:r>
    </w:p>
    <w:p w14:paraId="3A3D7A0F" w14:textId="4E303DE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CS, GPRS, UMTS, EPS and 5GS-related errors</w:t>
      </w:r>
      <w:r>
        <w:rPr>
          <w:noProof/>
        </w:rPr>
        <w:tab/>
      </w:r>
      <w:r>
        <w:rPr>
          <w:noProof/>
        </w:rPr>
        <w:fldChar w:fldCharType="begin" w:fldLock="1"/>
      </w:r>
      <w:r>
        <w:rPr>
          <w:noProof/>
        </w:rPr>
        <w:instrText xml:space="preserve"> PAGEREF _Toc171691496 \h </w:instrText>
      </w:r>
      <w:r>
        <w:rPr>
          <w:noProof/>
        </w:rPr>
      </w:r>
      <w:r>
        <w:rPr>
          <w:noProof/>
        </w:rPr>
        <w:fldChar w:fldCharType="separate"/>
      </w:r>
      <w:r>
        <w:rPr>
          <w:noProof/>
        </w:rPr>
        <w:t>241</w:t>
      </w:r>
      <w:r>
        <w:rPr>
          <w:noProof/>
        </w:rPr>
        <w:fldChar w:fldCharType="end"/>
      </w:r>
    </w:p>
    <w:p w14:paraId="638071BB" w14:textId="0BFBBF2F" w:rsidR="007F762F" w:rsidRDefault="007F762F">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perform an attach</w:t>
      </w:r>
      <w:r>
        <w:rPr>
          <w:noProof/>
        </w:rPr>
        <w:tab/>
      </w:r>
      <w:r>
        <w:rPr>
          <w:noProof/>
        </w:rPr>
        <w:fldChar w:fldCharType="begin" w:fldLock="1"/>
      </w:r>
      <w:r>
        <w:rPr>
          <w:noProof/>
        </w:rPr>
        <w:instrText xml:space="preserve"> PAGEREF _Toc171691497 \h </w:instrText>
      </w:r>
      <w:r>
        <w:rPr>
          <w:noProof/>
        </w:rPr>
      </w:r>
      <w:r>
        <w:rPr>
          <w:noProof/>
        </w:rPr>
        <w:fldChar w:fldCharType="separate"/>
      </w:r>
      <w:r>
        <w:rPr>
          <w:noProof/>
        </w:rPr>
        <w:t>241</w:t>
      </w:r>
      <w:r>
        <w:rPr>
          <w:noProof/>
        </w:rPr>
        <w:fldChar w:fldCharType="end"/>
      </w:r>
    </w:p>
    <w:p w14:paraId="5197FC6F" w14:textId="1F5AA076"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Errors for CS, GPRS and UMTS</w:t>
      </w:r>
      <w:r>
        <w:rPr>
          <w:noProof/>
        </w:rPr>
        <w:tab/>
      </w:r>
      <w:r>
        <w:rPr>
          <w:noProof/>
        </w:rPr>
        <w:fldChar w:fldCharType="begin" w:fldLock="1"/>
      </w:r>
      <w:r>
        <w:rPr>
          <w:noProof/>
        </w:rPr>
        <w:instrText xml:space="preserve"> PAGEREF _Toc171691498 \h </w:instrText>
      </w:r>
      <w:r>
        <w:rPr>
          <w:noProof/>
        </w:rPr>
      </w:r>
      <w:r>
        <w:rPr>
          <w:noProof/>
        </w:rPr>
        <w:fldChar w:fldCharType="separate"/>
      </w:r>
      <w:r>
        <w:rPr>
          <w:noProof/>
        </w:rPr>
        <w:t>241</w:t>
      </w:r>
      <w:r>
        <w:rPr>
          <w:noProof/>
        </w:rPr>
        <w:fldChar w:fldCharType="end"/>
      </w:r>
    </w:p>
    <w:p w14:paraId="4EBBFE92" w14:textId="211DED64"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_Toc171691499 \h </w:instrText>
      </w:r>
      <w:r>
        <w:rPr>
          <w:noProof/>
        </w:rPr>
      </w:r>
      <w:r>
        <w:rPr>
          <w:noProof/>
        </w:rPr>
        <w:fldChar w:fldCharType="separate"/>
      </w:r>
      <w:r>
        <w:rPr>
          <w:noProof/>
        </w:rPr>
        <w:t>242</w:t>
      </w:r>
      <w:r>
        <w:rPr>
          <w:noProof/>
        </w:rPr>
        <w:fldChar w:fldCharType="end"/>
      </w:r>
    </w:p>
    <w:p w14:paraId="1D22157C" w14:textId="276DDE0B"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_Toc171691500 \h </w:instrText>
      </w:r>
      <w:r>
        <w:rPr>
          <w:noProof/>
        </w:rPr>
      </w:r>
      <w:r>
        <w:rPr>
          <w:noProof/>
        </w:rPr>
        <w:fldChar w:fldCharType="separate"/>
      </w:r>
      <w:r>
        <w:rPr>
          <w:noProof/>
        </w:rPr>
        <w:t>242</w:t>
      </w:r>
      <w:r>
        <w:rPr>
          <w:noProof/>
        </w:rPr>
        <w:fldChar w:fldCharType="end"/>
      </w:r>
    </w:p>
    <w:p w14:paraId="3F9F05D9" w14:textId="4A8931F5" w:rsidR="007F762F" w:rsidRDefault="007F762F">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activate a context</w:t>
      </w:r>
      <w:r>
        <w:rPr>
          <w:noProof/>
        </w:rPr>
        <w:tab/>
      </w:r>
      <w:r>
        <w:rPr>
          <w:noProof/>
        </w:rPr>
        <w:fldChar w:fldCharType="begin" w:fldLock="1"/>
      </w:r>
      <w:r>
        <w:rPr>
          <w:noProof/>
        </w:rPr>
        <w:instrText xml:space="preserve"> PAGEREF _Toc171691501 \h </w:instrText>
      </w:r>
      <w:r>
        <w:rPr>
          <w:noProof/>
        </w:rPr>
      </w:r>
      <w:r>
        <w:rPr>
          <w:noProof/>
        </w:rPr>
        <w:fldChar w:fldCharType="separate"/>
      </w:r>
      <w:r>
        <w:rPr>
          <w:noProof/>
        </w:rPr>
        <w:t>243</w:t>
      </w:r>
      <w:r>
        <w:rPr>
          <w:noProof/>
        </w:rPr>
        <w:fldChar w:fldCharType="end"/>
      </w:r>
    </w:p>
    <w:p w14:paraId="52B01A77" w14:textId="387818BB"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Errors for GPRS and UMTS</w:t>
      </w:r>
      <w:r>
        <w:rPr>
          <w:noProof/>
        </w:rPr>
        <w:tab/>
      </w:r>
      <w:r>
        <w:rPr>
          <w:noProof/>
        </w:rPr>
        <w:fldChar w:fldCharType="begin" w:fldLock="1"/>
      </w:r>
      <w:r>
        <w:rPr>
          <w:noProof/>
        </w:rPr>
        <w:instrText xml:space="preserve"> PAGEREF _Toc171691502 \h </w:instrText>
      </w:r>
      <w:r>
        <w:rPr>
          <w:noProof/>
        </w:rPr>
      </w:r>
      <w:r>
        <w:rPr>
          <w:noProof/>
        </w:rPr>
        <w:fldChar w:fldCharType="separate"/>
      </w:r>
      <w:r>
        <w:rPr>
          <w:noProof/>
        </w:rPr>
        <w:t>243</w:t>
      </w:r>
      <w:r>
        <w:rPr>
          <w:noProof/>
        </w:rPr>
        <w:fldChar w:fldCharType="end"/>
      </w:r>
    </w:p>
    <w:p w14:paraId="48F42FC1" w14:textId="4E7E8A9C"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_Toc171691503 \h </w:instrText>
      </w:r>
      <w:r>
        <w:rPr>
          <w:noProof/>
        </w:rPr>
      </w:r>
      <w:r>
        <w:rPr>
          <w:noProof/>
        </w:rPr>
        <w:fldChar w:fldCharType="separate"/>
      </w:r>
      <w:r>
        <w:rPr>
          <w:noProof/>
        </w:rPr>
        <w:t>245</w:t>
      </w:r>
      <w:r>
        <w:rPr>
          <w:noProof/>
        </w:rPr>
        <w:fldChar w:fldCharType="end"/>
      </w:r>
    </w:p>
    <w:p w14:paraId="5AD8E7DD" w14:textId="337FFDFC" w:rsidR="007F762F" w:rsidRDefault="007F762F">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_Toc171691504 \h </w:instrText>
      </w:r>
      <w:r>
        <w:rPr>
          <w:noProof/>
        </w:rPr>
      </w:r>
      <w:r>
        <w:rPr>
          <w:noProof/>
        </w:rPr>
        <w:fldChar w:fldCharType="separate"/>
      </w:r>
      <w:r>
        <w:rPr>
          <w:noProof/>
        </w:rPr>
        <w:t>246</w:t>
      </w:r>
      <w:r>
        <w:rPr>
          <w:noProof/>
        </w:rPr>
        <w:fldChar w:fldCharType="end"/>
      </w:r>
    </w:p>
    <w:p w14:paraId="4E43E093" w14:textId="6D58B6CB" w:rsidR="007F762F" w:rsidRDefault="007F762F">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_Toc171691505 \h </w:instrText>
      </w:r>
      <w:r>
        <w:rPr>
          <w:noProof/>
        </w:rPr>
      </w:r>
      <w:r>
        <w:rPr>
          <w:noProof/>
        </w:rPr>
        <w:fldChar w:fldCharType="separate"/>
      </w:r>
      <w:r>
        <w:rPr>
          <w:noProof/>
        </w:rPr>
        <w:t>246</w:t>
      </w:r>
      <w:r>
        <w:rPr>
          <w:noProof/>
        </w:rPr>
        <w:fldChar w:fldCharType="end"/>
      </w:r>
    </w:p>
    <w:p w14:paraId="1D0B58B2" w14:textId="46812A95" w:rsidR="007F762F" w:rsidRDefault="007F762F">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_Toc171691506 \h </w:instrText>
      </w:r>
      <w:r>
        <w:rPr>
          <w:noProof/>
        </w:rPr>
      </w:r>
      <w:r>
        <w:rPr>
          <w:noProof/>
        </w:rPr>
        <w:fldChar w:fldCharType="separate"/>
      </w:r>
      <w:r>
        <w:rPr>
          <w:noProof/>
        </w:rPr>
        <w:t>246</w:t>
      </w:r>
      <w:r>
        <w:rPr>
          <w:noProof/>
        </w:rPr>
        <w:fldChar w:fldCharType="end"/>
      </w:r>
    </w:p>
    <w:p w14:paraId="575670B7" w14:textId="55D64C3D"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VBS, VGCS and eMLPP-related errors</w:t>
      </w:r>
      <w:r>
        <w:rPr>
          <w:noProof/>
        </w:rPr>
        <w:tab/>
      </w:r>
      <w:r>
        <w:rPr>
          <w:noProof/>
        </w:rPr>
        <w:fldChar w:fldCharType="begin" w:fldLock="1"/>
      </w:r>
      <w:r>
        <w:rPr>
          <w:noProof/>
        </w:rPr>
        <w:instrText xml:space="preserve"> PAGEREF _Toc171691507 \h </w:instrText>
      </w:r>
      <w:r>
        <w:rPr>
          <w:noProof/>
        </w:rPr>
      </w:r>
      <w:r>
        <w:rPr>
          <w:noProof/>
        </w:rPr>
        <w:fldChar w:fldCharType="separate"/>
      </w:r>
      <w:r>
        <w:rPr>
          <w:noProof/>
        </w:rPr>
        <w:t>246</w:t>
      </w:r>
      <w:r>
        <w:rPr>
          <w:noProof/>
        </w:rPr>
        <w:fldChar w:fldCharType="end"/>
      </w:r>
    </w:p>
    <w:p w14:paraId="2A2F0455" w14:textId="25204607"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Mobile termination error result code +CMOLRE</w:t>
      </w:r>
      <w:r>
        <w:rPr>
          <w:noProof/>
        </w:rPr>
        <w:tab/>
      </w:r>
      <w:r>
        <w:rPr>
          <w:noProof/>
        </w:rPr>
        <w:fldChar w:fldCharType="begin" w:fldLock="1"/>
      </w:r>
      <w:r>
        <w:rPr>
          <w:noProof/>
        </w:rPr>
        <w:instrText xml:space="preserve"> PAGEREF _Toc171691508 \h </w:instrText>
      </w:r>
      <w:r>
        <w:rPr>
          <w:noProof/>
        </w:rPr>
      </w:r>
      <w:r>
        <w:rPr>
          <w:noProof/>
        </w:rPr>
        <w:fldChar w:fldCharType="separate"/>
      </w:r>
      <w:r>
        <w:rPr>
          <w:noProof/>
        </w:rPr>
        <w:t>247</w:t>
      </w:r>
      <w:r>
        <w:rPr>
          <w:noProof/>
        </w:rPr>
        <w:fldChar w:fldCharType="end"/>
      </w:r>
    </w:p>
    <w:p w14:paraId="68C60146" w14:textId="5E2EDE8C"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_Toc171691509 \h </w:instrText>
      </w:r>
      <w:r>
        <w:rPr>
          <w:noProof/>
        </w:rPr>
      </w:r>
      <w:r>
        <w:rPr>
          <w:noProof/>
        </w:rPr>
        <w:fldChar w:fldCharType="separate"/>
      </w:r>
      <w:r>
        <w:rPr>
          <w:noProof/>
        </w:rPr>
        <w:t>247</w:t>
      </w:r>
      <w:r>
        <w:rPr>
          <w:noProof/>
        </w:rPr>
        <w:fldChar w:fldCharType="end"/>
      </w:r>
    </w:p>
    <w:p w14:paraId="0F2BD6D0" w14:textId="08EF0F0D"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Errors</w:t>
      </w:r>
      <w:r>
        <w:rPr>
          <w:noProof/>
        </w:rPr>
        <w:tab/>
      </w:r>
      <w:r>
        <w:rPr>
          <w:noProof/>
        </w:rPr>
        <w:fldChar w:fldCharType="begin" w:fldLock="1"/>
      </w:r>
      <w:r>
        <w:rPr>
          <w:noProof/>
        </w:rPr>
        <w:instrText xml:space="preserve"> PAGEREF _Toc171691510 \h </w:instrText>
      </w:r>
      <w:r>
        <w:rPr>
          <w:noProof/>
        </w:rPr>
      </w:r>
      <w:r>
        <w:rPr>
          <w:noProof/>
        </w:rPr>
        <w:fldChar w:fldCharType="separate"/>
      </w:r>
      <w:r>
        <w:rPr>
          <w:noProof/>
        </w:rPr>
        <w:t>247</w:t>
      </w:r>
      <w:r>
        <w:rPr>
          <w:noProof/>
        </w:rPr>
        <w:fldChar w:fldCharType="end"/>
      </w:r>
    </w:p>
    <w:p w14:paraId="1FDCB11F" w14:textId="5F0A2EFD"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_Toc171691511 \h </w:instrText>
      </w:r>
      <w:r>
        <w:rPr>
          <w:noProof/>
        </w:rPr>
      </w:r>
      <w:r>
        <w:rPr>
          <w:noProof/>
        </w:rPr>
        <w:fldChar w:fldCharType="separate"/>
      </w:r>
      <w:r>
        <w:rPr>
          <w:noProof/>
        </w:rPr>
        <w:t>247</w:t>
      </w:r>
      <w:r>
        <w:rPr>
          <w:noProof/>
        </w:rPr>
        <w:fldChar w:fldCharType="end"/>
      </w:r>
    </w:p>
    <w:p w14:paraId="7083B7A5" w14:textId="697351F8" w:rsidR="007F762F" w:rsidRDefault="007F762F">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Commands for packet domain</w:t>
      </w:r>
      <w:r>
        <w:rPr>
          <w:noProof/>
        </w:rPr>
        <w:tab/>
      </w:r>
      <w:r>
        <w:rPr>
          <w:noProof/>
        </w:rPr>
        <w:fldChar w:fldCharType="begin" w:fldLock="1"/>
      </w:r>
      <w:r>
        <w:rPr>
          <w:noProof/>
        </w:rPr>
        <w:instrText xml:space="preserve"> PAGEREF _Toc171691512 \h </w:instrText>
      </w:r>
      <w:r>
        <w:rPr>
          <w:noProof/>
        </w:rPr>
      </w:r>
      <w:r>
        <w:rPr>
          <w:noProof/>
        </w:rPr>
        <w:fldChar w:fldCharType="separate"/>
      </w:r>
      <w:r>
        <w:rPr>
          <w:noProof/>
        </w:rPr>
        <w:t>248</w:t>
      </w:r>
      <w:r>
        <w:rPr>
          <w:noProof/>
        </w:rPr>
        <w:fldChar w:fldCharType="end"/>
      </w:r>
    </w:p>
    <w:p w14:paraId="0829166D" w14:textId="66C81B1B"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10.0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_Toc171691513 \h </w:instrText>
      </w:r>
      <w:r>
        <w:rPr>
          <w:noProof/>
        </w:rPr>
      </w:r>
      <w:r>
        <w:rPr>
          <w:noProof/>
        </w:rPr>
        <w:fldChar w:fldCharType="separate"/>
      </w:r>
      <w:r>
        <w:rPr>
          <w:noProof/>
        </w:rPr>
        <w:t>248</w:t>
      </w:r>
      <w:r>
        <w:rPr>
          <w:noProof/>
        </w:rPr>
        <w:fldChar w:fldCharType="end"/>
      </w:r>
    </w:p>
    <w:p w14:paraId="2B4E1337" w14:textId="2230E1FE" w:rsidR="007F762F" w:rsidRDefault="007F762F">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Commands specific to MTs supporting the packet domain</w:t>
      </w:r>
      <w:r>
        <w:rPr>
          <w:noProof/>
        </w:rPr>
        <w:tab/>
      </w:r>
      <w:r>
        <w:rPr>
          <w:noProof/>
        </w:rPr>
        <w:fldChar w:fldCharType="begin" w:fldLock="1"/>
      </w:r>
      <w:r>
        <w:rPr>
          <w:noProof/>
        </w:rPr>
        <w:instrText xml:space="preserve"> PAGEREF _Toc171691514 \h </w:instrText>
      </w:r>
      <w:r>
        <w:rPr>
          <w:noProof/>
        </w:rPr>
      </w:r>
      <w:r>
        <w:rPr>
          <w:noProof/>
        </w:rPr>
        <w:fldChar w:fldCharType="separate"/>
      </w:r>
      <w:r>
        <w:rPr>
          <w:noProof/>
        </w:rPr>
        <w:t>248</w:t>
      </w:r>
      <w:r>
        <w:rPr>
          <w:noProof/>
        </w:rPr>
        <w:fldChar w:fldCharType="end"/>
      </w:r>
    </w:p>
    <w:p w14:paraId="6D43E09F" w14:textId="568DA26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General remark about EPS bearer contexts and PDP contexts</w:t>
      </w:r>
      <w:r>
        <w:rPr>
          <w:noProof/>
        </w:rPr>
        <w:tab/>
      </w:r>
      <w:r>
        <w:rPr>
          <w:noProof/>
        </w:rPr>
        <w:fldChar w:fldCharType="begin" w:fldLock="1"/>
      </w:r>
      <w:r>
        <w:rPr>
          <w:noProof/>
        </w:rPr>
        <w:instrText xml:space="preserve"> PAGEREF _Toc171691515 \h </w:instrText>
      </w:r>
      <w:r>
        <w:rPr>
          <w:noProof/>
        </w:rPr>
      </w:r>
      <w:r>
        <w:rPr>
          <w:noProof/>
        </w:rPr>
        <w:fldChar w:fldCharType="separate"/>
      </w:r>
      <w:r>
        <w:rPr>
          <w:noProof/>
        </w:rPr>
        <w:t>248</w:t>
      </w:r>
      <w:r>
        <w:rPr>
          <w:noProof/>
        </w:rPr>
        <w:fldChar w:fldCharType="end"/>
      </w:r>
    </w:p>
    <w:p w14:paraId="600D2414" w14:textId="6FB0DA9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10.1.00</w:t>
      </w:r>
      <w:r>
        <w:rPr>
          <w:rFonts w:asciiTheme="minorHAnsi" w:eastAsiaTheme="minorEastAsia" w:hAnsiTheme="minorHAnsi" w:cstheme="minorBidi"/>
          <w:noProof/>
          <w:kern w:val="2"/>
          <w:sz w:val="22"/>
          <w:szCs w:val="22"/>
          <w:lang w:eastAsia="en-GB"/>
          <w14:ligatures w14:val="standardContextual"/>
        </w:rPr>
        <w:tab/>
      </w:r>
      <w:r>
        <w:rPr>
          <w:noProof/>
        </w:rPr>
        <w:t>General remark about 5GS PDU sessions and EPS PDN connections</w:t>
      </w:r>
      <w:r>
        <w:rPr>
          <w:noProof/>
        </w:rPr>
        <w:tab/>
      </w:r>
      <w:r>
        <w:rPr>
          <w:noProof/>
        </w:rPr>
        <w:fldChar w:fldCharType="begin" w:fldLock="1"/>
      </w:r>
      <w:r>
        <w:rPr>
          <w:noProof/>
        </w:rPr>
        <w:instrText xml:space="preserve"> PAGEREF _Toc171691516 \h </w:instrText>
      </w:r>
      <w:r>
        <w:rPr>
          <w:noProof/>
        </w:rPr>
      </w:r>
      <w:r>
        <w:rPr>
          <w:noProof/>
        </w:rPr>
        <w:fldChar w:fldCharType="separate"/>
      </w:r>
      <w:r>
        <w:rPr>
          <w:noProof/>
        </w:rPr>
        <w:t>250</w:t>
      </w:r>
      <w:r>
        <w:rPr>
          <w:noProof/>
        </w:rPr>
        <w:fldChar w:fldCharType="end"/>
      </w:r>
    </w:p>
    <w:p w14:paraId="732DF7E4" w14:textId="44C0C1E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Define PDP context +CGDCONT</w:t>
      </w:r>
      <w:r>
        <w:rPr>
          <w:noProof/>
        </w:rPr>
        <w:tab/>
      </w:r>
      <w:r>
        <w:rPr>
          <w:noProof/>
        </w:rPr>
        <w:fldChar w:fldCharType="begin" w:fldLock="1"/>
      </w:r>
      <w:r>
        <w:rPr>
          <w:noProof/>
        </w:rPr>
        <w:instrText xml:space="preserve"> PAGEREF _Toc171691517 \h </w:instrText>
      </w:r>
      <w:r>
        <w:rPr>
          <w:noProof/>
        </w:rPr>
      </w:r>
      <w:r>
        <w:rPr>
          <w:noProof/>
        </w:rPr>
        <w:fldChar w:fldCharType="separate"/>
      </w:r>
      <w:r>
        <w:rPr>
          <w:noProof/>
        </w:rPr>
        <w:t>251</w:t>
      </w:r>
      <w:r>
        <w:rPr>
          <w:noProof/>
        </w:rPr>
        <w:fldChar w:fldCharType="end"/>
      </w:r>
    </w:p>
    <w:p w14:paraId="458BE3DC" w14:textId="7366F63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Define secondary PDP context +CGDSCONT</w:t>
      </w:r>
      <w:r>
        <w:rPr>
          <w:noProof/>
        </w:rPr>
        <w:tab/>
      </w:r>
      <w:r>
        <w:rPr>
          <w:noProof/>
        </w:rPr>
        <w:fldChar w:fldCharType="begin" w:fldLock="1"/>
      </w:r>
      <w:r>
        <w:rPr>
          <w:noProof/>
        </w:rPr>
        <w:instrText xml:space="preserve"> PAGEREF _Toc171691518 \h </w:instrText>
      </w:r>
      <w:r>
        <w:rPr>
          <w:noProof/>
        </w:rPr>
      </w:r>
      <w:r>
        <w:rPr>
          <w:noProof/>
        </w:rPr>
        <w:fldChar w:fldCharType="separate"/>
      </w:r>
      <w:r>
        <w:rPr>
          <w:noProof/>
        </w:rPr>
        <w:t>259</w:t>
      </w:r>
      <w:r>
        <w:rPr>
          <w:noProof/>
        </w:rPr>
        <w:fldChar w:fldCharType="end"/>
      </w:r>
    </w:p>
    <w:p w14:paraId="22B1367B" w14:textId="7B0542D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Traffic flow template +CGTFT</w:t>
      </w:r>
      <w:r>
        <w:rPr>
          <w:noProof/>
        </w:rPr>
        <w:tab/>
      </w:r>
      <w:r>
        <w:rPr>
          <w:noProof/>
        </w:rPr>
        <w:fldChar w:fldCharType="begin" w:fldLock="1"/>
      </w:r>
      <w:r>
        <w:rPr>
          <w:noProof/>
        </w:rPr>
        <w:instrText xml:space="preserve"> PAGEREF _Toc171691519 \h </w:instrText>
      </w:r>
      <w:r>
        <w:rPr>
          <w:noProof/>
        </w:rPr>
      </w:r>
      <w:r>
        <w:rPr>
          <w:noProof/>
        </w:rPr>
        <w:fldChar w:fldCharType="separate"/>
      </w:r>
      <w:r>
        <w:rPr>
          <w:noProof/>
        </w:rPr>
        <w:t>261</w:t>
      </w:r>
      <w:r>
        <w:rPr>
          <w:noProof/>
        </w:rPr>
        <w:fldChar w:fldCharType="end"/>
      </w:r>
    </w:p>
    <w:p w14:paraId="0383D212" w14:textId="22BD5DB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Quality of service profile (requested) +CGQREQ</w:t>
      </w:r>
      <w:r>
        <w:rPr>
          <w:noProof/>
        </w:rPr>
        <w:tab/>
      </w:r>
      <w:r>
        <w:rPr>
          <w:noProof/>
        </w:rPr>
        <w:fldChar w:fldCharType="begin" w:fldLock="1"/>
      </w:r>
      <w:r>
        <w:rPr>
          <w:noProof/>
        </w:rPr>
        <w:instrText xml:space="preserve"> PAGEREF _Toc171691520 \h </w:instrText>
      </w:r>
      <w:r>
        <w:rPr>
          <w:noProof/>
        </w:rPr>
      </w:r>
      <w:r>
        <w:rPr>
          <w:noProof/>
        </w:rPr>
        <w:fldChar w:fldCharType="separate"/>
      </w:r>
      <w:r>
        <w:rPr>
          <w:noProof/>
        </w:rPr>
        <w:t>264</w:t>
      </w:r>
      <w:r>
        <w:rPr>
          <w:noProof/>
        </w:rPr>
        <w:fldChar w:fldCharType="end"/>
      </w:r>
    </w:p>
    <w:p w14:paraId="731EB7A8" w14:textId="63C5CEC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Quality of service profile (minimum acceptable) +CGQMIN</w:t>
      </w:r>
      <w:r>
        <w:rPr>
          <w:noProof/>
        </w:rPr>
        <w:tab/>
      </w:r>
      <w:r>
        <w:rPr>
          <w:noProof/>
        </w:rPr>
        <w:fldChar w:fldCharType="begin" w:fldLock="1"/>
      </w:r>
      <w:r>
        <w:rPr>
          <w:noProof/>
        </w:rPr>
        <w:instrText xml:space="preserve"> PAGEREF _Toc171691521 \h </w:instrText>
      </w:r>
      <w:r>
        <w:rPr>
          <w:noProof/>
        </w:rPr>
      </w:r>
      <w:r>
        <w:rPr>
          <w:noProof/>
        </w:rPr>
        <w:fldChar w:fldCharType="separate"/>
      </w:r>
      <w:r>
        <w:rPr>
          <w:noProof/>
        </w:rPr>
        <w:t>266</w:t>
      </w:r>
      <w:r>
        <w:rPr>
          <w:noProof/>
        </w:rPr>
        <w:fldChar w:fldCharType="end"/>
      </w:r>
    </w:p>
    <w:p w14:paraId="7C788DEE" w14:textId="3E70AB0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(requested) +CGEQREQ</w:t>
      </w:r>
      <w:r>
        <w:rPr>
          <w:noProof/>
        </w:rPr>
        <w:tab/>
      </w:r>
      <w:r>
        <w:rPr>
          <w:noProof/>
        </w:rPr>
        <w:fldChar w:fldCharType="begin" w:fldLock="1"/>
      </w:r>
      <w:r>
        <w:rPr>
          <w:noProof/>
        </w:rPr>
        <w:instrText xml:space="preserve"> PAGEREF _Toc171691522 \h </w:instrText>
      </w:r>
      <w:r>
        <w:rPr>
          <w:noProof/>
        </w:rPr>
      </w:r>
      <w:r>
        <w:rPr>
          <w:noProof/>
        </w:rPr>
        <w:fldChar w:fldCharType="separate"/>
      </w:r>
      <w:r>
        <w:rPr>
          <w:noProof/>
        </w:rPr>
        <w:t>267</w:t>
      </w:r>
      <w:r>
        <w:rPr>
          <w:noProof/>
        </w:rPr>
        <w:fldChar w:fldCharType="end"/>
      </w:r>
    </w:p>
    <w:p w14:paraId="37E9E4DD" w14:textId="276490A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(minimum acceptable) +CGEQMIN</w:t>
      </w:r>
      <w:r>
        <w:rPr>
          <w:noProof/>
        </w:rPr>
        <w:tab/>
      </w:r>
      <w:r>
        <w:rPr>
          <w:noProof/>
        </w:rPr>
        <w:fldChar w:fldCharType="begin" w:fldLock="1"/>
      </w:r>
      <w:r>
        <w:rPr>
          <w:noProof/>
        </w:rPr>
        <w:instrText xml:space="preserve"> PAGEREF _Toc171691523 \h </w:instrText>
      </w:r>
      <w:r>
        <w:rPr>
          <w:noProof/>
        </w:rPr>
      </w:r>
      <w:r>
        <w:rPr>
          <w:noProof/>
        </w:rPr>
        <w:fldChar w:fldCharType="separate"/>
      </w:r>
      <w:r>
        <w:rPr>
          <w:noProof/>
        </w:rPr>
        <w:t>270</w:t>
      </w:r>
      <w:r>
        <w:rPr>
          <w:noProof/>
        </w:rPr>
        <w:fldChar w:fldCharType="end"/>
      </w:r>
    </w:p>
    <w:p w14:paraId="22FDC070" w14:textId="0279A64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(negotiated) +CGEQNEG</w:t>
      </w:r>
      <w:r>
        <w:rPr>
          <w:noProof/>
        </w:rPr>
        <w:tab/>
      </w:r>
      <w:r>
        <w:rPr>
          <w:noProof/>
        </w:rPr>
        <w:fldChar w:fldCharType="begin" w:fldLock="1"/>
      </w:r>
      <w:r>
        <w:rPr>
          <w:noProof/>
        </w:rPr>
        <w:instrText xml:space="preserve"> PAGEREF _Toc171691524 \h </w:instrText>
      </w:r>
      <w:r>
        <w:rPr>
          <w:noProof/>
        </w:rPr>
      </w:r>
      <w:r>
        <w:rPr>
          <w:noProof/>
        </w:rPr>
        <w:fldChar w:fldCharType="separate"/>
      </w:r>
      <w:r>
        <w:rPr>
          <w:noProof/>
        </w:rPr>
        <w:t>274</w:t>
      </w:r>
      <w:r>
        <w:rPr>
          <w:noProof/>
        </w:rPr>
        <w:fldChar w:fldCharType="end"/>
      </w:r>
    </w:p>
    <w:p w14:paraId="7BCC4D78" w14:textId="63AF497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10.1.9</w:t>
      </w:r>
      <w:r>
        <w:rPr>
          <w:rFonts w:asciiTheme="minorHAnsi" w:eastAsiaTheme="minorEastAsia" w:hAnsiTheme="minorHAnsi" w:cstheme="minorBidi"/>
          <w:noProof/>
          <w:kern w:val="2"/>
          <w:sz w:val="22"/>
          <w:szCs w:val="22"/>
          <w:lang w:eastAsia="en-GB"/>
          <w14:ligatures w14:val="standardContextual"/>
        </w:rPr>
        <w:tab/>
      </w:r>
      <w:r>
        <w:rPr>
          <w:noProof/>
        </w:rPr>
        <w:t>PS attach or detach +CGATT</w:t>
      </w:r>
      <w:r>
        <w:rPr>
          <w:noProof/>
        </w:rPr>
        <w:tab/>
      </w:r>
      <w:r>
        <w:rPr>
          <w:noProof/>
        </w:rPr>
        <w:fldChar w:fldCharType="begin" w:fldLock="1"/>
      </w:r>
      <w:r>
        <w:rPr>
          <w:noProof/>
        </w:rPr>
        <w:instrText xml:space="preserve"> PAGEREF _Toc171691525 \h </w:instrText>
      </w:r>
      <w:r>
        <w:rPr>
          <w:noProof/>
        </w:rPr>
      </w:r>
      <w:r>
        <w:rPr>
          <w:noProof/>
        </w:rPr>
        <w:fldChar w:fldCharType="separate"/>
      </w:r>
      <w:r>
        <w:rPr>
          <w:noProof/>
        </w:rPr>
        <w:t>276</w:t>
      </w:r>
      <w:r>
        <w:rPr>
          <w:noProof/>
        </w:rPr>
        <w:fldChar w:fldCharType="end"/>
      </w:r>
    </w:p>
    <w:p w14:paraId="67C4EB0E" w14:textId="2186C8C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10.1.10</w:t>
      </w:r>
      <w:r>
        <w:rPr>
          <w:rFonts w:asciiTheme="minorHAnsi" w:eastAsiaTheme="minorEastAsia" w:hAnsiTheme="minorHAnsi" w:cstheme="minorBidi"/>
          <w:noProof/>
          <w:kern w:val="2"/>
          <w:sz w:val="22"/>
          <w:szCs w:val="22"/>
          <w:lang w:eastAsia="en-GB"/>
          <w14:ligatures w14:val="standardContextual"/>
        </w:rPr>
        <w:tab/>
      </w:r>
      <w:r>
        <w:rPr>
          <w:noProof/>
        </w:rPr>
        <w:t>PDP context activate or deactivate +CGACT</w:t>
      </w:r>
      <w:r>
        <w:rPr>
          <w:noProof/>
        </w:rPr>
        <w:tab/>
      </w:r>
      <w:r>
        <w:rPr>
          <w:noProof/>
        </w:rPr>
        <w:fldChar w:fldCharType="begin" w:fldLock="1"/>
      </w:r>
      <w:r>
        <w:rPr>
          <w:noProof/>
        </w:rPr>
        <w:instrText xml:space="preserve"> PAGEREF _Toc171691526 \h </w:instrText>
      </w:r>
      <w:r>
        <w:rPr>
          <w:noProof/>
        </w:rPr>
      </w:r>
      <w:r>
        <w:rPr>
          <w:noProof/>
        </w:rPr>
        <w:fldChar w:fldCharType="separate"/>
      </w:r>
      <w:r>
        <w:rPr>
          <w:noProof/>
        </w:rPr>
        <w:t>276</w:t>
      </w:r>
      <w:r>
        <w:rPr>
          <w:noProof/>
        </w:rPr>
        <w:fldChar w:fldCharType="end"/>
      </w:r>
    </w:p>
    <w:p w14:paraId="087A58AC" w14:textId="72633EA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10.1.11</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PDP context modify +CGCMOD</w:t>
      </w:r>
      <w:r>
        <w:rPr>
          <w:noProof/>
        </w:rPr>
        <w:tab/>
      </w:r>
      <w:r>
        <w:rPr>
          <w:noProof/>
        </w:rPr>
        <w:fldChar w:fldCharType="begin" w:fldLock="1"/>
      </w:r>
      <w:r>
        <w:rPr>
          <w:noProof/>
        </w:rPr>
        <w:instrText xml:space="preserve"> PAGEREF _Toc171691527 \h </w:instrText>
      </w:r>
      <w:r>
        <w:rPr>
          <w:noProof/>
        </w:rPr>
      </w:r>
      <w:r>
        <w:rPr>
          <w:noProof/>
        </w:rPr>
        <w:fldChar w:fldCharType="separate"/>
      </w:r>
      <w:r>
        <w:rPr>
          <w:noProof/>
        </w:rPr>
        <w:t>277</w:t>
      </w:r>
      <w:r>
        <w:rPr>
          <w:noProof/>
        </w:rPr>
        <w:fldChar w:fldCharType="end"/>
      </w:r>
    </w:p>
    <w:p w14:paraId="58A87721" w14:textId="28EEEBF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Enter data state +CGDATA</w:t>
      </w:r>
      <w:r>
        <w:rPr>
          <w:noProof/>
        </w:rPr>
        <w:tab/>
      </w:r>
      <w:r>
        <w:rPr>
          <w:noProof/>
        </w:rPr>
        <w:fldChar w:fldCharType="begin" w:fldLock="1"/>
      </w:r>
      <w:r>
        <w:rPr>
          <w:noProof/>
        </w:rPr>
        <w:instrText xml:space="preserve"> PAGEREF _Toc171691528 \h </w:instrText>
      </w:r>
      <w:r>
        <w:rPr>
          <w:noProof/>
        </w:rPr>
      </w:r>
      <w:r>
        <w:rPr>
          <w:noProof/>
        </w:rPr>
        <w:fldChar w:fldCharType="separate"/>
      </w:r>
      <w:r>
        <w:rPr>
          <w:noProof/>
        </w:rPr>
        <w:t>278</w:t>
      </w:r>
      <w:r>
        <w:rPr>
          <w:noProof/>
        </w:rPr>
        <w:fldChar w:fldCharType="end"/>
      </w:r>
    </w:p>
    <w:p w14:paraId="51EF131D" w14:textId="14C05A0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Configure local octet stream PAD parameters +CGCLOSP (Obsolete)</w:t>
      </w:r>
      <w:r>
        <w:rPr>
          <w:noProof/>
        </w:rPr>
        <w:tab/>
      </w:r>
      <w:r>
        <w:rPr>
          <w:noProof/>
        </w:rPr>
        <w:fldChar w:fldCharType="begin" w:fldLock="1"/>
      </w:r>
      <w:r>
        <w:rPr>
          <w:noProof/>
        </w:rPr>
        <w:instrText xml:space="preserve"> PAGEREF _Toc171691529 \h </w:instrText>
      </w:r>
      <w:r>
        <w:rPr>
          <w:noProof/>
        </w:rPr>
      </w:r>
      <w:r>
        <w:rPr>
          <w:noProof/>
        </w:rPr>
        <w:fldChar w:fldCharType="separate"/>
      </w:r>
      <w:r>
        <w:rPr>
          <w:noProof/>
        </w:rPr>
        <w:t>280</w:t>
      </w:r>
      <w:r>
        <w:rPr>
          <w:noProof/>
        </w:rPr>
        <w:fldChar w:fldCharType="end"/>
      </w:r>
    </w:p>
    <w:p w14:paraId="5BBD2F7A" w14:textId="405C6C5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Show PDP address(es) +CGPADDR</w:t>
      </w:r>
      <w:r>
        <w:rPr>
          <w:noProof/>
        </w:rPr>
        <w:tab/>
      </w:r>
      <w:r>
        <w:rPr>
          <w:noProof/>
        </w:rPr>
        <w:fldChar w:fldCharType="begin" w:fldLock="1"/>
      </w:r>
      <w:r>
        <w:rPr>
          <w:noProof/>
        </w:rPr>
        <w:instrText xml:space="preserve"> PAGEREF _Toc171691530 \h </w:instrText>
      </w:r>
      <w:r>
        <w:rPr>
          <w:noProof/>
        </w:rPr>
      </w:r>
      <w:r>
        <w:rPr>
          <w:noProof/>
        </w:rPr>
        <w:fldChar w:fldCharType="separate"/>
      </w:r>
      <w:r>
        <w:rPr>
          <w:noProof/>
        </w:rPr>
        <w:t>280</w:t>
      </w:r>
      <w:r>
        <w:rPr>
          <w:noProof/>
        </w:rPr>
        <w:fldChar w:fldCharType="end"/>
      </w:r>
    </w:p>
    <w:p w14:paraId="03D34366" w14:textId="29F2A4A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Automatic response to a network request for PDP context activation +CGAUTO</w:t>
      </w:r>
      <w:r>
        <w:rPr>
          <w:noProof/>
        </w:rPr>
        <w:tab/>
      </w:r>
      <w:r>
        <w:rPr>
          <w:noProof/>
        </w:rPr>
        <w:fldChar w:fldCharType="begin" w:fldLock="1"/>
      </w:r>
      <w:r>
        <w:rPr>
          <w:noProof/>
        </w:rPr>
        <w:instrText xml:space="preserve"> PAGEREF _Toc171691531 \h </w:instrText>
      </w:r>
      <w:r>
        <w:rPr>
          <w:noProof/>
        </w:rPr>
      </w:r>
      <w:r>
        <w:rPr>
          <w:noProof/>
        </w:rPr>
        <w:fldChar w:fldCharType="separate"/>
      </w:r>
      <w:r>
        <w:rPr>
          <w:noProof/>
        </w:rPr>
        <w:t>281</w:t>
      </w:r>
      <w:r>
        <w:rPr>
          <w:noProof/>
        </w:rPr>
        <w:fldChar w:fldCharType="end"/>
      </w:r>
    </w:p>
    <w:p w14:paraId="5ACD5EFE" w14:textId="7DCA6AE5"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Manual response to a network request for PDP context activation +CGANS</w:t>
      </w:r>
      <w:r>
        <w:rPr>
          <w:noProof/>
        </w:rPr>
        <w:tab/>
      </w:r>
      <w:r>
        <w:rPr>
          <w:noProof/>
        </w:rPr>
        <w:fldChar w:fldCharType="begin" w:fldLock="1"/>
      </w:r>
      <w:r>
        <w:rPr>
          <w:noProof/>
        </w:rPr>
        <w:instrText xml:space="preserve"> PAGEREF _Toc171691532 \h </w:instrText>
      </w:r>
      <w:r>
        <w:rPr>
          <w:noProof/>
        </w:rPr>
      </w:r>
      <w:r>
        <w:rPr>
          <w:noProof/>
        </w:rPr>
        <w:fldChar w:fldCharType="separate"/>
      </w:r>
      <w:r>
        <w:rPr>
          <w:noProof/>
        </w:rPr>
        <w:t>282</w:t>
      </w:r>
      <w:r>
        <w:rPr>
          <w:noProof/>
        </w:rPr>
        <w:fldChar w:fldCharType="end"/>
      </w:r>
    </w:p>
    <w:p w14:paraId="13C2264B" w14:textId="28B4B23C"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10.1.17</w:t>
      </w:r>
      <w:r>
        <w:rPr>
          <w:rFonts w:asciiTheme="minorHAnsi" w:eastAsiaTheme="minorEastAsia" w:hAnsiTheme="minorHAnsi" w:cstheme="minorBidi"/>
          <w:noProof/>
          <w:kern w:val="2"/>
          <w:sz w:val="22"/>
          <w:szCs w:val="22"/>
          <w:lang w:eastAsia="en-GB"/>
          <w14:ligatures w14:val="standardContextual"/>
        </w:rPr>
        <w:tab/>
      </w:r>
      <w:r>
        <w:rPr>
          <w:noProof/>
        </w:rPr>
        <w:t>GPRS mobile station class +CGCLASS</w:t>
      </w:r>
      <w:r>
        <w:rPr>
          <w:noProof/>
        </w:rPr>
        <w:tab/>
      </w:r>
      <w:r>
        <w:rPr>
          <w:noProof/>
        </w:rPr>
        <w:fldChar w:fldCharType="begin" w:fldLock="1"/>
      </w:r>
      <w:r>
        <w:rPr>
          <w:noProof/>
        </w:rPr>
        <w:instrText xml:space="preserve"> PAGEREF _Toc171691533 \h </w:instrText>
      </w:r>
      <w:r>
        <w:rPr>
          <w:noProof/>
        </w:rPr>
      </w:r>
      <w:r>
        <w:rPr>
          <w:noProof/>
        </w:rPr>
        <w:fldChar w:fldCharType="separate"/>
      </w:r>
      <w:r>
        <w:rPr>
          <w:noProof/>
        </w:rPr>
        <w:t>283</w:t>
      </w:r>
      <w:r>
        <w:rPr>
          <w:noProof/>
        </w:rPr>
        <w:fldChar w:fldCharType="end"/>
      </w:r>
    </w:p>
    <w:p w14:paraId="1A43D3EE" w14:textId="6F1E72B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10.1.18</w:t>
      </w:r>
      <w:r>
        <w:rPr>
          <w:rFonts w:asciiTheme="minorHAnsi" w:eastAsiaTheme="minorEastAsia" w:hAnsiTheme="minorHAnsi" w:cstheme="minorBidi"/>
          <w:noProof/>
          <w:kern w:val="2"/>
          <w:sz w:val="22"/>
          <w:szCs w:val="22"/>
          <w:lang w:eastAsia="en-GB"/>
          <w14:ligatures w14:val="standardContextual"/>
        </w:rPr>
        <w:tab/>
      </w:r>
      <w:r>
        <w:rPr>
          <w:noProof/>
        </w:rPr>
        <w:t>Configure local triple-X PAD parameters +CGCLPAD (GPRS only) (Obsolete)</w:t>
      </w:r>
      <w:r>
        <w:rPr>
          <w:noProof/>
        </w:rPr>
        <w:tab/>
      </w:r>
      <w:r>
        <w:rPr>
          <w:noProof/>
        </w:rPr>
        <w:fldChar w:fldCharType="begin" w:fldLock="1"/>
      </w:r>
      <w:r>
        <w:rPr>
          <w:noProof/>
        </w:rPr>
        <w:instrText xml:space="preserve"> PAGEREF _Toc171691534 \h </w:instrText>
      </w:r>
      <w:r>
        <w:rPr>
          <w:noProof/>
        </w:rPr>
      </w:r>
      <w:r>
        <w:rPr>
          <w:noProof/>
        </w:rPr>
        <w:fldChar w:fldCharType="separate"/>
      </w:r>
      <w:r>
        <w:rPr>
          <w:noProof/>
        </w:rPr>
        <w:t>284</w:t>
      </w:r>
      <w:r>
        <w:rPr>
          <w:noProof/>
        </w:rPr>
        <w:fldChar w:fldCharType="end"/>
      </w:r>
    </w:p>
    <w:p w14:paraId="37260C48" w14:textId="073067B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10.1.19</w:t>
      </w:r>
      <w:r>
        <w:rPr>
          <w:rFonts w:asciiTheme="minorHAnsi" w:eastAsiaTheme="minorEastAsia" w:hAnsiTheme="minorHAnsi" w:cstheme="minorBidi"/>
          <w:noProof/>
          <w:kern w:val="2"/>
          <w:sz w:val="22"/>
          <w:szCs w:val="22"/>
          <w:lang w:eastAsia="en-GB"/>
          <w14:ligatures w14:val="standardContextual"/>
        </w:rPr>
        <w:tab/>
      </w:r>
      <w:r>
        <w:rPr>
          <w:noProof/>
        </w:rPr>
        <w:t>Packet domain event reporting +CGEREP</w:t>
      </w:r>
      <w:r>
        <w:rPr>
          <w:noProof/>
        </w:rPr>
        <w:tab/>
      </w:r>
      <w:r>
        <w:rPr>
          <w:noProof/>
        </w:rPr>
        <w:fldChar w:fldCharType="begin" w:fldLock="1"/>
      </w:r>
      <w:r>
        <w:rPr>
          <w:noProof/>
        </w:rPr>
        <w:instrText xml:space="preserve"> PAGEREF _Toc171691535 \h </w:instrText>
      </w:r>
      <w:r>
        <w:rPr>
          <w:noProof/>
        </w:rPr>
      </w:r>
      <w:r>
        <w:rPr>
          <w:noProof/>
        </w:rPr>
        <w:fldChar w:fldCharType="separate"/>
      </w:r>
      <w:r>
        <w:rPr>
          <w:noProof/>
        </w:rPr>
        <w:t>284</w:t>
      </w:r>
      <w:r>
        <w:rPr>
          <w:noProof/>
        </w:rPr>
        <w:fldChar w:fldCharType="end"/>
      </w:r>
    </w:p>
    <w:p w14:paraId="49B1F02F" w14:textId="67A4F77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10.1.20</w:t>
      </w:r>
      <w:r>
        <w:rPr>
          <w:rFonts w:asciiTheme="minorHAnsi" w:eastAsiaTheme="minorEastAsia" w:hAnsiTheme="minorHAnsi" w:cstheme="minorBidi"/>
          <w:noProof/>
          <w:kern w:val="2"/>
          <w:sz w:val="22"/>
          <w:szCs w:val="22"/>
          <w:lang w:eastAsia="en-GB"/>
          <w14:ligatures w14:val="standardContextual"/>
        </w:rPr>
        <w:tab/>
      </w:r>
      <w:r>
        <w:rPr>
          <w:noProof/>
        </w:rPr>
        <w:t>GPRS network registration status +CGREG</w:t>
      </w:r>
      <w:r>
        <w:rPr>
          <w:noProof/>
        </w:rPr>
        <w:tab/>
      </w:r>
      <w:r>
        <w:rPr>
          <w:noProof/>
        </w:rPr>
        <w:fldChar w:fldCharType="begin" w:fldLock="1"/>
      </w:r>
      <w:r>
        <w:rPr>
          <w:noProof/>
        </w:rPr>
        <w:instrText xml:space="preserve"> PAGEREF _Toc171691536 \h </w:instrText>
      </w:r>
      <w:r>
        <w:rPr>
          <w:noProof/>
        </w:rPr>
      </w:r>
      <w:r>
        <w:rPr>
          <w:noProof/>
        </w:rPr>
        <w:fldChar w:fldCharType="separate"/>
      </w:r>
      <w:r>
        <w:rPr>
          <w:noProof/>
        </w:rPr>
        <w:t>289</w:t>
      </w:r>
      <w:r>
        <w:rPr>
          <w:noProof/>
        </w:rPr>
        <w:fldChar w:fldCharType="end"/>
      </w:r>
    </w:p>
    <w:p w14:paraId="4A582699" w14:textId="6632DD7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Select service for MO SMS messages +CGSMS</w:t>
      </w:r>
      <w:r>
        <w:rPr>
          <w:noProof/>
        </w:rPr>
        <w:tab/>
      </w:r>
      <w:r>
        <w:rPr>
          <w:noProof/>
        </w:rPr>
        <w:fldChar w:fldCharType="begin" w:fldLock="1"/>
      </w:r>
      <w:r>
        <w:rPr>
          <w:noProof/>
        </w:rPr>
        <w:instrText xml:space="preserve"> PAGEREF _Toc171691537 \h </w:instrText>
      </w:r>
      <w:r>
        <w:rPr>
          <w:noProof/>
        </w:rPr>
      </w:r>
      <w:r>
        <w:rPr>
          <w:noProof/>
        </w:rPr>
        <w:fldChar w:fldCharType="separate"/>
      </w:r>
      <w:r>
        <w:rPr>
          <w:noProof/>
        </w:rPr>
        <w:t>292</w:t>
      </w:r>
      <w:r>
        <w:rPr>
          <w:noProof/>
        </w:rPr>
        <w:fldChar w:fldCharType="end"/>
      </w:r>
    </w:p>
    <w:p w14:paraId="32CD8829" w14:textId="3B4A70D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EPS network registration status +CEREG</w:t>
      </w:r>
      <w:r>
        <w:rPr>
          <w:noProof/>
        </w:rPr>
        <w:tab/>
      </w:r>
      <w:r>
        <w:rPr>
          <w:noProof/>
        </w:rPr>
        <w:fldChar w:fldCharType="begin" w:fldLock="1"/>
      </w:r>
      <w:r>
        <w:rPr>
          <w:noProof/>
        </w:rPr>
        <w:instrText xml:space="preserve"> PAGEREF _Toc171691538 \h </w:instrText>
      </w:r>
      <w:r>
        <w:rPr>
          <w:noProof/>
        </w:rPr>
      </w:r>
      <w:r>
        <w:rPr>
          <w:noProof/>
        </w:rPr>
        <w:fldChar w:fldCharType="separate"/>
      </w:r>
      <w:r>
        <w:rPr>
          <w:noProof/>
        </w:rPr>
        <w:t>293</w:t>
      </w:r>
      <w:r>
        <w:rPr>
          <w:noProof/>
        </w:rPr>
        <w:fldChar w:fldCharType="end"/>
      </w:r>
    </w:p>
    <w:p w14:paraId="11ED58CD" w14:textId="0A03DC1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PDP context read dynamic parameters +CGCONTRDP</w:t>
      </w:r>
      <w:r>
        <w:rPr>
          <w:noProof/>
        </w:rPr>
        <w:tab/>
      </w:r>
      <w:r>
        <w:rPr>
          <w:noProof/>
        </w:rPr>
        <w:fldChar w:fldCharType="begin" w:fldLock="1"/>
      </w:r>
      <w:r>
        <w:rPr>
          <w:noProof/>
        </w:rPr>
        <w:instrText xml:space="preserve"> PAGEREF _Toc171691539 \h </w:instrText>
      </w:r>
      <w:r>
        <w:rPr>
          <w:noProof/>
        </w:rPr>
      </w:r>
      <w:r>
        <w:rPr>
          <w:noProof/>
        </w:rPr>
        <w:fldChar w:fldCharType="separate"/>
      </w:r>
      <w:r>
        <w:rPr>
          <w:noProof/>
        </w:rPr>
        <w:t>297</w:t>
      </w:r>
      <w:r>
        <w:rPr>
          <w:noProof/>
        </w:rPr>
        <w:fldChar w:fldCharType="end"/>
      </w:r>
    </w:p>
    <w:p w14:paraId="59746406" w14:textId="054247D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10.1.24</w:t>
      </w:r>
      <w:r>
        <w:rPr>
          <w:rFonts w:asciiTheme="minorHAnsi" w:eastAsiaTheme="minorEastAsia" w:hAnsiTheme="minorHAnsi" w:cstheme="minorBidi"/>
          <w:noProof/>
          <w:kern w:val="2"/>
          <w:sz w:val="22"/>
          <w:szCs w:val="22"/>
          <w:lang w:eastAsia="en-GB"/>
          <w14:ligatures w14:val="standardContextual"/>
        </w:rPr>
        <w:tab/>
      </w:r>
      <w:r>
        <w:rPr>
          <w:noProof/>
        </w:rPr>
        <w:t>Secondary PDP context read dynamic parameters +CGSCONTRDP</w:t>
      </w:r>
      <w:r>
        <w:rPr>
          <w:noProof/>
        </w:rPr>
        <w:tab/>
      </w:r>
      <w:r>
        <w:rPr>
          <w:noProof/>
        </w:rPr>
        <w:fldChar w:fldCharType="begin" w:fldLock="1"/>
      </w:r>
      <w:r>
        <w:rPr>
          <w:noProof/>
        </w:rPr>
        <w:instrText xml:space="preserve"> PAGEREF _Toc171691540 \h </w:instrText>
      </w:r>
      <w:r>
        <w:rPr>
          <w:noProof/>
        </w:rPr>
      </w:r>
      <w:r>
        <w:rPr>
          <w:noProof/>
        </w:rPr>
        <w:fldChar w:fldCharType="separate"/>
      </w:r>
      <w:r>
        <w:rPr>
          <w:noProof/>
        </w:rPr>
        <w:t>301</w:t>
      </w:r>
      <w:r>
        <w:rPr>
          <w:noProof/>
        </w:rPr>
        <w:fldChar w:fldCharType="end"/>
      </w:r>
    </w:p>
    <w:p w14:paraId="612E12D1" w14:textId="3F1B24C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Traffic flow template read dynamic parameters +CGTFTRDP</w:t>
      </w:r>
      <w:r>
        <w:rPr>
          <w:noProof/>
        </w:rPr>
        <w:tab/>
      </w:r>
      <w:r>
        <w:rPr>
          <w:noProof/>
        </w:rPr>
        <w:fldChar w:fldCharType="begin" w:fldLock="1"/>
      </w:r>
      <w:r>
        <w:rPr>
          <w:noProof/>
        </w:rPr>
        <w:instrText xml:space="preserve"> PAGEREF _Toc171691541 \h </w:instrText>
      </w:r>
      <w:r>
        <w:rPr>
          <w:noProof/>
        </w:rPr>
      </w:r>
      <w:r>
        <w:rPr>
          <w:noProof/>
        </w:rPr>
        <w:fldChar w:fldCharType="separate"/>
      </w:r>
      <w:r>
        <w:rPr>
          <w:noProof/>
        </w:rPr>
        <w:t>302</w:t>
      </w:r>
      <w:r>
        <w:rPr>
          <w:noProof/>
        </w:rPr>
        <w:fldChar w:fldCharType="end"/>
      </w:r>
    </w:p>
    <w:p w14:paraId="3F94D78F" w14:textId="110FE0A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Define EPS quality of service +CGEQOS</w:t>
      </w:r>
      <w:r>
        <w:rPr>
          <w:noProof/>
        </w:rPr>
        <w:tab/>
      </w:r>
      <w:r>
        <w:rPr>
          <w:noProof/>
        </w:rPr>
        <w:fldChar w:fldCharType="begin" w:fldLock="1"/>
      </w:r>
      <w:r>
        <w:rPr>
          <w:noProof/>
        </w:rPr>
        <w:instrText xml:space="preserve"> PAGEREF _Toc171691542 \h </w:instrText>
      </w:r>
      <w:r>
        <w:rPr>
          <w:noProof/>
        </w:rPr>
      </w:r>
      <w:r>
        <w:rPr>
          <w:noProof/>
        </w:rPr>
        <w:fldChar w:fldCharType="separate"/>
      </w:r>
      <w:r>
        <w:rPr>
          <w:noProof/>
        </w:rPr>
        <w:t>304</w:t>
      </w:r>
      <w:r>
        <w:rPr>
          <w:noProof/>
        </w:rPr>
        <w:fldChar w:fldCharType="end"/>
      </w:r>
    </w:p>
    <w:p w14:paraId="4C1E578C" w14:textId="1658C30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EPS quality of service read dynamic parameters +CGEQOSRDP</w:t>
      </w:r>
      <w:r>
        <w:rPr>
          <w:noProof/>
        </w:rPr>
        <w:tab/>
      </w:r>
      <w:r>
        <w:rPr>
          <w:noProof/>
        </w:rPr>
        <w:fldChar w:fldCharType="begin" w:fldLock="1"/>
      </w:r>
      <w:r>
        <w:rPr>
          <w:noProof/>
        </w:rPr>
        <w:instrText xml:space="preserve"> PAGEREF _Toc171691543 \h </w:instrText>
      </w:r>
      <w:r>
        <w:rPr>
          <w:noProof/>
        </w:rPr>
      </w:r>
      <w:r>
        <w:rPr>
          <w:noProof/>
        </w:rPr>
        <w:fldChar w:fldCharType="separate"/>
      </w:r>
      <w:r>
        <w:rPr>
          <w:noProof/>
        </w:rPr>
        <w:t>305</w:t>
      </w:r>
      <w:r>
        <w:rPr>
          <w:noProof/>
        </w:rPr>
        <w:fldChar w:fldCharType="end"/>
      </w:r>
    </w:p>
    <w:p w14:paraId="43118474" w14:textId="12CEE27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UE modes of operation for EPS +CEMODE</w:t>
      </w:r>
      <w:r>
        <w:rPr>
          <w:noProof/>
        </w:rPr>
        <w:tab/>
      </w:r>
      <w:r>
        <w:rPr>
          <w:noProof/>
        </w:rPr>
        <w:fldChar w:fldCharType="begin" w:fldLock="1"/>
      </w:r>
      <w:r>
        <w:rPr>
          <w:noProof/>
        </w:rPr>
        <w:instrText xml:space="preserve"> PAGEREF _Toc171691544 \h </w:instrText>
      </w:r>
      <w:r>
        <w:rPr>
          <w:noProof/>
        </w:rPr>
      </w:r>
      <w:r>
        <w:rPr>
          <w:noProof/>
        </w:rPr>
        <w:fldChar w:fldCharType="separate"/>
      </w:r>
      <w:r>
        <w:rPr>
          <w:noProof/>
        </w:rPr>
        <w:t>307</w:t>
      </w:r>
      <w:r>
        <w:rPr>
          <w:noProof/>
        </w:rPr>
        <w:fldChar w:fldCharType="end"/>
      </w:r>
    </w:p>
    <w:p w14:paraId="121333E1" w14:textId="0AE0206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10.1.29</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Delete non-active PDP contexts +CGDEL</w:t>
      </w:r>
      <w:r>
        <w:rPr>
          <w:noProof/>
        </w:rPr>
        <w:tab/>
      </w:r>
      <w:r>
        <w:rPr>
          <w:noProof/>
        </w:rPr>
        <w:fldChar w:fldCharType="begin" w:fldLock="1"/>
      </w:r>
      <w:r>
        <w:rPr>
          <w:noProof/>
        </w:rPr>
        <w:instrText xml:space="preserve"> PAGEREF _Toc171691545 \h </w:instrText>
      </w:r>
      <w:r>
        <w:rPr>
          <w:noProof/>
        </w:rPr>
      </w:r>
      <w:r>
        <w:rPr>
          <w:noProof/>
        </w:rPr>
        <w:fldChar w:fldCharType="separate"/>
      </w:r>
      <w:r>
        <w:rPr>
          <w:noProof/>
        </w:rPr>
        <w:t>307</w:t>
      </w:r>
      <w:r>
        <w:rPr>
          <w:noProof/>
        </w:rPr>
        <w:fldChar w:fldCharType="end"/>
      </w:r>
    </w:p>
    <w:p w14:paraId="05B9FB22" w14:textId="3ADE1AD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10.1.30</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_Toc171691546 \h </w:instrText>
      </w:r>
      <w:r>
        <w:rPr>
          <w:noProof/>
        </w:rPr>
      </w:r>
      <w:r>
        <w:rPr>
          <w:noProof/>
        </w:rPr>
        <w:fldChar w:fldCharType="separate"/>
      </w:r>
      <w:r>
        <w:rPr>
          <w:noProof/>
        </w:rPr>
        <w:t>308</w:t>
      </w:r>
      <w:r>
        <w:rPr>
          <w:noProof/>
        </w:rPr>
        <w:fldChar w:fldCharType="end"/>
      </w:r>
    </w:p>
    <w:p w14:paraId="4AE40A43" w14:textId="3EA660E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_Toc171691547 \h </w:instrText>
      </w:r>
      <w:r>
        <w:rPr>
          <w:noProof/>
        </w:rPr>
      </w:r>
      <w:r>
        <w:rPr>
          <w:noProof/>
        </w:rPr>
        <w:fldChar w:fldCharType="separate"/>
      </w:r>
      <w:r>
        <w:rPr>
          <w:noProof/>
        </w:rPr>
        <w:t>310</w:t>
      </w:r>
      <w:r>
        <w:rPr>
          <w:noProof/>
        </w:rPr>
        <w:fldChar w:fldCharType="end"/>
      </w:r>
    </w:p>
    <w:p w14:paraId="296A8E0C" w14:textId="53FD9D6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Initial PDP context activation +CIPCA</w:t>
      </w:r>
      <w:r>
        <w:rPr>
          <w:noProof/>
        </w:rPr>
        <w:tab/>
      </w:r>
      <w:r>
        <w:rPr>
          <w:noProof/>
        </w:rPr>
        <w:fldChar w:fldCharType="begin" w:fldLock="1"/>
      </w:r>
      <w:r>
        <w:rPr>
          <w:noProof/>
        </w:rPr>
        <w:instrText xml:space="preserve"> PAGEREF _Toc171691548 \h </w:instrText>
      </w:r>
      <w:r>
        <w:rPr>
          <w:noProof/>
        </w:rPr>
      </w:r>
      <w:r>
        <w:rPr>
          <w:noProof/>
        </w:rPr>
        <w:fldChar w:fldCharType="separate"/>
      </w:r>
      <w:r>
        <w:rPr>
          <w:noProof/>
        </w:rPr>
        <w:t>311</w:t>
      </w:r>
      <w:r>
        <w:rPr>
          <w:noProof/>
        </w:rPr>
        <w:fldChar w:fldCharType="end"/>
      </w:r>
    </w:p>
    <w:p w14:paraId="77D836CD" w14:textId="2FCA641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No more PS data +CNMPSD</w:t>
      </w:r>
      <w:r>
        <w:rPr>
          <w:noProof/>
        </w:rPr>
        <w:tab/>
      </w:r>
      <w:r>
        <w:rPr>
          <w:noProof/>
        </w:rPr>
        <w:fldChar w:fldCharType="begin" w:fldLock="1"/>
      </w:r>
      <w:r>
        <w:rPr>
          <w:noProof/>
        </w:rPr>
        <w:instrText xml:space="preserve"> PAGEREF _Toc171691549 \h </w:instrText>
      </w:r>
      <w:r>
        <w:rPr>
          <w:noProof/>
        </w:rPr>
      </w:r>
      <w:r>
        <w:rPr>
          <w:noProof/>
        </w:rPr>
        <w:fldChar w:fldCharType="separate"/>
      </w:r>
      <w:r>
        <w:rPr>
          <w:noProof/>
        </w:rPr>
        <w:t>312</w:t>
      </w:r>
      <w:r>
        <w:rPr>
          <w:noProof/>
        </w:rPr>
        <w:fldChar w:fldCharType="end"/>
      </w:r>
    </w:p>
    <w:p w14:paraId="3CBB4B83" w14:textId="7CCD5E2D"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UE's usage setting for EPS and 5GS +CEUS</w:t>
      </w:r>
      <w:r>
        <w:rPr>
          <w:noProof/>
        </w:rPr>
        <w:tab/>
      </w:r>
      <w:r>
        <w:rPr>
          <w:noProof/>
        </w:rPr>
        <w:fldChar w:fldCharType="begin" w:fldLock="1"/>
      </w:r>
      <w:r>
        <w:rPr>
          <w:noProof/>
        </w:rPr>
        <w:instrText xml:space="preserve"> PAGEREF _Toc171691550 \h </w:instrText>
      </w:r>
      <w:r>
        <w:rPr>
          <w:noProof/>
        </w:rPr>
      </w:r>
      <w:r>
        <w:rPr>
          <w:noProof/>
        </w:rPr>
        <w:fldChar w:fldCharType="separate"/>
      </w:r>
      <w:r>
        <w:rPr>
          <w:noProof/>
        </w:rPr>
        <w:t>312</w:t>
      </w:r>
      <w:r>
        <w:rPr>
          <w:noProof/>
        </w:rPr>
        <w:fldChar w:fldCharType="end"/>
      </w:r>
    </w:p>
    <w:p w14:paraId="784CAFF0" w14:textId="7E0558B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E-UTRAN +CEVDP</w:t>
      </w:r>
      <w:r>
        <w:rPr>
          <w:noProof/>
        </w:rPr>
        <w:tab/>
      </w:r>
      <w:r>
        <w:rPr>
          <w:noProof/>
        </w:rPr>
        <w:fldChar w:fldCharType="begin" w:fldLock="1"/>
      </w:r>
      <w:r>
        <w:rPr>
          <w:noProof/>
        </w:rPr>
        <w:instrText xml:space="preserve"> PAGEREF _Toc171691551 \h </w:instrText>
      </w:r>
      <w:r>
        <w:rPr>
          <w:noProof/>
        </w:rPr>
      </w:r>
      <w:r>
        <w:rPr>
          <w:noProof/>
        </w:rPr>
        <w:fldChar w:fldCharType="separate"/>
      </w:r>
      <w:r>
        <w:rPr>
          <w:noProof/>
        </w:rPr>
        <w:t>313</w:t>
      </w:r>
      <w:r>
        <w:rPr>
          <w:noProof/>
        </w:rPr>
        <w:fldChar w:fldCharType="end"/>
      </w:r>
    </w:p>
    <w:p w14:paraId="310671BD" w14:textId="5F4F483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UTRAN +CVDP</w:t>
      </w:r>
      <w:r>
        <w:rPr>
          <w:noProof/>
        </w:rPr>
        <w:tab/>
      </w:r>
      <w:r>
        <w:rPr>
          <w:noProof/>
        </w:rPr>
        <w:fldChar w:fldCharType="begin" w:fldLock="1"/>
      </w:r>
      <w:r>
        <w:rPr>
          <w:noProof/>
        </w:rPr>
        <w:instrText xml:space="preserve"> PAGEREF _Toc171691552 \h </w:instrText>
      </w:r>
      <w:r>
        <w:rPr>
          <w:noProof/>
        </w:rPr>
      </w:r>
      <w:r>
        <w:rPr>
          <w:noProof/>
        </w:rPr>
        <w:fldChar w:fldCharType="separate"/>
      </w:r>
      <w:r>
        <w:rPr>
          <w:noProof/>
        </w:rPr>
        <w:t>314</w:t>
      </w:r>
      <w:r>
        <w:rPr>
          <w:noProof/>
        </w:rPr>
        <w:fldChar w:fldCharType="end"/>
      </w:r>
    </w:p>
    <w:p w14:paraId="5F463AB2" w14:textId="36E40D9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UE's mobility management IMS voice termination +CMMIVT</w:t>
      </w:r>
      <w:r>
        <w:rPr>
          <w:noProof/>
        </w:rPr>
        <w:tab/>
      </w:r>
      <w:r>
        <w:rPr>
          <w:noProof/>
        </w:rPr>
        <w:fldChar w:fldCharType="begin" w:fldLock="1"/>
      </w:r>
      <w:r>
        <w:rPr>
          <w:noProof/>
        </w:rPr>
        <w:instrText xml:space="preserve"> PAGEREF _Toc171691553 \h </w:instrText>
      </w:r>
      <w:r>
        <w:rPr>
          <w:noProof/>
        </w:rPr>
      </w:r>
      <w:r>
        <w:rPr>
          <w:noProof/>
        </w:rPr>
        <w:fldChar w:fldCharType="separate"/>
      </w:r>
      <w:r>
        <w:rPr>
          <w:noProof/>
        </w:rPr>
        <w:t>314</w:t>
      </w:r>
      <w:r>
        <w:rPr>
          <w:noProof/>
        </w:rPr>
        <w:fldChar w:fldCharType="end"/>
      </w:r>
    </w:p>
    <w:p w14:paraId="2446B31B" w14:textId="50B58ECD"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10.1.38</w:t>
      </w:r>
      <w:r>
        <w:rPr>
          <w:rFonts w:asciiTheme="minorHAnsi" w:eastAsiaTheme="minorEastAsia" w:hAnsiTheme="minorHAnsi" w:cstheme="minorBidi"/>
          <w:noProof/>
          <w:kern w:val="2"/>
          <w:sz w:val="22"/>
          <w:szCs w:val="22"/>
          <w:lang w:eastAsia="en-GB"/>
          <w14:ligatures w14:val="standardContextual"/>
        </w:rPr>
        <w:tab/>
      </w:r>
      <w:r>
        <w:rPr>
          <w:noProof/>
        </w:rPr>
        <w:t>Power preference indication for EPS and 5GS +CEPPI</w:t>
      </w:r>
      <w:r>
        <w:rPr>
          <w:noProof/>
        </w:rPr>
        <w:tab/>
      </w:r>
      <w:r>
        <w:rPr>
          <w:noProof/>
        </w:rPr>
        <w:fldChar w:fldCharType="begin" w:fldLock="1"/>
      </w:r>
      <w:r>
        <w:rPr>
          <w:noProof/>
        </w:rPr>
        <w:instrText xml:space="preserve"> PAGEREF _Toc171691554 \h </w:instrText>
      </w:r>
      <w:r>
        <w:rPr>
          <w:noProof/>
        </w:rPr>
      </w:r>
      <w:r>
        <w:rPr>
          <w:noProof/>
        </w:rPr>
        <w:fldChar w:fldCharType="separate"/>
      </w:r>
      <w:r>
        <w:rPr>
          <w:noProof/>
        </w:rPr>
        <w:t>315</w:t>
      </w:r>
      <w:r>
        <w:rPr>
          <w:noProof/>
        </w:rPr>
        <w:fldChar w:fldCharType="end"/>
      </w:r>
    </w:p>
    <w:p w14:paraId="4751D0A0" w14:textId="568AF48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10.1.39</w:t>
      </w:r>
      <w:r>
        <w:rPr>
          <w:rFonts w:asciiTheme="minorHAnsi" w:eastAsiaTheme="minorEastAsia" w:hAnsiTheme="minorHAnsi" w:cstheme="minorBidi"/>
          <w:noProof/>
          <w:kern w:val="2"/>
          <w:sz w:val="22"/>
          <w:szCs w:val="22"/>
          <w:lang w:eastAsia="en-GB"/>
          <w14:ligatures w14:val="standardContextual"/>
        </w:rPr>
        <w:tab/>
      </w:r>
      <w:r>
        <w:rPr>
          <w:noProof/>
        </w:rPr>
        <w:t>WLAN offload assistance data +CWLANOLAD</w:t>
      </w:r>
      <w:r>
        <w:rPr>
          <w:noProof/>
        </w:rPr>
        <w:tab/>
      </w:r>
      <w:r>
        <w:rPr>
          <w:noProof/>
        </w:rPr>
        <w:fldChar w:fldCharType="begin" w:fldLock="1"/>
      </w:r>
      <w:r>
        <w:rPr>
          <w:noProof/>
        </w:rPr>
        <w:instrText xml:space="preserve"> PAGEREF _Toc171691555 \h </w:instrText>
      </w:r>
      <w:r>
        <w:rPr>
          <w:noProof/>
        </w:rPr>
      </w:r>
      <w:r>
        <w:rPr>
          <w:noProof/>
        </w:rPr>
        <w:fldChar w:fldCharType="separate"/>
      </w:r>
      <w:r>
        <w:rPr>
          <w:noProof/>
        </w:rPr>
        <w:t>315</w:t>
      </w:r>
      <w:r>
        <w:rPr>
          <w:noProof/>
        </w:rPr>
        <w:fldChar w:fldCharType="end"/>
      </w:r>
    </w:p>
    <w:p w14:paraId="28BD5E59" w14:textId="664F6F3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10.1.40</w:t>
      </w:r>
      <w:r>
        <w:rPr>
          <w:rFonts w:asciiTheme="minorHAnsi" w:eastAsiaTheme="minorEastAsia" w:hAnsiTheme="minorHAnsi" w:cstheme="minorBidi"/>
          <w:noProof/>
          <w:kern w:val="2"/>
          <w:sz w:val="22"/>
          <w:szCs w:val="22"/>
          <w:lang w:eastAsia="en-GB"/>
          <w14:ligatures w14:val="standardContextual"/>
        </w:rPr>
        <w:tab/>
      </w:r>
      <w:r>
        <w:rPr>
          <w:noProof/>
        </w:rPr>
        <w:t>WLAN offload cell measurement +CWLANOLCM</w:t>
      </w:r>
      <w:r>
        <w:rPr>
          <w:noProof/>
        </w:rPr>
        <w:tab/>
      </w:r>
      <w:r>
        <w:rPr>
          <w:noProof/>
        </w:rPr>
        <w:fldChar w:fldCharType="begin" w:fldLock="1"/>
      </w:r>
      <w:r>
        <w:rPr>
          <w:noProof/>
        </w:rPr>
        <w:instrText xml:space="preserve"> PAGEREF _Toc171691556 \h </w:instrText>
      </w:r>
      <w:r>
        <w:rPr>
          <w:noProof/>
        </w:rPr>
      </w:r>
      <w:r>
        <w:rPr>
          <w:noProof/>
        </w:rPr>
        <w:fldChar w:fldCharType="separate"/>
      </w:r>
      <w:r>
        <w:rPr>
          <w:noProof/>
        </w:rPr>
        <w:t>318</w:t>
      </w:r>
      <w:r>
        <w:rPr>
          <w:noProof/>
        </w:rPr>
        <w:fldChar w:fldCharType="end"/>
      </w:r>
    </w:p>
    <w:p w14:paraId="03D9361B" w14:textId="5199EBE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APN back-off timer status reporting +CABTSR</w:t>
      </w:r>
      <w:r>
        <w:rPr>
          <w:noProof/>
        </w:rPr>
        <w:tab/>
      </w:r>
      <w:r>
        <w:rPr>
          <w:noProof/>
        </w:rPr>
        <w:fldChar w:fldCharType="begin" w:fldLock="1"/>
      </w:r>
      <w:r>
        <w:rPr>
          <w:noProof/>
        </w:rPr>
        <w:instrText xml:space="preserve"> PAGEREF _Toc171691557 \h </w:instrText>
      </w:r>
      <w:r>
        <w:rPr>
          <w:noProof/>
        </w:rPr>
      </w:r>
      <w:r>
        <w:rPr>
          <w:noProof/>
        </w:rPr>
        <w:fldChar w:fldCharType="separate"/>
      </w:r>
      <w:r>
        <w:rPr>
          <w:noProof/>
        </w:rPr>
        <w:t>318</w:t>
      </w:r>
      <w:r>
        <w:rPr>
          <w:noProof/>
        </w:rPr>
        <w:fldChar w:fldCharType="end"/>
      </w:r>
    </w:p>
    <w:p w14:paraId="3EFD5F02" w14:textId="40E0581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APN back-off timer read dynamic parameters +CABTRDP</w:t>
      </w:r>
      <w:r>
        <w:rPr>
          <w:noProof/>
        </w:rPr>
        <w:tab/>
      </w:r>
      <w:r>
        <w:rPr>
          <w:noProof/>
        </w:rPr>
        <w:fldChar w:fldCharType="begin" w:fldLock="1"/>
      </w:r>
      <w:r>
        <w:rPr>
          <w:noProof/>
        </w:rPr>
        <w:instrText xml:space="preserve"> PAGEREF _Toc171691558 \h </w:instrText>
      </w:r>
      <w:r>
        <w:rPr>
          <w:noProof/>
        </w:rPr>
      </w:r>
      <w:r>
        <w:rPr>
          <w:noProof/>
        </w:rPr>
        <w:fldChar w:fldCharType="separate"/>
      </w:r>
      <w:r>
        <w:rPr>
          <w:noProof/>
        </w:rPr>
        <w:t>320</w:t>
      </w:r>
      <w:r>
        <w:rPr>
          <w:noProof/>
        </w:rPr>
        <w:fldChar w:fldCharType="end"/>
      </w:r>
    </w:p>
    <w:p w14:paraId="1932A838" w14:textId="5F1DBC0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Sending of originating data via the control plane +CSODCP</w:t>
      </w:r>
      <w:r>
        <w:rPr>
          <w:noProof/>
        </w:rPr>
        <w:tab/>
      </w:r>
      <w:r>
        <w:rPr>
          <w:noProof/>
        </w:rPr>
        <w:fldChar w:fldCharType="begin" w:fldLock="1"/>
      </w:r>
      <w:r>
        <w:rPr>
          <w:noProof/>
        </w:rPr>
        <w:instrText xml:space="preserve"> PAGEREF _Toc171691559 \h </w:instrText>
      </w:r>
      <w:r>
        <w:rPr>
          <w:noProof/>
        </w:rPr>
      </w:r>
      <w:r>
        <w:rPr>
          <w:noProof/>
        </w:rPr>
        <w:fldChar w:fldCharType="separate"/>
      </w:r>
      <w:r>
        <w:rPr>
          <w:noProof/>
        </w:rPr>
        <w:t>321</w:t>
      </w:r>
      <w:r>
        <w:rPr>
          <w:noProof/>
        </w:rPr>
        <w:fldChar w:fldCharType="end"/>
      </w:r>
    </w:p>
    <w:p w14:paraId="476C33AD" w14:textId="6BC06C4A"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Reporting of terminating data via the control plane +CRTDCP</w:t>
      </w:r>
      <w:r>
        <w:rPr>
          <w:noProof/>
        </w:rPr>
        <w:tab/>
      </w:r>
      <w:r>
        <w:rPr>
          <w:noProof/>
        </w:rPr>
        <w:fldChar w:fldCharType="begin" w:fldLock="1"/>
      </w:r>
      <w:r>
        <w:rPr>
          <w:noProof/>
        </w:rPr>
        <w:instrText xml:space="preserve"> PAGEREF _Toc171691560 \h </w:instrText>
      </w:r>
      <w:r>
        <w:rPr>
          <w:noProof/>
        </w:rPr>
      </w:r>
      <w:r>
        <w:rPr>
          <w:noProof/>
        </w:rPr>
        <w:fldChar w:fldCharType="separate"/>
      </w:r>
      <w:r>
        <w:rPr>
          <w:noProof/>
        </w:rPr>
        <w:t>322</w:t>
      </w:r>
      <w:r>
        <w:rPr>
          <w:noProof/>
        </w:rPr>
        <w:fldChar w:fldCharType="end"/>
      </w:r>
    </w:p>
    <w:p w14:paraId="1D074AB1" w14:textId="6847FC0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10.1.45</w:t>
      </w:r>
      <w:r>
        <w:rPr>
          <w:rFonts w:asciiTheme="minorHAnsi" w:eastAsiaTheme="minorEastAsia" w:hAnsiTheme="minorHAnsi" w:cstheme="minorBidi"/>
          <w:noProof/>
          <w:kern w:val="2"/>
          <w:sz w:val="22"/>
          <w:szCs w:val="22"/>
          <w:lang w:eastAsia="en-GB"/>
          <w14:ligatures w14:val="standardContextual"/>
        </w:rPr>
        <w:tab/>
      </w:r>
      <w:r>
        <w:rPr>
          <w:noProof/>
        </w:rPr>
        <w:t>APN rate control +CGAPNRC</w:t>
      </w:r>
      <w:r>
        <w:rPr>
          <w:noProof/>
        </w:rPr>
        <w:tab/>
      </w:r>
      <w:r>
        <w:rPr>
          <w:noProof/>
        </w:rPr>
        <w:fldChar w:fldCharType="begin" w:fldLock="1"/>
      </w:r>
      <w:r>
        <w:rPr>
          <w:noProof/>
        </w:rPr>
        <w:instrText xml:space="preserve"> PAGEREF _Toc171691561 \h </w:instrText>
      </w:r>
      <w:r>
        <w:rPr>
          <w:noProof/>
        </w:rPr>
      </w:r>
      <w:r>
        <w:rPr>
          <w:noProof/>
        </w:rPr>
        <w:fldChar w:fldCharType="separate"/>
      </w:r>
      <w:r>
        <w:rPr>
          <w:noProof/>
        </w:rPr>
        <w:t>323</w:t>
      </w:r>
      <w:r>
        <w:rPr>
          <w:noProof/>
        </w:rPr>
        <w:fldChar w:fldCharType="end"/>
      </w:r>
    </w:p>
    <w:p w14:paraId="3BC92FC8" w14:textId="0219F20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10.1.46</w:t>
      </w:r>
      <w:r>
        <w:rPr>
          <w:rFonts w:asciiTheme="minorHAnsi" w:eastAsiaTheme="minorEastAsia" w:hAnsiTheme="minorHAnsi" w:cstheme="minorBidi"/>
          <w:noProof/>
          <w:kern w:val="2"/>
          <w:sz w:val="22"/>
          <w:szCs w:val="22"/>
          <w:lang w:eastAsia="en-GB"/>
          <w14:ligatures w14:val="standardContextual"/>
        </w:rPr>
        <w:tab/>
      </w:r>
      <w:r>
        <w:rPr>
          <w:noProof/>
        </w:rPr>
        <w:t>PS data off status +CPSDO</w:t>
      </w:r>
      <w:r>
        <w:rPr>
          <w:noProof/>
        </w:rPr>
        <w:tab/>
      </w:r>
      <w:r>
        <w:rPr>
          <w:noProof/>
        </w:rPr>
        <w:fldChar w:fldCharType="begin" w:fldLock="1"/>
      </w:r>
      <w:r>
        <w:rPr>
          <w:noProof/>
        </w:rPr>
        <w:instrText xml:space="preserve"> PAGEREF _Toc171691562 \h </w:instrText>
      </w:r>
      <w:r>
        <w:rPr>
          <w:noProof/>
        </w:rPr>
      </w:r>
      <w:r>
        <w:rPr>
          <w:noProof/>
        </w:rPr>
        <w:fldChar w:fldCharType="separate"/>
      </w:r>
      <w:r>
        <w:rPr>
          <w:noProof/>
        </w:rPr>
        <w:t>324</w:t>
      </w:r>
      <w:r>
        <w:rPr>
          <w:noProof/>
        </w:rPr>
        <w:fldChar w:fldCharType="end"/>
      </w:r>
    </w:p>
    <w:p w14:paraId="303AF070" w14:textId="0ADF423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10.1.47</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+C5GREG</w:t>
      </w:r>
      <w:r>
        <w:rPr>
          <w:noProof/>
        </w:rPr>
        <w:tab/>
      </w:r>
      <w:r>
        <w:rPr>
          <w:noProof/>
        </w:rPr>
        <w:fldChar w:fldCharType="begin" w:fldLock="1"/>
      </w:r>
      <w:r>
        <w:rPr>
          <w:noProof/>
        </w:rPr>
        <w:instrText xml:space="preserve"> PAGEREF _Toc171691563 \h </w:instrText>
      </w:r>
      <w:r>
        <w:rPr>
          <w:noProof/>
        </w:rPr>
      </w:r>
      <w:r>
        <w:rPr>
          <w:noProof/>
        </w:rPr>
        <w:fldChar w:fldCharType="separate"/>
      </w:r>
      <w:r>
        <w:rPr>
          <w:noProof/>
        </w:rPr>
        <w:t>325</w:t>
      </w:r>
      <w:r>
        <w:rPr>
          <w:noProof/>
        </w:rPr>
        <w:fldChar w:fldCharType="end"/>
      </w:r>
    </w:p>
    <w:p w14:paraId="6026B7ED" w14:textId="3E2530F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10.1.48</w:t>
      </w:r>
      <w:r>
        <w:rPr>
          <w:rFonts w:asciiTheme="minorHAnsi" w:eastAsiaTheme="minorEastAsia" w:hAnsiTheme="minorHAnsi" w:cstheme="minorBidi"/>
          <w:noProof/>
          <w:kern w:val="2"/>
          <w:sz w:val="22"/>
          <w:szCs w:val="22"/>
          <w:lang w:eastAsia="en-GB"/>
          <w14:ligatures w14:val="standardContextual"/>
        </w:rPr>
        <w:tab/>
      </w:r>
      <w:r>
        <w:rPr>
          <w:noProof/>
        </w:rPr>
        <w:t>Bandwidth preference indication +CBPI</w:t>
      </w:r>
      <w:r>
        <w:rPr>
          <w:noProof/>
        </w:rPr>
        <w:tab/>
      </w:r>
      <w:r>
        <w:rPr>
          <w:noProof/>
        </w:rPr>
        <w:fldChar w:fldCharType="begin" w:fldLock="1"/>
      </w:r>
      <w:r>
        <w:rPr>
          <w:noProof/>
        </w:rPr>
        <w:instrText xml:space="preserve"> PAGEREF _Toc171691564 \h </w:instrText>
      </w:r>
      <w:r>
        <w:rPr>
          <w:noProof/>
        </w:rPr>
      </w:r>
      <w:r>
        <w:rPr>
          <w:noProof/>
        </w:rPr>
        <w:fldChar w:fldCharType="separate"/>
      </w:r>
      <w:r>
        <w:rPr>
          <w:noProof/>
        </w:rPr>
        <w:t>328</w:t>
      </w:r>
      <w:r>
        <w:rPr>
          <w:noProof/>
        </w:rPr>
        <w:fldChar w:fldCharType="end"/>
      </w:r>
    </w:p>
    <w:p w14:paraId="486AE4A0" w14:textId="679C65E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10.1.49</w:t>
      </w:r>
      <w:r>
        <w:rPr>
          <w:rFonts w:asciiTheme="minorHAnsi" w:eastAsiaTheme="minorEastAsia" w:hAnsiTheme="minorHAnsi" w:cstheme="minorBidi"/>
          <w:noProof/>
          <w:kern w:val="2"/>
          <w:sz w:val="22"/>
          <w:szCs w:val="22"/>
          <w:lang w:eastAsia="en-GB"/>
          <w14:ligatures w14:val="standardContextual"/>
        </w:rPr>
        <w:tab/>
      </w:r>
      <w:r>
        <w:rPr>
          <w:noProof/>
        </w:rPr>
        <w:t>Define 5GS quality of service +C5GQOS</w:t>
      </w:r>
      <w:r>
        <w:rPr>
          <w:noProof/>
        </w:rPr>
        <w:tab/>
      </w:r>
      <w:r>
        <w:rPr>
          <w:noProof/>
        </w:rPr>
        <w:fldChar w:fldCharType="begin" w:fldLock="1"/>
      </w:r>
      <w:r>
        <w:rPr>
          <w:noProof/>
        </w:rPr>
        <w:instrText xml:space="preserve"> PAGEREF _Toc171691565 \h </w:instrText>
      </w:r>
      <w:r>
        <w:rPr>
          <w:noProof/>
        </w:rPr>
      </w:r>
      <w:r>
        <w:rPr>
          <w:noProof/>
        </w:rPr>
        <w:fldChar w:fldCharType="separate"/>
      </w:r>
      <w:r>
        <w:rPr>
          <w:noProof/>
        </w:rPr>
        <w:t>329</w:t>
      </w:r>
      <w:r>
        <w:rPr>
          <w:noProof/>
        </w:rPr>
        <w:fldChar w:fldCharType="end"/>
      </w:r>
    </w:p>
    <w:p w14:paraId="47D1ACAF" w14:textId="608FB0C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10.1.50</w:t>
      </w:r>
      <w:r>
        <w:rPr>
          <w:rFonts w:asciiTheme="minorHAnsi" w:eastAsiaTheme="minorEastAsia" w:hAnsiTheme="minorHAnsi" w:cstheme="minorBidi"/>
          <w:noProof/>
          <w:kern w:val="2"/>
          <w:sz w:val="22"/>
          <w:szCs w:val="22"/>
          <w:lang w:eastAsia="en-GB"/>
          <w14:ligatures w14:val="standardContextual"/>
        </w:rPr>
        <w:tab/>
      </w:r>
      <w:r>
        <w:rPr>
          <w:noProof/>
        </w:rPr>
        <w:t>5GS quality of service read dynamic parameters +C5GQOSRDP</w:t>
      </w:r>
      <w:r>
        <w:rPr>
          <w:noProof/>
        </w:rPr>
        <w:tab/>
      </w:r>
      <w:r>
        <w:rPr>
          <w:noProof/>
        </w:rPr>
        <w:fldChar w:fldCharType="begin" w:fldLock="1"/>
      </w:r>
      <w:r>
        <w:rPr>
          <w:noProof/>
        </w:rPr>
        <w:instrText xml:space="preserve"> PAGEREF _Toc171691566 \h </w:instrText>
      </w:r>
      <w:r>
        <w:rPr>
          <w:noProof/>
        </w:rPr>
      </w:r>
      <w:r>
        <w:rPr>
          <w:noProof/>
        </w:rPr>
        <w:fldChar w:fldCharType="separate"/>
      </w:r>
      <w:r>
        <w:rPr>
          <w:noProof/>
        </w:rPr>
        <w:t>330</w:t>
      </w:r>
      <w:r>
        <w:rPr>
          <w:noProof/>
        </w:rPr>
        <w:fldChar w:fldCharType="end"/>
      </w:r>
    </w:p>
    <w:p w14:paraId="51DA9841" w14:textId="45A2681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Receive UE policy +CRUEPOLICY</w:t>
      </w:r>
      <w:r>
        <w:rPr>
          <w:noProof/>
        </w:rPr>
        <w:tab/>
      </w:r>
      <w:r>
        <w:rPr>
          <w:noProof/>
        </w:rPr>
        <w:fldChar w:fldCharType="begin" w:fldLock="1"/>
      </w:r>
      <w:r>
        <w:rPr>
          <w:noProof/>
        </w:rPr>
        <w:instrText xml:space="preserve"> PAGEREF _Toc171691567 \h </w:instrText>
      </w:r>
      <w:r>
        <w:rPr>
          <w:noProof/>
        </w:rPr>
      </w:r>
      <w:r>
        <w:rPr>
          <w:noProof/>
        </w:rPr>
        <w:fldChar w:fldCharType="separate"/>
      </w:r>
      <w:r>
        <w:rPr>
          <w:noProof/>
        </w:rPr>
        <w:t>332</w:t>
      </w:r>
      <w:r>
        <w:rPr>
          <w:noProof/>
        </w:rPr>
        <w:fldChar w:fldCharType="end"/>
      </w:r>
    </w:p>
    <w:p w14:paraId="4A0FD7EB" w14:textId="6A02812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Send UE policy +CSUEPOLICY</w:t>
      </w:r>
      <w:r>
        <w:rPr>
          <w:noProof/>
        </w:rPr>
        <w:tab/>
      </w:r>
      <w:r>
        <w:rPr>
          <w:noProof/>
        </w:rPr>
        <w:fldChar w:fldCharType="begin" w:fldLock="1"/>
      </w:r>
      <w:r>
        <w:rPr>
          <w:noProof/>
        </w:rPr>
        <w:instrText xml:space="preserve"> PAGEREF _Toc171691568 \h </w:instrText>
      </w:r>
      <w:r>
        <w:rPr>
          <w:noProof/>
        </w:rPr>
      </w:r>
      <w:r>
        <w:rPr>
          <w:noProof/>
        </w:rPr>
        <w:fldChar w:fldCharType="separate"/>
      </w:r>
      <w:r>
        <w:rPr>
          <w:noProof/>
        </w:rPr>
        <w:t>332</w:t>
      </w:r>
      <w:r>
        <w:rPr>
          <w:noProof/>
        </w:rPr>
        <w:fldChar w:fldCharType="end"/>
      </w:r>
    </w:p>
    <w:p w14:paraId="5CDB3832" w14:textId="302CB22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5GS access selection preference for MO SMS +C5GSMS</w:t>
      </w:r>
      <w:r>
        <w:rPr>
          <w:noProof/>
        </w:rPr>
        <w:tab/>
      </w:r>
      <w:r>
        <w:rPr>
          <w:noProof/>
        </w:rPr>
        <w:fldChar w:fldCharType="begin" w:fldLock="1"/>
      </w:r>
      <w:r>
        <w:rPr>
          <w:noProof/>
        </w:rPr>
        <w:instrText xml:space="preserve"> PAGEREF _Toc171691569 \h </w:instrText>
      </w:r>
      <w:r>
        <w:rPr>
          <w:noProof/>
        </w:rPr>
      </w:r>
      <w:r>
        <w:rPr>
          <w:noProof/>
        </w:rPr>
        <w:fldChar w:fldCharType="separate"/>
      </w:r>
      <w:r>
        <w:rPr>
          <w:noProof/>
        </w:rPr>
        <w:t>333</w:t>
      </w:r>
      <w:r>
        <w:rPr>
          <w:noProof/>
        </w:rPr>
        <w:fldChar w:fldCharType="end"/>
      </w:r>
    </w:p>
    <w:p w14:paraId="6107D098" w14:textId="49CCCC8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Mobile initiated connection only mode +CMICO</w:t>
      </w:r>
      <w:r>
        <w:rPr>
          <w:noProof/>
        </w:rPr>
        <w:tab/>
      </w:r>
      <w:r>
        <w:rPr>
          <w:noProof/>
        </w:rPr>
        <w:fldChar w:fldCharType="begin" w:fldLock="1"/>
      </w:r>
      <w:r>
        <w:rPr>
          <w:noProof/>
        </w:rPr>
        <w:instrText xml:space="preserve"> PAGEREF _Toc171691570 \h </w:instrText>
      </w:r>
      <w:r>
        <w:rPr>
          <w:noProof/>
        </w:rPr>
      </w:r>
      <w:r>
        <w:rPr>
          <w:noProof/>
        </w:rPr>
        <w:fldChar w:fldCharType="separate"/>
      </w:r>
      <w:r>
        <w:rPr>
          <w:noProof/>
        </w:rPr>
        <w:t>334</w:t>
      </w:r>
      <w:r>
        <w:rPr>
          <w:noProof/>
        </w:rPr>
        <w:fldChar w:fldCharType="end"/>
      </w:r>
    </w:p>
    <w:p w14:paraId="03DA4FC8" w14:textId="495A4B6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10.1.55</w:t>
      </w:r>
      <w:r>
        <w:rPr>
          <w:rFonts w:asciiTheme="minorHAnsi" w:eastAsiaTheme="minorEastAsia" w:hAnsiTheme="minorHAnsi" w:cstheme="minorBidi"/>
          <w:noProof/>
          <w:kern w:val="2"/>
          <w:sz w:val="22"/>
          <w:szCs w:val="22"/>
          <w:lang w:eastAsia="en-GB"/>
          <w14:ligatures w14:val="standardContextual"/>
        </w:rPr>
        <w:tab/>
      </w:r>
      <w:r>
        <w:rPr>
          <w:noProof/>
        </w:rPr>
        <w:t>S-NSSAI based back-off timer status reporting +CSBTSR</w:t>
      </w:r>
      <w:r>
        <w:rPr>
          <w:noProof/>
        </w:rPr>
        <w:tab/>
      </w:r>
      <w:r>
        <w:rPr>
          <w:noProof/>
        </w:rPr>
        <w:fldChar w:fldCharType="begin" w:fldLock="1"/>
      </w:r>
      <w:r>
        <w:rPr>
          <w:noProof/>
        </w:rPr>
        <w:instrText xml:space="preserve"> PAGEREF _Toc171691571 \h </w:instrText>
      </w:r>
      <w:r>
        <w:rPr>
          <w:noProof/>
        </w:rPr>
      </w:r>
      <w:r>
        <w:rPr>
          <w:noProof/>
        </w:rPr>
        <w:fldChar w:fldCharType="separate"/>
      </w:r>
      <w:r>
        <w:rPr>
          <w:noProof/>
        </w:rPr>
        <w:t>336</w:t>
      </w:r>
      <w:r>
        <w:rPr>
          <w:noProof/>
        </w:rPr>
        <w:fldChar w:fldCharType="end"/>
      </w:r>
    </w:p>
    <w:p w14:paraId="69336918" w14:textId="171ECD8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S-NSSAI based back-off timer read dynamic parameters +CSBTRDP</w:t>
      </w:r>
      <w:r>
        <w:rPr>
          <w:noProof/>
        </w:rPr>
        <w:tab/>
      </w:r>
      <w:r>
        <w:rPr>
          <w:noProof/>
        </w:rPr>
        <w:fldChar w:fldCharType="begin" w:fldLock="1"/>
      </w:r>
      <w:r>
        <w:rPr>
          <w:noProof/>
        </w:rPr>
        <w:instrText xml:space="preserve"> PAGEREF _Toc171691572 \h </w:instrText>
      </w:r>
      <w:r>
        <w:rPr>
          <w:noProof/>
        </w:rPr>
      </w:r>
      <w:r>
        <w:rPr>
          <w:noProof/>
        </w:rPr>
        <w:fldChar w:fldCharType="separate"/>
      </w:r>
      <w:r>
        <w:rPr>
          <w:noProof/>
        </w:rPr>
        <w:t>337</w:t>
      </w:r>
      <w:r>
        <w:rPr>
          <w:noProof/>
        </w:rPr>
        <w:fldChar w:fldCharType="end"/>
      </w:r>
    </w:p>
    <w:p w14:paraId="7453BBD2" w14:textId="435B1EB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10.1.57</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status reporting +CSDBTSR</w:t>
      </w:r>
      <w:r>
        <w:rPr>
          <w:noProof/>
        </w:rPr>
        <w:tab/>
      </w:r>
      <w:r>
        <w:rPr>
          <w:noProof/>
        </w:rPr>
        <w:fldChar w:fldCharType="begin" w:fldLock="1"/>
      </w:r>
      <w:r>
        <w:rPr>
          <w:noProof/>
        </w:rPr>
        <w:instrText xml:space="preserve"> PAGEREF _Toc171691573 \h </w:instrText>
      </w:r>
      <w:r>
        <w:rPr>
          <w:noProof/>
        </w:rPr>
      </w:r>
      <w:r>
        <w:rPr>
          <w:noProof/>
        </w:rPr>
        <w:fldChar w:fldCharType="separate"/>
      </w:r>
      <w:r>
        <w:rPr>
          <w:noProof/>
        </w:rPr>
        <w:t>338</w:t>
      </w:r>
      <w:r>
        <w:rPr>
          <w:noProof/>
        </w:rPr>
        <w:fldChar w:fldCharType="end"/>
      </w:r>
    </w:p>
    <w:p w14:paraId="4B595C07" w14:textId="3768B55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10.1.58</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read dynamic parameters +CSDBTRDP</w:t>
      </w:r>
      <w:r>
        <w:rPr>
          <w:noProof/>
        </w:rPr>
        <w:tab/>
      </w:r>
      <w:r>
        <w:rPr>
          <w:noProof/>
        </w:rPr>
        <w:fldChar w:fldCharType="begin" w:fldLock="1"/>
      </w:r>
      <w:r>
        <w:rPr>
          <w:noProof/>
        </w:rPr>
        <w:instrText xml:space="preserve"> PAGEREF _Toc171691574 \h </w:instrText>
      </w:r>
      <w:r>
        <w:rPr>
          <w:noProof/>
        </w:rPr>
      </w:r>
      <w:r>
        <w:rPr>
          <w:noProof/>
        </w:rPr>
        <w:fldChar w:fldCharType="separate"/>
      </w:r>
      <w:r>
        <w:rPr>
          <w:noProof/>
        </w:rPr>
        <w:t>339</w:t>
      </w:r>
      <w:r>
        <w:rPr>
          <w:noProof/>
        </w:rPr>
        <w:fldChar w:fldCharType="end"/>
      </w:r>
    </w:p>
    <w:p w14:paraId="3E2C5262" w14:textId="587C4930"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10.1.59</w:t>
      </w:r>
      <w:r>
        <w:rPr>
          <w:rFonts w:asciiTheme="minorHAnsi" w:eastAsiaTheme="minorEastAsia" w:hAnsiTheme="minorHAnsi" w:cstheme="minorBidi"/>
          <w:noProof/>
          <w:kern w:val="2"/>
          <w:sz w:val="22"/>
          <w:szCs w:val="22"/>
          <w:lang w:eastAsia="en-GB"/>
          <w14:ligatures w14:val="standardContextual"/>
        </w:rPr>
        <w:tab/>
      </w:r>
      <w:r>
        <w:rPr>
          <w:noProof/>
        </w:rPr>
        <w:t>5GS use of SMS over NAS +C5GUSMS</w:t>
      </w:r>
      <w:r>
        <w:rPr>
          <w:noProof/>
        </w:rPr>
        <w:tab/>
      </w:r>
      <w:r>
        <w:rPr>
          <w:noProof/>
        </w:rPr>
        <w:fldChar w:fldCharType="begin" w:fldLock="1"/>
      </w:r>
      <w:r>
        <w:rPr>
          <w:noProof/>
        </w:rPr>
        <w:instrText xml:space="preserve"> PAGEREF _Toc171691575 \h </w:instrText>
      </w:r>
      <w:r>
        <w:rPr>
          <w:noProof/>
        </w:rPr>
      </w:r>
      <w:r>
        <w:rPr>
          <w:noProof/>
        </w:rPr>
        <w:fldChar w:fldCharType="separate"/>
      </w:r>
      <w:r>
        <w:rPr>
          <w:noProof/>
        </w:rPr>
        <w:t>341</w:t>
      </w:r>
      <w:r>
        <w:rPr>
          <w:noProof/>
        </w:rPr>
        <w:fldChar w:fldCharType="end"/>
      </w:r>
    </w:p>
    <w:p w14:paraId="45614B46" w14:textId="771A7AF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10.1.60</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Request LADN information +CRLADN</w:t>
      </w:r>
      <w:r>
        <w:rPr>
          <w:noProof/>
        </w:rPr>
        <w:tab/>
      </w:r>
      <w:r>
        <w:rPr>
          <w:noProof/>
        </w:rPr>
        <w:fldChar w:fldCharType="begin" w:fldLock="1"/>
      </w:r>
      <w:r>
        <w:rPr>
          <w:noProof/>
        </w:rPr>
        <w:instrText xml:space="preserve"> PAGEREF _Toc171691576 \h </w:instrText>
      </w:r>
      <w:r>
        <w:rPr>
          <w:noProof/>
        </w:rPr>
      </w:r>
      <w:r>
        <w:rPr>
          <w:noProof/>
        </w:rPr>
        <w:fldChar w:fldCharType="separate"/>
      </w:r>
      <w:r>
        <w:rPr>
          <w:noProof/>
        </w:rPr>
        <w:t>342</w:t>
      </w:r>
      <w:r>
        <w:rPr>
          <w:noProof/>
        </w:rPr>
        <w:fldChar w:fldCharType="end"/>
      </w:r>
    </w:p>
    <w:p w14:paraId="409195D2" w14:textId="25487BE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LADN information +CLADN</w:t>
      </w:r>
      <w:r>
        <w:rPr>
          <w:noProof/>
        </w:rPr>
        <w:tab/>
      </w:r>
      <w:r>
        <w:rPr>
          <w:noProof/>
        </w:rPr>
        <w:fldChar w:fldCharType="begin" w:fldLock="1"/>
      </w:r>
      <w:r>
        <w:rPr>
          <w:noProof/>
        </w:rPr>
        <w:instrText xml:space="preserve"> PAGEREF _Toc171691577 \h </w:instrText>
      </w:r>
      <w:r>
        <w:rPr>
          <w:noProof/>
        </w:rPr>
      </w:r>
      <w:r>
        <w:rPr>
          <w:noProof/>
        </w:rPr>
        <w:fldChar w:fldCharType="separate"/>
      </w:r>
      <w:r>
        <w:rPr>
          <w:noProof/>
        </w:rPr>
        <w:t>343</w:t>
      </w:r>
      <w:r>
        <w:rPr>
          <w:noProof/>
        </w:rPr>
        <w:fldChar w:fldCharType="end"/>
      </w:r>
    </w:p>
    <w:p w14:paraId="2C2D6784" w14:textId="1BA4021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10.1.62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5GS NSSAI setting +C5GNSSAI</w:t>
      </w:r>
      <w:r>
        <w:rPr>
          <w:noProof/>
        </w:rPr>
        <w:tab/>
      </w:r>
      <w:r>
        <w:rPr>
          <w:noProof/>
        </w:rPr>
        <w:fldChar w:fldCharType="begin" w:fldLock="1"/>
      </w:r>
      <w:r>
        <w:rPr>
          <w:noProof/>
        </w:rPr>
        <w:instrText xml:space="preserve"> PAGEREF _Toc171691578 \h </w:instrText>
      </w:r>
      <w:r>
        <w:rPr>
          <w:noProof/>
        </w:rPr>
      </w:r>
      <w:r>
        <w:rPr>
          <w:noProof/>
        </w:rPr>
        <w:fldChar w:fldCharType="separate"/>
      </w:r>
      <w:r>
        <w:rPr>
          <w:noProof/>
        </w:rPr>
        <w:t>345</w:t>
      </w:r>
      <w:r>
        <w:rPr>
          <w:noProof/>
        </w:rPr>
        <w:fldChar w:fldCharType="end"/>
      </w:r>
    </w:p>
    <w:p w14:paraId="64E8FEB4" w14:textId="19C9CFF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5GS NSSAI read dynamic parameters +C5GNSSAIRDP</w:t>
      </w:r>
      <w:r>
        <w:rPr>
          <w:noProof/>
        </w:rPr>
        <w:tab/>
      </w:r>
      <w:r>
        <w:rPr>
          <w:noProof/>
        </w:rPr>
        <w:fldChar w:fldCharType="begin" w:fldLock="1"/>
      </w:r>
      <w:r>
        <w:rPr>
          <w:noProof/>
        </w:rPr>
        <w:instrText xml:space="preserve"> PAGEREF _Toc171691579 \h </w:instrText>
      </w:r>
      <w:r>
        <w:rPr>
          <w:noProof/>
        </w:rPr>
      </w:r>
      <w:r>
        <w:rPr>
          <w:noProof/>
        </w:rPr>
        <w:fldChar w:fldCharType="separate"/>
      </w:r>
      <w:r>
        <w:rPr>
          <w:noProof/>
        </w:rPr>
        <w:t>346</w:t>
      </w:r>
      <w:r>
        <w:rPr>
          <w:noProof/>
        </w:rPr>
        <w:fldChar w:fldCharType="end"/>
      </w:r>
    </w:p>
    <w:p w14:paraId="598031BB" w14:textId="6E78AE8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5GS Preferred NSSAI +C5GPNSSAI</w:t>
      </w:r>
      <w:r>
        <w:rPr>
          <w:noProof/>
        </w:rPr>
        <w:tab/>
      </w:r>
      <w:r>
        <w:rPr>
          <w:noProof/>
        </w:rPr>
        <w:fldChar w:fldCharType="begin" w:fldLock="1"/>
      </w:r>
      <w:r>
        <w:rPr>
          <w:noProof/>
        </w:rPr>
        <w:instrText xml:space="preserve"> PAGEREF _Toc171691580 \h </w:instrText>
      </w:r>
      <w:r>
        <w:rPr>
          <w:noProof/>
        </w:rPr>
      </w:r>
      <w:r>
        <w:rPr>
          <w:noProof/>
        </w:rPr>
        <w:fldChar w:fldCharType="separate"/>
      </w:r>
      <w:r>
        <w:rPr>
          <w:noProof/>
        </w:rPr>
        <w:t>349</w:t>
      </w:r>
      <w:r>
        <w:rPr>
          <w:noProof/>
        </w:rPr>
        <w:fldChar w:fldCharType="end"/>
      </w:r>
    </w:p>
    <w:p w14:paraId="2600B3D1" w14:textId="20F1063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_Toc171691581 \h </w:instrText>
      </w:r>
      <w:r>
        <w:rPr>
          <w:noProof/>
        </w:rPr>
      </w:r>
      <w:r>
        <w:rPr>
          <w:noProof/>
        </w:rPr>
        <w:fldChar w:fldCharType="separate"/>
      </w:r>
      <w:r>
        <w:rPr>
          <w:noProof/>
        </w:rPr>
        <w:t>350</w:t>
      </w:r>
      <w:r>
        <w:rPr>
          <w:noProof/>
        </w:rPr>
        <w:fldChar w:fldCharType="end"/>
      </w:r>
    </w:p>
    <w:p w14:paraId="03FF2D73" w14:textId="51EC261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10.1.66</w:t>
      </w:r>
      <w:r>
        <w:rPr>
          <w:rFonts w:asciiTheme="minorHAnsi" w:eastAsiaTheme="minorEastAsia" w:hAnsiTheme="minorHAnsi" w:cstheme="minorBidi"/>
          <w:noProof/>
          <w:kern w:val="2"/>
          <w:sz w:val="22"/>
          <w:szCs w:val="22"/>
          <w:lang w:eastAsia="en-GB"/>
          <w14:ligatures w14:val="standardContextual"/>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_Toc171691582 \h </w:instrText>
      </w:r>
      <w:r>
        <w:rPr>
          <w:noProof/>
        </w:rPr>
      </w:r>
      <w:r>
        <w:rPr>
          <w:noProof/>
        </w:rPr>
        <w:fldChar w:fldCharType="separate"/>
      </w:r>
      <w:r>
        <w:rPr>
          <w:noProof/>
        </w:rPr>
        <w:t>351</w:t>
      </w:r>
      <w:r>
        <w:rPr>
          <w:noProof/>
        </w:rPr>
        <w:fldChar w:fldCharType="end"/>
      </w:r>
    </w:p>
    <w:p w14:paraId="6F7F440E" w14:textId="4527F689"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10.1.67</w:t>
      </w:r>
      <w:r>
        <w:rPr>
          <w:rFonts w:asciiTheme="minorHAnsi" w:eastAsiaTheme="minorEastAsia" w:hAnsiTheme="minorHAnsi" w:cstheme="minorBidi"/>
          <w:noProof/>
          <w:kern w:val="2"/>
          <w:sz w:val="22"/>
          <w:szCs w:val="22"/>
          <w:lang w:eastAsia="en-GB"/>
          <w14:ligatures w14:val="standardContextual"/>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_Toc171691583 \h </w:instrText>
      </w:r>
      <w:r>
        <w:rPr>
          <w:noProof/>
        </w:rPr>
      </w:r>
      <w:r>
        <w:rPr>
          <w:noProof/>
        </w:rPr>
        <w:fldChar w:fldCharType="separate"/>
      </w:r>
      <w:r>
        <w:rPr>
          <w:noProof/>
        </w:rPr>
        <w:t>352</w:t>
      </w:r>
      <w:r>
        <w:rPr>
          <w:noProof/>
        </w:rPr>
        <w:fldChar w:fldCharType="end"/>
      </w:r>
    </w:p>
    <w:p w14:paraId="0062BE88" w14:textId="7525ECA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10.1.68</w:t>
      </w:r>
      <w:r>
        <w:rPr>
          <w:rFonts w:asciiTheme="minorHAnsi" w:eastAsiaTheme="minorEastAsia" w:hAnsiTheme="minorHAnsi" w:cstheme="minorBidi"/>
          <w:noProof/>
          <w:kern w:val="2"/>
          <w:sz w:val="22"/>
          <w:szCs w:val="22"/>
          <w:lang w:eastAsia="en-GB"/>
          <w14:ligatures w14:val="standardContextual"/>
        </w:rPr>
        <w:tab/>
      </w:r>
      <w:r>
        <w:rPr>
          <w:noProof/>
        </w:rPr>
        <w:t>Bit rate recommendation request +CGBRRREQ</w:t>
      </w:r>
      <w:r>
        <w:rPr>
          <w:noProof/>
        </w:rPr>
        <w:tab/>
      </w:r>
      <w:r>
        <w:rPr>
          <w:noProof/>
        </w:rPr>
        <w:fldChar w:fldCharType="begin" w:fldLock="1"/>
      </w:r>
      <w:r>
        <w:rPr>
          <w:noProof/>
        </w:rPr>
        <w:instrText xml:space="preserve"> PAGEREF _Toc171691584 \h </w:instrText>
      </w:r>
      <w:r>
        <w:rPr>
          <w:noProof/>
        </w:rPr>
      </w:r>
      <w:r>
        <w:rPr>
          <w:noProof/>
        </w:rPr>
        <w:fldChar w:fldCharType="separate"/>
      </w:r>
      <w:r>
        <w:rPr>
          <w:noProof/>
        </w:rPr>
        <w:t>353</w:t>
      </w:r>
      <w:r>
        <w:rPr>
          <w:noProof/>
        </w:rPr>
        <w:fldChar w:fldCharType="end"/>
      </w:r>
    </w:p>
    <w:p w14:paraId="67341B2E" w14:textId="58727EF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10.1.69</w:t>
      </w:r>
      <w:r>
        <w:rPr>
          <w:rFonts w:asciiTheme="minorHAnsi" w:eastAsiaTheme="minorEastAsia" w:hAnsiTheme="minorHAnsi" w:cstheme="minorBidi"/>
          <w:noProof/>
          <w:kern w:val="2"/>
          <w:sz w:val="22"/>
          <w:szCs w:val="22"/>
          <w:lang w:eastAsia="en-GB"/>
          <w14:ligatures w14:val="standardContextual"/>
        </w:rPr>
        <w:tab/>
      </w:r>
      <w:r>
        <w:rPr>
          <w:noProof/>
        </w:rPr>
        <w:t>Bit rate recommendation reporting +CGBRRREP</w:t>
      </w:r>
      <w:r>
        <w:rPr>
          <w:noProof/>
        </w:rPr>
        <w:tab/>
      </w:r>
      <w:r>
        <w:rPr>
          <w:noProof/>
        </w:rPr>
        <w:fldChar w:fldCharType="begin" w:fldLock="1"/>
      </w:r>
      <w:r>
        <w:rPr>
          <w:noProof/>
        </w:rPr>
        <w:instrText xml:space="preserve"> PAGEREF _Toc171691585 \h </w:instrText>
      </w:r>
      <w:r>
        <w:rPr>
          <w:noProof/>
        </w:rPr>
      </w:r>
      <w:r>
        <w:rPr>
          <w:noProof/>
        </w:rPr>
        <w:fldChar w:fldCharType="separate"/>
      </w:r>
      <w:r>
        <w:rPr>
          <w:noProof/>
        </w:rPr>
        <w:t>353</w:t>
      </w:r>
      <w:r>
        <w:rPr>
          <w:noProof/>
        </w:rPr>
        <w:fldChar w:fldCharType="end"/>
      </w:r>
    </w:p>
    <w:p w14:paraId="5503A142" w14:textId="3993870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10.1.70</w:t>
      </w:r>
      <w:r>
        <w:rPr>
          <w:rFonts w:asciiTheme="minorHAnsi" w:eastAsiaTheme="minorEastAsia" w:hAnsiTheme="minorHAnsi" w:cstheme="minorBidi"/>
          <w:noProof/>
          <w:kern w:val="2"/>
          <w:sz w:val="22"/>
          <w:szCs w:val="22"/>
          <w:lang w:eastAsia="en-GB"/>
          <w14:ligatures w14:val="standardContextual"/>
        </w:rPr>
        <w:tab/>
      </w:r>
      <w:r>
        <w:rPr>
          <w:noProof/>
        </w:rPr>
        <w:t>5GS ATSSS Rules read dynamic parameters +C5GATSSSRRDP</w:t>
      </w:r>
      <w:r>
        <w:rPr>
          <w:noProof/>
        </w:rPr>
        <w:tab/>
      </w:r>
      <w:r>
        <w:rPr>
          <w:noProof/>
        </w:rPr>
        <w:fldChar w:fldCharType="begin" w:fldLock="1"/>
      </w:r>
      <w:r>
        <w:rPr>
          <w:noProof/>
        </w:rPr>
        <w:instrText xml:space="preserve"> PAGEREF _Toc171691586 \h </w:instrText>
      </w:r>
      <w:r>
        <w:rPr>
          <w:noProof/>
        </w:rPr>
      </w:r>
      <w:r>
        <w:rPr>
          <w:noProof/>
        </w:rPr>
        <w:fldChar w:fldCharType="separate"/>
      </w:r>
      <w:r>
        <w:rPr>
          <w:noProof/>
        </w:rPr>
        <w:t>354</w:t>
      </w:r>
      <w:r>
        <w:rPr>
          <w:noProof/>
        </w:rPr>
        <w:fldChar w:fldCharType="end"/>
      </w:r>
    </w:p>
    <w:p w14:paraId="074E3846" w14:textId="551A33BE"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10.1.71</w:t>
      </w:r>
      <w:r>
        <w:rPr>
          <w:rFonts w:asciiTheme="minorHAnsi" w:eastAsiaTheme="minorEastAsia" w:hAnsiTheme="minorHAnsi" w:cstheme="minorBidi"/>
          <w:noProof/>
          <w:kern w:val="2"/>
          <w:sz w:val="22"/>
          <w:szCs w:val="22"/>
          <w:lang w:eastAsia="en-GB"/>
          <w14:ligatures w14:val="standardContextual"/>
        </w:rPr>
        <w:tab/>
      </w:r>
      <w:r>
        <w:rPr>
          <w:noProof/>
        </w:rPr>
        <w:t xml:space="preserve">5GS </w:t>
      </w:r>
      <w:r w:rsidRPr="007C1383">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_Toc171691587 \h </w:instrText>
      </w:r>
      <w:r>
        <w:rPr>
          <w:noProof/>
        </w:rPr>
      </w:r>
      <w:r>
        <w:rPr>
          <w:noProof/>
        </w:rPr>
        <w:fldChar w:fldCharType="separate"/>
      </w:r>
      <w:r>
        <w:rPr>
          <w:noProof/>
        </w:rPr>
        <w:t>355</w:t>
      </w:r>
      <w:r>
        <w:rPr>
          <w:noProof/>
        </w:rPr>
        <w:fldChar w:fldCharType="end"/>
      </w:r>
    </w:p>
    <w:p w14:paraId="5ED179FE" w14:textId="3A861952"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10.1.72</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Context State Change Request +CCSTATEREQ</w:t>
      </w:r>
      <w:r>
        <w:rPr>
          <w:noProof/>
        </w:rPr>
        <w:tab/>
      </w:r>
      <w:r>
        <w:rPr>
          <w:noProof/>
        </w:rPr>
        <w:fldChar w:fldCharType="begin" w:fldLock="1"/>
      </w:r>
      <w:r>
        <w:rPr>
          <w:noProof/>
        </w:rPr>
        <w:instrText xml:space="preserve"> PAGEREF _Toc171691588 \h </w:instrText>
      </w:r>
      <w:r>
        <w:rPr>
          <w:noProof/>
        </w:rPr>
      </w:r>
      <w:r>
        <w:rPr>
          <w:noProof/>
        </w:rPr>
        <w:fldChar w:fldCharType="separate"/>
      </w:r>
      <w:r>
        <w:rPr>
          <w:noProof/>
        </w:rPr>
        <w:t>355</w:t>
      </w:r>
      <w:r>
        <w:rPr>
          <w:noProof/>
        </w:rPr>
        <w:fldChar w:fldCharType="end"/>
      </w:r>
    </w:p>
    <w:p w14:paraId="2541F7B1" w14:textId="5BD4A3D6"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10.1.73</w:t>
      </w:r>
      <w:r>
        <w:rPr>
          <w:rFonts w:asciiTheme="minorHAnsi" w:eastAsiaTheme="minorEastAsia" w:hAnsiTheme="minorHAnsi" w:cstheme="minorBidi"/>
          <w:noProof/>
          <w:kern w:val="2"/>
          <w:sz w:val="22"/>
          <w:szCs w:val="22"/>
          <w:lang w:eastAsia="en-GB"/>
          <w14:ligatures w14:val="standardContextual"/>
        </w:rPr>
        <w:tab/>
      </w:r>
      <w:r>
        <w:rPr>
          <w:noProof/>
        </w:rPr>
        <w:t>5G PDU Session Authentication Setting +C5GPDUAUTHS</w:t>
      </w:r>
      <w:r>
        <w:rPr>
          <w:noProof/>
        </w:rPr>
        <w:tab/>
      </w:r>
      <w:r>
        <w:rPr>
          <w:noProof/>
        </w:rPr>
        <w:fldChar w:fldCharType="begin" w:fldLock="1"/>
      </w:r>
      <w:r>
        <w:rPr>
          <w:noProof/>
        </w:rPr>
        <w:instrText xml:space="preserve"> PAGEREF _Toc171691589 \h </w:instrText>
      </w:r>
      <w:r>
        <w:rPr>
          <w:noProof/>
        </w:rPr>
      </w:r>
      <w:r>
        <w:rPr>
          <w:noProof/>
        </w:rPr>
        <w:fldChar w:fldCharType="separate"/>
      </w:r>
      <w:r>
        <w:rPr>
          <w:noProof/>
        </w:rPr>
        <w:t>356</w:t>
      </w:r>
      <w:r>
        <w:rPr>
          <w:noProof/>
        </w:rPr>
        <w:fldChar w:fldCharType="end"/>
      </w:r>
    </w:p>
    <w:p w14:paraId="6EC802C9" w14:textId="65F8C1A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10.1.74</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5G PDU Session Authentication Response +C5GPDUAUTHR</w:t>
      </w:r>
      <w:r>
        <w:rPr>
          <w:noProof/>
        </w:rPr>
        <w:tab/>
      </w:r>
      <w:r>
        <w:rPr>
          <w:noProof/>
        </w:rPr>
        <w:fldChar w:fldCharType="begin" w:fldLock="1"/>
      </w:r>
      <w:r>
        <w:rPr>
          <w:noProof/>
        </w:rPr>
        <w:instrText xml:space="preserve"> PAGEREF _Toc171691590 \h </w:instrText>
      </w:r>
      <w:r>
        <w:rPr>
          <w:noProof/>
        </w:rPr>
      </w:r>
      <w:r>
        <w:rPr>
          <w:noProof/>
        </w:rPr>
        <w:fldChar w:fldCharType="separate"/>
      </w:r>
      <w:r>
        <w:rPr>
          <w:noProof/>
        </w:rPr>
        <w:t>357</w:t>
      </w:r>
      <w:r>
        <w:rPr>
          <w:noProof/>
        </w:rPr>
        <w:fldChar w:fldCharType="end"/>
      </w:r>
    </w:p>
    <w:p w14:paraId="0A1FCFC9" w14:textId="1AC304A1"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10.1.75</w:t>
      </w:r>
      <w:r>
        <w:rPr>
          <w:rFonts w:asciiTheme="minorHAnsi" w:eastAsiaTheme="minorEastAsia" w:hAnsiTheme="minorHAnsi" w:cstheme="minorBidi"/>
          <w:noProof/>
          <w:kern w:val="2"/>
          <w:sz w:val="22"/>
          <w:szCs w:val="22"/>
          <w:lang w:eastAsia="en-GB"/>
          <w14:ligatures w14:val="standardContextual"/>
        </w:rPr>
        <w:tab/>
      </w:r>
      <w:r>
        <w:rPr>
          <w:noProof/>
        </w:rPr>
        <w:t>5GS URSP query +C5GURSPQRY</w:t>
      </w:r>
      <w:r>
        <w:rPr>
          <w:noProof/>
        </w:rPr>
        <w:tab/>
      </w:r>
      <w:r>
        <w:rPr>
          <w:noProof/>
        </w:rPr>
        <w:fldChar w:fldCharType="begin" w:fldLock="1"/>
      </w:r>
      <w:r>
        <w:rPr>
          <w:noProof/>
        </w:rPr>
        <w:instrText xml:space="preserve"> PAGEREF _Toc171691591 \h </w:instrText>
      </w:r>
      <w:r>
        <w:rPr>
          <w:noProof/>
        </w:rPr>
      </w:r>
      <w:r>
        <w:rPr>
          <w:noProof/>
        </w:rPr>
        <w:fldChar w:fldCharType="separate"/>
      </w:r>
      <w:r>
        <w:rPr>
          <w:noProof/>
        </w:rPr>
        <w:t>358</w:t>
      </w:r>
      <w:r>
        <w:rPr>
          <w:noProof/>
        </w:rPr>
        <w:fldChar w:fldCharType="end"/>
      </w:r>
    </w:p>
    <w:p w14:paraId="017301C1" w14:textId="3A61D9AB"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10.1.76</w:t>
      </w:r>
      <w:r>
        <w:rPr>
          <w:rFonts w:asciiTheme="minorHAnsi" w:eastAsiaTheme="minorEastAsia" w:hAnsiTheme="minorHAnsi" w:cstheme="minorBidi"/>
          <w:noProof/>
          <w:kern w:val="2"/>
          <w:sz w:val="22"/>
          <w:szCs w:val="22"/>
          <w:lang w:eastAsia="en-GB"/>
          <w14:ligatures w14:val="standardContextual"/>
        </w:rPr>
        <w:tab/>
      </w:r>
      <w:r>
        <w:rPr>
          <w:noProof/>
        </w:rPr>
        <w:t>NAS connection release +CNASCREL</w:t>
      </w:r>
      <w:r>
        <w:rPr>
          <w:noProof/>
        </w:rPr>
        <w:tab/>
      </w:r>
      <w:r>
        <w:rPr>
          <w:noProof/>
        </w:rPr>
        <w:fldChar w:fldCharType="begin" w:fldLock="1"/>
      </w:r>
      <w:r>
        <w:rPr>
          <w:noProof/>
        </w:rPr>
        <w:instrText xml:space="preserve"> PAGEREF _Toc171691592 \h </w:instrText>
      </w:r>
      <w:r>
        <w:rPr>
          <w:noProof/>
        </w:rPr>
      </w:r>
      <w:r>
        <w:rPr>
          <w:noProof/>
        </w:rPr>
        <w:fldChar w:fldCharType="separate"/>
      </w:r>
      <w:r>
        <w:rPr>
          <w:noProof/>
        </w:rPr>
        <w:t>362</w:t>
      </w:r>
      <w:r>
        <w:rPr>
          <w:noProof/>
        </w:rPr>
        <w:fldChar w:fldCharType="end"/>
      </w:r>
    </w:p>
    <w:p w14:paraId="3416F147" w14:textId="4211414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10.1.77</w:t>
      </w:r>
      <w:r>
        <w:rPr>
          <w:rFonts w:asciiTheme="minorHAnsi" w:eastAsiaTheme="minorEastAsia" w:hAnsiTheme="minorHAnsi" w:cstheme="minorBidi"/>
          <w:noProof/>
          <w:kern w:val="2"/>
          <w:sz w:val="22"/>
          <w:szCs w:val="22"/>
          <w:lang w:eastAsia="en-GB"/>
          <w14:ligatures w14:val="standardContextual"/>
        </w:rPr>
        <w:tab/>
      </w:r>
      <w:r>
        <w:rPr>
          <w:noProof/>
        </w:rPr>
        <w:t>Reject paging +CREJPAG</w:t>
      </w:r>
      <w:r>
        <w:rPr>
          <w:noProof/>
        </w:rPr>
        <w:tab/>
      </w:r>
      <w:r>
        <w:rPr>
          <w:noProof/>
        </w:rPr>
        <w:fldChar w:fldCharType="begin" w:fldLock="1"/>
      </w:r>
      <w:r>
        <w:rPr>
          <w:noProof/>
        </w:rPr>
        <w:instrText xml:space="preserve"> PAGEREF _Toc171691593 \h </w:instrText>
      </w:r>
      <w:r>
        <w:rPr>
          <w:noProof/>
        </w:rPr>
      </w:r>
      <w:r>
        <w:rPr>
          <w:noProof/>
        </w:rPr>
        <w:fldChar w:fldCharType="separate"/>
      </w:r>
      <w:r>
        <w:rPr>
          <w:noProof/>
        </w:rPr>
        <w:t>362</w:t>
      </w:r>
      <w:r>
        <w:rPr>
          <w:noProof/>
        </w:rPr>
        <w:fldChar w:fldCharType="end"/>
      </w:r>
    </w:p>
    <w:p w14:paraId="6F32F20E" w14:textId="2D929F4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10.1.78</w:t>
      </w:r>
      <w:r>
        <w:rPr>
          <w:rFonts w:asciiTheme="minorHAnsi" w:eastAsiaTheme="minorEastAsia" w:hAnsiTheme="minorHAnsi" w:cstheme="minorBidi"/>
          <w:noProof/>
          <w:kern w:val="2"/>
          <w:sz w:val="22"/>
          <w:szCs w:val="22"/>
          <w:lang w:eastAsia="en-GB"/>
          <w14:ligatures w14:val="standardContextual"/>
        </w:rPr>
        <w:tab/>
      </w:r>
      <w:r>
        <w:rPr>
          <w:noProof/>
        </w:rPr>
        <w:t>Paging restrictions +CPAGRES</w:t>
      </w:r>
      <w:r>
        <w:rPr>
          <w:noProof/>
        </w:rPr>
        <w:tab/>
      </w:r>
      <w:r>
        <w:rPr>
          <w:noProof/>
        </w:rPr>
        <w:fldChar w:fldCharType="begin" w:fldLock="1"/>
      </w:r>
      <w:r>
        <w:rPr>
          <w:noProof/>
        </w:rPr>
        <w:instrText xml:space="preserve"> PAGEREF _Toc171691594 \h </w:instrText>
      </w:r>
      <w:r>
        <w:rPr>
          <w:noProof/>
        </w:rPr>
      </w:r>
      <w:r>
        <w:rPr>
          <w:noProof/>
        </w:rPr>
        <w:fldChar w:fldCharType="separate"/>
      </w:r>
      <w:r>
        <w:rPr>
          <w:noProof/>
        </w:rPr>
        <w:t>364</w:t>
      </w:r>
      <w:r>
        <w:rPr>
          <w:noProof/>
        </w:rPr>
        <w:fldChar w:fldCharType="end"/>
      </w:r>
    </w:p>
    <w:p w14:paraId="107CF072" w14:textId="7351CCF5"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10.1.79</w:t>
      </w:r>
      <w:r>
        <w:rPr>
          <w:rFonts w:asciiTheme="minorHAnsi" w:eastAsiaTheme="minorEastAsia" w:hAnsiTheme="minorHAnsi" w:cstheme="minorBidi"/>
          <w:noProof/>
          <w:kern w:val="2"/>
          <w:sz w:val="22"/>
          <w:szCs w:val="22"/>
          <w:lang w:eastAsia="en-GB"/>
          <w14:ligatures w14:val="standardContextual"/>
        </w:rPr>
        <w:tab/>
      </w:r>
      <w:r>
        <w:rPr>
          <w:noProof/>
        </w:rPr>
        <w:t>Paging timing collision control +CPAGTCC</w:t>
      </w:r>
      <w:r>
        <w:rPr>
          <w:noProof/>
        </w:rPr>
        <w:tab/>
      </w:r>
      <w:r>
        <w:rPr>
          <w:noProof/>
        </w:rPr>
        <w:fldChar w:fldCharType="begin" w:fldLock="1"/>
      </w:r>
      <w:r>
        <w:rPr>
          <w:noProof/>
        </w:rPr>
        <w:instrText xml:space="preserve"> PAGEREF _Toc171691595 \h </w:instrText>
      </w:r>
      <w:r>
        <w:rPr>
          <w:noProof/>
        </w:rPr>
      </w:r>
      <w:r>
        <w:rPr>
          <w:noProof/>
        </w:rPr>
        <w:fldChar w:fldCharType="separate"/>
      </w:r>
      <w:r>
        <w:rPr>
          <w:noProof/>
        </w:rPr>
        <w:t>365</w:t>
      </w:r>
      <w:r>
        <w:rPr>
          <w:noProof/>
        </w:rPr>
        <w:fldChar w:fldCharType="end"/>
      </w:r>
    </w:p>
    <w:p w14:paraId="2421101F" w14:textId="39FF345F"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10.1.80</w:t>
      </w:r>
      <w:r>
        <w:rPr>
          <w:rFonts w:asciiTheme="minorHAnsi" w:eastAsiaTheme="minorEastAsia" w:hAnsiTheme="minorHAnsi" w:cstheme="minorBidi"/>
          <w:noProof/>
          <w:kern w:val="2"/>
          <w:sz w:val="22"/>
          <w:szCs w:val="22"/>
          <w:lang w:eastAsia="en-GB"/>
          <w14:ligatures w14:val="standardContextual"/>
        </w:rPr>
        <w:tab/>
      </w:r>
      <w:r>
        <w:rPr>
          <w:noProof/>
        </w:rPr>
        <w:t>DNS server address reporting +CDNSADD</w:t>
      </w:r>
      <w:r>
        <w:rPr>
          <w:noProof/>
        </w:rPr>
        <w:tab/>
      </w:r>
      <w:r>
        <w:rPr>
          <w:noProof/>
        </w:rPr>
        <w:fldChar w:fldCharType="begin" w:fldLock="1"/>
      </w:r>
      <w:r>
        <w:rPr>
          <w:noProof/>
        </w:rPr>
        <w:instrText xml:space="preserve"> PAGEREF _Toc171691596 \h </w:instrText>
      </w:r>
      <w:r>
        <w:rPr>
          <w:noProof/>
        </w:rPr>
      </w:r>
      <w:r>
        <w:rPr>
          <w:noProof/>
        </w:rPr>
        <w:fldChar w:fldCharType="separate"/>
      </w:r>
      <w:r>
        <w:rPr>
          <w:noProof/>
        </w:rPr>
        <w:t>366</w:t>
      </w:r>
      <w:r>
        <w:rPr>
          <w:noProof/>
        </w:rPr>
        <w:fldChar w:fldCharType="end"/>
      </w:r>
    </w:p>
    <w:p w14:paraId="23742C69" w14:textId="711F5E17"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10.1.81</w:t>
      </w:r>
      <w:r>
        <w:rPr>
          <w:rFonts w:asciiTheme="minorHAnsi" w:eastAsiaTheme="minorEastAsia" w:hAnsiTheme="minorHAnsi" w:cstheme="minorBidi"/>
          <w:noProof/>
          <w:kern w:val="2"/>
          <w:sz w:val="22"/>
          <w:szCs w:val="22"/>
          <w:lang w:eastAsia="en-GB"/>
          <w14:ligatures w14:val="standardContextual"/>
        </w:rPr>
        <w:tab/>
      </w:r>
      <w:r>
        <w:rPr>
          <w:noProof/>
        </w:rPr>
        <w:t>Access domain selection preference for MO SMS +CADSMS</w:t>
      </w:r>
      <w:r>
        <w:rPr>
          <w:noProof/>
        </w:rPr>
        <w:tab/>
      </w:r>
      <w:r>
        <w:rPr>
          <w:noProof/>
        </w:rPr>
        <w:fldChar w:fldCharType="begin" w:fldLock="1"/>
      </w:r>
      <w:r>
        <w:rPr>
          <w:noProof/>
        </w:rPr>
        <w:instrText xml:space="preserve"> PAGEREF _Toc171691597 \h </w:instrText>
      </w:r>
      <w:r>
        <w:rPr>
          <w:noProof/>
        </w:rPr>
      </w:r>
      <w:r>
        <w:rPr>
          <w:noProof/>
        </w:rPr>
        <w:fldChar w:fldCharType="separate"/>
      </w:r>
      <w:r>
        <w:rPr>
          <w:noProof/>
        </w:rPr>
        <w:t>367</w:t>
      </w:r>
      <w:r>
        <w:rPr>
          <w:noProof/>
        </w:rPr>
        <w:fldChar w:fldCharType="end"/>
      </w:r>
    </w:p>
    <w:p w14:paraId="3AD885FF" w14:textId="7C2A4113"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Setting +C5GPU2NRAUTHS</w:t>
      </w:r>
      <w:r>
        <w:rPr>
          <w:noProof/>
        </w:rPr>
        <w:tab/>
      </w:r>
      <w:r>
        <w:rPr>
          <w:noProof/>
        </w:rPr>
        <w:fldChar w:fldCharType="begin" w:fldLock="1"/>
      </w:r>
      <w:r>
        <w:rPr>
          <w:noProof/>
        </w:rPr>
        <w:instrText xml:space="preserve"> PAGEREF _Toc171691598 \h </w:instrText>
      </w:r>
      <w:r>
        <w:rPr>
          <w:noProof/>
        </w:rPr>
      </w:r>
      <w:r>
        <w:rPr>
          <w:noProof/>
        </w:rPr>
        <w:fldChar w:fldCharType="separate"/>
      </w:r>
      <w:r>
        <w:rPr>
          <w:noProof/>
        </w:rPr>
        <w:t>367</w:t>
      </w:r>
      <w:r>
        <w:rPr>
          <w:noProof/>
        </w:rPr>
        <w:fldChar w:fldCharType="end"/>
      </w:r>
    </w:p>
    <w:p w14:paraId="1F9956EA" w14:textId="4F38FB15"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Response +C5GPU2NRAUTHR</w:t>
      </w:r>
      <w:r>
        <w:rPr>
          <w:noProof/>
        </w:rPr>
        <w:tab/>
      </w:r>
      <w:r>
        <w:rPr>
          <w:noProof/>
        </w:rPr>
        <w:fldChar w:fldCharType="begin" w:fldLock="1"/>
      </w:r>
      <w:r>
        <w:rPr>
          <w:noProof/>
        </w:rPr>
        <w:instrText xml:space="preserve"> PAGEREF _Toc171691599 \h </w:instrText>
      </w:r>
      <w:r>
        <w:rPr>
          <w:noProof/>
        </w:rPr>
      </w:r>
      <w:r>
        <w:rPr>
          <w:noProof/>
        </w:rPr>
        <w:fldChar w:fldCharType="separate"/>
      </w:r>
      <w:r>
        <w:rPr>
          <w:noProof/>
        </w:rPr>
        <w:t>368</w:t>
      </w:r>
      <w:r>
        <w:rPr>
          <w:noProof/>
        </w:rPr>
        <w:fldChar w:fldCharType="end"/>
      </w:r>
    </w:p>
    <w:p w14:paraId="58A8093A" w14:textId="5A571A18"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C1383">
        <w:rPr>
          <w:noProof/>
          <w:lang w:val="fr-FR"/>
        </w:rPr>
        <w:t>10.1.84</w:t>
      </w:r>
      <w:r>
        <w:rPr>
          <w:rFonts w:asciiTheme="minorHAnsi" w:eastAsiaTheme="minorEastAsia" w:hAnsiTheme="minorHAnsi" w:cstheme="minorBidi"/>
          <w:noProof/>
          <w:kern w:val="2"/>
          <w:sz w:val="22"/>
          <w:szCs w:val="22"/>
          <w:lang w:eastAsia="en-GB"/>
          <w14:ligatures w14:val="standardContextual"/>
        </w:rPr>
        <w:tab/>
      </w:r>
      <w:r w:rsidRPr="007C1383">
        <w:rPr>
          <w:noProof/>
          <w:lang w:val="fr-FR"/>
        </w:rPr>
        <w:t>ECS Configuration information + CECSCONF</w:t>
      </w:r>
      <w:r>
        <w:rPr>
          <w:noProof/>
        </w:rPr>
        <w:tab/>
      </w:r>
      <w:r>
        <w:rPr>
          <w:noProof/>
        </w:rPr>
        <w:fldChar w:fldCharType="begin" w:fldLock="1"/>
      </w:r>
      <w:r>
        <w:rPr>
          <w:noProof/>
        </w:rPr>
        <w:instrText xml:space="preserve"> PAGEREF _Toc171691600 \h </w:instrText>
      </w:r>
      <w:r>
        <w:rPr>
          <w:noProof/>
        </w:rPr>
      </w:r>
      <w:r>
        <w:rPr>
          <w:noProof/>
        </w:rPr>
        <w:fldChar w:fldCharType="separate"/>
      </w:r>
      <w:r>
        <w:rPr>
          <w:noProof/>
        </w:rPr>
        <w:t>369</w:t>
      </w:r>
      <w:r>
        <w:rPr>
          <w:noProof/>
        </w:rPr>
        <w:fldChar w:fldCharType="end"/>
      </w:r>
    </w:p>
    <w:p w14:paraId="4176D514" w14:textId="4F68D41C"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10.1.85</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over non-3GPP access +C5GREGN3GPP</w:t>
      </w:r>
      <w:r>
        <w:rPr>
          <w:noProof/>
        </w:rPr>
        <w:tab/>
      </w:r>
      <w:r>
        <w:rPr>
          <w:noProof/>
        </w:rPr>
        <w:fldChar w:fldCharType="begin" w:fldLock="1"/>
      </w:r>
      <w:r>
        <w:rPr>
          <w:noProof/>
        </w:rPr>
        <w:instrText xml:space="preserve"> PAGEREF _Toc171691601 \h </w:instrText>
      </w:r>
      <w:r>
        <w:rPr>
          <w:noProof/>
        </w:rPr>
      </w:r>
      <w:r>
        <w:rPr>
          <w:noProof/>
        </w:rPr>
        <w:fldChar w:fldCharType="separate"/>
      </w:r>
      <w:r>
        <w:rPr>
          <w:noProof/>
        </w:rPr>
        <w:t>370</w:t>
      </w:r>
      <w:r>
        <w:rPr>
          <w:noProof/>
        </w:rPr>
        <w:fldChar w:fldCharType="end"/>
      </w:r>
    </w:p>
    <w:p w14:paraId="06D94666" w14:textId="6F73B0F4" w:rsidR="007F762F" w:rsidRDefault="007F762F">
      <w:pPr>
        <w:pStyle w:val="TOC3"/>
        <w:rPr>
          <w:rFonts w:asciiTheme="minorHAnsi" w:eastAsiaTheme="minorEastAsia" w:hAnsiTheme="minorHAnsi" w:cstheme="minorBidi"/>
          <w:noProof/>
          <w:kern w:val="2"/>
          <w:sz w:val="22"/>
          <w:szCs w:val="22"/>
          <w:lang w:eastAsia="en-GB"/>
          <w14:ligatures w14:val="standardContextual"/>
        </w:rPr>
      </w:pPr>
      <w:r>
        <w:rPr>
          <w:noProof/>
        </w:rPr>
        <w:t>10.1.86</w:t>
      </w:r>
      <w:r>
        <w:rPr>
          <w:rFonts w:asciiTheme="minorHAnsi" w:eastAsiaTheme="minorEastAsia" w:hAnsiTheme="minorHAnsi" w:cstheme="minorBidi"/>
          <w:noProof/>
          <w:kern w:val="2"/>
          <w:sz w:val="22"/>
          <w:szCs w:val="22"/>
          <w:lang w:eastAsia="en-GB"/>
          <w14:ligatures w14:val="standardContextual"/>
        </w:rPr>
        <w:tab/>
      </w:r>
      <w:r>
        <w:rPr>
          <w:noProof/>
        </w:rPr>
        <w:t>5GS network register or deregister over non-3GPP access +C5GRDN3GPP</w:t>
      </w:r>
      <w:r>
        <w:rPr>
          <w:noProof/>
        </w:rPr>
        <w:tab/>
      </w:r>
      <w:r>
        <w:rPr>
          <w:noProof/>
        </w:rPr>
        <w:fldChar w:fldCharType="begin" w:fldLock="1"/>
      </w:r>
      <w:r>
        <w:rPr>
          <w:noProof/>
        </w:rPr>
        <w:instrText xml:space="preserve"> PAGEREF _Toc171691602 \h </w:instrText>
      </w:r>
      <w:r>
        <w:rPr>
          <w:noProof/>
        </w:rPr>
      </w:r>
      <w:r>
        <w:rPr>
          <w:noProof/>
        </w:rPr>
        <w:fldChar w:fldCharType="separate"/>
      </w:r>
      <w:r>
        <w:rPr>
          <w:noProof/>
        </w:rPr>
        <w:t>371</w:t>
      </w:r>
      <w:r>
        <w:rPr>
          <w:noProof/>
        </w:rPr>
        <w:fldChar w:fldCharType="end"/>
      </w:r>
    </w:p>
    <w:p w14:paraId="586E5A45" w14:textId="1EA006BE"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10.1.87</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Define MBS session context +CMSCONT</w:t>
      </w:r>
      <w:r w:rsidRPr="007F762F">
        <w:rPr>
          <w:noProof/>
        </w:rPr>
        <w:tab/>
      </w:r>
      <w:r w:rsidRPr="007F762F">
        <w:rPr>
          <w:noProof/>
        </w:rPr>
        <w:fldChar w:fldCharType="begin" w:fldLock="1"/>
      </w:r>
      <w:r w:rsidRPr="007F762F">
        <w:rPr>
          <w:noProof/>
        </w:rPr>
        <w:instrText xml:space="preserve"> PAGEREF _Toc171691603 \h </w:instrText>
      </w:r>
      <w:r w:rsidRPr="007F762F">
        <w:rPr>
          <w:noProof/>
        </w:rPr>
      </w:r>
      <w:r w:rsidRPr="007F762F">
        <w:rPr>
          <w:noProof/>
        </w:rPr>
        <w:fldChar w:fldCharType="separate"/>
      </w:r>
      <w:r w:rsidRPr="007F762F">
        <w:rPr>
          <w:noProof/>
        </w:rPr>
        <w:t>372</w:t>
      </w:r>
      <w:r w:rsidRPr="007F762F">
        <w:rPr>
          <w:noProof/>
        </w:rPr>
        <w:fldChar w:fldCharType="end"/>
      </w:r>
    </w:p>
    <w:p w14:paraId="1C89F125" w14:textId="1697E11C"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10.1.88</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 xml:space="preserve">MBS session read dynamic parameters +CMSRDP </w:t>
      </w:r>
      <w:r w:rsidRPr="007F762F">
        <w:rPr>
          <w:noProof/>
        </w:rPr>
        <w:tab/>
      </w:r>
      <w:r w:rsidRPr="007F762F">
        <w:rPr>
          <w:noProof/>
        </w:rPr>
        <w:fldChar w:fldCharType="begin" w:fldLock="1"/>
      </w:r>
      <w:r w:rsidRPr="007F762F">
        <w:rPr>
          <w:noProof/>
        </w:rPr>
        <w:instrText xml:space="preserve"> PAGEREF _Toc171691604 \h </w:instrText>
      </w:r>
      <w:r w:rsidRPr="007F762F">
        <w:rPr>
          <w:noProof/>
        </w:rPr>
      </w:r>
      <w:r w:rsidRPr="007F762F">
        <w:rPr>
          <w:noProof/>
        </w:rPr>
        <w:fldChar w:fldCharType="separate"/>
      </w:r>
      <w:r w:rsidRPr="007F762F">
        <w:rPr>
          <w:noProof/>
        </w:rPr>
        <w:t>373</w:t>
      </w:r>
      <w:r w:rsidRPr="007F762F">
        <w:rPr>
          <w:noProof/>
        </w:rPr>
        <w:fldChar w:fldCharType="end"/>
      </w:r>
    </w:p>
    <w:p w14:paraId="72F4D761" w14:textId="1A7836C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10.1.89</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MBS session status reporting +CMSSR</w:t>
      </w:r>
      <w:r w:rsidRPr="007F762F">
        <w:rPr>
          <w:noProof/>
        </w:rPr>
        <w:tab/>
      </w:r>
      <w:r w:rsidRPr="007F762F">
        <w:rPr>
          <w:noProof/>
        </w:rPr>
        <w:fldChar w:fldCharType="begin" w:fldLock="1"/>
      </w:r>
      <w:r w:rsidRPr="007F762F">
        <w:rPr>
          <w:noProof/>
        </w:rPr>
        <w:instrText xml:space="preserve"> PAGEREF _Toc171691605 \h </w:instrText>
      </w:r>
      <w:r w:rsidRPr="007F762F">
        <w:rPr>
          <w:noProof/>
        </w:rPr>
      </w:r>
      <w:r w:rsidRPr="007F762F">
        <w:rPr>
          <w:noProof/>
        </w:rPr>
        <w:fldChar w:fldCharType="separate"/>
      </w:r>
      <w:r w:rsidRPr="007F762F">
        <w:rPr>
          <w:noProof/>
        </w:rPr>
        <w:t>374</w:t>
      </w:r>
      <w:r w:rsidRPr="007F762F">
        <w:rPr>
          <w:noProof/>
        </w:rPr>
        <w:fldChar w:fldCharType="end"/>
      </w:r>
    </w:p>
    <w:p w14:paraId="35F79442" w14:textId="41B0DC2A"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10.1.90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Information for reflective QoS for ESP +CIRQE</w:t>
      </w:r>
      <w:r w:rsidRPr="007F762F">
        <w:rPr>
          <w:noProof/>
        </w:rPr>
        <w:tab/>
      </w:r>
      <w:r w:rsidRPr="007F762F">
        <w:rPr>
          <w:noProof/>
        </w:rPr>
        <w:fldChar w:fldCharType="begin" w:fldLock="1"/>
      </w:r>
      <w:r w:rsidRPr="007F762F">
        <w:rPr>
          <w:noProof/>
        </w:rPr>
        <w:instrText xml:space="preserve"> PAGEREF _Toc171691606 \h </w:instrText>
      </w:r>
      <w:r w:rsidRPr="007F762F">
        <w:rPr>
          <w:noProof/>
        </w:rPr>
      </w:r>
      <w:r w:rsidRPr="007F762F">
        <w:rPr>
          <w:noProof/>
        </w:rPr>
        <w:fldChar w:fldCharType="separate"/>
      </w:r>
      <w:r w:rsidRPr="007F762F">
        <w:rPr>
          <w:noProof/>
        </w:rPr>
        <w:t>375</w:t>
      </w:r>
      <w:r w:rsidRPr="007F762F">
        <w:rPr>
          <w:noProof/>
        </w:rPr>
        <w:fldChar w:fldCharType="end"/>
      </w:r>
    </w:p>
    <w:p w14:paraId="75FF70BB" w14:textId="644F14E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10.1.93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EAS rediscovery support indication +CEASRSI</w:t>
      </w:r>
      <w:r w:rsidRPr="007F762F">
        <w:rPr>
          <w:noProof/>
        </w:rPr>
        <w:tab/>
      </w:r>
      <w:r w:rsidRPr="007F762F">
        <w:rPr>
          <w:noProof/>
        </w:rPr>
        <w:fldChar w:fldCharType="begin" w:fldLock="1"/>
      </w:r>
      <w:r w:rsidRPr="007F762F">
        <w:rPr>
          <w:noProof/>
        </w:rPr>
        <w:instrText xml:space="preserve"> PAGEREF _Toc171691607 \h </w:instrText>
      </w:r>
      <w:r w:rsidRPr="007F762F">
        <w:rPr>
          <w:noProof/>
        </w:rPr>
      </w:r>
      <w:r w:rsidRPr="007F762F">
        <w:rPr>
          <w:noProof/>
        </w:rPr>
        <w:fldChar w:fldCharType="separate"/>
      </w:r>
      <w:r w:rsidRPr="007F762F">
        <w:rPr>
          <w:noProof/>
        </w:rPr>
        <w:t>378</w:t>
      </w:r>
      <w:r w:rsidRPr="007F762F">
        <w:rPr>
          <w:noProof/>
        </w:rPr>
        <w:fldChar w:fldCharType="end"/>
      </w:r>
    </w:p>
    <w:p w14:paraId="63949E15" w14:textId="4B85C510"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10.1.94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Paging early indication with paging subgrouping setting +CPEIPSS</w:t>
      </w:r>
      <w:r w:rsidRPr="007F762F">
        <w:rPr>
          <w:noProof/>
        </w:rPr>
        <w:tab/>
      </w:r>
      <w:r w:rsidRPr="007F762F">
        <w:rPr>
          <w:noProof/>
        </w:rPr>
        <w:fldChar w:fldCharType="begin" w:fldLock="1"/>
      </w:r>
      <w:r w:rsidRPr="007F762F">
        <w:rPr>
          <w:noProof/>
        </w:rPr>
        <w:instrText xml:space="preserve"> PAGEREF _Toc171691608 \h </w:instrText>
      </w:r>
      <w:r w:rsidRPr="007F762F">
        <w:rPr>
          <w:noProof/>
        </w:rPr>
      </w:r>
      <w:r w:rsidRPr="007F762F">
        <w:rPr>
          <w:noProof/>
        </w:rPr>
        <w:fldChar w:fldCharType="separate"/>
      </w:r>
      <w:r w:rsidRPr="007F762F">
        <w:rPr>
          <w:noProof/>
        </w:rPr>
        <w:t>379</w:t>
      </w:r>
      <w:r w:rsidRPr="007F762F">
        <w:rPr>
          <w:noProof/>
        </w:rPr>
        <w:fldChar w:fldCharType="end"/>
      </w:r>
    </w:p>
    <w:p w14:paraId="5781780D" w14:textId="37083C7A"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10.1.95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 xml:space="preserve"> Wake-up signal setting +CWUSS</w:t>
      </w:r>
      <w:r w:rsidRPr="007F762F">
        <w:rPr>
          <w:noProof/>
        </w:rPr>
        <w:tab/>
      </w:r>
      <w:r w:rsidRPr="007F762F">
        <w:rPr>
          <w:noProof/>
        </w:rPr>
        <w:fldChar w:fldCharType="begin" w:fldLock="1"/>
      </w:r>
      <w:r w:rsidRPr="007F762F">
        <w:rPr>
          <w:noProof/>
        </w:rPr>
        <w:instrText xml:space="preserve"> PAGEREF _Toc171691609 \h </w:instrText>
      </w:r>
      <w:r w:rsidRPr="007F762F">
        <w:rPr>
          <w:noProof/>
        </w:rPr>
      </w:r>
      <w:r w:rsidRPr="007F762F">
        <w:rPr>
          <w:noProof/>
        </w:rPr>
        <w:fldChar w:fldCharType="separate"/>
      </w:r>
      <w:r w:rsidRPr="007F762F">
        <w:rPr>
          <w:noProof/>
        </w:rPr>
        <w:t>380</w:t>
      </w:r>
      <w:r w:rsidRPr="007F762F">
        <w:rPr>
          <w:noProof/>
        </w:rPr>
        <w:fldChar w:fldCharType="end"/>
      </w:r>
    </w:p>
    <w:p w14:paraId="1CE75E32" w14:textId="7EE9526E"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10.2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Modem compatibility commands</w:t>
      </w:r>
      <w:r w:rsidRPr="007F762F">
        <w:rPr>
          <w:noProof/>
        </w:rPr>
        <w:tab/>
      </w:r>
      <w:r w:rsidRPr="007F762F">
        <w:rPr>
          <w:noProof/>
        </w:rPr>
        <w:fldChar w:fldCharType="begin" w:fldLock="1"/>
      </w:r>
      <w:r w:rsidRPr="007F762F">
        <w:rPr>
          <w:noProof/>
        </w:rPr>
        <w:instrText xml:space="preserve"> PAGEREF _Toc171691610 \h </w:instrText>
      </w:r>
      <w:r w:rsidRPr="007F762F">
        <w:rPr>
          <w:noProof/>
        </w:rPr>
      </w:r>
      <w:r w:rsidRPr="007F762F">
        <w:rPr>
          <w:noProof/>
        </w:rPr>
        <w:fldChar w:fldCharType="separate"/>
      </w:r>
      <w:r w:rsidRPr="007F762F">
        <w:rPr>
          <w:noProof/>
        </w:rPr>
        <w:t>381</w:t>
      </w:r>
      <w:r w:rsidRPr="007F762F">
        <w:rPr>
          <w:noProof/>
        </w:rPr>
        <w:fldChar w:fldCharType="end"/>
      </w:r>
    </w:p>
    <w:p w14:paraId="731564F9" w14:textId="3094A4AE"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10.2.0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General</w:t>
      </w:r>
      <w:r w:rsidRPr="007F762F">
        <w:rPr>
          <w:noProof/>
        </w:rPr>
        <w:tab/>
      </w:r>
      <w:r w:rsidRPr="007F762F">
        <w:rPr>
          <w:noProof/>
        </w:rPr>
        <w:fldChar w:fldCharType="begin" w:fldLock="1"/>
      </w:r>
      <w:r w:rsidRPr="007F762F">
        <w:rPr>
          <w:noProof/>
        </w:rPr>
        <w:instrText xml:space="preserve"> PAGEREF _Toc171691611 \h </w:instrText>
      </w:r>
      <w:r w:rsidRPr="007F762F">
        <w:rPr>
          <w:noProof/>
        </w:rPr>
      </w:r>
      <w:r w:rsidRPr="007F762F">
        <w:rPr>
          <w:noProof/>
        </w:rPr>
        <w:fldChar w:fldCharType="separate"/>
      </w:r>
      <w:r w:rsidRPr="007F762F">
        <w:rPr>
          <w:noProof/>
        </w:rPr>
        <w:t>381</w:t>
      </w:r>
      <w:r w:rsidRPr="007F762F">
        <w:rPr>
          <w:noProof/>
        </w:rPr>
        <w:fldChar w:fldCharType="end"/>
      </w:r>
    </w:p>
    <w:p w14:paraId="16CFA93C" w14:textId="7261562C"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MT originated PDP context activation</w:t>
      </w:r>
      <w:r w:rsidRPr="007F762F">
        <w:rPr>
          <w:noProof/>
        </w:rPr>
        <w:tab/>
      </w:r>
      <w:r w:rsidRPr="007F762F">
        <w:rPr>
          <w:noProof/>
        </w:rPr>
        <w:fldChar w:fldCharType="begin" w:fldLock="1"/>
      </w:r>
      <w:r w:rsidRPr="007F762F">
        <w:rPr>
          <w:noProof/>
        </w:rPr>
        <w:instrText xml:space="preserve"> PAGEREF _Toc171691612 \h </w:instrText>
      </w:r>
      <w:r w:rsidRPr="007F762F">
        <w:rPr>
          <w:noProof/>
        </w:rPr>
      </w:r>
      <w:r w:rsidRPr="007F762F">
        <w:rPr>
          <w:noProof/>
        </w:rPr>
        <w:fldChar w:fldCharType="separate"/>
      </w:r>
      <w:r w:rsidRPr="007F762F">
        <w:rPr>
          <w:noProof/>
        </w:rPr>
        <w:t>381</w:t>
      </w:r>
      <w:r w:rsidRPr="007F762F">
        <w:rPr>
          <w:noProof/>
        </w:rPr>
        <w:fldChar w:fldCharType="end"/>
      </w:r>
    </w:p>
    <w:p w14:paraId="379C112E" w14:textId="545FA6BC"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lang w:val="en-US"/>
        </w:rPr>
        <w:t>10.2.1.0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General</w:t>
      </w:r>
      <w:r w:rsidRPr="007F762F">
        <w:rPr>
          <w:noProof/>
        </w:rPr>
        <w:tab/>
      </w:r>
      <w:r w:rsidRPr="007F762F">
        <w:rPr>
          <w:noProof/>
        </w:rPr>
        <w:fldChar w:fldCharType="begin" w:fldLock="1"/>
      </w:r>
      <w:r w:rsidRPr="007F762F">
        <w:rPr>
          <w:noProof/>
        </w:rPr>
        <w:instrText xml:space="preserve"> PAGEREF _Toc171691613 \h </w:instrText>
      </w:r>
      <w:r w:rsidRPr="007F762F">
        <w:rPr>
          <w:noProof/>
        </w:rPr>
      </w:r>
      <w:r w:rsidRPr="007F762F">
        <w:rPr>
          <w:noProof/>
        </w:rPr>
        <w:fldChar w:fldCharType="separate"/>
      </w:r>
      <w:r w:rsidRPr="007F762F">
        <w:rPr>
          <w:noProof/>
        </w:rPr>
        <w:t>381</w:t>
      </w:r>
      <w:r w:rsidRPr="007F762F">
        <w:rPr>
          <w:noProof/>
        </w:rPr>
        <w:fldChar w:fldCharType="end"/>
      </w:r>
    </w:p>
    <w:p w14:paraId="794BD5E4" w14:textId="376805E6"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lang w:val="fr-FR"/>
        </w:rPr>
        <w:t>10.2.1.1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fr-FR"/>
        </w:rPr>
        <w:t>Request packet domain service 'D'</w:t>
      </w:r>
      <w:r w:rsidRPr="007F762F">
        <w:rPr>
          <w:noProof/>
        </w:rPr>
        <w:tab/>
      </w:r>
      <w:r w:rsidRPr="007F762F">
        <w:rPr>
          <w:noProof/>
        </w:rPr>
        <w:fldChar w:fldCharType="begin" w:fldLock="1"/>
      </w:r>
      <w:r w:rsidRPr="007F762F">
        <w:rPr>
          <w:noProof/>
        </w:rPr>
        <w:instrText xml:space="preserve"> PAGEREF _Toc171691614 \h </w:instrText>
      </w:r>
      <w:r w:rsidRPr="007F762F">
        <w:rPr>
          <w:noProof/>
        </w:rPr>
      </w:r>
      <w:r w:rsidRPr="007F762F">
        <w:rPr>
          <w:noProof/>
        </w:rPr>
        <w:fldChar w:fldCharType="separate"/>
      </w:r>
      <w:r w:rsidRPr="007F762F">
        <w:rPr>
          <w:noProof/>
        </w:rPr>
        <w:t>381</w:t>
      </w:r>
      <w:r w:rsidRPr="007F762F">
        <w:rPr>
          <w:noProof/>
        </w:rPr>
        <w:fldChar w:fldCharType="end"/>
      </w:r>
    </w:p>
    <w:p w14:paraId="6D599744" w14:textId="6E1586C6"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lang w:val="fr-FR"/>
        </w:rPr>
        <w:t>10.2.1.2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fr-FR"/>
        </w:rPr>
        <w:t>Request packet domain IP service 'D'</w:t>
      </w:r>
      <w:r w:rsidRPr="007F762F">
        <w:rPr>
          <w:noProof/>
        </w:rPr>
        <w:tab/>
      </w:r>
      <w:r w:rsidRPr="007F762F">
        <w:rPr>
          <w:noProof/>
        </w:rPr>
        <w:fldChar w:fldCharType="begin" w:fldLock="1"/>
      </w:r>
      <w:r w:rsidRPr="007F762F">
        <w:rPr>
          <w:noProof/>
        </w:rPr>
        <w:instrText xml:space="preserve"> PAGEREF _Toc171691615 \h </w:instrText>
      </w:r>
      <w:r w:rsidRPr="007F762F">
        <w:rPr>
          <w:noProof/>
        </w:rPr>
      </w:r>
      <w:r w:rsidRPr="007F762F">
        <w:rPr>
          <w:noProof/>
        </w:rPr>
        <w:fldChar w:fldCharType="separate"/>
      </w:r>
      <w:r w:rsidRPr="007F762F">
        <w:rPr>
          <w:noProof/>
        </w:rPr>
        <w:t>382</w:t>
      </w:r>
      <w:r w:rsidRPr="007F762F">
        <w:rPr>
          <w:noProof/>
        </w:rPr>
        <w:fldChar w:fldCharType="end"/>
      </w:r>
    </w:p>
    <w:p w14:paraId="210D0D42" w14:textId="3D81C471"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10.2.2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Network requested PDP context activation</w:t>
      </w:r>
      <w:r w:rsidRPr="007F762F">
        <w:rPr>
          <w:noProof/>
        </w:rPr>
        <w:tab/>
      </w:r>
      <w:r w:rsidRPr="007F762F">
        <w:rPr>
          <w:noProof/>
        </w:rPr>
        <w:fldChar w:fldCharType="begin" w:fldLock="1"/>
      </w:r>
      <w:r w:rsidRPr="007F762F">
        <w:rPr>
          <w:noProof/>
        </w:rPr>
        <w:instrText xml:space="preserve"> PAGEREF _Toc171691616 \h </w:instrText>
      </w:r>
      <w:r w:rsidRPr="007F762F">
        <w:rPr>
          <w:noProof/>
        </w:rPr>
      </w:r>
      <w:r w:rsidRPr="007F762F">
        <w:rPr>
          <w:noProof/>
        </w:rPr>
        <w:fldChar w:fldCharType="separate"/>
      </w:r>
      <w:r w:rsidRPr="007F762F">
        <w:rPr>
          <w:noProof/>
        </w:rPr>
        <w:t>383</w:t>
      </w:r>
      <w:r w:rsidRPr="007F762F">
        <w:rPr>
          <w:noProof/>
        </w:rPr>
        <w:fldChar w:fldCharType="end"/>
      </w:r>
    </w:p>
    <w:p w14:paraId="0CC252B4" w14:textId="768DEFDC"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lang w:val="en-US"/>
        </w:rPr>
        <w:t>10.2.2.0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General</w:t>
      </w:r>
      <w:r w:rsidRPr="007F762F">
        <w:rPr>
          <w:noProof/>
        </w:rPr>
        <w:tab/>
      </w:r>
      <w:r w:rsidRPr="007F762F">
        <w:rPr>
          <w:noProof/>
        </w:rPr>
        <w:fldChar w:fldCharType="begin" w:fldLock="1"/>
      </w:r>
      <w:r w:rsidRPr="007F762F">
        <w:rPr>
          <w:noProof/>
        </w:rPr>
        <w:instrText xml:space="preserve"> PAGEREF _Toc171691617 \h </w:instrText>
      </w:r>
      <w:r w:rsidRPr="007F762F">
        <w:rPr>
          <w:noProof/>
        </w:rPr>
      </w:r>
      <w:r w:rsidRPr="007F762F">
        <w:rPr>
          <w:noProof/>
        </w:rPr>
        <w:fldChar w:fldCharType="separate"/>
      </w:r>
      <w:r w:rsidRPr="007F762F">
        <w:rPr>
          <w:noProof/>
        </w:rPr>
        <w:t>383</w:t>
      </w:r>
      <w:r w:rsidRPr="007F762F">
        <w:rPr>
          <w:noProof/>
        </w:rPr>
        <w:fldChar w:fldCharType="end"/>
      </w:r>
    </w:p>
    <w:p w14:paraId="15EB7FF0" w14:textId="27510389"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rPr>
        <w:t>10.2.2.1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Automatic response to a network request for PDP context activation 'S0'</w:t>
      </w:r>
      <w:r w:rsidRPr="007F762F">
        <w:rPr>
          <w:noProof/>
        </w:rPr>
        <w:tab/>
      </w:r>
      <w:r w:rsidRPr="007F762F">
        <w:rPr>
          <w:noProof/>
        </w:rPr>
        <w:fldChar w:fldCharType="begin" w:fldLock="1"/>
      </w:r>
      <w:r w:rsidRPr="007F762F">
        <w:rPr>
          <w:noProof/>
        </w:rPr>
        <w:instrText xml:space="preserve"> PAGEREF _Toc171691618 \h </w:instrText>
      </w:r>
      <w:r w:rsidRPr="007F762F">
        <w:rPr>
          <w:noProof/>
        </w:rPr>
      </w:r>
      <w:r w:rsidRPr="007F762F">
        <w:rPr>
          <w:noProof/>
        </w:rPr>
        <w:fldChar w:fldCharType="separate"/>
      </w:r>
      <w:r w:rsidRPr="007F762F">
        <w:rPr>
          <w:noProof/>
        </w:rPr>
        <w:t>383</w:t>
      </w:r>
      <w:r w:rsidRPr="007F762F">
        <w:rPr>
          <w:noProof/>
        </w:rPr>
        <w:fldChar w:fldCharType="end"/>
      </w:r>
    </w:p>
    <w:p w14:paraId="0697C4AD" w14:textId="73007018"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rPr>
        <w:t>10.2.2.2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Manual acceptance of a network request for PDP context activation 'A'</w:t>
      </w:r>
      <w:r w:rsidRPr="007F762F">
        <w:rPr>
          <w:noProof/>
        </w:rPr>
        <w:tab/>
      </w:r>
      <w:r w:rsidRPr="007F762F">
        <w:rPr>
          <w:noProof/>
        </w:rPr>
        <w:fldChar w:fldCharType="begin" w:fldLock="1"/>
      </w:r>
      <w:r w:rsidRPr="007F762F">
        <w:rPr>
          <w:noProof/>
        </w:rPr>
        <w:instrText xml:space="preserve"> PAGEREF _Toc171691619 \h </w:instrText>
      </w:r>
      <w:r w:rsidRPr="007F762F">
        <w:rPr>
          <w:noProof/>
        </w:rPr>
      </w:r>
      <w:r w:rsidRPr="007F762F">
        <w:rPr>
          <w:noProof/>
        </w:rPr>
        <w:fldChar w:fldCharType="separate"/>
      </w:r>
      <w:r w:rsidRPr="007F762F">
        <w:rPr>
          <w:noProof/>
        </w:rPr>
        <w:t>383</w:t>
      </w:r>
      <w:r w:rsidRPr="007F762F">
        <w:rPr>
          <w:noProof/>
        </w:rPr>
        <w:fldChar w:fldCharType="end"/>
      </w:r>
    </w:p>
    <w:p w14:paraId="0760D3F4" w14:textId="251B5CF0" w:rsidR="007F762F" w:rsidRPr="007F762F" w:rsidRDefault="007F762F">
      <w:pPr>
        <w:pStyle w:val="TOC4"/>
        <w:rPr>
          <w:rFonts w:asciiTheme="minorHAnsi" w:eastAsiaTheme="minorEastAsia" w:hAnsiTheme="minorHAnsi" w:cstheme="minorBidi"/>
          <w:noProof/>
          <w:kern w:val="2"/>
          <w:sz w:val="22"/>
          <w:szCs w:val="22"/>
          <w:lang w:eastAsia="en-GB"/>
          <w14:ligatures w14:val="standardContextual"/>
        </w:rPr>
      </w:pPr>
      <w:r w:rsidRPr="007F762F">
        <w:rPr>
          <w:noProof/>
        </w:rPr>
        <w:t>10.2.2.3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Manual rejection of a network request for PDP context activation 'H'</w:t>
      </w:r>
      <w:r w:rsidRPr="007F762F">
        <w:rPr>
          <w:noProof/>
        </w:rPr>
        <w:tab/>
      </w:r>
      <w:r w:rsidRPr="007F762F">
        <w:rPr>
          <w:noProof/>
        </w:rPr>
        <w:fldChar w:fldCharType="begin" w:fldLock="1"/>
      </w:r>
      <w:r w:rsidRPr="007F762F">
        <w:rPr>
          <w:noProof/>
        </w:rPr>
        <w:instrText xml:space="preserve"> PAGEREF _Toc171691620 \h </w:instrText>
      </w:r>
      <w:r w:rsidRPr="007F762F">
        <w:rPr>
          <w:noProof/>
        </w:rPr>
      </w:r>
      <w:r w:rsidRPr="007F762F">
        <w:rPr>
          <w:noProof/>
        </w:rPr>
        <w:fldChar w:fldCharType="separate"/>
      </w:r>
      <w:r w:rsidRPr="007F762F">
        <w:rPr>
          <w:noProof/>
        </w:rPr>
        <w:t>384</w:t>
      </w:r>
      <w:r w:rsidRPr="007F762F">
        <w:rPr>
          <w:noProof/>
        </w:rPr>
        <w:fldChar w:fldCharType="end"/>
      </w:r>
    </w:p>
    <w:p w14:paraId="28AFE679" w14:textId="3255F2AB"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11</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VGCS and VBS</w:t>
      </w:r>
      <w:r w:rsidRPr="007F762F">
        <w:rPr>
          <w:noProof/>
        </w:rPr>
        <w:tab/>
      </w:r>
      <w:r w:rsidRPr="007F762F">
        <w:rPr>
          <w:noProof/>
        </w:rPr>
        <w:fldChar w:fldCharType="begin" w:fldLock="1"/>
      </w:r>
      <w:r w:rsidRPr="007F762F">
        <w:rPr>
          <w:noProof/>
        </w:rPr>
        <w:instrText xml:space="preserve"> PAGEREF _Toc171691621 \h </w:instrText>
      </w:r>
      <w:r w:rsidRPr="007F762F">
        <w:rPr>
          <w:noProof/>
        </w:rPr>
      </w:r>
      <w:r w:rsidRPr="007F762F">
        <w:rPr>
          <w:noProof/>
        </w:rPr>
        <w:fldChar w:fldCharType="separate"/>
      </w:r>
      <w:r w:rsidRPr="007F762F">
        <w:rPr>
          <w:noProof/>
        </w:rPr>
        <w:t>384</w:t>
      </w:r>
      <w:r w:rsidRPr="007F762F">
        <w:rPr>
          <w:noProof/>
        </w:rPr>
        <w:fldChar w:fldCharType="end"/>
      </w:r>
    </w:p>
    <w:p w14:paraId="7F297796" w14:textId="72D91B72"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11.0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_Toc171691622 \h </w:instrText>
      </w:r>
      <w:r w:rsidRPr="007F762F">
        <w:rPr>
          <w:noProof/>
        </w:rPr>
      </w:r>
      <w:r w:rsidRPr="007F762F">
        <w:rPr>
          <w:noProof/>
        </w:rPr>
        <w:fldChar w:fldCharType="separate"/>
      </w:r>
      <w:r w:rsidRPr="007F762F">
        <w:rPr>
          <w:noProof/>
        </w:rPr>
        <w:t>384</w:t>
      </w:r>
      <w:r w:rsidRPr="007F762F">
        <w:rPr>
          <w:noProof/>
        </w:rPr>
        <w:fldChar w:fldCharType="end"/>
      </w:r>
    </w:p>
    <w:p w14:paraId="74DDA834" w14:textId="0DE83413"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MTs supporting the VGCS and VBS</w:t>
      </w:r>
      <w:r w:rsidRPr="007F762F">
        <w:rPr>
          <w:noProof/>
        </w:rPr>
        <w:tab/>
      </w:r>
      <w:r w:rsidRPr="007F762F">
        <w:rPr>
          <w:noProof/>
        </w:rPr>
        <w:fldChar w:fldCharType="begin" w:fldLock="1"/>
      </w:r>
      <w:r w:rsidRPr="007F762F">
        <w:rPr>
          <w:noProof/>
        </w:rPr>
        <w:instrText xml:space="preserve"> PAGEREF _Toc171691623 \h </w:instrText>
      </w:r>
      <w:r w:rsidRPr="007F762F">
        <w:rPr>
          <w:noProof/>
        </w:rPr>
      </w:r>
      <w:r w:rsidRPr="007F762F">
        <w:rPr>
          <w:noProof/>
        </w:rPr>
        <w:fldChar w:fldCharType="separate"/>
      </w:r>
      <w:r w:rsidRPr="007F762F">
        <w:rPr>
          <w:noProof/>
        </w:rPr>
        <w:t>384</w:t>
      </w:r>
      <w:r w:rsidRPr="007F762F">
        <w:rPr>
          <w:noProof/>
        </w:rPr>
        <w:fldChar w:fldCharType="end"/>
      </w:r>
    </w:p>
    <w:p w14:paraId="768AD6B0" w14:textId="6BF8CEB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Accept an incoming voice group or voice broadcast call +CAJOIN</w:t>
      </w:r>
      <w:r w:rsidRPr="007F762F">
        <w:rPr>
          <w:noProof/>
        </w:rPr>
        <w:tab/>
      </w:r>
      <w:r w:rsidRPr="007F762F">
        <w:rPr>
          <w:noProof/>
        </w:rPr>
        <w:fldChar w:fldCharType="begin" w:fldLock="1"/>
      </w:r>
      <w:r w:rsidRPr="007F762F">
        <w:rPr>
          <w:noProof/>
        </w:rPr>
        <w:instrText xml:space="preserve"> PAGEREF _Toc171691624 \h </w:instrText>
      </w:r>
      <w:r w:rsidRPr="007F762F">
        <w:rPr>
          <w:noProof/>
        </w:rPr>
      </w:r>
      <w:r w:rsidRPr="007F762F">
        <w:rPr>
          <w:noProof/>
        </w:rPr>
        <w:fldChar w:fldCharType="separate"/>
      </w:r>
      <w:r w:rsidRPr="007F762F">
        <w:rPr>
          <w:noProof/>
        </w:rPr>
        <w:t>384</w:t>
      </w:r>
      <w:r w:rsidRPr="007F762F">
        <w:rPr>
          <w:noProof/>
        </w:rPr>
        <w:fldChar w:fldCharType="end"/>
      </w:r>
    </w:p>
    <w:p w14:paraId="475B0B42" w14:textId="1E96512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Reject an incoming voice group or voice broadcast call +CAREJ</w:t>
      </w:r>
      <w:r w:rsidRPr="007F762F">
        <w:rPr>
          <w:noProof/>
        </w:rPr>
        <w:tab/>
      </w:r>
      <w:r w:rsidRPr="007F762F">
        <w:rPr>
          <w:noProof/>
        </w:rPr>
        <w:fldChar w:fldCharType="begin" w:fldLock="1"/>
      </w:r>
      <w:r w:rsidRPr="007F762F">
        <w:rPr>
          <w:noProof/>
        </w:rPr>
        <w:instrText xml:space="preserve"> PAGEREF _Toc171691625 \h </w:instrText>
      </w:r>
      <w:r w:rsidRPr="007F762F">
        <w:rPr>
          <w:noProof/>
        </w:rPr>
      </w:r>
      <w:r w:rsidRPr="007F762F">
        <w:rPr>
          <w:noProof/>
        </w:rPr>
        <w:fldChar w:fldCharType="separate"/>
      </w:r>
      <w:r w:rsidRPr="007F762F">
        <w:rPr>
          <w:noProof/>
        </w:rPr>
        <w:t>385</w:t>
      </w:r>
      <w:r w:rsidRPr="007F762F">
        <w:rPr>
          <w:noProof/>
        </w:rPr>
        <w:fldChar w:fldCharType="end"/>
      </w:r>
    </w:p>
    <w:p w14:paraId="0ACBBD6B" w14:textId="5B38619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Leave an ongoing voice group or voice broadcast call +CAHLD</w:t>
      </w:r>
      <w:r w:rsidRPr="007F762F">
        <w:rPr>
          <w:noProof/>
        </w:rPr>
        <w:tab/>
      </w:r>
      <w:r w:rsidRPr="007F762F">
        <w:rPr>
          <w:noProof/>
        </w:rPr>
        <w:fldChar w:fldCharType="begin" w:fldLock="1"/>
      </w:r>
      <w:r w:rsidRPr="007F762F">
        <w:rPr>
          <w:noProof/>
        </w:rPr>
        <w:instrText xml:space="preserve"> PAGEREF _Toc171691626 \h </w:instrText>
      </w:r>
      <w:r w:rsidRPr="007F762F">
        <w:rPr>
          <w:noProof/>
        </w:rPr>
      </w:r>
      <w:r w:rsidRPr="007F762F">
        <w:rPr>
          <w:noProof/>
        </w:rPr>
        <w:fldChar w:fldCharType="separate"/>
      </w:r>
      <w:r w:rsidRPr="007F762F">
        <w:rPr>
          <w:noProof/>
        </w:rPr>
        <w:t>385</w:t>
      </w:r>
      <w:r w:rsidRPr="007F762F">
        <w:rPr>
          <w:noProof/>
        </w:rPr>
        <w:fldChar w:fldCharType="end"/>
      </w:r>
    </w:p>
    <w:p w14:paraId="452E6E90" w14:textId="1BB7778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Talker access for voice group call +CAPTT</w:t>
      </w:r>
      <w:r w:rsidRPr="007F762F">
        <w:rPr>
          <w:noProof/>
        </w:rPr>
        <w:tab/>
      </w:r>
      <w:r w:rsidRPr="007F762F">
        <w:rPr>
          <w:noProof/>
        </w:rPr>
        <w:fldChar w:fldCharType="begin" w:fldLock="1"/>
      </w:r>
      <w:r w:rsidRPr="007F762F">
        <w:rPr>
          <w:noProof/>
        </w:rPr>
        <w:instrText xml:space="preserve"> PAGEREF _Toc171691627 \h </w:instrText>
      </w:r>
      <w:r w:rsidRPr="007F762F">
        <w:rPr>
          <w:noProof/>
        </w:rPr>
      </w:r>
      <w:r w:rsidRPr="007F762F">
        <w:rPr>
          <w:noProof/>
        </w:rPr>
        <w:fldChar w:fldCharType="separate"/>
      </w:r>
      <w:r w:rsidRPr="007F762F">
        <w:rPr>
          <w:noProof/>
        </w:rPr>
        <w:t>386</w:t>
      </w:r>
      <w:r w:rsidRPr="007F762F">
        <w:rPr>
          <w:noProof/>
        </w:rPr>
        <w:fldChar w:fldCharType="end"/>
      </w:r>
    </w:p>
    <w:p w14:paraId="21546919" w14:textId="10A256FA"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Voice group call uplink status presentation +CAULEV</w:t>
      </w:r>
      <w:r w:rsidRPr="007F762F">
        <w:rPr>
          <w:noProof/>
        </w:rPr>
        <w:tab/>
      </w:r>
      <w:r w:rsidRPr="007F762F">
        <w:rPr>
          <w:noProof/>
        </w:rPr>
        <w:fldChar w:fldCharType="begin" w:fldLock="1"/>
      </w:r>
      <w:r w:rsidRPr="007F762F">
        <w:rPr>
          <w:noProof/>
        </w:rPr>
        <w:instrText xml:space="preserve"> PAGEREF _Toc171691628 \h </w:instrText>
      </w:r>
      <w:r w:rsidRPr="007F762F">
        <w:rPr>
          <w:noProof/>
        </w:rPr>
      </w:r>
      <w:r w:rsidRPr="007F762F">
        <w:rPr>
          <w:noProof/>
        </w:rPr>
        <w:fldChar w:fldCharType="separate"/>
      </w:r>
      <w:r w:rsidRPr="007F762F">
        <w:rPr>
          <w:noProof/>
        </w:rPr>
        <w:t>387</w:t>
      </w:r>
      <w:r w:rsidRPr="007F762F">
        <w:rPr>
          <w:noProof/>
        </w:rPr>
        <w:fldChar w:fldCharType="end"/>
      </w:r>
    </w:p>
    <w:p w14:paraId="3E50B54E" w14:textId="754C0DA2"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List current voice group and voice broadcast calls +CALCC</w:t>
      </w:r>
      <w:r w:rsidRPr="007F762F">
        <w:rPr>
          <w:noProof/>
        </w:rPr>
        <w:tab/>
      </w:r>
      <w:r w:rsidRPr="007F762F">
        <w:rPr>
          <w:noProof/>
        </w:rPr>
        <w:fldChar w:fldCharType="begin" w:fldLock="1"/>
      </w:r>
      <w:r w:rsidRPr="007F762F">
        <w:rPr>
          <w:noProof/>
        </w:rPr>
        <w:instrText xml:space="preserve"> PAGEREF _Toc171691629 \h </w:instrText>
      </w:r>
      <w:r w:rsidRPr="007F762F">
        <w:rPr>
          <w:noProof/>
        </w:rPr>
      </w:r>
      <w:r w:rsidRPr="007F762F">
        <w:rPr>
          <w:noProof/>
        </w:rPr>
        <w:fldChar w:fldCharType="separate"/>
      </w:r>
      <w:r w:rsidRPr="007F762F">
        <w:rPr>
          <w:noProof/>
        </w:rPr>
        <w:t>387</w:t>
      </w:r>
      <w:r w:rsidRPr="007F762F">
        <w:rPr>
          <w:noProof/>
        </w:rPr>
        <w:fldChar w:fldCharType="end"/>
      </w:r>
    </w:p>
    <w:p w14:paraId="39484748" w14:textId="417EDE1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11.1.7</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Voice group or voice broadcast call state attribute presentation +CACSP</w:t>
      </w:r>
      <w:r w:rsidRPr="007F762F">
        <w:rPr>
          <w:noProof/>
        </w:rPr>
        <w:tab/>
      </w:r>
      <w:r w:rsidRPr="007F762F">
        <w:rPr>
          <w:noProof/>
        </w:rPr>
        <w:fldChar w:fldCharType="begin" w:fldLock="1"/>
      </w:r>
      <w:r w:rsidRPr="007F762F">
        <w:rPr>
          <w:noProof/>
        </w:rPr>
        <w:instrText xml:space="preserve"> PAGEREF _Toc171691630 \h </w:instrText>
      </w:r>
      <w:r w:rsidRPr="007F762F">
        <w:rPr>
          <w:noProof/>
        </w:rPr>
      </w:r>
      <w:r w:rsidRPr="007F762F">
        <w:rPr>
          <w:noProof/>
        </w:rPr>
        <w:fldChar w:fldCharType="separate"/>
      </w:r>
      <w:r w:rsidRPr="007F762F">
        <w:rPr>
          <w:noProof/>
        </w:rPr>
        <w:t>388</w:t>
      </w:r>
      <w:r w:rsidRPr="007F762F">
        <w:rPr>
          <w:noProof/>
        </w:rPr>
        <w:fldChar w:fldCharType="end"/>
      </w:r>
    </w:p>
    <w:p w14:paraId="24E355BF" w14:textId="5199EB0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11.1.8</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NCH support indication +CANCHEV</w:t>
      </w:r>
      <w:r w:rsidRPr="007F762F">
        <w:rPr>
          <w:noProof/>
        </w:rPr>
        <w:tab/>
      </w:r>
      <w:r w:rsidRPr="007F762F">
        <w:rPr>
          <w:noProof/>
        </w:rPr>
        <w:fldChar w:fldCharType="begin" w:fldLock="1"/>
      </w:r>
      <w:r w:rsidRPr="007F762F">
        <w:rPr>
          <w:noProof/>
        </w:rPr>
        <w:instrText xml:space="preserve"> PAGEREF _Toc171691631 \h </w:instrText>
      </w:r>
      <w:r w:rsidRPr="007F762F">
        <w:rPr>
          <w:noProof/>
        </w:rPr>
      </w:r>
      <w:r w:rsidRPr="007F762F">
        <w:rPr>
          <w:noProof/>
        </w:rPr>
        <w:fldChar w:fldCharType="separate"/>
      </w:r>
      <w:r w:rsidRPr="007F762F">
        <w:rPr>
          <w:noProof/>
        </w:rPr>
        <w:t>389</w:t>
      </w:r>
      <w:r w:rsidRPr="007F762F">
        <w:rPr>
          <w:noProof/>
        </w:rPr>
        <w:fldChar w:fldCharType="end"/>
      </w:r>
    </w:p>
    <w:p w14:paraId="405D49E4" w14:textId="38083CD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11.1.9</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Originator to dispatcher information +COTDI</w:t>
      </w:r>
      <w:r w:rsidRPr="007F762F">
        <w:rPr>
          <w:noProof/>
        </w:rPr>
        <w:tab/>
      </w:r>
      <w:r w:rsidRPr="007F762F">
        <w:rPr>
          <w:noProof/>
        </w:rPr>
        <w:fldChar w:fldCharType="begin" w:fldLock="1"/>
      </w:r>
      <w:r w:rsidRPr="007F762F">
        <w:rPr>
          <w:noProof/>
        </w:rPr>
        <w:instrText xml:space="preserve"> PAGEREF _Toc171691632 \h </w:instrText>
      </w:r>
      <w:r w:rsidRPr="007F762F">
        <w:rPr>
          <w:noProof/>
        </w:rPr>
      </w:r>
      <w:r w:rsidRPr="007F762F">
        <w:rPr>
          <w:noProof/>
        </w:rPr>
        <w:fldChar w:fldCharType="separate"/>
      </w:r>
      <w:r w:rsidRPr="007F762F">
        <w:rPr>
          <w:noProof/>
        </w:rPr>
        <w:t>390</w:t>
      </w:r>
      <w:r w:rsidRPr="007F762F">
        <w:rPr>
          <w:noProof/>
        </w:rPr>
        <w:fldChar w:fldCharType="end"/>
      </w:r>
    </w:p>
    <w:p w14:paraId="55E890EF" w14:textId="3E9D8002"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11.1.10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Short data transmission during ongoing VGCS +CEPTT</w:t>
      </w:r>
      <w:r w:rsidRPr="007F762F">
        <w:rPr>
          <w:noProof/>
        </w:rPr>
        <w:tab/>
      </w:r>
      <w:r w:rsidRPr="007F762F">
        <w:rPr>
          <w:noProof/>
        </w:rPr>
        <w:fldChar w:fldCharType="begin" w:fldLock="1"/>
      </w:r>
      <w:r w:rsidRPr="007F762F">
        <w:rPr>
          <w:noProof/>
        </w:rPr>
        <w:instrText xml:space="preserve"> PAGEREF _Toc171691633 \h </w:instrText>
      </w:r>
      <w:r w:rsidRPr="007F762F">
        <w:rPr>
          <w:noProof/>
        </w:rPr>
      </w:r>
      <w:r w:rsidRPr="007F762F">
        <w:rPr>
          <w:noProof/>
        </w:rPr>
        <w:fldChar w:fldCharType="separate"/>
      </w:r>
      <w:r w:rsidRPr="007F762F">
        <w:rPr>
          <w:noProof/>
        </w:rPr>
        <w:t>391</w:t>
      </w:r>
      <w:r w:rsidRPr="007F762F">
        <w:rPr>
          <w:noProof/>
        </w:rPr>
        <w:fldChar w:fldCharType="end"/>
      </w:r>
    </w:p>
    <w:p w14:paraId="560D0A3F" w14:textId="7FF9C38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11.1.11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Group Id prefixes capability +CGIPC</w:t>
      </w:r>
      <w:r w:rsidRPr="007F762F">
        <w:rPr>
          <w:noProof/>
        </w:rPr>
        <w:tab/>
      </w:r>
      <w:r w:rsidRPr="007F762F">
        <w:rPr>
          <w:noProof/>
        </w:rPr>
        <w:fldChar w:fldCharType="begin" w:fldLock="1"/>
      </w:r>
      <w:r w:rsidRPr="007F762F">
        <w:rPr>
          <w:noProof/>
        </w:rPr>
        <w:instrText xml:space="preserve"> PAGEREF _Toc171691634 \h </w:instrText>
      </w:r>
      <w:r w:rsidRPr="007F762F">
        <w:rPr>
          <w:noProof/>
        </w:rPr>
      </w:r>
      <w:r w:rsidRPr="007F762F">
        <w:rPr>
          <w:noProof/>
        </w:rPr>
        <w:fldChar w:fldCharType="separate"/>
      </w:r>
      <w:r w:rsidRPr="007F762F">
        <w:rPr>
          <w:noProof/>
        </w:rPr>
        <w:t>392</w:t>
      </w:r>
      <w:r w:rsidRPr="007F762F">
        <w:rPr>
          <w:noProof/>
        </w:rPr>
        <w:fldChar w:fldCharType="end"/>
      </w:r>
    </w:p>
    <w:p w14:paraId="4D4F0288" w14:textId="6F84F752"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11.2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Modem compatibility commands</w:t>
      </w:r>
      <w:r w:rsidRPr="007F762F">
        <w:rPr>
          <w:noProof/>
        </w:rPr>
        <w:tab/>
      </w:r>
      <w:r w:rsidRPr="007F762F">
        <w:rPr>
          <w:noProof/>
        </w:rPr>
        <w:fldChar w:fldCharType="begin" w:fldLock="1"/>
      </w:r>
      <w:r w:rsidRPr="007F762F">
        <w:rPr>
          <w:noProof/>
        </w:rPr>
        <w:instrText xml:space="preserve"> PAGEREF _Toc171691635 \h </w:instrText>
      </w:r>
      <w:r w:rsidRPr="007F762F">
        <w:rPr>
          <w:noProof/>
        </w:rPr>
      </w:r>
      <w:r w:rsidRPr="007F762F">
        <w:rPr>
          <w:noProof/>
        </w:rPr>
        <w:fldChar w:fldCharType="separate"/>
      </w:r>
      <w:r w:rsidRPr="007F762F">
        <w:rPr>
          <w:noProof/>
        </w:rPr>
        <w:t>392</w:t>
      </w:r>
      <w:r w:rsidRPr="007F762F">
        <w:rPr>
          <w:noProof/>
        </w:rPr>
        <w:fldChar w:fldCharType="end"/>
      </w:r>
    </w:p>
    <w:p w14:paraId="6B20E79B" w14:textId="2289E53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11.2.0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_Toc171691636 \h </w:instrText>
      </w:r>
      <w:r w:rsidRPr="007F762F">
        <w:rPr>
          <w:noProof/>
        </w:rPr>
      </w:r>
      <w:r w:rsidRPr="007F762F">
        <w:rPr>
          <w:noProof/>
        </w:rPr>
        <w:fldChar w:fldCharType="separate"/>
      </w:r>
      <w:r w:rsidRPr="007F762F">
        <w:rPr>
          <w:noProof/>
        </w:rPr>
        <w:t>392</w:t>
      </w:r>
      <w:r w:rsidRPr="007F762F">
        <w:rPr>
          <w:noProof/>
        </w:rPr>
        <w:fldChar w:fldCharType="end"/>
      </w:r>
    </w:p>
    <w:p w14:paraId="68621B18" w14:textId="5F8B79CD"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Request VGCS or VBS service 'D'</w:t>
      </w:r>
      <w:r w:rsidRPr="007F762F">
        <w:rPr>
          <w:noProof/>
        </w:rPr>
        <w:tab/>
      </w:r>
      <w:r w:rsidRPr="007F762F">
        <w:rPr>
          <w:noProof/>
        </w:rPr>
        <w:fldChar w:fldCharType="begin" w:fldLock="1"/>
      </w:r>
      <w:r w:rsidRPr="007F762F">
        <w:rPr>
          <w:noProof/>
        </w:rPr>
        <w:instrText xml:space="preserve"> PAGEREF _Toc171691637 \h </w:instrText>
      </w:r>
      <w:r w:rsidRPr="007F762F">
        <w:rPr>
          <w:noProof/>
        </w:rPr>
      </w:r>
      <w:r w:rsidRPr="007F762F">
        <w:rPr>
          <w:noProof/>
        </w:rPr>
        <w:fldChar w:fldCharType="separate"/>
      </w:r>
      <w:r w:rsidRPr="007F762F">
        <w:rPr>
          <w:noProof/>
        </w:rPr>
        <w:t>392</w:t>
      </w:r>
      <w:r w:rsidRPr="007F762F">
        <w:rPr>
          <w:noProof/>
        </w:rPr>
        <w:fldChar w:fldCharType="end"/>
      </w:r>
    </w:p>
    <w:p w14:paraId="16B6563E" w14:textId="4A2EB44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Termination of an voice group or voice broadcast call 'H'</w:t>
      </w:r>
      <w:r w:rsidRPr="007F762F">
        <w:rPr>
          <w:noProof/>
        </w:rPr>
        <w:tab/>
      </w:r>
      <w:r w:rsidRPr="007F762F">
        <w:rPr>
          <w:noProof/>
        </w:rPr>
        <w:fldChar w:fldCharType="begin" w:fldLock="1"/>
      </w:r>
      <w:r w:rsidRPr="007F762F">
        <w:rPr>
          <w:noProof/>
        </w:rPr>
        <w:instrText xml:space="preserve"> PAGEREF _Toc171691638 \h </w:instrText>
      </w:r>
      <w:r w:rsidRPr="007F762F">
        <w:rPr>
          <w:noProof/>
        </w:rPr>
      </w:r>
      <w:r w:rsidRPr="007F762F">
        <w:rPr>
          <w:noProof/>
        </w:rPr>
        <w:fldChar w:fldCharType="separate"/>
      </w:r>
      <w:r w:rsidRPr="007F762F">
        <w:rPr>
          <w:noProof/>
        </w:rPr>
        <w:t>393</w:t>
      </w:r>
      <w:r w:rsidRPr="007F762F">
        <w:rPr>
          <w:noProof/>
        </w:rPr>
        <w:fldChar w:fldCharType="end"/>
      </w:r>
    </w:p>
    <w:p w14:paraId="6C1738ED" w14:textId="113619DE"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11.3.1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VGCS subscriptions and GId status +CGCS</w:t>
      </w:r>
      <w:r w:rsidRPr="007F762F">
        <w:rPr>
          <w:noProof/>
        </w:rPr>
        <w:tab/>
      </w:r>
      <w:r w:rsidRPr="007F762F">
        <w:rPr>
          <w:noProof/>
        </w:rPr>
        <w:fldChar w:fldCharType="begin" w:fldLock="1"/>
      </w:r>
      <w:r w:rsidRPr="007F762F">
        <w:rPr>
          <w:noProof/>
        </w:rPr>
        <w:instrText xml:space="preserve"> PAGEREF _Toc171691639 \h </w:instrText>
      </w:r>
      <w:r w:rsidRPr="007F762F">
        <w:rPr>
          <w:noProof/>
        </w:rPr>
      </w:r>
      <w:r w:rsidRPr="007F762F">
        <w:rPr>
          <w:noProof/>
        </w:rPr>
        <w:fldChar w:fldCharType="separate"/>
      </w:r>
      <w:r w:rsidRPr="007F762F">
        <w:rPr>
          <w:noProof/>
        </w:rPr>
        <w:t>393</w:t>
      </w:r>
      <w:r w:rsidRPr="007F762F">
        <w:rPr>
          <w:noProof/>
        </w:rPr>
        <w:fldChar w:fldCharType="end"/>
      </w:r>
    </w:p>
    <w:p w14:paraId="51EFC2F9" w14:textId="13987C2C"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11.3.2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VBS subscriptions and GId status +CBCS</w:t>
      </w:r>
      <w:r w:rsidRPr="007F762F">
        <w:rPr>
          <w:noProof/>
        </w:rPr>
        <w:tab/>
      </w:r>
      <w:r w:rsidRPr="007F762F">
        <w:rPr>
          <w:noProof/>
        </w:rPr>
        <w:fldChar w:fldCharType="begin" w:fldLock="1"/>
      </w:r>
      <w:r w:rsidRPr="007F762F">
        <w:rPr>
          <w:noProof/>
        </w:rPr>
        <w:instrText xml:space="preserve"> PAGEREF _Toc171691640 \h </w:instrText>
      </w:r>
      <w:r w:rsidRPr="007F762F">
        <w:rPr>
          <w:noProof/>
        </w:rPr>
      </w:r>
      <w:r w:rsidRPr="007F762F">
        <w:rPr>
          <w:noProof/>
        </w:rPr>
        <w:fldChar w:fldCharType="separate"/>
      </w:r>
      <w:r w:rsidRPr="007F762F">
        <w:rPr>
          <w:noProof/>
        </w:rPr>
        <w:t>394</w:t>
      </w:r>
      <w:r w:rsidRPr="007F762F">
        <w:rPr>
          <w:noProof/>
        </w:rPr>
        <w:fldChar w:fldCharType="end"/>
      </w:r>
    </w:p>
    <w:p w14:paraId="7617B36E" w14:textId="7AE50757"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11.4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Informative examples</w:t>
      </w:r>
      <w:r w:rsidRPr="007F762F">
        <w:rPr>
          <w:noProof/>
        </w:rPr>
        <w:tab/>
      </w:r>
      <w:r w:rsidRPr="007F762F">
        <w:rPr>
          <w:noProof/>
        </w:rPr>
        <w:fldChar w:fldCharType="begin" w:fldLock="1"/>
      </w:r>
      <w:r w:rsidRPr="007F762F">
        <w:rPr>
          <w:noProof/>
        </w:rPr>
        <w:instrText xml:space="preserve"> PAGEREF _Toc171691641 \h </w:instrText>
      </w:r>
      <w:r w:rsidRPr="007F762F">
        <w:rPr>
          <w:noProof/>
        </w:rPr>
      </w:r>
      <w:r w:rsidRPr="007F762F">
        <w:rPr>
          <w:noProof/>
        </w:rPr>
        <w:fldChar w:fldCharType="separate"/>
      </w:r>
      <w:r w:rsidRPr="007F762F">
        <w:rPr>
          <w:noProof/>
        </w:rPr>
        <w:t>395</w:t>
      </w:r>
      <w:r w:rsidRPr="007F762F">
        <w:rPr>
          <w:noProof/>
        </w:rPr>
        <w:fldChar w:fldCharType="end"/>
      </w:r>
    </w:p>
    <w:p w14:paraId="064B6F29" w14:textId="092AFD6A"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12</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USIM application toolkit</w:t>
      </w:r>
      <w:r w:rsidRPr="007F762F">
        <w:rPr>
          <w:noProof/>
        </w:rPr>
        <w:tab/>
      </w:r>
      <w:r w:rsidRPr="007F762F">
        <w:rPr>
          <w:noProof/>
        </w:rPr>
        <w:fldChar w:fldCharType="begin" w:fldLock="1"/>
      </w:r>
      <w:r w:rsidRPr="007F762F">
        <w:rPr>
          <w:noProof/>
        </w:rPr>
        <w:instrText xml:space="preserve"> PAGEREF _Toc171691642 \h </w:instrText>
      </w:r>
      <w:r w:rsidRPr="007F762F">
        <w:rPr>
          <w:noProof/>
        </w:rPr>
      </w:r>
      <w:r w:rsidRPr="007F762F">
        <w:rPr>
          <w:noProof/>
        </w:rPr>
        <w:fldChar w:fldCharType="separate"/>
      </w:r>
      <w:r w:rsidRPr="007F762F">
        <w:rPr>
          <w:noProof/>
        </w:rPr>
        <w:t>395</w:t>
      </w:r>
      <w:r w:rsidRPr="007F762F">
        <w:rPr>
          <w:noProof/>
        </w:rPr>
        <w:fldChar w:fldCharType="end"/>
      </w:r>
    </w:p>
    <w:p w14:paraId="16F43676" w14:textId="5EE1A2C6"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_Toc171691643 \h </w:instrText>
      </w:r>
      <w:r w:rsidRPr="007F762F">
        <w:rPr>
          <w:noProof/>
        </w:rPr>
      </w:r>
      <w:r w:rsidRPr="007F762F">
        <w:rPr>
          <w:noProof/>
        </w:rPr>
        <w:fldChar w:fldCharType="separate"/>
      </w:r>
      <w:r w:rsidRPr="007F762F">
        <w:rPr>
          <w:noProof/>
        </w:rPr>
        <w:t>395</w:t>
      </w:r>
      <w:r w:rsidRPr="007F762F">
        <w:rPr>
          <w:noProof/>
        </w:rPr>
        <w:fldChar w:fldCharType="end"/>
      </w:r>
    </w:p>
    <w:p w14:paraId="31DA1A0B" w14:textId="237630AB"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MTs supporting USAT</w:t>
      </w:r>
      <w:r w:rsidRPr="007F762F">
        <w:rPr>
          <w:noProof/>
        </w:rPr>
        <w:tab/>
      </w:r>
      <w:r w:rsidRPr="007F762F">
        <w:rPr>
          <w:noProof/>
        </w:rPr>
        <w:fldChar w:fldCharType="begin" w:fldLock="1"/>
      </w:r>
      <w:r w:rsidRPr="007F762F">
        <w:rPr>
          <w:noProof/>
        </w:rPr>
        <w:instrText xml:space="preserve"> PAGEREF _Toc171691644 \h </w:instrText>
      </w:r>
      <w:r w:rsidRPr="007F762F">
        <w:rPr>
          <w:noProof/>
        </w:rPr>
      </w:r>
      <w:r w:rsidRPr="007F762F">
        <w:rPr>
          <w:noProof/>
        </w:rPr>
        <w:fldChar w:fldCharType="separate"/>
      </w:r>
      <w:r w:rsidRPr="007F762F">
        <w:rPr>
          <w:noProof/>
        </w:rPr>
        <w:t>396</w:t>
      </w:r>
      <w:r w:rsidRPr="007F762F">
        <w:rPr>
          <w:noProof/>
        </w:rPr>
        <w:fldChar w:fldCharType="end"/>
      </w:r>
    </w:p>
    <w:p w14:paraId="1725F549" w14:textId="74D13583"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Read USAT profile +CUSATR</w:t>
      </w:r>
      <w:r w:rsidRPr="007F762F">
        <w:rPr>
          <w:noProof/>
        </w:rPr>
        <w:tab/>
      </w:r>
      <w:r w:rsidRPr="007F762F">
        <w:rPr>
          <w:noProof/>
        </w:rPr>
        <w:fldChar w:fldCharType="begin" w:fldLock="1"/>
      </w:r>
      <w:r w:rsidRPr="007F762F">
        <w:rPr>
          <w:noProof/>
        </w:rPr>
        <w:instrText xml:space="preserve"> PAGEREF _Toc171691645 \h </w:instrText>
      </w:r>
      <w:r w:rsidRPr="007F762F">
        <w:rPr>
          <w:noProof/>
        </w:rPr>
      </w:r>
      <w:r w:rsidRPr="007F762F">
        <w:rPr>
          <w:noProof/>
        </w:rPr>
        <w:fldChar w:fldCharType="separate"/>
      </w:r>
      <w:r w:rsidRPr="007F762F">
        <w:rPr>
          <w:noProof/>
        </w:rPr>
        <w:t>396</w:t>
      </w:r>
      <w:r w:rsidRPr="007F762F">
        <w:rPr>
          <w:noProof/>
        </w:rPr>
        <w:fldChar w:fldCharType="end"/>
      </w:r>
    </w:p>
    <w:p w14:paraId="263FAA78" w14:textId="30CFAAB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Write USAT profile +CUSATW</w:t>
      </w:r>
      <w:r w:rsidRPr="007F762F">
        <w:rPr>
          <w:noProof/>
        </w:rPr>
        <w:tab/>
      </w:r>
      <w:r w:rsidRPr="007F762F">
        <w:rPr>
          <w:noProof/>
        </w:rPr>
        <w:fldChar w:fldCharType="begin" w:fldLock="1"/>
      </w:r>
      <w:r w:rsidRPr="007F762F">
        <w:rPr>
          <w:noProof/>
        </w:rPr>
        <w:instrText xml:space="preserve"> PAGEREF _Toc171691646 \h </w:instrText>
      </w:r>
      <w:r w:rsidRPr="007F762F">
        <w:rPr>
          <w:noProof/>
        </w:rPr>
      </w:r>
      <w:r w:rsidRPr="007F762F">
        <w:rPr>
          <w:noProof/>
        </w:rPr>
        <w:fldChar w:fldCharType="separate"/>
      </w:r>
      <w:r w:rsidRPr="007F762F">
        <w:rPr>
          <w:noProof/>
        </w:rPr>
        <w:t>397</w:t>
      </w:r>
      <w:r w:rsidRPr="007F762F">
        <w:rPr>
          <w:noProof/>
        </w:rPr>
        <w:fldChar w:fldCharType="end"/>
      </w:r>
    </w:p>
    <w:p w14:paraId="737B72DD" w14:textId="6809DDB7"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lastRenderedPageBreak/>
        <w:t>12.2.3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Profile download upon start-up +CUSATD</w:t>
      </w:r>
      <w:r w:rsidRPr="007F762F">
        <w:rPr>
          <w:noProof/>
        </w:rPr>
        <w:tab/>
      </w:r>
      <w:r w:rsidRPr="007F762F">
        <w:rPr>
          <w:noProof/>
        </w:rPr>
        <w:fldChar w:fldCharType="begin" w:fldLock="1"/>
      </w:r>
      <w:r w:rsidRPr="007F762F">
        <w:rPr>
          <w:noProof/>
        </w:rPr>
        <w:instrText xml:space="preserve"> PAGEREF _Toc171691647 \h </w:instrText>
      </w:r>
      <w:r w:rsidRPr="007F762F">
        <w:rPr>
          <w:noProof/>
        </w:rPr>
      </w:r>
      <w:r w:rsidRPr="007F762F">
        <w:rPr>
          <w:noProof/>
        </w:rPr>
        <w:fldChar w:fldCharType="separate"/>
      </w:r>
      <w:r w:rsidRPr="007F762F">
        <w:rPr>
          <w:noProof/>
        </w:rPr>
        <w:t>398</w:t>
      </w:r>
      <w:r w:rsidRPr="007F762F">
        <w:rPr>
          <w:noProof/>
        </w:rPr>
        <w:fldChar w:fldCharType="end"/>
      </w:r>
    </w:p>
    <w:p w14:paraId="61F28E1B" w14:textId="3312A51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Activate USAT profile +CUSATA</w:t>
      </w:r>
      <w:r w:rsidRPr="007F762F">
        <w:rPr>
          <w:noProof/>
        </w:rPr>
        <w:tab/>
      </w:r>
      <w:r w:rsidRPr="007F762F">
        <w:rPr>
          <w:noProof/>
        </w:rPr>
        <w:fldChar w:fldCharType="begin" w:fldLock="1"/>
      </w:r>
      <w:r w:rsidRPr="007F762F">
        <w:rPr>
          <w:noProof/>
        </w:rPr>
        <w:instrText xml:space="preserve"> PAGEREF _Toc171691648 \h </w:instrText>
      </w:r>
      <w:r w:rsidRPr="007F762F">
        <w:rPr>
          <w:noProof/>
        </w:rPr>
      </w:r>
      <w:r w:rsidRPr="007F762F">
        <w:rPr>
          <w:noProof/>
        </w:rPr>
        <w:fldChar w:fldCharType="separate"/>
      </w:r>
      <w:r w:rsidRPr="007F762F">
        <w:rPr>
          <w:noProof/>
        </w:rPr>
        <w:t>399</w:t>
      </w:r>
      <w:r w:rsidRPr="007F762F">
        <w:rPr>
          <w:noProof/>
        </w:rPr>
        <w:fldChar w:fldCharType="end"/>
      </w:r>
    </w:p>
    <w:p w14:paraId="31428B89" w14:textId="22AEE087"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Send USAT terminal response +CUSATT</w:t>
      </w:r>
      <w:r w:rsidRPr="007F762F">
        <w:rPr>
          <w:noProof/>
        </w:rPr>
        <w:tab/>
      </w:r>
      <w:r w:rsidRPr="007F762F">
        <w:rPr>
          <w:noProof/>
        </w:rPr>
        <w:fldChar w:fldCharType="begin" w:fldLock="1"/>
      </w:r>
      <w:r w:rsidRPr="007F762F">
        <w:rPr>
          <w:noProof/>
        </w:rPr>
        <w:instrText xml:space="preserve"> PAGEREF _Toc171691649 \h </w:instrText>
      </w:r>
      <w:r w:rsidRPr="007F762F">
        <w:rPr>
          <w:noProof/>
        </w:rPr>
      </w:r>
      <w:r w:rsidRPr="007F762F">
        <w:rPr>
          <w:noProof/>
        </w:rPr>
        <w:fldChar w:fldCharType="separate"/>
      </w:r>
      <w:r w:rsidRPr="007F762F">
        <w:rPr>
          <w:noProof/>
        </w:rPr>
        <w:t>400</w:t>
      </w:r>
      <w:r w:rsidRPr="007F762F">
        <w:rPr>
          <w:noProof/>
        </w:rPr>
        <w:fldChar w:fldCharType="end"/>
      </w:r>
    </w:p>
    <w:p w14:paraId="60EFC58F" w14:textId="772E12D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12.2.6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Send USAT envelope command +CUSATE</w:t>
      </w:r>
      <w:r w:rsidRPr="007F762F">
        <w:rPr>
          <w:noProof/>
        </w:rPr>
        <w:tab/>
      </w:r>
      <w:r w:rsidRPr="007F762F">
        <w:rPr>
          <w:noProof/>
        </w:rPr>
        <w:fldChar w:fldCharType="begin" w:fldLock="1"/>
      </w:r>
      <w:r w:rsidRPr="007F762F">
        <w:rPr>
          <w:noProof/>
        </w:rPr>
        <w:instrText xml:space="preserve"> PAGEREF _Toc171691650 \h </w:instrText>
      </w:r>
      <w:r w:rsidRPr="007F762F">
        <w:rPr>
          <w:noProof/>
        </w:rPr>
      </w:r>
      <w:r w:rsidRPr="007F762F">
        <w:rPr>
          <w:noProof/>
        </w:rPr>
        <w:fldChar w:fldCharType="separate"/>
      </w:r>
      <w:r w:rsidRPr="007F762F">
        <w:rPr>
          <w:noProof/>
        </w:rPr>
        <w:t>401</w:t>
      </w:r>
      <w:r w:rsidRPr="007F762F">
        <w:rPr>
          <w:noProof/>
        </w:rPr>
        <w:fldChar w:fldCharType="end"/>
      </w:r>
    </w:p>
    <w:p w14:paraId="697AE107" w14:textId="0A7B2333"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Informative examples</w:t>
      </w:r>
      <w:r w:rsidRPr="007F762F">
        <w:rPr>
          <w:noProof/>
        </w:rPr>
        <w:tab/>
      </w:r>
      <w:r w:rsidRPr="007F762F">
        <w:rPr>
          <w:noProof/>
        </w:rPr>
        <w:fldChar w:fldCharType="begin" w:fldLock="1"/>
      </w:r>
      <w:r w:rsidRPr="007F762F">
        <w:rPr>
          <w:noProof/>
        </w:rPr>
        <w:instrText xml:space="preserve"> PAGEREF _Toc171691651 \h </w:instrText>
      </w:r>
      <w:r w:rsidRPr="007F762F">
        <w:rPr>
          <w:noProof/>
        </w:rPr>
      </w:r>
      <w:r w:rsidRPr="007F762F">
        <w:rPr>
          <w:noProof/>
        </w:rPr>
        <w:fldChar w:fldCharType="separate"/>
      </w:r>
      <w:r w:rsidRPr="007F762F">
        <w:rPr>
          <w:noProof/>
        </w:rPr>
        <w:t>401</w:t>
      </w:r>
      <w:r w:rsidRPr="007F762F">
        <w:rPr>
          <w:noProof/>
        </w:rPr>
        <w:fldChar w:fldCharType="end"/>
      </w:r>
    </w:p>
    <w:p w14:paraId="2A17C0D5" w14:textId="0207EEB4"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13</w:t>
      </w:r>
      <w:r w:rsidRPr="007F762F">
        <w:rPr>
          <w:rFonts w:asciiTheme="minorHAnsi" w:eastAsiaTheme="minorEastAsia" w:hAnsiTheme="minorHAnsi" w:cstheme="minorBidi"/>
          <w:noProof/>
          <w:kern w:val="2"/>
          <w:szCs w:val="22"/>
          <w:lang w:eastAsia="en-GB"/>
          <w14:ligatures w14:val="standardContextual"/>
        </w:rPr>
        <w:tab/>
      </w:r>
      <w:r w:rsidRPr="007F762F">
        <w:rPr>
          <w:noProof/>
        </w:rPr>
        <w:t xml:space="preserve">Commands for </w:t>
      </w:r>
      <w:r w:rsidRPr="007F762F">
        <w:rPr>
          <w:noProof/>
          <w:lang w:val="en-US"/>
        </w:rPr>
        <w:t>enhanced</w:t>
      </w:r>
      <w:r w:rsidRPr="007F762F">
        <w:rPr>
          <w:noProof/>
        </w:rPr>
        <w:t xml:space="preserve"> support of dialling</w:t>
      </w:r>
      <w:r w:rsidRPr="007F762F">
        <w:rPr>
          <w:noProof/>
        </w:rPr>
        <w:tab/>
      </w:r>
      <w:r w:rsidRPr="007F762F">
        <w:rPr>
          <w:noProof/>
        </w:rPr>
        <w:fldChar w:fldCharType="begin" w:fldLock="1"/>
      </w:r>
      <w:r w:rsidRPr="007F762F">
        <w:rPr>
          <w:noProof/>
        </w:rPr>
        <w:instrText xml:space="preserve"> PAGEREF _Toc171691652 \h </w:instrText>
      </w:r>
      <w:r w:rsidRPr="007F762F">
        <w:rPr>
          <w:noProof/>
        </w:rPr>
      </w:r>
      <w:r w:rsidRPr="007F762F">
        <w:rPr>
          <w:noProof/>
        </w:rPr>
        <w:fldChar w:fldCharType="separate"/>
      </w:r>
      <w:r w:rsidRPr="007F762F">
        <w:rPr>
          <w:noProof/>
        </w:rPr>
        <w:t>403</w:t>
      </w:r>
      <w:r w:rsidRPr="007F762F">
        <w:rPr>
          <w:noProof/>
        </w:rPr>
        <w:fldChar w:fldCharType="end"/>
      </w:r>
    </w:p>
    <w:p w14:paraId="6C4D6572" w14:textId="16D98E48"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13.1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_Toc171691653 \h </w:instrText>
      </w:r>
      <w:r w:rsidRPr="007F762F">
        <w:rPr>
          <w:noProof/>
        </w:rPr>
      </w:r>
      <w:r w:rsidRPr="007F762F">
        <w:rPr>
          <w:noProof/>
        </w:rPr>
        <w:fldChar w:fldCharType="separate"/>
      </w:r>
      <w:r w:rsidRPr="007F762F">
        <w:rPr>
          <w:noProof/>
        </w:rPr>
        <w:t>403</w:t>
      </w:r>
      <w:r w:rsidRPr="007F762F">
        <w:rPr>
          <w:noProof/>
        </w:rPr>
        <w:fldChar w:fldCharType="end"/>
      </w:r>
    </w:p>
    <w:p w14:paraId="7039BDD9" w14:textId="4A4CCA1D"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13.2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for dialling</w:t>
      </w:r>
      <w:r w:rsidRPr="007F762F">
        <w:rPr>
          <w:noProof/>
        </w:rPr>
        <w:tab/>
      </w:r>
      <w:r w:rsidRPr="007F762F">
        <w:rPr>
          <w:noProof/>
        </w:rPr>
        <w:fldChar w:fldCharType="begin" w:fldLock="1"/>
      </w:r>
      <w:r w:rsidRPr="007F762F">
        <w:rPr>
          <w:noProof/>
        </w:rPr>
        <w:instrText xml:space="preserve"> PAGEREF _Toc171691654 \h </w:instrText>
      </w:r>
      <w:r w:rsidRPr="007F762F">
        <w:rPr>
          <w:noProof/>
        </w:rPr>
      </w:r>
      <w:r w:rsidRPr="007F762F">
        <w:rPr>
          <w:noProof/>
        </w:rPr>
        <w:fldChar w:fldCharType="separate"/>
      </w:r>
      <w:r w:rsidRPr="007F762F">
        <w:rPr>
          <w:noProof/>
        </w:rPr>
        <w:t>404</w:t>
      </w:r>
      <w:r w:rsidRPr="007F762F">
        <w:rPr>
          <w:noProof/>
        </w:rPr>
        <w:fldChar w:fldCharType="end"/>
      </w:r>
    </w:p>
    <w:p w14:paraId="72351C59" w14:textId="6CC0B49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13.2.1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Dial URI +CDU</w:t>
      </w:r>
      <w:r w:rsidRPr="007F762F">
        <w:rPr>
          <w:noProof/>
        </w:rPr>
        <w:tab/>
      </w:r>
      <w:r w:rsidRPr="007F762F">
        <w:rPr>
          <w:noProof/>
        </w:rPr>
        <w:fldChar w:fldCharType="begin" w:fldLock="1"/>
      </w:r>
      <w:r w:rsidRPr="007F762F">
        <w:rPr>
          <w:noProof/>
        </w:rPr>
        <w:instrText xml:space="preserve"> PAGEREF _Toc171691655 \h </w:instrText>
      </w:r>
      <w:r w:rsidRPr="007F762F">
        <w:rPr>
          <w:noProof/>
        </w:rPr>
      </w:r>
      <w:r w:rsidRPr="007F762F">
        <w:rPr>
          <w:noProof/>
        </w:rPr>
        <w:fldChar w:fldCharType="separate"/>
      </w:r>
      <w:r w:rsidRPr="007F762F">
        <w:rPr>
          <w:noProof/>
        </w:rPr>
        <w:t>404</w:t>
      </w:r>
      <w:r w:rsidRPr="007F762F">
        <w:rPr>
          <w:noProof/>
        </w:rPr>
        <w:fldChar w:fldCharType="end"/>
      </w:r>
    </w:p>
    <w:p w14:paraId="7A8D7F89" w14:textId="6DA583D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13.2.2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Dial URI from phonebook +CDUP</w:t>
      </w:r>
      <w:r w:rsidRPr="007F762F">
        <w:rPr>
          <w:noProof/>
        </w:rPr>
        <w:tab/>
      </w:r>
      <w:r w:rsidRPr="007F762F">
        <w:rPr>
          <w:noProof/>
        </w:rPr>
        <w:fldChar w:fldCharType="begin" w:fldLock="1"/>
      </w:r>
      <w:r w:rsidRPr="007F762F">
        <w:rPr>
          <w:noProof/>
        </w:rPr>
        <w:instrText xml:space="preserve"> PAGEREF _Toc171691656 \h </w:instrText>
      </w:r>
      <w:r w:rsidRPr="007F762F">
        <w:rPr>
          <w:noProof/>
        </w:rPr>
      </w:r>
      <w:r w:rsidRPr="007F762F">
        <w:rPr>
          <w:noProof/>
        </w:rPr>
        <w:fldChar w:fldCharType="separate"/>
      </w:r>
      <w:r w:rsidRPr="007F762F">
        <w:rPr>
          <w:noProof/>
        </w:rPr>
        <w:t>406</w:t>
      </w:r>
      <w:r w:rsidRPr="007F762F">
        <w:rPr>
          <w:noProof/>
        </w:rPr>
        <w:fldChar w:fldCharType="end"/>
      </w:r>
    </w:p>
    <w:p w14:paraId="216298B1" w14:textId="14E449A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13.2.3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Hangup of current calls +CHCCS</w:t>
      </w:r>
      <w:r w:rsidRPr="007F762F">
        <w:rPr>
          <w:noProof/>
        </w:rPr>
        <w:tab/>
      </w:r>
      <w:r w:rsidRPr="007F762F">
        <w:rPr>
          <w:noProof/>
        </w:rPr>
        <w:fldChar w:fldCharType="begin" w:fldLock="1"/>
      </w:r>
      <w:r w:rsidRPr="007F762F">
        <w:rPr>
          <w:noProof/>
        </w:rPr>
        <w:instrText xml:space="preserve"> PAGEREF _Toc171691657 \h </w:instrText>
      </w:r>
      <w:r w:rsidRPr="007F762F">
        <w:rPr>
          <w:noProof/>
        </w:rPr>
      </w:r>
      <w:r w:rsidRPr="007F762F">
        <w:rPr>
          <w:noProof/>
        </w:rPr>
        <w:fldChar w:fldCharType="separate"/>
      </w:r>
      <w:r w:rsidRPr="007F762F">
        <w:rPr>
          <w:noProof/>
        </w:rPr>
        <w:t>408</w:t>
      </w:r>
      <w:r w:rsidRPr="007F762F">
        <w:rPr>
          <w:noProof/>
        </w:rPr>
        <w:fldChar w:fldCharType="end"/>
      </w:r>
    </w:p>
    <w:p w14:paraId="5E8883C2" w14:textId="0DD828DF"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13.2.4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Define media profile +CDEFMP</w:t>
      </w:r>
      <w:r w:rsidRPr="007F762F">
        <w:rPr>
          <w:noProof/>
        </w:rPr>
        <w:tab/>
      </w:r>
      <w:r w:rsidRPr="007F762F">
        <w:rPr>
          <w:noProof/>
        </w:rPr>
        <w:fldChar w:fldCharType="begin" w:fldLock="1"/>
      </w:r>
      <w:r w:rsidRPr="007F762F">
        <w:rPr>
          <w:noProof/>
        </w:rPr>
        <w:instrText xml:space="preserve"> PAGEREF _Toc171691658 \h </w:instrText>
      </w:r>
      <w:r w:rsidRPr="007F762F">
        <w:rPr>
          <w:noProof/>
        </w:rPr>
      </w:r>
      <w:r w:rsidRPr="007F762F">
        <w:rPr>
          <w:noProof/>
        </w:rPr>
        <w:fldChar w:fldCharType="separate"/>
      </w:r>
      <w:r w:rsidRPr="007F762F">
        <w:rPr>
          <w:noProof/>
        </w:rPr>
        <w:t>409</w:t>
      </w:r>
      <w:r w:rsidRPr="007F762F">
        <w:rPr>
          <w:noProof/>
        </w:rPr>
        <w:fldChar w:fldCharType="end"/>
      </w:r>
    </w:p>
    <w:p w14:paraId="363391ED" w14:textId="6C199BE7"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lang w:val="en-US"/>
        </w:rPr>
        <w:t>13.2.5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Control and modify media description +CCMMD</w:t>
      </w:r>
      <w:r w:rsidRPr="007F762F">
        <w:rPr>
          <w:noProof/>
        </w:rPr>
        <w:tab/>
      </w:r>
      <w:r w:rsidRPr="007F762F">
        <w:rPr>
          <w:noProof/>
        </w:rPr>
        <w:fldChar w:fldCharType="begin" w:fldLock="1"/>
      </w:r>
      <w:r w:rsidRPr="007F762F">
        <w:rPr>
          <w:noProof/>
        </w:rPr>
        <w:instrText xml:space="preserve"> PAGEREF _Toc171691659 \h </w:instrText>
      </w:r>
      <w:r w:rsidRPr="007F762F">
        <w:rPr>
          <w:noProof/>
        </w:rPr>
      </w:r>
      <w:r w:rsidRPr="007F762F">
        <w:rPr>
          <w:noProof/>
        </w:rPr>
        <w:fldChar w:fldCharType="separate"/>
      </w:r>
      <w:r w:rsidRPr="007F762F">
        <w:rPr>
          <w:noProof/>
        </w:rPr>
        <w:t>410</w:t>
      </w:r>
      <w:r w:rsidRPr="007F762F">
        <w:rPr>
          <w:noProof/>
        </w:rPr>
        <w:fldChar w:fldCharType="end"/>
      </w:r>
    </w:p>
    <w:p w14:paraId="737212E0" w14:textId="5AA56D89"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13.3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Informative examples</w:t>
      </w:r>
      <w:r w:rsidRPr="007F762F">
        <w:rPr>
          <w:noProof/>
        </w:rPr>
        <w:tab/>
      </w:r>
      <w:r w:rsidRPr="007F762F">
        <w:rPr>
          <w:noProof/>
        </w:rPr>
        <w:fldChar w:fldCharType="begin" w:fldLock="1"/>
      </w:r>
      <w:r w:rsidRPr="007F762F">
        <w:rPr>
          <w:noProof/>
        </w:rPr>
        <w:instrText xml:space="preserve"> PAGEREF _Toc171691660 \h </w:instrText>
      </w:r>
      <w:r w:rsidRPr="007F762F">
        <w:rPr>
          <w:noProof/>
        </w:rPr>
      </w:r>
      <w:r w:rsidRPr="007F762F">
        <w:rPr>
          <w:noProof/>
        </w:rPr>
        <w:fldChar w:fldCharType="separate"/>
      </w:r>
      <w:r w:rsidRPr="007F762F">
        <w:rPr>
          <w:noProof/>
        </w:rPr>
        <w:t>411</w:t>
      </w:r>
      <w:r w:rsidRPr="007F762F">
        <w:rPr>
          <w:noProof/>
        </w:rPr>
        <w:fldChar w:fldCharType="end"/>
      </w:r>
    </w:p>
    <w:p w14:paraId="7A4B1D26" w14:textId="0C4AD5BF"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14</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eMBMS configuration</w:t>
      </w:r>
      <w:r w:rsidRPr="007F762F">
        <w:rPr>
          <w:noProof/>
        </w:rPr>
        <w:tab/>
      </w:r>
      <w:r w:rsidRPr="007F762F">
        <w:rPr>
          <w:noProof/>
        </w:rPr>
        <w:fldChar w:fldCharType="begin" w:fldLock="1"/>
      </w:r>
      <w:r w:rsidRPr="007F762F">
        <w:rPr>
          <w:noProof/>
        </w:rPr>
        <w:instrText xml:space="preserve"> PAGEREF _Toc171691661 \h </w:instrText>
      </w:r>
      <w:r w:rsidRPr="007F762F">
        <w:rPr>
          <w:noProof/>
        </w:rPr>
      </w:r>
      <w:r w:rsidRPr="007F762F">
        <w:rPr>
          <w:noProof/>
        </w:rPr>
        <w:fldChar w:fldCharType="separate"/>
      </w:r>
      <w:r w:rsidRPr="007F762F">
        <w:rPr>
          <w:noProof/>
        </w:rPr>
        <w:t>415</w:t>
      </w:r>
      <w:r w:rsidRPr="007F762F">
        <w:rPr>
          <w:noProof/>
        </w:rPr>
        <w:fldChar w:fldCharType="end"/>
      </w:r>
    </w:p>
    <w:p w14:paraId="2EAA2BB9" w14:textId="6CF9FB37"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14.1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_Toc171691662 \h </w:instrText>
      </w:r>
      <w:r w:rsidRPr="007F762F">
        <w:rPr>
          <w:noProof/>
        </w:rPr>
      </w:r>
      <w:r w:rsidRPr="007F762F">
        <w:rPr>
          <w:noProof/>
        </w:rPr>
        <w:fldChar w:fldCharType="separate"/>
      </w:r>
      <w:r w:rsidRPr="007F762F">
        <w:rPr>
          <w:noProof/>
        </w:rPr>
        <w:t>415</w:t>
      </w:r>
      <w:r w:rsidRPr="007F762F">
        <w:rPr>
          <w:noProof/>
        </w:rPr>
        <w:fldChar w:fldCharType="end"/>
      </w:r>
    </w:p>
    <w:p w14:paraId="515C27DB" w14:textId="51109884"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14.2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eMBMS</w:t>
      </w:r>
      <w:r w:rsidRPr="007F762F">
        <w:rPr>
          <w:noProof/>
        </w:rPr>
        <w:tab/>
      </w:r>
      <w:r w:rsidRPr="007F762F">
        <w:rPr>
          <w:noProof/>
        </w:rPr>
        <w:fldChar w:fldCharType="begin" w:fldLock="1"/>
      </w:r>
      <w:r w:rsidRPr="007F762F">
        <w:rPr>
          <w:noProof/>
        </w:rPr>
        <w:instrText xml:space="preserve"> PAGEREF _Toc171691663 \h </w:instrText>
      </w:r>
      <w:r w:rsidRPr="007F762F">
        <w:rPr>
          <w:noProof/>
        </w:rPr>
      </w:r>
      <w:r w:rsidRPr="007F762F">
        <w:rPr>
          <w:noProof/>
        </w:rPr>
        <w:fldChar w:fldCharType="separate"/>
      </w:r>
      <w:r w:rsidRPr="007F762F">
        <w:rPr>
          <w:noProof/>
        </w:rPr>
        <w:t>416</w:t>
      </w:r>
      <w:r w:rsidRPr="007F762F">
        <w:rPr>
          <w:noProof/>
        </w:rPr>
        <w:fldChar w:fldCharType="end"/>
      </w:r>
    </w:p>
    <w:p w14:paraId="5771D99E" w14:textId="50D6AD6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configuration in MT +CEMBMSCFG</w:t>
      </w:r>
      <w:r w:rsidRPr="007F762F">
        <w:rPr>
          <w:noProof/>
        </w:rPr>
        <w:tab/>
      </w:r>
      <w:r w:rsidRPr="007F762F">
        <w:rPr>
          <w:noProof/>
        </w:rPr>
        <w:fldChar w:fldCharType="begin" w:fldLock="1"/>
      </w:r>
      <w:r w:rsidRPr="007F762F">
        <w:rPr>
          <w:noProof/>
        </w:rPr>
        <w:instrText xml:space="preserve"> PAGEREF _Toc171691664 \h </w:instrText>
      </w:r>
      <w:r w:rsidRPr="007F762F">
        <w:rPr>
          <w:noProof/>
        </w:rPr>
      </w:r>
      <w:r w:rsidRPr="007F762F">
        <w:rPr>
          <w:noProof/>
        </w:rPr>
        <w:fldChar w:fldCharType="separate"/>
      </w:r>
      <w:r w:rsidRPr="007F762F">
        <w:rPr>
          <w:noProof/>
        </w:rPr>
        <w:t>416</w:t>
      </w:r>
      <w:r w:rsidRPr="007F762F">
        <w:rPr>
          <w:noProof/>
        </w:rPr>
        <w:fldChar w:fldCharType="end"/>
      </w:r>
    </w:p>
    <w:p w14:paraId="45B6732A" w14:textId="48CF3537"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status reporting in MT +CEMBMSR</w:t>
      </w:r>
      <w:r w:rsidRPr="007F762F">
        <w:rPr>
          <w:noProof/>
        </w:rPr>
        <w:tab/>
      </w:r>
      <w:r w:rsidRPr="007F762F">
        <w:rPr>
          <w:noProof/>
        </w:rPr>
        <w:fldChar w:fldCharType="begin" w:fldLock="1"/>
      </w:r>
      <w:r w:rsidRPr="007F762F">
        <w:rPr>
          <w:noProof/>
        </w:rPr>
        <w:instrText xml:space="preserve"> PAGEREF _Toc171691665 \h </w:instrText>
      </w:r>
      <w:r w:rsidRPr="007F762F">
        <w:rPr>
          <w:noProof/>
        </w:rPr>
      </w:r>
      <w:r w:rsidRPr="007F762F">
        <w:rPr>
          <w:noProof/>
        </w:rPr>
        <w:fldChar w:fldCharType="separate"/>
      </w:r>
      <w:r w:rsidRPr="007F762F">
        <w:rPr>
          <w:noProof/>
        </w:rPr>
        <w:t>416</w:t>
      </w:r>
      <w:r w:rsidRPr="007F762F">
        <w:rPr>
          <w:noProof/>
        </w:rPr>
        <w:fldChar w:fldCharType="end"/>
      </w:r>
    </w:p>
    <w:p w14:paraId="036CFA43" w14:textId="435B199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service configuration +CEMBMSSRV</w:t>
      </w:r>
      <w:r w:rsidRPr="007F762F">
        <w:rPr>
          <w:noProof/>
        </w:rPr>
        <w:tab/>
      </w:r>
      <w:r w:rsidRPr="007F762F">
        <w:rPr>
          <w:noProof/>
        </w:rPr>
        <w:fldChar w:fldCharType="begin" w:fldLock="1"/>
      </w:r>
      <w:r w:rsidRPr="007F762F">
        <w:rPr>
          <w:noProof/>
        </w:rPr>
        <w:instrText xml:space="preserve"> PAGEREF _Toc171691666 \h </w:instrText>
      </w:r>
      <w:r w:rsidRPr="007F762F">
        <w:rPr>
          <w:noProof/>
        </w:rPr>
      </w:r>
      <w:r w:rsidRPr="007F762F">
        <w:rPr>
          <w:noProof/>
        </w:rPr>
        <w:fldChar w:fldCharType="separate"/>
      </w:r>
      <w:r w:rsidRPr="007F762F">
        <w:rPr>
          <w:noProof/>
        </w:rPr>
        <w:t>418</w:t>
      </w:r>
      <w:r w:rsidRPr="007F762F">
        <w:rPr>
          <w:noProof/>
        </w:rPr>
        <w:fldChar w:fldCharType="end"/>
      </w:r>
    </w:p>
    <w:p w14:paraId="06C99451" w14:textId="7C75E1D6"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Enter eMBMS data state +CEMBMSDATA</w:t>
      </w:r>
      <w:r w:rsidRPr="007F762F">
        <w:rPr>
          <w:noProof/>
        </w:rPr>
        <w:tab/>
      </w:r>
      <w:r w:rsidRPr="007F762F">
        <w:rPr>
          <w:noProof/>
        </w:rPr>
        <w:fldChar w:fldCharType="begin" w:fldLock="1"/>
      </w:r>
      <w:r w:rsidRPr="007F762F">
        <w:rPr>
          <w:noProof/>
        </w:rPr>
        <w:instrText xml:space="preserve"> PAGEREF _Toc171691667 \h </w:instrText>
      </w:r>
      <w:r w:rsidRPr="007F762F">
        <w:rPr>
          <w:noProof/>
        </w:rPr>
      </w:r>
      <w:r w:rsidRPr="007F762F">
        <w:rPr>
          <w:noProof/>
        </w:rPr>
        <w:fldChar w:fldCharType="separate"/>
      </w:r>
      <w:r w:rsidRPr="007F762F">
        <w:rPr>
          <w:noProof/>
        </w:rPr>
        <w:t>419</w:t>
      </w:r>
      <w:r w:rsidRPr="007F762F">
        <w:rPr>
          <w:noProof/>
        </w:rPr>
        <w:fldChar w:fldCharType="end"/>
      </w:r>
    </w:p>
    <w:p w14:paraId="7E4B8ED6" w14:textId="0368E691"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counting procedure +CEMBMSCNT</w:t>
      </w:r>
      <w:r w:rsidRPr="007F762F">
        <w:rPr>
          <w:noProof/>
        </w:rPr>
        <w:tab/>
      </w:r>
      <w:r w:rsidRPr="007F762F">
        <w:rPr>
          <w:noProof/>
        </w:rPr>
        <w:fldChar w:fldCharType="begin" w:fldLock="1"/>
      </w:r>
      <w:r w:rsidRPr="007F762F">
        <w:rPr>
          <w:noProof/>
        </w:rPr>
        <w:instrText xml:space="preserve"> PAGEREF _Toc171691668 \h </w:instrText>
      </w:r>
      <w:r w:rsidRPr="007F762F">
        <w:rPr>
          <w:noProof/>
        </w:rPr>
      </w:r>
      <w:r w:rsidRPr="007F762F">
        <w:rPr>
          <w:noProof/>
        </w:rPr>
        <w:fldChar w:fldCharType="separate"/>
      </w:r>
      <w:r w:rsidRPr="007F762F">
        <w:rPr>
          <w:noProof/>
        </w:rPr>
        <w:t>419</w:t>
      </w:r>
      <w:r w:rsidRPr="007F762F">
        <w:rPr>
          <w:noProof/>
        </w:rPr>
        <w:fldChar w:fldCharType="end"/>
      </w:r>
    </w:p>
    <w:p w14:paraId="33B3966A" w14:textId="128EE085"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14.2.6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eMBMS Service Area Identities +CEMBMSSAI</w:t>
      </w:r>
      <w:r w:rsidRPr="007F762F">
        <w:rPr>
          <w:noProof/>
        </w:rPr>
        <w:tab/>
      </w:r>
      <w:r w:rsidRPr="007F762F">
        <w:rPr>
          <w:noProof/>
        </w:rPr>
        <w:fldChar w:fldCharType="begin" w:fldLock="1"/>
      </w:r>
      <w:r w:rsidRPr="007F762F">
        <w:rPr>
          <w:noProof/>
        </w:rPr>
        <w:instrText xml:space="preserve"> PAGEREF _Toc171691669 \h </w:instrText>
      </w:r>
      <w:r w:rsidRPr="007F762F">
        <w:rPr>
          <w:noProof/>
        </w:rPr>
      </w:r>
      <w:r w:rsidRPr="007F762F">
        <w:rPr>
          <w:noProof/>
        </w:rPr>
        <w:fldChar w:fldCharType="separate"/>
      </w:r>
      <w:r w:rsidRPr="007F762F">
        <w:rPr>
          <w:noProof/>
        </w:rPr>
        <w:t>420</w:t>
      </w:r>
      <w:r w:rsidRPr="007F762F">
        <w:rPr>
          <w:noProof/>
        </w:rPr>
        <w:fldChar w:fldCharType="end"/>
      </w:r>
    </w:p>
    <w:p w14:paraId="0B9E1EED" w14:textId="49AED560"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15</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UE test functions</w:t>
      </w:r>
      <w:r w:rsidRPr="007F762F">
        <w:rPr>
          <w:noProof/>
        </w:rPr>
        <w:tab/>
      </w:r>
      <w:r w:rsidRPr="007F762F">
        <w:rPr>
          <w:noProof/>
        </w:rPr>
        <w:fldChar w:fldCharType="begin" w:fldLock="1"/>
      </w:r>
      <w:r w:rsidRPr="007F762F">
        <w:rPr>
          <w:noProof/>
        </w:rPr>
        <w:instrText xml:space="preserve"> PAGEREF _Toc171691670 \h </w:instrText>
      </w:r>
      <w:r w:rsidRPr="007F762F">
        <w:rPr>
          <w:noProof/>
        </w:rPr>
      </w:r>
      <w:r w:rsidRPr="007F762F">
        <w:rPr>
          <w:noProof/>
        </w:rPr>
        <w:fldChar w:fldCharType="separate"/>
      </w:r>
      <w:r w:rsidRPr="007F762F">
        <w:rPr>
          <w:noProof/>
        </w:rPr>
        <w:t>421</w:t>
      </w:r>
      <w:r w:rsidRPr="007F762F">
        <w:rPr>
          <w:noProof/>
        </w:rPr>
        <w:fldChar w:fldCharType="end"/>
      </w:r>
    </w:p>
    <w:p w14:paraId="4C152956" w14:textId="3E9C9D12"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_Toc171691671 \h </w:instrText>
      </w:r>
      <w:r w:rsidRPr="007F762F">
        <w:rPr>
          <w:noProof/>
        </w:rPr>
      </w:r>
      <w:r w:rsidRPr="007F762F">
        <w:rPr>
          <w:noProof/>
        </w:rPr>
        <w:fldChar w:fldCharType="separate"/>
      </w:r>
      <w:r w:rsidRPr="007F762F">
        <w:rPr>
          <w:noProof/>
        </w:rPr>
        <w:t>421</w:t>
      </w:r>
      <w:r w:rsidRPr="007F762F">
        <w:rPr>
          <w:noProof/>
        </w:rPr>
        <w:fldChar w:fldCharType="end"/>
      </w:r>
    </w:p>
    <w:p w14:paraId="62DFADC5" w14:textId="0CB9A07B"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Activate test mode +CATM</w:t>
      </w:r>
      <w:r w:rsidRPr="007F762F">
        <w:rPr>
          <w:noProof/>
        </w:rPr>
        <w:tab/>
      </w:r>
      <w:r w:rsidRPr="007F762F">
        <w:rPr>
          <w:noProof/>
        </w:rPr>
        <w:fldChar w:fldCharType="begin" w:fldLock="1"/>
      </w:r>
      <w:r w:rsidRPr="007F762F">
        <w:rPr>
          <w:noProof/>
        </w:rPr>
        <w:instrText xml:space="preserve"> PAGEREF _Toc171691672 \h </w:instrText>
      </w:r>
      <w:r w:rsidRPr="007F762F">
        <w:rPr>
          <w:noProof/>
        </w:rPr>
      </w:r>
      <w:r w:rsidRPr="007F762F">
        <w:rPr>
          <w:noProof/>
        </w:rPr>
        <w:fldChar w:fldCharType="separate"/>
      </w:r>
      <w:r w:rsidRPr="007F762F">
        <w:rPr>
          <w:noProof/>
        </w:rPr>
        <w:t>421</w:t>
      </w:r>
      <w:r w:rsidRPr="007F762F">
        <w:rPr>
          <w:noProof/>
        </w:rPr>
        <w:fldChar w:fldCharType="end"/>
      </w:r>
    </w:p>
    <w:p w14:paraId="3A1A3D20" w14:textId="525DE24A"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Close UE test loop mode E +CCUTLE</w:t>
      </w:r>
      <w:r w:rsidRPr="007F762F">
        <w:rPr>
          <w:noProof/>
        </w:rPr>
        <w:tab/>
      </w:r>
      <w:r w:rsidRPr="007F762F">
        <w:rPr>
          <w:noProof/>
        </w:rPr>
        <w:fldChar w:fldCharType="begin" w:fldLock="1"/>
      </w:r>
      <w:r w:rsidRPr="007F762F">
        <w:rPr>
          <w:noProof/>
        </w:rPr>
        <w:instrText xml:space="preserve"> PAGEREF _Toc171691673 \h </w:instrText>
      </w:r>
      <w:r w:rsidRPr="007F762F">
        <w:rPr>
          <w:noProof/>
        </w:rPr>
      </w:r>
      <w:r w:rsidRPr="007F762F">
        <w:rPr>
          <w:noProof/>
        </w:rPr>
        <w:fldChar w:fldCharType="separate"/>
      </w:r>
      <w:r w:rsidRPr="007F762F">
        <w:rPr>
          <w:noProof/>
        </w:rPr>
        <w:t>422</w:t>
      </w:r>
      <w:r w:rsidRPr="007F762F">
        <w:rPr>
          <w:noProof/>
        </w:rPr>
        <w:fldChar w:fldCharType="end"/>
      </w:r>
    </w:p>
    <w:p w14:paraId="1BA7D74F" w14:textId="37DEA937"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UE sidelink packet counter request +CUSPCREQ</w:t>
      </w:r>
      <w:r w:rsidRPr="007F762F">
        <w:rPr>
          <w:noProof/>
        </w:rPr>
        <w:tab/>
      </w:r>
      <w:r w:rsidRPr="007F762F">
        <w:rPr>
          <w:noProof/>
        </w:rPr>
        <w:fldChar w:fldCharType="begin" w:fldLock="1"/>
      </w:r>
      <w:r w:rsidRPr="007F762F">
        <w:rPr>
          <w:noProof/>
        </w:rPr>
        <w:instrText xml:space="preserve"> PAGEREF _Toc171691674 \h </w:instrText>
      </w:r>
      <w:r w:rsidRPr="007F762F">
        <w:rPr>
          <w:noProof/>
        </w:rPr>
      </w:r>
      <w:r w:rsidRPr="007F762F">
        <w:rPr>
          <w:noProof/>
        </w:rPr>
        <w:fldChar w:fldCharType="separate"/>
      </w:r>
      <w:r w:rsidRPr="007F762F">
        <w:rPr>
          <w:noProof/>
        </w:rPr>
        <w:t>424</w:t>
      </w:r>
      <w:r w:rsidRPr="007F762F">
        <w:rPr>
          <w:noProof/>
        </w:rPr>
        <w:fldChar w:fldCharType="end"/>
      </w:r>
    </w:p>
    <w:p w14:paraId="10FBADA5" w14:textId="330DF620"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UTC time reset +CUTCR</w:t>
      </w:r>
      <w:r w:rsidRPr="007F762F">
        <w:rPr>
          <w:noProof/>
        </w:rPr>
        <w:tab/>
      </w:r>
      <w:r w:rsidRPr="007F762F">
        <w:rPr>
          <w:noProof/>
        </w:rPr>
        <w:fldChar w:fldCharType="begin" w:fldLock="1"/>
      </w:r>
      <w:r w:rsidRPr="007F762F">
        <w:rPr>
          <w:noProof/>
        </w:rPr>
        <w:instrText xml:space="preserve"> PAGEREF _Toc171691675 \h </w:instrText>
      </w:r>
      <w:r w:rsidRPr="007F762F">
        <w:rPr>
          <w:noProof/>
        </w:rPr>
      </w:r>
      <w:r w:rsidRPr="007F762F">
        <w:rPr>
          <w:noProof/>
        </w:rPr>
        <w:fldChar w:fldCharType="separate"/>
      </w:r>
      <w:r w:rsidRPr="007F762F">
        <w:rPr>
          <w:noProof/>
        </w:rPr>
        <w:t>425</w:t>
      </w:r>
      <w:r w:rsidRPr="007F762F">
        <w:rPr>
          <w:noProof/>
        </w:rPr>
        <w:fldChar w:fldCharType="end"/>
      </w:r>
    </w:p>
    <w:p w14:paraId="22415268" w14:textId="7AF31A8F"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Channel busy ratio request +CCBRREQ</w:t>
      </w:r>
      <w:r w:rsidRPr="007F762F">
        <w:rPr>
          <w:noProof/>
        </w:rPr>
        <w:tab/>
      </w:r>
      <w:r w:rsidRPr="007F762F">
        <w:rPr>
          <w:noProof/>
        </w:rPr>
        <w:fldChar w:fldCharType="begin" w:fldLock="1"/>
      </w:r>
      <w:r w:rsidRPr="007F762F">
        <w:rPr>
          <w:noProof/>
        </w:rPr>
        <w:instrText xml:space="preserve"> PAGEREF _Toc171691676 \h </w:instrText>
      </w:r>
      <w:r w:rsidRPr="007F762F">
        <w:rPr>
          <w:noProof/>
        </w:rPr>
      </w:r>
      <w:r w:rsidRPr="007F762F">
        <w:rPr>
          <w:noProof/>
        </w:rPr>
        <w:fldChar w:fldCharType="separate"/>
      </w:r>
      <w:r w:rsidRPr="007F762F">
        <w:rPr>
          <w:noProof/>
        </w:rPr>
        <w:t>425</w:t>
      </w:r>
      <w:r w:rsidRPr="007F762F">
        <w:rPr>
          <w:noProof/>
        </w:rPr>
        <w:fldChar w:fldCharType="end"/>
      </w:r>
    </w:p>
    <w:p w14:paraId="3F0333DA" w14:textId="210D286D"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15.7</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V2X data transmission over PC5 +CV2XDTS</w:t>
      </w:r>
      <w:r w:rsidRPr="007F762F">
        <w:rPr>
          <w:noProof/>
        </w:rPr>
        <w:tab/>
      </w:r>
      <w:r w:rsidRPr="007F762F">
        <w:rPr>
          <w:noProof/>
        </w:rPr>
        <w:fldChar w:fldCharType="begin" w:fldLock="1"/>
      </w:r>
      <w:r w:rsidRPr="007F762F">
        <w:rPr>
          <w:noProof/>
        </w:rPr>
        <w:instrText xml:space="preserve"> PAGEREF _Toc171691677 \h </w:instrText>
      </w:r>
      <w:r w:rsidRPr="007F762F">
        <w:rPr>
          <w:noProof/>
        </w:rPr>
      </w:r>
      <w:r w:rsidRPr="007F762F">
        <w:rPr>
          <w:noProof/>
        </w:rPr>
        <w:fldChar w:fldCharType="separate"/>
      </w:r>
      <w:r w:rsidRPr="007F762F">
        <w:rPr>
          <w:noProof/>
        </w:rPr>
        <w:t>426</w:t>
      </w:r>
      <w:r w:rsidRPr="007F762F">
        <w:rPr>
          <w:noProof/>
        </w:rPr>
        <w:fldChar w:fldCharType="end"/>
      </w:r>
    </w:p>
    <w:p w14:paraId="78E90463" w14:textId="71EDBCDD"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lang w:val="fr-FR"/>
        </w:rPr>
        <w:t>1</w:t>
      </w:r>
      <w:r w:rsidRPr="007F762F">
        <w:rPr>
          <w:noProof/>
          <w:lang w:val="fr-FR" w:eastAsia="zh-CN"/>
        </w:rPr>
        <w:t>5</w:t>
      </w:r>
      <w:r w:rsidRPr="007F762F">
        <w:rPr>
          <w:noProof/>
          <w:lang w:val="fr-FR"/>
        </w:rPr>
        <w:t>.</w:t>
      </w:r>
      <w:r w:rsidRPr="007F762F">
        <w:rPr>
          <w:noProof/>
          <w:lang w:val="fr-FR" w:eastAsia="zh-CN"/>
        </w:rPr>
        <w:t>8</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fr-FR" w:eastAsia="zh-CN"/>
        </w:rPr>
        <w:t>SPS a</w:t>
      </w:r>
      <w:r w:rsidRPr="007F762F">
        <w:rPr>
          <w:noProof/>
          <w:lang w:val="fr-FR"/>
        </w:rPr>
        <w:t>ssistance</w:t>
      </w:r>
      <w:r w:rsidRPr="007F762F">
        <w:rPr>
          <w:noProof/>
          <w:lang w:val="fr-FR" w:eastAsia="zh-CN"/>
        </w:rPr>
        <w:t xml:space="preserve"> i</w:t>
      </w:r>
      <w:r w:rsidRPr="007F762F">
        <w:rPr>
          <w:noProof/>
          <w:lang w:val="fr-FR"/>
        </w:rPr>
        <w:t>nformation</w:t>
      </w:r>
      <w:r w:rsidRPr="007F762F">
        <w:rPr>
          <w:noProof/>
          <w:lang w:val="fr-FR" w:eastAsia="zh-CN"/>
        </w:rPr>
        <w:t xml:space="preserve"> request</w:t>
      </w:r>
      <w:r w:rsidRPr="007F762F">
        <w:rPr>
          <w:noProof/>
          <w:lang w:val="fr-FR"/>
        </w:rPr>
        <w:t xml:space="preserve"> +C</w:t>
      </w:r>
      <w:r w:rsidRPr="007F762F">
        <w:rPr>
          <w:noProof/>
          <w:lang w:val="fr-FR" w:eastAsia="zh-CN"/>
        </w:rPr>
        <w:t>SPSAIR</w:t>
      </w:r>
      <w:r w:rsidRPr="007F762F">
        <w:rPr>
          <w:noProof/>
        </w:rPr>
        <w:tab/>
      </w:r>
      <w:r w:rsidRPr="007F762F">
        <w:rPr>
          <w:noProof/>
        </w:rPr>
        <w:fldChar w:fldCharType="begin" w:fldLock="1"/>
      </w:r>
      <w:r w:rsidRPr="007F762F">
        <w:rPr>
          <w:noProof/>
        </w:rPr>
        <w:instrText xml:space="preserve"> PAGEREF _Toc171691678 \h </w:instrText>
      </w:r>
      <w:r w:rsidRPr="007F762F">
        <w:rPr>
          <w:noProof/>
        </w:rPr>
      </w:r>
      <w:r w:rsidRPr="007F762F">
        <w:rPr>
          <w:noProof/>
        </w:rPr>
        <w:fldChar w:fldCharType="separate"/>
      </w:r>
      <w:r w:rsidRPr="007F762F">
        <w:rPr>
          <w:noProof/>
        </w:rPr>
        <w:t>427</w:t>
      </w:r>
      <w:r w:rsidRPr="007F762F">
        <w:rPr>
          <w:noProof/>
        </w:rPr>
        <w:fldChar w:fldCharType="end"/>
      </w:r>
    </w:p>
    <w:p w14:paraId="1E5A5423" w14:textId="28CF424A"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16</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VAE layer configuration</w:t>
      </w:r>
      <w:r w:rsidRPr="007F762F">
        <w:rPr>
          <w:noProof/>
        </w:rPr>
        <w:tab/>
      </w:r>
      <w:r w:rsidRPr="007F762F">
        <w:rPr>
          <w:noProof/>
        </w:rPr>
        <w:fldChar w:fldCharType="begin" w:fldLock="1"/>
      </w:r>
      <w:r w:rsidRPr="007F762F">
        <w:rPr>
          <w:noProof/>
        </w:rPr>
        <w:instrText xml:space="preserve"> PAGEREF _Toc171691679 \h </w:instrText>
      </w:r>
      <w:r w:rsidRPr="007F762F">
        <w:rPr>
          <w:noProof/>
        </w:rPr>
      </w:r>
      <w:r w:rsidRPr="007F762F">
        <w:rPr>
          <w:noProof/>
        </w:rPr>
        <w:fldChar w:fldCharType="separate"/>
      </w:r>
      <w:r w:rsidRPr="007F762F">
        <w:rPr>
          <w:noProof/>
        </w:rPr>
        <w:t>428</w:t>
      </w:r>
      <w:r w:rsidRPr="007F762F">
        <w:rPr>
          <w:noProof/>
        </w:rPr>
        <w:fldChar w:fldCharType="end"/>
      </w:r>
    </w:p>
    <w:p w14:paraId="0A5A7419" w14:textId="7BEC9966"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16.1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_Toc171691680 \h </w:instrText>
      </w:r>
      <w:r w:rsidRPr="007F762F">
        <w:rPr>
          <w:noProof/>
        </w:rPr>
      </w:r>
      <w:r w:rsidRPr="007F762F">
        <w:rPr>
          <w:noProof/>
        </w:rPr>
        <w:fldChar w:fldCharType="separate"/>
      </w:r>
      <w:r w:rsidRPr="007F762F">
        <w:rPr>
          <w:noProof/>
        </w:rPr>
        <w:t>428</w:t>
      </w:r>
      <w:r w:rsidRPr="007F762F">
        <w:rPr>
          <w:noProof/>
        </w:rPr>
        <w:fldChar w:fldCharType="end"/>
      </w:r>
    </w:p>
    <w:p w14:paraId="4B248B18" w14:textId="0140D8CA"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16.2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VAE layer</w:t>
      </w:r>
      <w:r w:rsidRPr="007F762F">
        <w:rPr>
          <w:noProof/>
        </w:rPr>
        <w:tab/>
      </w:r>
      <w:r w:rsidRPr="007F762F">
        <w:rPr>
          <w:noProof/>
        </w:rPr>
        <w:fldChar w:fldCharType="begin" w:fldLock="1"/>
      </w:r>
      <w:r w:rsidRPr="007F762F">
        <w:rPr>
          <w:noProof/>
        </w:rPr>
        <w:instrText xml:space="preserve"> PAGEREF _Toc171691681 \h </w:instrText>
      </w:r>
      <w:r w:rsidRPr="007F762F">
        <w:rPr>
          <w:noProof/>
        </w:rPr>
      </w:r>
      <w:r w:rsidRPr="007F762F">
        <w:rPr>
          <w:noProof/>
        </w:rPr>
        <w:fldChar w:fldCharType="separate"/>
      </w:r>
      <w:r w:rsidRPr="007F762F">
        <w:rPr>
          <w:noProof/>
        </w:rPr>
        <w:t>428</w:t>
      </w:r>
      <w:r w:rsidRPr="007F762F">
        <w:rPr>
          <w:noProof/>
        </w:rPr>
        <w:fldChar w:fldCharType="end"/>
      </w:r>
    </w:p>
    <w:p w14:paraId="53F8F168" w14:textId="019BEDE6"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16.2.1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VAE layer configuration in MT +CVAEACT</w:t>
      </w:r>
      <w:r w:rsidRPr="007F762F">
        <w:rPr>
          <w:noProof/>
        </w:rPr>
        <w:tab/>
      </w:r>
      <w:r w:rsidRPr="007F762F">
        <w:rPr>
          <w:noProof/>
        </w:rPr>
        <w:fldChar w:fldCharType="begin" w:fldLock="1"/>
      </w:r>
      <w:r w:rsidRPr="007F762F">
        <w:rPr>
          <w:noProof/>
        </w:rPr>
        <w:instrText xml:space="preserve"> PAGEREF _Toc171691682 \h </w:instrText>
      </w:r>
      <w:r w:rsidRPr="007F762F">
        <w:rPr>
          <w:noProof/>
        </w:rPr>
      </w:r>
      <w:r w:rsidRPr="007F762F">
        <w:rPr>
          <w:noProof/>
        </w:rPr>
        <w:fldChar w:fldCharType="separate"/>
      </w:r>
      <w:r w:rsidRPr="007F762F">
        <w:rPr>
          <w:noProof/>
        </w:rPr>
        <w:t>428</w:t>
      </w:r>
      <w:r w:rsidRPr="007F762F">
        <w:rPr>
          <w:noProof/>
        </w:rPr>
        <w:fldChar w:fldCharType="end"/>
      </w:r>
    </w:p>
    <w:p w14:paraId="10520CE2" w14:textId="3705980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16.2.2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VAE layer registration +CVAEREG</w:t>
      </w:r>
      <w:r w:rsidRPr="007F762F">
        <w:rPr>
          <w:noProof/>
        </w:rPr>
        <w:tab/>
      </w:r>
      <w:r w:rsidRPr="007F762F">
        <w:rPr>
          <w:noProof/>
        </w:rPr>
        <w:fldChar w:fldCharType="begin" w:fldLock="1"/>
      </w:r>
      <w:r w:rsidRPr="007F762F">
        <w:rPr>
          <w:noProof/>
        </w:rPr>
        <w:instrText xml:space="preserve"> PAGEREF _Toc171691683 \h </w:instrText>
      </w:r>
      <w:r w:rsidRPr="007F762F">
        <w:rPr>
          <w:noProof/>
        </w:rPr>
      </w:r>
      <w:r w:rsidRPr="007F762F">
        <w:rPr>
          <w:noProof/>
        </w:rPr>
        <w:fldChar w:fldCharType="separate"/>
      </w:r>
      <w:r w:rsidRPr="007F762F">
        <w:rPr>
          <w:noProof/>
        </w:rPr>
        <w:t>429</w:t>
      </w:r>
      <w:r w:rsidRPr="007F762F">
        <w:rPr>
          <w:noProof/>
        </w:rPr>
        <w:fldChar w:fldCharType="end"/>
      </w:r>
    </w:p>
    <w:p w14:paraId="36C4F55F" w14:textId="0523E5B4"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17</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UAE layer configuration</w:t>
      </w:r>
      <w:r w:rsidRPr="007F762F">
        <w:rPr>
          <w:noProof/>
        </w:rPr>
        <w:tab/>
      </w:r>
      <w:r w:rsidRPr="007F762F">
        <w:rPr>
          <w:noProof/>
        </w:rPr>
        <w:fldChar w:fldCharType="begin" w:fldLock="1"/>
      </w:r>
      <w:r w:rsidRPr="007F762F">
        <w:rPr>
          <w:noProof/>
        </w:rPr>
        <w:instrText xml:space="preserve"> PAGEREF _Toc171691684 \h </w:instrText>
      </w:r>
      <w:r w:rsidRPr="007F762F">
        <w:rPr>
          <w:noProof/>
        </w:rPr>
      </w:r>
      <w:r w:rsidRPr="007F762F">
        <w:rPr>
          <w:noProof/>
        </w:rPr>
        <w:fldChar w:fldCharType="separate"/>
      </w:r>
      <w:r w:rsidRPr="007F762F">
        <w:rPr>
          <w:noProof/>
        </w:rPr>
        <w:t>430</w:t>
      </w:r>
      <w:r w:rsidRPr="007F762F">
        <w:rPr>
          <w:noProof/>
        </w:rPr>
        <w:fldChar w:fldCharType="end"/>
      </w:r>
    </w:p>
    <w:p w14:paraId="3D060AFD" w14:textId="352EE3CC"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17.1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_Toc171691685 \h </w:instrText>
      </w:r>
      <w:r w:rsidRPr="007F762F">
        <w:rPr>
          <w:noProof/>
        </w:rPr>
      </w:r>
      <w:r w:rsidRPr="007F762F">
        <w:rPr>
          <w:noProof/>
        </w:rPr>
        <w:fldChar w:fldCharType="separate"/>
      </w:r>
      <w:r w:rsidRPr="007F762F">
        <w:rPr>
          <w:noProof/>
        </w:rPr>
        <w:t>430</w:t>
      </w:r>
      <w:r w:rsidRPr="007F762F">
        <w:rPr>
          <w:noProof/>
        </w:rPr>
        <w:fldChar w:fldCharType="end"/>
      </w:r>
    </w:p>
    <w:p w14:paraId="2BE05EB5" w14:textId="3593ABAA"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17.2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UAE layer</w:t>
      </w:r>
      <w:r w:rsidRPr="007F762F">
        <w:rPr>
          <w:noProof/>
        </w:rPr>
        <w:tab/>
      </w:r>
      <w:r w:rsidRPr="007F762F">
        <w:rPr>
          <w:noProof/>
        </w:rPr>
        <w:fldChar w:fldCharType="begin" w:fldLock="1"/>
      </w:r>
      <w:r w:rsidRPr="007F762F">
        <w:rPr>
          <w:noProof/>
        </w:rPr>
        <w:instrText xml:space="preserve"> PAGEREF _Toc171691686 \h </w:instrText>
      </w:r>
      <w:r w:rsidRPr="007F762F">
        <w:rPr>
          <w:noProof/>
        </w:rPr>
      </w:r>
      <w:r w:rsidRPr="007F762F">
        <w:rPr>
          <w:noProof/>
        </w:rPr>
        <w:fldChar w:fldCharType="separate"/>
      </w:r>
      <w:r w:rsidRPr="007F762F">
        <w:rPr>
          <w:noProof/>
        </w:rPr>
        <w:t>430</w:t>
      </w:r>
      <w:r w:rsidRPr="007F762F">
        <w:rPr>
          <w:noProof/>
        </w:rPr>
        <w:fldChar w:fldCharType="end"/>
      </w:r>
    </w:p>
    <w:p w14:paraId="599E1494" w14:textId="1972CA09"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17.2.1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UAE layer configuration in MT +CUAEACT</w:t>
      </w:r>
      <w:r w:rsidRPr="007F762F">
        <w:rPr>
          <w:noProof/>
        </w:rPr>
        <w:tab/>
      </w:r>
      <w:r w:rsidRPr="007F762F">
        <w:rPr>
          <w:noProof/>
        </w:rPr>
        <w:fldChar w:fldCharType="begin" w:fldLock="1"/>
      </w:r>
      <w:r w:rsidRPr="007F762F">
        <w:rPr>
          <w:noProof/>
        </w:rPr>
        <w:instrText xml:space="preserve"> PAGEREF _Toc171691687 \h </w:instrText>
      </w:r>
      <w:r w:rsidRPr="007F762F">
        <w:rPr>
          <w:noProof/>
        </w:rPr>
      </w:r>
      <w:r w:rsidRPr="007F762F">
        <w:rPr>
          <w:noProof/>
        </w:rPr>
        <w:fldChar w:fldCharType="separate"/>
      </w:r>
      <w:r w:rsidRPr="007F762F">
        <w:rPr>
          <w:noProof/>
        </w:rPr>
        <w:t>430</w:t>
      </w:r>
      <w:r w:rsidRPr="007F762F">
        <w:rPr>
          <w:noProof/>
        </w:rPr>
        <w:fldChar w:fldCharType="end"/>
      </w:r>
    </w:p>
    <w:p w14:paraId="20884EE7" w14:textId="57A9646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17.2.2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UAE layer registration +CUAEREG</w:t>
      </w:r>
      <w:r w:rsidRPr="007F762F">
        <w:rPr>
          <w:noProof/>
        </w:rPr>
        <w:tab/>
      </w:r>
      <w:r w:rsidRPr="007F762F">
        <w:rPr>
          <w:noProof/>
        </w:rPr>
        <w:fldChar w:fldCharType="begin" w:fldLock="1"/>
      </w:r>
      <w:r w:rsidRPr="007F762F">
        <w:rPr>
          <w:noProof/>
        </w:rPr>
        <w:instrText xml:space="preserve"> PAGEREF _Toc171691688 \h </w:instrText>
      </w:r>
      <w:r w:rsidRPr="007F762F">
        <w:rPr>
          <w:noProof/>
        </w:rPr>
      </w:r>
      <w:r w:rsidRPr="007F762F">
        <w:rPr>
          <w:noProof/>
        </w:rPr>
        <w:fldChar w:fldCharType="separate"/>
      </w:r>
      <w:r w:rsidRPr="007F762F">
        <w:rPr>
          <w:noProof/>
        </w:rPr>
        <w:t>431</w:t>
      </w:r>
      <w:r w:rsidRPr="007F762F">
        <w:rPr>
          <w:noProof/>
        </w:rPr>
        <w:fldChar w:fldCharType="end"/>
      </w:r>
    </w:p>
    <w:p w14:paraId="2847C54B" w14:textId="5F03E552"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18</w:t>
      </w:r>
      <w:r w:rsidRPr="007F762F">
        <w:rPr>
          <w:rFonts w:asciiTheme="minorHAnsi" w:eastAsiaTheme="minorEastAsia" w:hAnsiTheme="minorHAnsi" w:cstheme="minorBidi"/>
          <w:noProof/>
          <w:kern w:val="2"/>
          <w:szCs w:val="22"/>
          <w:lang w:eastAsia="en-GB"/>
          <w14:ligatures w14:val="standardContextual"/>
        </w:rPr>
        <w:tab/>
      </w:r>
      <w:r w:rsidRPr="007F762F">
        <w:rPr>
          <w:noProof/>
        </w:rPr>
        <w:t>Commands for UAS configuration and operation</w:t>
      </w:r>
      <w:r w:rsidRPr="007F762F">
        <w:rPr>
          <w:noProof/>
        </w:rPr>
        <w:tab/>
      </w:r>
      <w:r w:rsidRPr="007F762F">
        <w:rPr>
          <w:noProof/>
        </w:rPr>
        <w:fldChar w:fldCharType="begin" w:fldLock="1"/>
      </w:r>
      <w:r w:rsidRPr="007F762F">
        <w:rPr>
          <w:noProof/>
        </w:rPr>
        <w:instrText xml:space="preserve"> PAGEREF _Toc171691689 \h </w:instrText>
      </w:r>
      <w:r w:rsidRPr="007F762F">
        <w:rPr>
          <w:noProof/>
        </w:rPr>
      </w:r>
      <w:r w:rsidRPr="007F762F">
        <w:rPr>
          <w:noProof/>
        </w:rPr>
        <w:fldChar w:fldCharType="separate"/>
      </w:r>
      <w:r w:rsidRPr="007F762F">
        <w:rPr>
          <w:noProof/>
        </w:rPr>
        <w:t>432</w:t>
      </w:r>
      <w:r w:rsidRPr="007F762F">
        <w:rPr>
          <w:noProof/>
        </w:rPr>
        <w:fldChar w:fldCharType="end"/>
      </w:r>
    </w:p>
    <w:p w14:paraId="64688BC3" w14:textId="53A7FBAD"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18.1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General</w:t>
      </w:r>
      <w:r w:rsidRPr="007F762F">
        <w:rPr>
          <w:noProof/>
        </w:rPr>
        <w:tab/>
      </w:r>
      <w:r w:rsidRPr="007F762F">
        <w:rPr>
          <w:noProof/>
        </w:rPr>
        <w:fldChar w:fldCharType="begin" w:fldLock="1"/>
      </w:r>
      <w:r w:rsidRPr="007F762F">
        <w:rPr>
          <w:noProof/>
        </w:rPr>
        <w:instrText xml:space="preserve"> PAGEREF _Toc171691690 \h </w:instrText>
      </w:r>
      <w:r w:rsidRPr="007F762F">
        <w:rPr>
          <w:noProof/>
        </w:rPr>
      </w:r>
      <w:r w:rsidRPr="007F762F">
        <w:rPr>
          <w:noProof/>
        </w:rPr>
        <w:fldChar w:fldCharType="separate"/>
      </w:r>
      <w:r w:rsidRPr="007F762F">
        <w:rPr>
          <w:noProof/>
        </w:rPr>
        <w:t>432</w:t>
      </w:r>
      <w:r w:rsidRPr="007F762F">
        <w:rPr>
          <w:noProof/>
        </w:rPr>
        <w:fldChar w:fldCharType="end"/>
      </w:r>
    </w:p>
    <w:p w14:paraId="19C6968D" w14:textId="5B6AE3FB"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18.2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Commands specific to UAS services</w:t>
      </w:r>
      <w:r w:rsidRPr="007F762F">
        <w:rPr>
          <w:noProof/>
        </w:rPr>
        <w:tab/>
      </w:r>
      <w:r w:rsidRPr="007F762F">
        <w:rPr>
          <w:noProof/>
        </w:rPr>
        <w:fldChar w:fldCharType="begin" w:fldLock="1"/>
      </w:r>
      <w:r w:rsidRPr="007F762F">
        <w:rPr>
          <w:noProof/>
        </w:rPr>
        <w:instrText xml:space="preserve"> PAGEREF _Toc171691691 \h </w:instrText>
      </w:r>
      <w:r w:rsidRPr="007F762F">
        <w:rPr>
          <w:noProof/>
        </w:rPr>
      </w:r>
      <w:r w:rsidRPr="007F762F">
        <w:rPr>
          <w:noProof/>
        </w:rPr>
        <w:fldChar w:fldCharType="separate"/>
      </w:r>
      <w:r w:rsidRPr="007F762F">
        <w:rPr>
          <w:noProof/>
        </w:rPr>
        <w:t>432</w:t>
      </w:r>
      <w:r w:rsidRPr="007F762F">
        <w:rPr>
          <w:noProof/>
        </w:rPr>
        <w:fldChar w:fldCharType="end"/>
      </w:r>
    </w:p>
    <w:p w14:paraId="728A6979" w14:textId="17F4E812"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18.2.1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UUAA parameter transport +CUUAAPT</w:t>
      </w:r>
      <w:r w:rsidRPr="007F762F">
        <w:rPr>
          <w:noProof/>
        </w:rPr>
        <w:tab/>
      </w:r>
      <w:r w:rsidRPr="007F762F">
        <w:rPr>
          <w:noProof/>
        </w:rPr>
        <w:fldChar w:fldCharType="begin" w:fldLock="1"/>
      </w:r>
      <w:r w:rsidRPr="007F762F">
        <w:rPr>
          <w:noProof/>
        </w:rPr>
        <w:instrText xml:space="preserve"> PAGEREF _Toc171691692 \h </w:instrText>
      </w:r>
      <w:r w:rsidRPr="007F762F">
        <w:rPr>
          <w:noProof/>
        </w:rPr>
      </w:r>
      <w:r w:rsidRPr="007F762F">
        <w:rPr>
          <w:noProof/>
        </w:rPr>
        <w:fldChar w:fldCharType="separate"/>
      </w:r>
      <w:r w:rsidRPr="007F762F">
        <w:rPr>
          <w:noProof/>
        </w:rPr>
        <w:t>432</w:t>
      </w:r>
      <w:r w:rsidRPr="007F762F">
        <w:rPr>
          <w:noProof/>
        </w:rPr>
        <w:fldChar w:fldCharType="end"/>
      </w:r>
    </w:p>
    <w:p w14:paraId="42FD4762" w14:textId="23100166"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noProof/>
        </w:rPr>
        <w:t>18.2.2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C2 authorization parameter transport +CC2APT</w:t>
      </w:r>
      <w:r w:rsidRPr="007F762F">
        <w:rPr>
          <w:noProof/>
        </w:rPr>
        <w:tab/>
      </w:r>
      <w:r w:rsidRPr="007F762F">
        <w:rPr>
          <w:noProof/>
        </w:rPr>
        <w:fldChar w:fldCharType="begin" w:fldLock="1"/>
      </w:r>
      <w:r w:rsidRPr="007F762F">
        <w:rPr>
          <w:noProof/>
        </w:rPr>
        <w:instrText xml:space="preserve"> PAGEREF _Toc171691693 \h </w:instrText>
      </w:r>
      <w:r w:rsidRPr="007F762F">
        <w:rPr>
          <w:noProof/>
        </w:rPr>
      </w:r>
      <w:r w:rsidRPr="007F762F">
        <w:rPr>
          <w:noProof/>
        </w:rPr>
        <w:fldChar w:fldCharType="separate"/>
      </w:r>
      <w:r w:rsidRPr="007F762F">
        <w:rPr>
          <w:noProof/>
        </w:rPr>
        <w:t>433</w:t>
      </w:r>
      <w:r w:rsidRPr="007F762F">
        <w:rPr>
          <w:noProof/>
        </w:rPr>
        <w:fldChar w:fldCharType="end"/>
      </w:r>
    </w:p>
    <w:p w14:paraId="09A86155" w14:textId="5AA92260"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rFonts w:eastAsia="Malgun Gothic"/>
          <w:noProof/>
        </w:rPr>
        <w:t>19</w:t>
      </w:r>
      <w:r w:rsidRPr="007F762F">
        <w:rPr>
          <w:rFonts w:asciiTheme="minorHAnsi" w:eastAsiaTheme="minorEastAsia" w:hAnsiTheme="minorHAnsi" w:cstheme="minorBidi"/>
          <w:noProof/>
          <w:kern w:val="2"/>
          <w:szCs w:val="22"/>
          <w:lang w:eastAsia="en-GB"/>
          <w14:ligatures w14:val="standardContextual"/>
        </w:rPr>
        <w:tab/>
      </w:r>
      <w:r w:rsidRPr="007F762F">
        <w:rPr>
          <w:rFonts w:eastAsia="Malgun Gothic"/>
          <w:noProof/>
        </w:rPr>
        <w:t>Commands for edge enabling layer operation</w:t>
      </w:r>
      <w:r w:rsidRPr="007F762F">
        <w:rPr>
          <w:noProof/>
        </w:rPr>
        <w:tab/>
      </w:r>
      <w:r w:rsidRPr="007F762F">
        <w:rPr>
          <w:noProof/>
        </w:rPr>
        <w:fldChar w:fldCharType="begin" w:fldLock="1"/>
      </w:r>
      <w:r w:rsidRPr="007F762F">
        <w:rPr>
          <w:noProof/>
        </w:rPr>
        <w:instrText xml:space="preserve"> PAGEREF _Toc171691694 \h </w:instrText>
      </w:r>
      <w:r w:rsidRPr="007F762F">
        <w:rPr>
          <w:noProof/>
        </w:rPr>
      </w:r>
      <w:r w:rsidRPr="007F762F">
        <w:rPr>
          <w:noProof/>
        </w:rPr>
        <w:fldChar w:fldCharType="separate"/>
      </w:r>
      <w:r w:rsidRPr="007F762F">
        <w:rPr>
          <w:noProof/>
        </w:rPr>
        <w:t>434</w:t>
      </w:r>
      <w:r w:rsidRPr="007F762F">
        <w:rPr>
          <w:noProof/>
        </w:rPr>
        <w:fldChar w:fldCharType="end"/>
      </w:r>
    </w:p>
    <w:p w14:paraId="1BAAAE7B" w14:textId="3815491E"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rPr>
        <w:t>19.1</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rPr>
        <w:t>General</w:t>
      </w:r>
      <w:r w:rsidRPr="007F762F">
        <w:rPr>
          <w:noProof/>
        </w:rPr>
        <w:tab/>
      </w:r>
      <w:r w:rsidRPr="007F762F">
        <w:rPr>
          <w:noProof/>
        </w:rPr>
        <w:fldChar w:fldCharType="begin" w:fldLock="1"/>
      </w:r>
      <w:r w:rsidRPr="007F762F">
        <w:rPr>
          <w:noProof/>
        </w:rPr>
        <w:instrText xml:space="preserve"> PAGEREF _Toc171691695 \h </w:instrText>
      </w:r>
      <w:r w:rsidRPr="007F762F">
        <w:rPr>
          <w:noProof/>
        </w:rPr>
      </w:r>
      <w:r w:rsidRPr="007F762F">
        <w:rPr>
          <w:noProof/>
        </w:rPr>
        <w:fldChar w:fldCharType="separate"/>
      </w:r>
      <w:r w:rsidRPr="007F762F">
        <w:rPr>
          <w:noProof/>
        </w:rPr>
        <w:t>434</w:t>
      </w:r>
      <w:r w:rsidRPr="007F762F">
        <w:rPr>
          <w:noProof/>
        </w:rPr>
        <w:fldChar w:fldCharType="end"/>
      </w:r>
    </w:p>
    <w:p w14:paraId="7DF46BC9" w14:textId="378433F4"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rPr>
        <w:t>19.2</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rPr>
        <w:t>Commands specific to edge enabling layer</w:t>
      </w:r>
      <w:r w:rsidRPr="007F762F">
        <w:rPr>
          <w:noProof/>
        </w:rPr>
        <w:tab/>
      </w:r>
      <w:r w:rsidRPr="007F762F">
        <w:rPr>
          <w:noProof/>
        </w:rPr>
        <w:fldChar w:fldCharType="begin" w:fldLock="1"/>
      </w:r>
      <w:r w:rsidRPr="007F762F">
        <w:rPr>
          <w:noProof/>
        </w:rPr>
        <w:instrText xml:space="preserve"> PAGEREF _Toc171691696 \h </w:instrText>
      </w:r>
      <w:r w:rsidRPr="007F762F">
        <w:rPr>
          <w:noProof/>
        </w:rPr>
      </w:r>
      <w:r w:rsidRPr="007F762F">
        <w:rPr>
          <w:noProof/>
        </w:rPr>
        <w:fldChar w:fldCharType="separate"/>
      </w:r>
      <w:r w:rsidRPr="007F762F">
        <w:rPr>
          <w:noProof/>
        </w:rPr>
        <w:t>434</w:t>
      </w:r>
      <w:r w:rsidRPr="007F762F">
        <w:rPr>
          <w:noProof/>
        </w:rPr>
        <w:fldChar w:fldCharType="end"/>
      </w:r>
    </w:p>
    <w:p w14:paraId="24D80CAF" w14:textId="5B19B7D4"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rPr>
        <w:t>19.2.1</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rPr>
        <w:t>Edge-5 EAS discovery +CE5EASD</w:t>
      </w:r>
      <w:r w:rsidRPr="007F762F">
        <w:rPr>
          <w:noProof/>
        </w:rPr>
        <w:tab/>
      </w:r>
      <w:r w:rsidRPr="007F762F">
        <w:rPr>
          <w:noProof/>
        </w:rPr>
        <w:fldChar w:fldCharType="begin" w:fldLock="1"/>
      </w:r>
      <w:r w:rsidRPr="007F762F">
        <w:rPr>
          <w:noProof/>
        </w:rPr>
        <w:instrText xml:space="preserve"> PAGEREF _Toc171691697 \h </w:instrText>
      </w:r>
      <w:r w:rsidRPr="007F762F">
        <w:rPr>
          <w:noProof/>
        </w:rPr>
      </w:r>
      <w:r w:rsidRPr="007F762F">
        <w:rPr>
          <w:noProof/>
        </w:rPr>
        <w:fldChar w:fldCharType="separate"/>
      </w:r>
      <w:r w:rsidRPr="007F762F">
        <w:rPr>
          <w:noProof/>
        </w:rPr>
        <w:t>434</w:t>
      </w:r>
      <w:r w:rsidRPr="007F762F">
        <w:rPr>
          <w:noProof/>
        </w:rPr>
        <w:fldChar w:fldCharType="end"/>
      </w:r>
    </w:p>
    <w:p w14:paraId="0F6B696C" w14:textId="322C8FBE"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rPr>
        <w:t>19.2.2</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rPr>
        <w:t>Edge-5 ACR trigger request +CE5ACRREQ</w:t>
      </w:r>
      <w:r w:rsidRPr="007F762F">
        <w:rPr>
          <w:noProof/>
        </w:rPr>
        <w:tab/>
      </w:r>
      <w:r w:rsidRPr="007F762F">
        <w:rPr>
          <w:noProof/>
        </w:rPr>
        <w:fldChar w:fldCharType="begin" w:fldLock="1"/>
      </w:r>
      <w:r w:rsidRPr="007F762F">
        <w:rPr>
          <w:noProof/>
        </w:rPr>
        <w:instrText xml:space="preserve"> PAGEREF _Toc171691698 \h </w:instrText>
      </w:r>
      <w:r w:rsidRPr="007F762F">
        <w:rPr>
          <w:noProof/>
        </w:rPr>
      </w:r>
      <w:r w:rsidRPr="007F762F">
        <w:rPr>
          <w:noProof/>
        </w:rPr>
        <w:fldChar w:fldCharType="separate"/>
      </w:r>
      <w:r w:rsidRPr="007F762F">
        <w:rPr>
          <w:noProof/>
        </w:rPr>
        <w:t>435</w:t>
      </w:r>
      <w:r w:rsidRPr="007F762F">
        <w:rPr>
          <w:noProof/>
        </w:rPr>
        <w:fldChar w:fldCharType="end"/>
      </w:r>
    </w:p>
    <w:p w14:paraId="26B81187" w14:textId="75A23DF0"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lang w:val="fr-FR"/>
        </w:rPr>
        <w:t>19.2.3</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lang w:val="fr-FR"/>
        </w:rPr>
        <w:t>Edge-5 EEC services subscription +CE5EECSRV</w:t>
      </w:r>
      <w:r w:rsidRPr="007F762F">
        <w:rPr>
          <w:noProof/>
        </w:rPr>
        <w:tab/>
      </w:r>
      <w:r w:rsidRPr="007F762F">
        <w:rPr>
          <w:noProof/>
        </w:rPr>
        <w:fldChar w:fldCharType="begin" w:fldLock="1"/>
      </w:r>
      <w:r w:rsidRPr="007F762F">
        <w:rPr>
          <w:noProof/>
        </w:rPr>
        <w:instrText xml:space="preserve"> PAGEREF _Toc171691699 \h </w:instrText>
      </w:r>
      <w:r w:rsidRPr="007F762F">
        <w:rPr>
          <w:noProof/>
        </w:rPr>
      </w:r>
      <w:r w:rsidRPr="007F762F">
        <w:rPr>
          <w:noProof/>
        </w:rPr>
        <w:fldChar w:fldCharType="separate"/>
      </w:r>
      <w:r w:rsidRPr="007F762F">
        <w:rPr>
          <w:noProof/>
        </w:rPr>
        <w:t>436</w:t>
      </w:r>
      <w:r w:rsidRPr="007F762F">
        <w:rPr>
          <w:noProof/>
        </w:rPr>
        <w:fldChar w:fldCharType="end"/>
      </w:r>
    </w:p>
    <w:p w14:paraId="7E8531D8" w14:textId="1B4FE5A8" w:rsidR="007F762F" w:rsidRPr="007F762F" w:rsidRDefault="007F762F">
      <w:pPr>
        <w:pStyle w:val="TOC3"/>
        <w:rPr>
          <w:rFonts w:asciiTheme="minorHAnsi" w:eastAsiaTheme="minorEastAsia" w:hAnsiTheme="minorHAnsi" w:cstheme="minorBidi"/>
          <w:noProof/>
          <w:kern w:val="2"/>
          <w:sz w:val="22"/>
          <w:szCs w:val="22"/>
          <w:lang w:eastAsia="en-GB"/>
          <w14:ligatures w14:val="standardContextual"/>
        </w:rPr>
      </w:pPr>
      <w:r w:rsidRPr="007F762F">
        <w:rPr>
          <w:rFonts w:eastAsia="Malgun Gothic"/>
          <w:noProof/>
          <w:lang w:val="fr-FR"/>
        </w:rPr>
        <w:t>19.2.4</w:t>
      </w:r>
      <w:r w:rsidRPr="007F762F">
        <w:rPr>
          <w:rFonts w:asciiTheme="minorHAnsi" w:eastAsiaTheme="minorEastAsia" w:hAnsiTheme="minorHAnsi" w:cstheme="minorBidi"/>
          <w:noProof/>
          <w:kern w:val="2"/>
          <w:sz w:val="22"/>
          <w:szCs w:val="22"/>
          <w:lang w:eastAsia="en-GB"/>
          <w14:ligatures w14:val="standardContextual"/>
        </w:rPr>
        <w:tab/>
      </w:r>
      <w:r w:rsidRPr="007F762F">
        <w:rPr>
          <w:rFonts w:eastAsia="Malgun Gothic"/>
          <w:noProof/>
          <w:lang w:val="fr-FR"/>
        </w:rPr>
        <w:t>Edge-5 UE ID request +CE5UEIDREQ</w:t>
      </w:r>
      <w:r w:rsidRPr="007F762F">
        <w:rPr>
          <w:noProof/>
        </w:rPr>
        <w:tab/>
      </w:r>
      <w:r w:rsidRPr="007F762F">
        <w:rPr>
          <w:noProof/>
        </w:rPr>
        <w:fldChar w:fldCharType="begin" w:fldLock="1"/>
      </w:r>
      <w:r w:rsidRPr="007F762F">
        <w:rPr>
          <w:noProof/>
        </w:rPr>
        <w:instrText xml:space="preserve"> PAGEREF _Toc171691700 \h </w:instrText>
      </w:r>
      <w:r w:rsidRPr="007F762F">
        <w:rPr>
          <w:noProof/>
        </w:rPr>
      </w:r>
      <w:r w:rsidRPr="007F762F">
        <w:rPr>
          <w:noProof/>
        </w:rPr>
        <w:fldChar w:fldCharType="separate"/>
      </w:r>
      <w:r w:rsidRPr="007F762F">
        <w:rPr>
          <w:noProof/>
        </w:rPr>
        <w:t>438</w:t>
      </w:r>
      <w:r w:rsidRPr="007F762F">
        <w:rPr>
          <w:noProof/>
        </w:rPr>
        <w:fldChar w:fldCharType="end"/>
      </w:r>
    </w:p>
    <w:p w14:paraId="56D62873" w14:textId="32015483"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lastRenderedPageBreak/>
        <w:t>Annex A (normative):</w:t>
      </w:r>
      <w:r w:rsidRPr="007F762F">
        <w:rPr>
          <w:noProof/>
        </w:rPr>
        <w:tab/>
        <w:t>Summary of commands from other standards</w:t>
      </w:r>
      <w:r w:rsidRPr="007F762F">
        <w:rPr>
          <w:noProof/>
        </w:rPr>
        <w:tab/>
      </w:r>
      <w:r w:rsidRPr="007F762F">
        <w:rPr>
          <w:noProof/>
        </w:rPr>
        <w:fldChar w:fldCharType="begin" w:fldLock="1"/>
      </w:r>
      <w:r w:rsidRPr="007F762F">
        <w:rPr>
          <w:noProof/>
        </w:rPr>
        <w:instrText xml:space="preserve"> PAGEREF _Toc171691701 \h </w:instrText>
      </w:r>
      <w:r w:rsidRPr="007F762F">
        <w:rPr>
          <w:noProof/>
        </w:rPr>
      </w:r>
      <w:r w:rsidRPr="007F762F">
        <w:rPr>
          <w:noProof/>
        </w:rPr>
        <w:fldChar w:fldCharType="separate"/>
      </w:r>
      <w:r w:rsidRPr="007F762F">
        <w:rPr>
          <w:noProof/>
        </w:rPr>
        <w:t>441</w:t>
      </w:r>
      <w:r w:rsidRPr="007F762F">
        <w:rPr>
          <w:noProof/>
        </w:rPr>
        <w:fldChar w:fldCharType="end"/>
      </w:r>
    </w:p>
    <w:p w14:paraId="70DA9CB7" w14:textId="32FE67D7"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B (normative):</w:t>
      </w:r>
      <w:r w:rsidRPr="007F762F">
        <w:rPr>
          <w:noProof/>
        </w:rPr>
        <w:tab/>
        <w:t>Summary of result codes</w:t>
      </w:r>
      <w:r w:rsidRPr="007F762F">
        <w:rPr>
          <w:noProof/>
        </w:rPr>
        <w:tab/>
      </w:r>
      <w:r w:rsidRPr="007F762F">
        <w:rPr>
          <w:noProof/>
        </w:rPr>
        <w:fldChar w:fldCharType="begin" w:fldLock="1"/>
      </w:r>
      <w:r w:rsidRPr="007F762F">
        <w:rPr>
          <w:noProof/>
        </w:rPr>
        <w:instrText xml:space="preserve"> PAGEREF _Toc171691702 \h </w:instrText>
      </w:r>
      <w:r w:rsidRPr="007F762F">
        <w:rPr>
          <w:noProof/>
        </w:rPr>
      </w:r>
      <w:r w:rsidRPr="007F762F">
        <w:rPr>
          <w:noProof/>
        </w:rPr>
        <w:fldChar w:fldCharType="separate"/>
      </w:r>
      <w:r w:rsidRPr="007F762F">
        <w:rPr>
          <w:noProof/>
        </w:rPr>
        <w:t>443</w:t>
      </w:r>
      <w:r w:rsidRPr="007F762F">
        <w:rPr>
          <w:noProof/>
        </w:rPr>
        <w:fldChar w:fldCharType="end"/>
      </w:r>
    </w:p>
    <w:p w14:paraId="0DBB09A0" w14:textId="5E143647"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C (informative):</w:t>
      </w:r>
      <w:r w:rsidRPr="007F762F">
        <w:rPr>
          <w:noProof/>
        </w:rPr>
        <w:tab/>
        <w:t>Commands from TIA IS</w:t>
      </w:r>
      <w:r w:rsidRPr="007F762F">
        <w:rPr>
          <w:noProof/>
        </w:rPr>
        <w:noBreakHyphen/>
        <w:t>101</w:t>
      </w:r>
      <w:r w:rsidRPr="007F762F">
        <w:rPr>
          <w:noProof/>
        </w:rPr>
        <w:tab/>
      </w:r>
      <w:r w:rsidRPr="007F762F">
        <w:rPr>
          <w:noProof/>
        </w:rPr>
        <w:fldChar w:fldCharType="begin" w:fldLock="1"/>
      </w:r>
      <w:r w:rsidRPr="007F762F">
        <w:rPr>
          <w:noProof/>
        </w:rPr>
        <w:instrText xml:space="preserve"> PAGEREF _Toc171691703 \h </w:instrText>
      </w:r>
      <w:r w:rsidRPr="007F762F">
        <w:rPr>
          <w:noProof/>
        </w:rPr>
      </w:r>
      <w:r w:rsidRPr="007F762F">
        <w:rPr>
          <w:noProof/>
        </w:rPr>
        <w:fldChar w:fldCharType="separate"/>
      </w:r>
      <w:r w:rsidRPr="007F762F">
        <w:rPr>
          <w:noProof/>
        </w:rPr>
        <w:t>446</w:t>
      </w:r>
      <w:r w:rsidRPr="007F762F">
        <w:rPr>
          <w:noProof/>
        </w:rPr>
        <w:fldChar w:fldCharType="end"/>
      </w:r>
    </w:p>
    <w:p w14:paraId="5B6CFD64" w14:textId="23C7323C"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rPr>
        <w:t>C.1</w:t>
      </w:r>
      <w:r w:rsidRPr="007F762F">
        <w:rPr>
          <w:rFonts w:asciiTheme="minorHAnsi" w:eastAsiaTheme="minorEastAsia" w:hAnsiTheme="minorHAnsi" w:cstheme="minorBidi"/>
          <w:noProof/>
          <w:kern w:val="2"/>
          <w:szCs w:val="22"/>
          <w:lang w:eastAsia="en-GB"/>
          <w14:ligatures w14:val="standardContextual"/>
        </w:rPr>
        <w:tab/>
      </w:r>
      <w:r w:rsidRPr="007F762F">
        <w:rPr>
          <w:noProof/>
        </w:rPr>
        <w:t>Introduction</w:t>
      </w:r>
      <w:r w:rsidRPr="007F762F">
        <w:rPr>
          <w:noProof/>
        </w:rPr>
        <w:tab/>
      </w:r>
      <w:r w:rsidRPr="007F762F">
        <w:rPr>
          <w:noProof/>
        </w:rPr>
        <w:fldChar w:fldCharType="begin" w:fldLock="1"/>
      </w:r>
      <w:r w:rsidRPr="007F762F">
        <w:rPr>
          <w:noProof/>
        </w:rPr>
        <w:instrText xml:space="preserve"> PAGEREF _Toc171691704 \h </w:instrText>
      </w:r>
      <w:r w:rsidRPr="007F762F">
        <w:rPr>
          <w:noProof/>
        </w:rPr>
      </w:r>
      <w:r w:rsidRPr="007F762F">
        <w:rPr>
          <w:noProof/>
        </w:rPr>
        <w:fldChar w:fldCharType="separate"/>
      </w:r>
      <w:r w:rsidRPr="007F762F">
        <w:rPr>
          <w:noProof/>
        </w:rPr>
        <w:t>446</w:t>
      </w:r>
      <w:r w:rsidRPr="007F762F">
        <w:rPr>
          <w:noProof/>
        </w:rPr>
        <w:fldChar w:fldCharType="end"/>
      </w:r>
    </w:p>
    <w:p w14:paraId="7F41BCFE" w14:textId="1CE9C0AE" w:rsidR="007F762F" w:rsidRPr="007F762F" w:rsidRDefault="007F762F">
      <w:pPr>
        <w:pStyle w:val="TOC1"/>
        <w:rPr>
          <w:rFonts w:asciiTheme="minorHAnsi" w:eastAsiaTheme="minorEastAsia" w:hAnsiTheme="minorHAnsi" w:cstheme="minorBidi"/>
          <w:noProof/>
          <w:kern w:val="2"/>
          <w:szCs w:val="22"/>
          <w:lang w:eastAsia="en-GB"/>
          <w14:ligatures w14:val="standardContextual"/>
        </w:rPr>
      </w:pPr>
      <w:r w:rsidRPr="007F762F">
        <w:rPr>
          <w:noProof/>
          <w:lang w:val="en-US"/>
        </w:rPr>
        <w:t>C.2</w:t>
      </w:r>
      <w:r w:rsidRPr="007F762F">
        <w:rPr>
          <w:rFonts w:asciiTheme="minorHAnsi" w:eastAsiaTheme="minorEastAsia" w:hAnsiTheme="minorHAnsi" w:cstheme="minorBidi"/>
          <w:noProof/>
          <w:kern w:val="2"/>
          <w:szCs w:val="22"/>
          <w:lang w:eastAsia="en-GB"/>
          <w14:ligatures w14:val="standardContextual"/>
        </w:rPr>
        <w:tab/>
      </w:r>
      <w:r w:rsidRPr="007F762F">
        <w:rPr>
          <w:noProof/>
          <w:lang w:val="en-US"/>
        </w:rPr>
        <w:t>Commands</w:t>
      </w:r>
      <w:r w:rsidRPr="007F762F">
        <w:rPr>
          <w:noProof/>
        </w:rPr>
        <w:tab/>
      </w:r>
      <w:r w:rsidRPr="007F762F">
        <w:rPr>
          <w:noProof/>
        </w:rPr>
        <w:fldChar w:fldCharType="begin" w:fldLock="1"/>
      </w:r>
      <w:r w:rsidRPr="007F762F">
        <w:rPr>
          <w:noProof/>
        </w:rPr>
        <w:instrText xml:space="preserve"> PAGEREF _Toc171691705 \h </w:instrText>
      </w:r>
      <w:r w:rsidRPr="007F762F">
        <w:rPr>
          <w:noProof/>
        </w:rPr>
      </w:r>
      <w:r w:rsidRPr="007F762F">
        <w:rPr>
          <w:noProof/>
        </w:rPr>
        <w:fldChar w:fldCharType="separate"/>
      </w:r>
      <w:r w:rsidRPr="007F762F">
        <w:rPr>
          <w:noProof/>
        </w:rPr>
        <w:t>447</w:t>
      </w:r>
      <w:r w:rsidRPr="007F762F">
        <w:rPr>
          <w:noProof/>
        </w:rPr>
        <w:fldChar w:fldCharType="end"/>
      </w:r>
    </w:p>
    <w:p w14:paraId="17FC4A0C" w14:textId="26B19329"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lang w:val="en-US"/>
        </w:rPr>
        <w:t>C.2.1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lang w:val="en-US"/>
        </w:rPr>
        <w:t>Select mode +FCLASS</w:t>
      </w:r>
      <w:r w:rsidRPr="007F762F">
        <w:rPr>
          <w:noProof/>
        </w:rPr>
        <w:tab/>
      </w:r>
      <w:r w:rsidRPr="007F762F">
        <w:rPr>
          <w:noProof/>
        </w:rPr>
        <w:fldChar w:fldCharType="begin" w:fldLock="1"/>
      </w:r>
      <w:r w:rsidRPr="007F762F">
        <w:rPr>
          <w:noProof/>
        </w:rPr>
        <w:instrText xml:space="preserve"> PAGEREF _Toc171691706 \h </w:instrText>
      </w:r>
      <w:r w:rsidRPr="007F762F">
        <w:rPr>
          <w:noProof/>
        </w:rPr>
      </w:r>
      <w:r w:rsidRPr="007F762F">
        <w:rPr>
          <w:noProof/>
        </w:rPr>
        <w:fldChar w:fldCharType="separate"/>
      </w:r>
      <w:r w:rsidRPr="007F762F">
        <w:rPr>
          <w:noProof/>
        </w:rPr>
        <w:t>447</w:t>
      </w:r>
      <w:r w:rsidRPr="007F762F">
        <w:rPr>
          <w:noProof/>
        </w:rPr>
        <w:fldChar w:fldCharType="end"/>
      </w:r>
    </w:p>
    <w:p w14:paraId="44B165E2" w14:textId="7A3102E3"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Buffer threshold setting +VBT</w:t>
      </w:r>
      <w:r w:rsidRPr="007F762F">
        <w:rPr>
          <w:noProof/>
        </w:rPr>
        <w:tab/>
      </w:r>
      <w:r w:rsidRPr="007F762F">
        <w:rPr>
          <w:noProof/>
        </w:rPr>
        <w:fldChar w:fldCharType="begin" w:fldLock="1"/>
      </w:r>
      <w:r w:rsidRPr="007F762F">
        <w:rPr>
          <w:noProof/>
        </w:rPr>
        <w:instrText xml:space="preserve"> PAGEREF _Toc171691707 \h </w:instrText>
      </w:r>
      <w:r w:rsidRPr="007F762F">
        <w:rPr>
          <w:noProof/>
        </w:rPr>
      </w:r>
      <w:r w:rsidRPr="007F762F">
        <w:rPr>
          <w:noProof/>
        </w:rPr>
        <w:fldChar w:fldCharType="separate"/>
      </w:r>
      <w:r w:rsidRPr="007F762F">
        <w:rPr>
          <w:noProof/>
        </w:rPr>
        <w:t>447</w:t>
      </w:r>
      <w:r w:rsidRPr="007F762F">
        <w:rPr>
          <w:noProof/>
        </w:rPr>
        <w:fldChar w:fldCharType="end"/>
      </w:r>
    </w:p>
    <w:p w14:paraId="649E596E" w14:textId="68005210"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Calling number ID presentation +VCID</w:t>
      </w:r>
      <w:r w:rsidRPr="007F762F">
        <w:rPr>
          <w:noProof/>
        </w:rPr>
        <w:tab/>
      </w:r>
      <w:r w:rsidRPr="007F762F">
        <w:rPr>
          <w:noProof/>
        </w:rPr>
        <w:fldChar w:fldCharType="begin" w:fldLock="1"/>
      </w:r>
      <w:r w:rsidRPr="007F762F">
        <w:rPr>
          <w:noProof/>
        </w:rPr>
        <w:instrText xml:space="preserve"> PAGEREF _Toc171691708 \h </w:instrText>
      </w:r>
      <w:r w:rsidRPr="007F762F">
        <w:rPr>
          <w:noProof/>
        </w:rPr>
      </w:r>
      <w:r w:rsidRPr="007F762F">
        <w:rPr>
          <w:noProof/>
        </w:rPr>
        <w:fldChar w:fldCharType="separate"/>
      </w:r>
      <w:r w:rsidRPr="007F762F">
        <w:rPr>
          <w:noProof/>
        </w:rPr>
        <w:t>448</w:t>
      </w:r>
      <w:r w:rsidRPr="007F762F">
        <w:rPr>
          <w:noProof/>
        </w:rPr>
        <w:fldChar w:fldCharType="end"/>
      </w:r>
    </w:p>
    <w:p w14:paraId="29D9B1FF" w14:textId="72D4D949"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C.2.4</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Receive gain selection +VGR</w:t>
      </w:r>
      <w:r w:rsidRPr="007F762F">
        <w:rPr>
          <w:noProof/>
        </w:rPr>
        <w:tab/>
      </w:r>
      <w:r w:rsidRPr="007F762F">
        <w:rPr>
          <w:noProof/>
        </w:rPr>
        <w:fldChar w:fldCharType="begin" w:fldLock="1"/>
      </w:r>
      <w:r w:rsidRPr="007F762F">
        <w:rPr>
          <w:noProof/>
        </w:rPr>
        <w:instrText xml:space="preserve"> PAGEREF _Toc171691709 \h </w:instrText>
      </w:r>
      <w:r w:rsidRPr="007F762F">
        <w:rPr>
          <w:noProof/>
        </w:rPr>
      </w:r>
      <w:r w:rsidRPr="007F762F">
        <w:rPr>
          <w:noProof/>
        </w:rPr>
        <w:fldChar w:fldCharType="separate"/>
      </w:r>
      <w:r w:rsidRPr="007F762F">
        <w:rPr>
          <w:noProof/>
        </w:rPr>
        <w:t>448</w:t>
      </w:r>
      <w:r w:rsidRPr="007F762F">
        <w:rPr>
          <w:noProof/>
        </w:rPr>
        <w:fldChar w:fldCharType="end"/>
      </w:r>
    </w:p>
    <w:p w14:paraId="1F8E3FBB" w14:textId="69D0CD3B"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C.2.5</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Transmit gain selection +VGT</w:t>
      </w:r>
      <w:r w:rsidRPr="007F762F">
        <w:rPr>
          <w:noProof/>
        </w:rPr>
        <w:tab/>
      </w:r>
      <w:r w:rsidRPr="007F762F">
        <w:rPr>
          <w:noProof/>
        </w:rPr>
        <w:fldChar w:fldCharType="begin" w:fldLock="1"/>
      </w:r>
      <w:r w:rsidRPr="007F762F">
        <w:rPr>
          <w:noProof/>
        </w:rPr>
        <w:instrText xml:space="preserve"> PAGEREF _Toc171691710 \h </w:instrText>
      </w:r>
      <w:r w:rsidRPr="007F762F">
        <w:rPr>
          <w:noProof/>
        </w:rPr>
      </w:r>
      <w:r w:rsidRPr="007F762F">
        <w:rPr>
          <w:noProof/>
        </w:rPr>
        <w:fldChar w:fldCharType="separate"/>
      </w:r>
      <w:r w:rsidRPr="007F762F">
        <w:rPr>
          <w:noProof/>
        </w:rPr>
        <w:t>448</w:t>
      </w:r>
      <w:r w:rsidRPr="007F762F">
        <w:rPr>
          <w:noProof/>
        </w:rPr>
        <w:fldChar w:fldCharType="end"/>
      </w:r>
    </w:p>
    <w:p w14:paraId="2F2FB656" w14:textId="66F5319E"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C.2.6</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Initialise voice parameters +VIP</w:t>
      </w:r>
      <w:r w:rsidRPr="007F762F">
        <w:rPr>
          <w:noProof/>
        </w:rPr>
        <w:tab/>
      </w:r>
      <w:r w:rsidRPr="007F762F">
        <w:rPr>
          <w:noProof/>
        </w:rPr>
        <w:fldChar w:fldCharType="begin" w:fldLock="1"/>
      </w:r>
      <w:r w:rsidRPr="007F762F">
        <w:rPr>
          <w:noProof/>
        </w:rPr>
        <w:instrText xml:space="preserve"> PAGEREF _Toc171691711 \h </w:instrText>
      </w:r>
      <w:r w:rsidRPr="007F762F">
        <w:rPr>
          <w:noProof/>
        </w:rPr>
      </w:r>
      <w:r w:rsidRPr="007F762F">
        <w:rPr>
          <w:noProof/>
        </w:rPr>
        <w:fldChar w:fldCharType="separate"/>
      </w:r>
      <w:r w:rsidRPr="007F762F">
        <w:rPr>
          <w:noProof/>
        </w:rPr>
        <w:t>449</w:t>
      </w:r>
      <w:r w:rsidRPr="007F762F">
        <w:rPr>
          <w:noProof/>
        </w:rPr>
        <w:fldChar w:fldCharType="end"/>
      </w:r>
    </w:p>
    <w:p w14:paraId="5472CD12" w14:textId="631679A5"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C.2.7</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Inactivity timer +VIT</w:t>
      </w:r>
      <w:r w:rsidRPr="007F762F">
        <w:rPr>
          <w:noProof/>
        </w:rPr>
        <w:tab/>
      </w:r>
      <w:r w:rsidRPr="007F762F">
        <w:rPr>
          <w:noProof/>
        </w:rPr>
        <w:fldChar w:fldCharType="begin" w:fldLock="1"/>
      </w:r>
      <w:r w:rsidRPr="007F762F">
        <w:rPr>
          <w:noProof/>
        </w:rPr>
        <w:instrText xml:space="preserve"> PAGEREF _Toc171691712 \h </w:instrText>
      </w:r>
      <w:r w:rsidRPr="007F762F">
        <w:rPr>
          <w:noProof/>
        </w:rPr>
      </w:r>
      <w:r w:rsidRPr="007F762F">
        <w:rPr>
          <w:noProof/>
        </w:rPr>
        <w:fldChar w:fldCharType="separate"/>
      </w:r>
      <w:r w:rsidRPr="007F762F">
        <w:rPr>
          <w:noProof/>
        </w:rPr>
        <w:t>449</w:t>
      </w:r>
      <w:r w:rsidRPr="007F762F">
        <w:rPr>
          <w:noProof/>
        </w:rPr>
        <w:fldChar w:fldCharType="end"/>
      </w:r>
    </w:p>
    <w:p w14:paraId="5331FE7C" w14:textId="72711C50"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C.2.8</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Line selection +VLS</w:t>
      </w:r>
      <w:r w:rsidRPr="007F762F">
        <w:rPr>
          <w:noProof/>
        </w:rPr>
        <w:tab/>
      </w:r>
      <w:r w:rsidRPr="007F762F">
        <w:rPr>
          <w:noProof/>
        </w:rPr>
        <w:fldChar w:fldCharType="begin" w:fldLock="1"/>
      </w:r>
      <w:r w:rsidRPr="007F762F">
        <w:rPr>
          <w:noProof/>
        </w:rPr>
        <w:instrText xml:space="preserve"> PAGEREF _Toc171691713 \h </w:instrText>
      </w:r>
      <w:r w:rsidRPr="007F762F">
        <w:rPr>
          <w:noProof/>
        </w:rPr>
      </w:r>
      <w:r w:rsidRPr="007F762F">
        <w:rPr>
          <w:noProof/>
        </w:rPr>
        <w:fldChar w:fldCharType="separate"/>
      </w:r>
      <w:r w:rsidRPr="007F762F">
        <w:rPr>
          <w:noProof/>
        </w:rPr>
        <w:t>449</w:t>
      </w:r>
      <w:r w:rsidRPr="007F762F">
        <w:rPr>
          <w:noProof/>
        </w:rPr>
        <w:fldChar w:fldCharType="end"/>
      </w:r>
    </w:p>
    <w:p w14:paraId="3FFCB7CF" w14:textId="1163ECF0"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C.2.9</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Receive data state +VRX</w:t>
      </w:r>
      <w:r w:rsidRPr="007F762F">
        <w:rPr>
          <w:noProof/>
        </w:rPr>
        <w:tab/>
      </w:r>
      <w:r w:rsidRPr="007F762F">
        <w:rPr>
          <w:noProof/>
        </w:rPr>
        <w:fldChar w:fldCharType="begin" w:fldLock="1"/>
      </w:r>
      <w:r w:rsidRPr="007F762F">
        <w:rPr>
          <w:noProof/>
        </w:rPr>
        <w:instrText xml:space="preserve"> PAGEREF _Toc171691714 \h </w:instrText>
      </w:r>
      <w:r w:rsidRPr="007F762F">
        <w:rPr>
          <w:noProof/>
        </w:rPr>
      </w:r>
      <w:r w:rsidRPr="007F762F">
        <w:rPr>
          <w:noProof/>
        </w:rPr>
        <w:fldChar w:fldCharType="separate"/>
      </w:r>
      <w:r w:rsidRPr="007F762F">
        <w:rPr>
          <w:noProof/>
        </w:rPr>
        <w:t>451</w:t>
      </w:r>
      <w:r w:rsidRPr="007F762F">
        <w:rPr>
          <w:noProof/>
        </w:rPr>
        <w:fldChar w:fldCharType="end"/>
      </w:r>
    </w:p>
    <w:p w14:paraId="5D245517" w14:textId="64223276"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C.2.10</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Select compression method +VSM</w:t>
      </w:r>
      <w:r w:rsidRPr="007F762F">
        <w:rPr>
          <w:noProof/>
        </w:rPr>
        <w:tab/>
      </w:r>
      <w:r w:rsidRPr="007F762F">
        <w:rPr>
          <w:noProof/>
        </w:rPr>
        <w:fldChar w:fldCharType="begin" w:fldLock="1"/>
      </w:r>
      <w:r w:rsidRPr="007F762F">
        <w:rPr>
          <w:noProof/>
        </w:rPr>
        <w:instrText xml:space="preserve"> PAGEREF _Toc171691715 \h </w:instrText>
      </w:r>
      <w:r w:rsidRPr="007F762F">
        <w:rPr>
          <w:noProof/>
        </w:rPr>
      </w:r>
      <w:r w:rsidRPr="007F762F">
        <w:rPr>
          <w:noProof/>
        </w:rPr>
        <w:fldChar w:fldCharType="separate"/>
      </w:r>
      <w:r w:rsidRPr="007F762F">
        <w:rPr>
          <w:noProof/>
        </w:rPr>
        <w:t>451</w:t>
      </w:r>
      <w:r w:rsidRPr="007F762F">
        <w:rPr>
          <w:noProof/>
        </w:rPr>
        <w:fldChar w:fldCharType="end"/>
      </w:r>
    </w:p>
    <w:p w14:paraId="55E14BD7" w14:textId="59880981"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C.2.11</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DTMF and tone generation +VTS</w:t>
      </w:r>
      <w:r w:rsidRPr="007F762F">
        <w:rPr>
          <w:noProof/>
        </w:rPr>
        <w:tab/>
      </w:r>
      <w:r w:rsidRPr="007F762F">
        <w:rPr>
          <w:noProof/>
        </w:rPr>
        <w:fldChar w:fldCharType="begin" w:fldLock="1"/>
      </w:r>
      <w:r w:rsidRPr="007F762F">
        <w:rPr>
          <w:noProof/>
        </w:rPr>
        <w:instrText xml:space="preserve"> PAGEREF _Toc171691716 \h </w:instrText>
      </w:r>
      <w:r w:rsidRPr="007F762F">
        <w:rPr>
          <w:noProof/>
        </w:rPr>
      </w:r>
      <w:r w:rsidRPr="007F762F">
        <w:rPr>
          <w:noProof/>
        </w:rPr>
        <w:fldChar w:fldCharType="separate"/>
      </w:r>
      <w:r w:rsidRPr="007F762F">
        <w:rPr>
          <w:noProof/>
        </w:rPr>
        <w:t>452</w:t>
      </w:r>
      <w:r w:rsidRPr="007F762F">
        <w:rPr>
          <w:noProof/>
        </w:rPr>
        <w:fldChar w:fldCharType="end"/>
      </w:r>
    </w:p>
    <w:p w14:paraId="3F2753F1" w14:textId="0EBFC5AA"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C.2.12</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Tone duration +VTD</w:t>
      </w:r>
      <w:r w:rsidRPr="007F762F">
        <w:rPr>
          <w:noProof/>
        </w:rPr>
        <w:tab/>
      </w:r>
      <w:r w:rsidRPr="007F762F">
        <w:rPr>
          <w:noProof/>
        </w:rPr>
        <w:fldChar w:fldCharType="begin" w:fldLock="1"/>
      </w:r>
      <w:r w:rsidRPr="007F762F">
        <w:rPr>
          <w:noProof/>
        </w:rPr>
        <w:instrText xml:space="preserve"> PAGEREF _Toc171691717 \h </w:instrText>
      </w:r>
      <w:r w:rsidRPr="007F762F">
        <w:rPr>
          <w:noProof/>
        </w:rPr>
      </w:r>
      <w:r w:rsidRPr="007F762F">
        <w:rPr>
          <w:noProof/>
        </w:rPr>
        <w:fldChar w:fldCharType="separate"/>
      </w:r>
      <w:r w:rsidRPr="007F762F">
        <w:rPr>
          <w:noProof/>
        </w:rPr>
        <w:t>452</w:t>
      </w:r>
      <w:r w:rsidRPr="007F762F">
        <w:rPr>
          <w:noProof/>
        </w:rPr>
        <w:fldChar w:fldCharType="end"/>
      </w:r>
    </w:p>
    <w:p w14:paraId="62CC2069" w14:textId="3815BF37" w:rsidR="007F762F" w:rsidRPr="007F762F" w:rsidRDefault="007F762F">
      <w:pPr>
        <w:pStyle w:val="TOC2"/>
        <w:rPr>
          <w:rFonts w:asciiTheme="minorHAnsi" w:eastAsiaTheme="minorEastAsia" w:hAnsiTheme="minorHAnsi" w:cstheme="minorBidi"/>
          <w:noProof/>
          <w:kern w:val="2"/>
          <w:sz w:val="22"/>
          <w:szCs w:val="22"/>
          <w:lang w:eastAsia="en-GB"/>
          <w14:ligatures w14:val="standardContextual"/>
        </w:rPr>
      </w:pPr>
      <w:r w:rsidRPr="007F762F">
        <w:rPr>
          <w:noProof/>
        </w:rPr>
        <w:t>C.2.13</w:t>
      </w:r>
      <w:r w:rsidRPr="007F762F">
        <w:rPr>
          <w:rFonts w:asciiTheme="minorHAnsi" w:eastAsiaTheme="minorEastAsia" w:hAnsiTheme="minorHAnsi" w:cstheme="minorBidi"/>
          <w:noProof/>
          <w:kern w:val="2"/>
          <w:sz w:val="22"/>
          <w:szCs w:val="22"/>
          <w:lang w:eastAsia="en-GB"/>
          <w14:ligatures w14:val="standardContextual"/>
        </w:rPr>
        <w:tab/>
      </w:r>
      <w:r w:rsidRPr="007F762F">
        <w:rPr>
          <w:noProof/>
        </w:rPr>
        <w:t>Transmit data state +VTX</w:t>
      </w:r>
      <w:r w:rsidRPr="007F762F">
        <w:rPr>
          <w:noProof/>
        </w:rPr>
        <w:tab/>
      </w:r>
      <w:r w:rsidRPr="007F762F">
        <w:rPr>
          <w:noProof/>
        </w:rPr>
        <w:fldChar w:fldCharType="begin" w:fldLock="1"/>
      </w:r>
      <w:r w:rsidRPr="007F762F">
        <w:rPr>
          <w:noProof/>
        </w:rPr>
        <w:instrText xml:space="preserve"> PAGEREF _Toc171691718 \h </w:instrText>
      </w:r>
      <w:r w:rsidRPr="007F762F">
        <w:rPr>
          <w:noProof/>
        </w:rPr>
      </w:r>
      <w:r w:rsidRPr="007F762F">
        <w:rPr>
          <w:noProof/>
        </w:rPr>
        <w:fldChar w:fldCharType="separate"/>
      </w:r>
      <w:r w:rsidRPr="007F762F">
        <w:rPr>
          <w:noProof/>
        </w:rPr>
        <w:t>453</w:t>
      </w:r>
      <w:r w:rsidRPr="007F762F">
        <w:rPr>
          <w:noProof/>
        </w:rPr>
        <w:fldChar w:fldCharType="end"/>
      </w:r>
    </w:p>
    <w:p w14:paraId="4C045082" w14:textId="03FA9BE3"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D (informative):</w:t>
      </w:r>
      <w:r w:rsidRPr="007F762F">
        <w:rPr>
          <w:noProof/>
        </w:rPr>
        <w:tab/>
        <w:t>Bibliography</w:t>
      </w:r>
      <w:r w:rsidRPr="007F762F">
        <w:rPr>
          <w:noProof/>
        </w:rPr>
        <w:tab/>
      </w:r>
      <w:r w:rsidRPr="007F762F">
        <w:rPr>
          <w:noProof/>
        </w:rPr>
        <w:fldChar w:fldCharType="begin" w:fldLock="1"/>
      </w:r>
      <w:r w:rsidRPr="007F762F">
        <w:rPr>
          <w:noProof/>
        </w:rPr>
        <w:instrText xml:space="preserve"> PAGEREF _Toc171691719 \h </w:instrText>
      </w:r>
      <w:r w:rsidRPr="007F762F">
        <w:rPr>
          <w:noProof/>
        </w:rPr>
      </w:r>
      <w:r w:rsidRPr="007F762F">
        <w:rPr>
          <w:noProof/>
        </w:rPr>
        <w:fldChar w:fldCharType="separate"/>
      </w:r>
      <w:r w:rsidRPr="007F762F">
        <w:rPr>
          <w:noProof/>
        </w:rPr>
        <w:t>454</w:t>
      </w:r>
      <w:r w:rsidRPr="007F762F">
        <w:rPr>
          <w:noProof/>
        </w:rPr>
        <w:fldChar w:fldCharType="end"/>
      </w:r>
    </w:p>
    <w:p w14:paraId="5C916870" w14:textId="355D8804"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E (informative):</w:t>
      </w:r>
      <w:r w:rsidRPr="007F762F">
        <w:rPr>
          <w:noProof/>
        </w:rPr>
        <w:tab/>
        <w:t>Mobile originated alternating voice/data call example</w:t>
      </w:r>
      <w:r w:rsidRPr="007F762F">
        <w:rPr>
          <w:noProof/>
        </w:rPr>
        <w:tab/>
      </w:r>
      <w:r w:rsidRPr="007F762F">
        <w:rPr>
          <w:noProof/>
        </w:rPr>
        <w:fldChar w:fldCharType="begin" w:fldLock="1"/>
      </w:r>
      <w:r w:rsidRPr="007F762F">
        <w:rPr>
          <w:noProof/>
        </w:rPr>
        <w:instrText xml:space="preserve"> PAGEREF _Toc171691720 \h </w:instrText>
      </w:r>
      <w:r w:rsidRPr="007F762F">
        <w:rPr>
          <w:noProof/>
        </w:rPr>
      </w:r>
      <w:r w:rsidRPr="007F762F">
        <w:rPr>
          <w:noProof/>
        </w:rPr>
        <w:fldChar w:fldCharType="separate"/>
      </w:r>
      <w:r w:rsidRPr="007F762F">
        <w:rPr>
          <w:noProof/>
        </w:rPr>
        <w:t>455</w:t>
      </w:r>
      <w:r w:rsidRPr="007F762F">
        <w:rPr>
          <w:noProof/>
        </w:rPr>
        <w:fldChar w:fldCharType="end"/>
      </w:r>
    </w:p>
    <w:p w14:paraId="51606907" w14:textId="5647078F"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F (informative):</w:t>
      </w:r>
      <w:r w:rsidRPr="007F762F">
        <w:rPr>
          <w:noProof/>
        </w:rPr>
        <w:tab/>
        <w:t>Mobile terminated voice followed by data call example</w:t>
      </w:r>
      <w:r w:rsidRPr="007F762F">
        <w:rPr>
          <w:noProof/>
        </w:rPr>
        <w:tab/>
      </w:r>
      <w:r w:rsidRPr="007F762F">
        <w:rPr>
          <w:noProof/>
        </w:rPr>
        <w:fldChar w:fldCharType="begin" w:fldLock="1"/>
      </w:r>
      <w:r w:rsidRPr="007F762F">
        <w:rPr>
          <w:noProof/>
        </w:rPr>
        <w:instrText xml:space="preserve"> PAGEREF _Toc171691721 \h </w:instrText>
      </w:r>
      <w:r w:rsidRPr="007F762F">
        <w:rPr>
          <w:noProof/>
        </w:rPr>
      </w:r>
      <w:r w:rsidRPr="007F762F">
        <w:rPr>
          <w:noProof/>
        </w:rPr>
        <w:fldChar w:fldCharType="separate"/>
      </w:r>
      <w:r w:rsidRPr="007F762F">
        <w:rPr>
          <w:noProof/>
        </w:rPr>
        <w:t>456</w:t>
      </w:r>
      <w:r w:rsidRPr="007F762F">
        <w:rPr>
          <w:noProof/>
        </w:rPr>
        <w:fldChar w:fldCharType="end"/>
      </w:r>
    </w:p>
    <w:p w14:paraId="7AAA114C" w14:textId="776B3AC5"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G (informative):</w:t>
      </w:r>
      <w:r w:rsidRPr="007F762F">
        <w:rPr>
          <w:noProof/>
        </w:rPr>
        <w:tab/>
        <w:t>Voice call example</w:t>
      </w:r>
      <w:r w:rsidRPr="007F762F">
        <w:rPr>
          <w:noProof/>
        </w:rPr>
        <w:tab/>
      </w:r>
      <w:r w:rsidRPr="007F762F">
        <w:rPr>
          <w:noProof/>
        </w:rPr>
        <w:fldChar w:fldCharType="begin" w:fldLock="1"/>
      </w:r>
      <w:r w:rsidRPr="007F762F">
        <w:rPr>
          <w:noProof/>
        </w:rPr>
        <w:instrText xml:space="preserve"> PAGEREF _Toc171691722 \h </w:instrText>
      </w:r>
      <w:r w:rsidRPr="007F762F">
        <w:rPr>
          <w:noProof/>
        </w:rPr>
      </w:r>
      <w:r w:rsidRPr="007F762F">
        <w:rPr>
          <w:noProof/>
        </w:rPr>
        <w:fldChar w:fldCharType="separate"/>
      </w:r>
      <w:r w:rsidRPr="007F762F">
        <w:rPr>
          <w:noProof/>
        </w:rPr>
        <w:t>457</w:t>
      </w:r>
      <w:r w:rsidRPr="007F762F">
        <w:rPr>
          <w:noProof/>
        </w:rPr>
        <w:fldChar w:fldCharType="end"/>
      </w:r>
    </w:p>
    <w:p w14:paraId="6966960E" w14:textId="7D7CA561" w:rsidR="007F762F" w:rsidRPr="007F762F"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7F762F">
        <w:rPr>
          <w:noProof/>
        </w:rPr>
        <w:t>Annex H (informative):</w:t>
      </w:r>
      <w:r w:rsidRPr="007F762F">
        <w:rPr>
          <w:noProof/>
        </w:rPr>
        <w:tab/>
        <w:t>Change history</w:t>
      </w:r>
      <w:r w:rsidRPr="007F762F">
        <w:rPr>
          <w:noProof/>
        </w:rPr>
        <w:tab/>
      </w:r>
      <w:r w:rsidRPr="007F762F">
        <w:rPr>
          <w:noProof/>
        </w:rPr>
        <w:fldChar w:fldCharType="begin" w:fldLock="1"/>
      </w:r>
      <w:r w:rsidRPr="007F762F">
        <w:rPr>
          <w:noProof/>
        </w:rPr>
        <w:instrText xml:space="preserve"> PAGEREF _Toc171691723 \h </w:instrText>
      </w:r>
      <w:r w:rsidRPr="007F762F">
        <w:rPr>
          <w:noProof/>
        </w:rPr>
      </w:r>
      <w:r w:rsidRPr="007F762F">
        <w:rPr>
          <w:noProof/>
        </w:rPr>
        <w:fldChar w:fldCharType="separate"/>
      </w:r>
      <w:r w:rsidRPr="007F762F">
        <w:rPr>
          <w:noProof/>
        </w:rPr>
        <w:t>458</w:t>
      </w:r>
      <w:r w:rsidRPr="007F762F">
        <w:rPr>
          <w:noProof/>
        </w:rPr>
        <w:fldChar w:fldCharType="end"/>
      </w:r>
    </w:p>
    <w:p w14:paraId="08646B79" w14:textId="1F978442"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71691291"/>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71691292"/>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71691293"/>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7537A0EE" w14:textId="30FC2ED5" w:rsidR="00B55915" w:rsidRPr="000903C1" w:rsidRDefault="00B55915" w:rsidP="00B55915">
      <w:pPr>
        <w:pStyle w:val="EX"/>
      </w:pPr>
      <w:r w:rsidRPr="000903C1">
        <w:t>[98]</w:t>
      </w:r>
      <w:r w:rsidRPr="000903C1">
        <w:tab/>
      </w:r>
      <w:r>
        <w:t>Void.</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lastRenderedPageBreak/>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lastRenderedPageBreak/>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lastRenderedPageBreak/>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lastRenderedPageBreak/>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3EE52319" w:rsidR="001B0D11" w:rsidRDefault="001B0D11" w:rsidP="007E1A71">
      <w:pPr>
        <w:pStyle w:val="EX"/>
      </w:pPr>
      <w:r>
        <w:t>[187]</w:t>
      </w:r>
      <w:r>
        <w:tab/>
        <w:t>3GPP TS 23.558 "</w:t>
      </w:r>
      <w:r w:rsidRPr="00340891">
        <w:t>Architecture for enabling Edge Applications</w:t>
      </w:r>
      <w:r>
        <w:t>; Stage 2".</w:t>
      </w:r>
    </w:p>
    <w:sdt>
      <w:sdtPr>
        <w:tag w:val="goog_rdk_2"/>
        <w:id w:val="107319062"/>
      </w:sdtPr>
      <w:sdtEndPr/>
      <w:sdtContent>
        <w:sdt>
          <w:sdtPr>
            <w:tag w:val="goog_rdk_1"/>
            <w:id w:val="-1938276576"/>
          </w:sdtPr>
          <w:sdtEndPr/>
          <w:sdtContent>
            <w:p w14:paraId="0A75538C" w14:textId="77777777" w:rsidR="009A66D5" w:rsidRDefault="008F2B6E" w:rsidP="009E7F8A">
              <w:pPr>
                <w:pStyle w:val="EX"/>
              </w:pPr>
              <w:r>
                <w:t>[188]</w:t>
              </w:r>
              <w:r>
                <w:tab/>
                <w:t>3GPP TS 33.246: "Security of Multimedia Broadcast/Multicast Service (MBMS)".</w:t>
              </w:r>
            </w:p>
            <w:p w14:paraId="77805670" w14:textId="68315568" w:rsidR="008F2B6E" w:rsidRDefault="009A66D5" w:rsidP="009E7F8A">
              <w:pPr>
                <w:pStyle w:val="EX"/>
              </w:pPr>
              <w:r>
                <w:t>[</w:t>
              </w:r>
              <w:r w:rsidR="00FC44E3">
                <w:t>1</w:t>
              </w:r>
              <w:r w:rsidR="00866ED1">
                <w:t>8</w:t>
              </w:r>
              <w:r w:rsidR="00FC44E3">
                <w:t>9</w:t>
              </w:r>
              <w:r>
                <w:t>]</w:t>
              </w:r>
              <w:r>
                <w:tab/>
                <w:t>IETF RFC </w:t>
              </w:r>
              <w:r w:rsidRPr="00B054CD">
                <w:t>3948</w:t>
              </w:r>
              <w:r>
                <w:t>: "</w:t>
              </w:r>
              <w:r w:rsidRPr="00B054CD">
                <w:t>UDP Encapsulation of IPsec ESP Packets</w:t>
              </w:r>
              <w:r>
                <w:t>".</w:t>
              </w:r>
            </w:p>
            <w:p w14:paraId="4142A174" w14:textId="135A34A5" w:rsidR="00BC4A06" w:rsidRDefault="00BC4A06" w:rsidP="00232565">
              <w:pPr>
                <w:keepLines/>
                <w:ind w:left="1702" w:hanging="1418"/>
                <w:rPr>
                  <w:rFonts w:eastAsia="Malgun Gothic"/>
                  <w:lang w:val="en-US"/>
                </w:rPr>
              </w:pPr>
              <w:r w:rsidRPr="0052291D">
                <w:rPr>
                  <w:rFonts w:eastAsia="Malgun Gothic"/>
                </w:rPr>
                <w:t>[</w:t>
              </w:r>
              <w:r>
                <w:rPr>
                  <w:rFonts w:eastAsia="Malgun Gothic"/>
                </w:rPr>
                <w:t>190</w:t>
              </w:r>
              <w:r w:rsidRPr="0052291D">
                <w:rPr>
                  <w:rFonts w:eastAsia="Malgun Gothic"/>
                </w:rPr>
                <w:t>]</w:t>
              </w:r>
              <w:r w:rsidRPr="0052291D">
                <w:rPr>
                  <w:rFonts w:eastAsia="Malgun Gothic"/>
                </w:rPr>
                <w:tab/>
                <w:t>3GPP</w:t>
              </w:r>
              <w:r w:rsidRPr="0052291D">
                <w:rPr>
                  <w:rFonts w:eastAsia="Malgun Gothic"/>
                  <w:lang w:val="en-US"/>
                </w:rPr>
                <w:t> TS 24.558 "Enabling Edge Applications; Protocol specification"</w:t>
              </w:r>
            </w:p>
            <w:p w14:paraId="5B43E3C7" w14:textId="0950D5B8" w:rsidR="00592673" w:rsidRDefault="008F6D36" w:rsidP="00013522">
              <w:pPr>
                <w:keepLines/>
                <w:ind w:left="1702" w:hanging="1418"/>
              </w:pPr>
              <w:r>
                <w:t>[191]</w:t>
              </w:r>
              <w:r>
                <w:tab/>
              </w:r>
              <w:r w:rsidRPr="0068566C">
                <w:t>3GPP</w:t>
              </w:r>
              <w:r>
                <w:t> </w:t>
              </w:r>
              <w:r w:rsidRPr="0068566C">
                <w:t>TS</w:t>
              </w:r>
              <w:r>
                <w:t> </w:t>
              </w:r>
              <w:r w:rsidRPr="0068566C">
                <w:t>2</w:t>
              </w:r>
              <w:r>
                <w:t>3</w:t>
              </w:r>
              <w:r w:rsidRPr="0068566C">
                <w:t>.</w:t>
              </w:r>
              <w:r>
                <w:t>122: "</w:t>
              </w:r>
              <w:r w:rsidRPr="00AF3EAE">
                <w:t>Non-Access-Stratum (NAS) functions related to Mobile Station (MS) in idle mode</w:t>
              </w:r>
              <w:r>
                <w:t>".</w:t>
              </w:r>
            </w:p>
            <w:p w14:paraId="014F1AB3" w14:textId="6E28F1A9" w:rsidR="00C44CD7" w:rsidRPr="00013522" w:rsidRDefault="00C44CD7" w:rsidP="00013522">
              <w:pPr>
                <w:keepLines/>
                <w:ind w:left="1702" w:hanging="1418"/>
                <w:rPr>
                  <w:rFonts w:eastAsia="Malgun Gothic"/>
                  <w:lang w:val="en-US"/>
                </w:rPr>
              </w:pPr>
              <w:r>
                <w:rPr>
                  <w:color w:val="000000"/>
                </w:rPr>
                <w:t>[192]</w:t>
              </w:r>
              <w:r>
                <w:rPr>
                  <w:color w:val="000000"/>
                </w:rPr>
                <w:tab/>
                <w:t>3GPP TS 23.548: "5G System Enhancements for Edge Computing; Stage 2".</w:t>
              </w:r>
            </w:p>
          </w:sdtContent>
        </w:sdt>
      </w:sdtContent>
    </w:sdt>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71691294"/>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71691295"/>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71691296"/>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lastRenderedPageBreak/>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02E4304C" w14:textId="77777777" w:rsidR="009E7F8A" w:rsidRDefault="009E7F8A" w:rsidP="008F1803">
      <w:pPr>
        <w:pStyle w:val="EW"/>
      </w:pPr>
      <w:r w:rsidRPr="009E7F8A">
        <w:t>MBS</w:t>
      </w:r>
      <w:r w:rsidRPr="009E7F8A">
        <w:tab/>
        <w:t>Multicast/Broadcast Services</w:t>
      </w:r>
    </w:p>
    <w:p w14:paraId="3E8413AE" w14:textId="49B3698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Default="00026965" w:rsidP="008F1803">
      <w:pPr>
        <w:pStyle w:val="EW"/>
      </w:pPr>
      <w:r w:rsidRPr="000903C1">
        <w:t>PCCA</w:t>
      </w:r>
      <w:r w:rsidRPr="000903C1">
        <w:tab/>
        <w:t>Portable</w:t>
      </w:r>
      <w:r w:rsidR="00B76E6D" w:rsidRPr="000903C1">
        <w:t xml:space="preserve"> </w:t>
      </w:r>
      <w:r w:rsidRPr="000903C1">
        <w:t>Computer and Communications Association</w:t>
      </w:r>
    </w:p>
    <w:p w14:paraId="32326D6C" w14:textId="0215C115" w:rsidR="003C7979" w:rsidRPr="000903C1" w:rsidRDefault="003C7979" w:rsidP="008F1803">
      <w:pPr>
        <w:pStyle w:val="EW"/>
      </w:pPr>
      <w:r>
        <w:rPr>
          <w:rFonts w:hint="eastAsia"/>
          <w:lang w:eastAsia="zh-CN"/>
        </w:rPr>
        <w:t>P</w:t>
      </w:r>
      <w:r>
        <w:rPr>
          <w:lang w:eastAsia="zh-CN"/>
        </w:rPr>
        <w:t>IN</w:t>
      </w:r>
      <w:r>
        <w:rPr>
          <w:lang w:eastAsia="zh-CN"/>
        </w:rPr>
        <w:tab/>
      </w:r>
      <w:r>
        <w:rPr>
          <w:rFonts w:eastAsia="SimSun"/>
          <w:lang w:eastAsia="zh-CN"/>
        </w:rPr>
        <w:t>Personal IoT Network</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71691297"/>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71691298"/>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lastRenderedPageBreak/>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71691299"/>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 id="_x0000_i1027" type="#_x0000_t75" style="width:275.9pt;height:141.85pt" o:ole="">
            <v:imagedata r:id="rId14" o:title=""/>
          </v:shape>
          <o:OLEObject Type="Embed" ProgID="MgxDesigner" ShapeID="_x0000_i1027" DrawAspect="Content" ObjectID="_1782304402"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lastRenderedPageBreak/>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71691300"/>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8" type="#_x0000_t75" style="width:273.75pt;height:117.6pt" o:ole="">
            <v:imagedata r:id="rId16" o:title=""/>
          </v:shape>
          <o:OLEObject Type="Embed" ProgID="MgxDesigner" ShapeID="_x0000_i1028" DrawAspect="Content" ObjectID="_1782304403"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71691301"/>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01038A"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lastRenderedPageBreak/>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71691302"/>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71691303"/>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71691304"/>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71691305"/>
      <w:r w:rsidRPr="000903C1">
        <w:rPr>
          <w:lang w:val="fr-FR"/>
        </w:rPr>
        <w:lastRenderedPageBreak/>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71691306"/>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71691307"/>
      <w:r w:rsidRPr="000903C1">
        <w:lastRenderedPageBreak/>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lastRenderedPageBreak/>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71691308"/>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lastRenderedPageBreak/>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71691309"/>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71691310"/>
      <w:r w:rsidRPr="000903C1">
        <w:rPr>
          <w:lang w:val="fr-FR"/>
        </w:rPr>
        <w:lastRenderedPageBreak/>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lastRenderedPageBreak/>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01038A">
        <w:rPr>
          <w:lang w:val="fr-FR"/>
        </w:rPr>
        <w:br w:type="page"/>
      </w:r>
      <w:bookmarkStart w:id="219" w:name="_Toc20207447"/>
      <w:bookmarkStart w:id="220" w:name="_Toc27579329"/>
      <w:bookmarkStart w:id="221" w:name="_Toc36115909"/>
      <w:bookmarkStart w:id="222" w:name="_Toc45214789"/>
      <w:bookmarkStart w:id="223" w:name="_Toc51866556"/>
      <w:bookmarkStart w:id="224" w:name="_Toc171691311"/>
      <w:r w:rsidRPr="000903C1">
        <w:rPr>
          <w:lang w:val="fr-FR"/>
        </w:rPr>
        <w:lastRenderedPageBreak/>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71691312"/>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71691313"/>
      <w:r w:rsidRPr="000903C1">
        <w:rPr>
          <w:lang w:val="fr-FR"/>
        </w:rPr>
        <w:lastRenderedPageBreak/>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71691314"/>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71691315"/>
      <w:r w:rsidRPr="000903C1">
        <w:lastRenderedPageBreak/>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71691316"/>
      <w:r w:rsidRPr="000903C1">
        <w:lastRenderedPageBreak/>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71691317"/>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71691318"/>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71691319"/>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71691320"/>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71691321"/>
      <w:r w:rsidRPr="000903C1">
        <w:lastRenderedPageBreak/>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71691322"/>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71691323"/>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71691324"/>
      <w:r w:rsidRPr="000903C1">
        <w:lastRenderedPageBreak/>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9" type="#_x0000_t75" style="width:265.9pt;height:219.55pt" o:ole="">
            <v:imagedata r:id="rId18" o:title=""/>
          </v:shape>
          <o:OLEObject Type="Embed" ProgID="MgxDesigner" ShapeID="_x0000_i1029" DrawAspect="Content" ObjectID="_1782304404"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30" type="#_x0000_t75" style="width:338.6pt;height:223.15pt" o:ole="">
            <v:imagedata r:id="rId20" o:title=""/>
          </v:shape>
          <o:OLEObject Type="Embed" ProgID="MgxDesigner" ShapeID="_x0000_i1030" DrawAspect="Content" ObjectID="_1782304405"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31" type="#_x0000_t75" style="width:337.9pt;height:223.15pt" o:ole="">
            <v:imagedata r:id="rId22" o:title=""/>
          </v:shape>
          <o:OLEObject Type="Embed" ProgID="MgxDesigner" ShapeID="_x0000_i1031" DrawAspect="Content" ObjectID="_1782304406"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71691325"/>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lastRenderedPageBreak/>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lastRenderedPageBreak/>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71691326"/>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1038A"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lastRenderedPageBreak/>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71691327"/>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71691328"/>
      <w:r w:rsidRPr="000903C1">
        <w:lastRenderedPageBreak/>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71691329"/>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71691330"/>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71691331"/>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71691332"/>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71691333"/>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71691334"/>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71691335"/>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71691336"/>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71691337"/>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71691338"/>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lastRenderedPageBreak/>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71691339"/>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lastRenderedPageBreak/>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71691340"/>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lastRenderedPageBreak/>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71691341"/>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lastRenderedPageBreak/>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71691342"/>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71691343"/>
      <w:r w:rsidRPr="000903C1">
        <w:lastRenderedPageBreak/>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71691344"/>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71691345"/>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lastRenderedPageBreak/>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71691346"/>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lastRenderedPageBreak/>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71691347"/>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lastRenderedPageBreak/>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71691348"/>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71691349"/>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71691350"/>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C781FF2" w:rsidR="00026965" w:rsidRPr="000903C1" w:rsidRDefault="0001038A">
      <w:pPr>
        <w:keepNext/>
        <w:keepLines/>
      </w:pPr>
      <w:bookmarkStart w:id="737" w:name="_MCCTEMPBM_CRPT80110372___7"/>
      <w:r>
        <w:t>Execution</w:t>
      </w:r>
      <w:r w:rsidR="00026965" w:rsidRPr="000903C1">
        <w:t xml:space="preserve"> command returns the MSISDNs related to the subscriber (this information can be stored in the SIM/UICC or in the MT). When storing information in the SIM/UICC, if </w:t>
      </w:r>
      <w:r w:rsidR="00154519" w:rsidRPr="000903C1">
        <w:t xml:space="preserve">the currently selected card slot contains </w:t>
      </w:r>
      <w:r w:rsidR="00026965" w:rsidRPr="000903C1">
        <w:t>a SIM card or a UICC with an active GSM application, the information is stored in the EF</w:t>
      </w:r>
      <w:r w:rsidR="00026965" w:rsidRPr="000903C1">
        <w:rPr>
          <w:vertAlign w:val="subscript"/>
        </w:rPr>
        <w:t>MSISDN</w:t>
      </w:r>
      <w:r w:rsidR="00026965" w:rsidRPr="000903C1">
        <w:t xml:space="preserve"> under DF</w:t>
      </w:r>
      <w:r w:rsidR="00026965" w:rsidRPr="000903C1">
        <w:rPr>
          <w:vertAlign w:val="subscript"/>
        </w:rPr>
        <w:t>Telecom</w:t>
      </w:r>
      <w:r w:rsidR="00026965" w:rsidRPr="000903C1">
        <w:t xml:space="preserve">. If </w:t>
      </w:r>
      <w:r w:rsidR="00154519" w:rsidRPr="000903C1">
        <w:t xml:space="preserve">the currently selected card slot contains </w:t>
      </w:r>
      <w:r w:rsidR="00026965" w:rsidRPr="000903C1">
        <w:t>a UICC with an active USIM application, the information is stored in the EF</w:t>
      </w:r>
      <w:r w:rsidR="00026965" w:rsidRPr="000903C1">
        <w:rPr>
          <w:vertAlign w:val="subscript"/>
        </w:rPr>
        <w:t>MSISDN</w:t>
      </w:r>
      <w:r w:rsidR="00026965" w:rsidRPr="000903C1">
        <w:t xml:space="preserve"> under ADF</w:t>
      </w:r>
      <w:r w:rsidR="00026965" w:rsidRPr="000903C1">
        <w:rPr>
          <w:vertAlign w:val="subscript"/>
        </w:rPr>
        <w:t>USIM</w:t>
      </w:r>
      <w:r w:rsidR="00026965" w:rsidRPr="000903C1">
        <w:t xml:space="preserve">). If subscriber has different MSISDN for different services, each MSISDN is returned </w:t>
      </w:r>
      <w:r w:rsidR="00D90E88" w:rsidRPr="000903C1">
        <w:t>o</w:t>
      </w:r>
      <w:r w:rsidR="00026965" w:rsidRPr="000903C1">
        <w:t xml:space="preserve">n a separate line. Refer </w:t>
      </w:r>
      <w:r w:rsidR="00543CA8" w:rsidRPr="000903C1">
        <w:t>clause</w:t>
      </w:r>
      <w:r w:rsidR="00026965" w:rsidRPr="000903C1">
        <w:t xml:space="preserve"> 9.2 for possible </w:t>
      </w:r>
      <w:r w:rsidR="00026965" w:rsidRPr="000903C1">
        <w:rPr>
          <w:rFonts w:ascii="Courier New" w:hAnsi="Courier New"/>
        </w:rPr>
        <w:t>&lt;err&gt;</w:t>
      </w:r>
      <w:r w:rsidR="00026965"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lastRenderedPageBreak/>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71691351"/>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1038A"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0C4DD9ED" w14:textId="77777777" w:rsidR="009A00A6" w:rsidRDefault="009A00A6" w:rsidP="009A00A6">
      <w:r w:rsidRPr="000903C1">
        <w:t xml:space="preserve">The access technology </w:t>
      </w:r>
      <w:r>
        <w:t>of the serving cell parameter</w:t>
      </w:r>
      <w:r w:rsidRPr="000903C1">
        <w:t xml:space="preserve">, </w:t>
      </w:r>
      <w:r w:rsidRPr="000903C1">
        <w:rPr>
          <w:rFonts w:ascii="Courier New" w:hAnsi="Courier New"/>
        </w:rPr>
        <w:t>&lt;AcT&gt;</w:t>
      </w:r>
      <w:r w:rsidRPr="000903C1">
        <w:t xml:space="preserve">, should </w:t>
      </w:r>
      <w:r>
        <w:t>not</w:t>
      </w:r>
      <w:r w:rsidRPr="000903C1">
        <w:t xml:space="preserve"> be used in terminals capable </w:t>
      </w:r>
      <w:r>
        <w:t>of</w:t>
      </w:r>
      <w:r w:rsidRPr="000903C1">
        <w:t xml:space="preserve"> </w:t>
      </w:r>
      <w:r>
        <w:t xml:space="preserve">only </w:t>
      </w:r>
      <w:r w:rsidRPr="000903C1">
        <w:t>one access technology.</w:t>
      </w:r>
    </w:p>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lastRenderedPageBreak/>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lastRenderedPageBreak/>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2946E67" w14:textId="77777777" w:rsidR="00C15F13" w:rsidRDefault="00545D9B" w:rsidP="00C15F13">
      <w:pPr>
        <w:pStyle w:val="B2"/>
      </w:pPr>
      <w:r w:rsidRPr="000903C1">
        <w:t>1</w:t>
      </w:r>
      <w:r w:rsidR="00385795" w:rsidRPr="000903C1">
        <w:t>3</w:t>
      </w:r>
      <w:r w:rsidRPr="000903C1">
        <w:tab/>
        <w:t>E-UTRA-NR dual connectivity (see NOTE </w:t>
      </w:r>
      <w:r w:rsidR="00385795" w:rsidRPr="000903C1">
        <w:t>8</w:t>
      </w:r>
      <w:r w:rsidRPr="000903C1">
        <w:t>)</w:t>
      </w:r>
    </w:p>
    <w:p w14:paraId="735C3FC7" w14:textId="77777777" w:rsidR="00C15F13" w:rsidRDefault="00C15F13" w:rsidP="00C15F13">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681BAD7B" w14:textId="3507B7BE" w:rsidR="00FB40CE" w:rsidRPr="000903C1" w:rsidRDefault="00C15F13" w:rsidP="00C15F13">
      <w:pPr>
        <w:pStyle w:val="B2"/>
        <w:rPr>
          <w:lang w:val="en-US"/>
        </w:rPr>
      </w:pPr>
      <w:r w:rsidRPr="007463AD">
        <w:rPr>
          <w:lang w:val="en-US"/>
        </w:rPr>
        <w:t>15</w:t>
      </w:r>
      <w:r w:rsidRPr="007463AD">
        <w:rPr>
          <w:lang w:val="en-US"/>
        </w:rPr>
        <w:tab/>
        <w:t>satellite E-UTRAN (WB-S1 mode)</w:t>
      </w:r>
    </w:p>
    <w:p w14:paraId="4C895C09" w14:textId="5AFC6B44" w:rsidR="00561ED2" w:rsidRPr="007463AD" w:rsidRDefault="00561ED2" w:rsidP="00561ED2">
      <w:pPr>
        <w:pStyle w:val="B2"/>
        <w:rPr>
          <w:lang w:val="en-US"/>
        </w:rPr>
      </w:pPr>
      <w:r>
        <w:t>16</w:t>
      </w:r>
      <w:r>
        <w:tab/>
        <w:t>satellite NG-RAN</w:t>
      </w:r>
      <w:r w:rsidR="008B1181">
        <w:t xml:space="preserve"> </w:t>
      </w:r>
      <w:r w:rsidR="008B1181" w:rsidRPr="000903C1">
        <w:t>(not applicable)</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2190C110" w14:textId="77777777" w:rsidR="009B0BFB" w:rsidRPr="00092A69" w:rsidRDefault="009B0BFB" w:rsidP="009B0BFB">
      <w:pPr>
        <w:pStyle w:val="NO"/>
      </w:pPr>
      <w:bookmarkStart w:id="759" w:name="_MCCTEMPBM_CRPT80110388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B3CFFDD"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074F0514" w:rsidR="00026965" w:rsidRPr="000903C1" w:rsidRDefault="004C0365" w:rsidP="004C0365">
      <w:r w:rsidRPr="000903C1">
        <w:t>This command is not applicable to UEs in NG-RAN</w:t>
      </w:r>
      <w:r w:rsidR="009238B1">
        <w:t xml:space="preserve"> or satellite NG-RAN</w:t>
      </w:r>
      <w:r w:rsidRPr="000903C1">
        <w:t>.</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71691352"/>
      <w:r w:rsidRPr="000903C1">
        <w:lastRenderedPageBreak/>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6ED13AF7" w14:textId="77777777" w:rsidR="007C2CB5" w:rsidRPr="000903C1" w:rsidRDefault="007C2CB5" w:rsidP="007C2CB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046AB9ED" w:rsidR="00026965" w:rsidRPr="000903C1" w:rsidRDefault="007C2CB5">
            <w:pPr>
              <w:keepNext/>
              <w:keepLines/>
              <w:spacing w:after="20"/>
              <w:rPr>
                <w:rFonts w:ascii="Courier New" w:hAnsi="Courier New"/>
              </w:rPr>
            </w:pPr>
            <w:r w:rsidRPr="000903C1">
              <w:rPr>
                <w:rFonts w:ascii="Courier New" w:hAnsi="Courier New"/>
              </w:rPr>
              <w:t>[,&lt;oper&gt;[,&lt;AcT&gt;</w:t>
            </w:r>
            <w:r>
              <w:rPr>
                <w:rFonts w:ascii="Courier New" w:hAnsi="Courier New"/>
              </w:rPr>
              <w:t>[,</w:t>
            </w:r>
            <w:r w:rsidRPr="00032F05">
              <w:rPr>
                <w:rFonts w:ascii="Courier New" w:hAnsi="Courier New"/>
              </w:rPr>
              <w:t>&lt;</w:t>
            </w:r>
            <w:r>
              <w:rPr>
                <w:rFonts w:ascii="Courier New" w:hAnsi="Courier New"/>
              </w:rPr>
              <w:t>regtype</w:t>
            </w:r>
            <w:r w:rsidRPr="00032F05">
              <w:rPr>
                <w:rFonts w:ascii="Courier New" w:hAnsi="Courier New"/>
              </w:rPr>
              <w:t>&gt;</w:t>
            </w:r>
            <w:r>
              <w:rPr>
                <w:rFonts w:ascii="Courier New" w:hAnsi="Courier New"/>
              </w:rPr>
              <w:t>]</w:t>
            </w:r>
            <w:r w:rsidRPr="000903C1">
              <w:rPr>
                <w:rFonts w:ascii="Courier New" w:hAnsi="Courier New"/>
              </w:rPr>
              <w: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13949C23"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xml:space="preserve">, should </w:t>
      </w:r>
      <w:r w:rsidR="000F3BFE">
        <w:t>not</w:t>
      </w:r>
      <w:r w:rsidR="000F3BFE" w:rsidRPr="000903C1">
        <w:t xml:space="preserve"> </w:t>
      </w:r>
      <w:r w:rsidRPr="000903C1">
        <w:t xml:space="preserve">be used in terminals capable </w:t>
      </w:r>
      <w:r w:rsidR="000F3BFE">
        <w:t>of only</w:t>
      </w:r>
      <w:r w:rsidRPr="000903C1">
        <w:t xml:space="preserve">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lastRenderedPageBreak/>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lastRenderedPageBreak/>
        <w:t>1</w:t>
      </w:r>
      <w:r w:rsidR="00385795" w:rsidRPr="000903C1">
        <w:t>3</w:t>
      </w:r>
      <w:r w:rsidRPr="000903C1">
        <w:tab/>
        <w:t>E-UTRA-NR dual connectivity (see NOTE </w:t>
      </w:r>
      <w:r w:rsidR="00385795" w:rsidRPr="000903C1">
        <w:t>6</w:t>
      </w:r>
      <w:r w:rsidRPr="000903C1">
        <w:t>)</w:t>
      </w:r>
    </w:p>
    <w:p w14:paraId="7F31E602" w14:textId="77777777" w:rsidR="00644BE8" w:rsidRDefault="00644BE8" w:rsidP="00644BE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7)</w:t>
      </w:r>
    </w:p>
    <w:p w14:paraId="3851DE60" w14:textId="77777777" w:rsidR="00644BE8" w:rsidRPr="00092A69" w:rsidRDefault="00644BE8" w:rsidP="00644BE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w:t>
      </w:r>
    </w:p>
    <w:p w14:paraId="58A2A858" w14:textId="77777777" w:rsidR="00E04F40" w:rsidRPr="007463AD" w:rsidRDefault="00E04F40" w:rsidP="00E04F40">
      <w:pPr>
        <w:pStyle w:val="B2"/>
        <w:rPr>
          <w:lang w:val="en-US"/>
        </w:rPr>
      </w:pPr>
      <w:r>
        <w:t>16</w:t>
      </w:r>
      <w:r>
        <w:tab/>
        <w:t>satellite NG-RAN</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628C483" w14:textId="77777777" w:rsidR="0043342E" w:rsidRPr="00092A69" w:rsidRDefault="0043342E" w:rsidP="0043342E">
      <w:pPr>
        <w:pStyle w:val="NO"/>
      </w:pPr>
      <w:r w:rsidRPr="000903C1">
        <w:t>NOTE </w:t>
      </w:r>
      <w:r>
        <w:t>7</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71691353"/>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1D2D1D3D" w:rsidR="00026965" w:rsidRPr="000903C1" w:rsidRDefault="00026965">
      <w:bookmarkStart w:id="793" w:name="_MCCTEMPBM_CRPT80110410___7"/>
      <w:r w:rsidRPr="000903C1">
        <w:t>Execut</w:t>
      </w:r>
      <w:r w:rsidR="0001038A">
        <w:t>ion</w:t>
      </w:r>
      <w:r w:rsidRPr="000903C1">
        <w:t xml:space="preserv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lastRenderedPageBreak/>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lastRenderedPageBreak/>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71691354"/>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1A3048E" w:rsidR="00026965" w:rsidRPr="000903C1" w:rsidRDefault="0001038A">
      <w:pPr>
        <w:keepNext/>
        <w:keepLines/>
      </w:pPr>
      <w:bookmarkStart w:id="811" w:name="_MCCTEMPBM_CRPT80110422___7"/>
      <w:r>
        <w:t>Execution</w:t>
      </w:r>
      <w:r w:rsidR="00026965" w:rsidRPr="000903C1">
        <w:t xml:space="preserve"> command sets a new password for the facility lock function defined by command Facility Lock </w:t>
      </w:r>
      <w:r w:rsidR="00026965" w:rsidRPr="000903C1">
        <w:rPr>
          <w:rFonts w:ascii="Courier New" w:hAnsi="Courier New"/>
        </w:rPr>
        <w:t>+CLCK</w:t>
      </w:r>
      <w:r w:rsidR="00026965" w:rsidRPr="000903C1">
        <w:t xml:space="preserve">. Refer </w:t>
      </w:r>
      <w:r w:rsidR="00543CA8" w:rsidRPr="000903C1">
        <w:t>clause</w:t>
      </w:r>
      <w:r w:rsidR="00026965" w:rsidRPr="000903C1">
        <w:t xml:space="preserve"> 9.2 for possible </w:t>
      </w:r>
      <w:r w:rsidR="00026965" w:rsidRPr="000903C1">
        <w:rPr>
          <w:rFonts w:ascii="Courier New" w:hAnsi="Courier New"/>
        </w:rPr>
        <w:t>&lt;err&gt;</w:t>
      </w:r>
      <w:r w:rsidR="00026965"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71691355"/>
      <w:r w:rsidRPr="000903C1">
        <w:lastRenderedPageBreak/>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lastRenderedPageBreak/>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71691356"/>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lastRenderedPageBreak/>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71691357"/>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lastRenderedPageBreak/>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71691358"/>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lastRenderedPageBreak/>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71691359"/>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lastRenderedPageBreak/>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71691360"/>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lastRenderedPageBreak/>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71691361"/>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lastRenderedPageBreak/>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lastRenderedPageBreak/>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71691362"/>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lastRenderedPageBreak/>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71691363"/>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71691364"/>
      <w:r w:rsidRPr="000903C1">
        <w:lastRenderedPageBreak/>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lastRenderedPageBreak/>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71691365"/>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lastRenderedPageBreak/>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71691366"/>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lastRenderedPageBreak/>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71691367"/>
      <w:r w:rsidRPr="000903C1">
        <w:lastRenderedPageBreak/>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lastRenderedPageBreak/>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71691368"/>
      <w:bookmarkEnd w:id="1024"/>
      <w:r w:rsidRPr="000903C1">
        <w:lastRenderedPageBreak/>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1F0F9A0" w:rsidR="00026965" w:rsidRPr="000903C1" w:rsidRDefault="0001038A" w:rsidP="0004730D">
      <w:bookmarkStart w:id="1036" w:name="_MCCTEMPBM_CRPT80110563___7"/>
      <w:r>
        <w:t>Set</w:t>
      </w:r>
      <w:r w:rsidR="00026965" w:rsidRPr="000903C1">
        <w:t xml:space="preserve"> command writes an entry in the SIM/USIM list of preferred PLMNs, previously selected by the command </w:t>
      </w:r>
      <w:r w:rsidR="00026965" w:rsidRPr="000903C1">
        <w:rPr>
          <w:rFonts w:ascii="Courier New" w:hAnsi="Courier New" w:cs="Courier New"/>
        </w:rPr>
        <w:t>+CPLS</w:t>
      </w:r>
      <w:r w:rsidR="00026965" w:rsidRPr="000903C1">
        <w:t>. If no list has been previously selected, the User controlled PLMN selector with Access Technology, EF</w:t>
      </w:r>
      <w:r w:rsidR="00026965" w:rsidRPr="000903C1">
        <w:rPr>
          <w:vertAlign w:val="subscript"/>
        </w:rPr>
        <w:t xml:space="preserve">PLMNwAcT, </w:t>
      </w:r>
      <w:r w:rsidR="00026965" w:rsidRPr="000903C1">
        <w:t xml:space="preserve">is the one accessed by default. If </w:t>
      </w:r>
      <w:r w:rsidR="00026965" w:rsidRPr="000903C1">
        <w:rPr>
          <w:rFonts w:ascii="Courier New" w:hAnsi="Courier New"/>
        </w:rPr>
        <w:t>&lt;index&gt;</w:t>
      </w:r>
      <w:r w:rsidR="00026965" w:rsidRPr="000903C1">
        <w:t xml:space="preserve"> is given but </w:t>
      </w:r>
      <w:r w:rsidR="00026965" w:rsidRPr="000903C1">
        <w:rPr>
          <w:rFonts w:ascii="Courier New" w:hAnsi="Courier New"/>
        </w:rPr>
        <w:t>&lt;oper&gt;</w:t>
      </w:r>
      <w:r w:rsidR="00026965" w:rsidRPr="000903C1">
        <w:t xml:space="preserve"> is left out, entry is deleted. If </w:t>
      </w:r>
      <w:r w:rsidR="00026965" w:rsidRPr="000903C1">
        <w:rPr>
          <w:rFonts w:ascii="Courier New" w:hAnsi="Courier New"/>
        </w:rPr>
        <w:t>&lt;oper&gt;</w:t>
      </w:r>
      <w:r w:rsidR="00026965" w:rsidRPr="000903C1">
        <w:t xml:space="preserve"> is given but </w:t>
      </w:r>
      <w:r w:rsidR="00026965" w:rsidRPr="000903C1">
        <w:rPr>
          <w:rFonts w:ascii="Courier New" w:hAnsi="Courier New"/>
        </w:rPr>
        <w:t>&lt;index&gt;</w:t>
      </w:r>
      <w:r w:rsidR="00026965" w:rsidRPr="000903C1">
        <w:t xml:space="preserve"> is left out, </w:t>
      </w:r>
      <w:r w:rsidR="00026965" w:rsidRPr="000903C1">
        <w:rPr>
          <w:rFonts w:ascii="Courier New" w:hAnsi="Courier New"/>
        </w:rPr>
        <w:t>&lt;oper&gt;</w:t>
      </w:r>
      <w:r w:rsidR="00026965" w:rsidRPr="000903C1">
        <w:t xml:space="preserve"> is put in the next free location. If only </w:t>
      </w:r>
      <w:r w:rsidR="00026965" w:rsidRPr="000903C1">
        <w:rPr>
          <w:rFonts w:ascii="Courier New" w:hAnsi="Courier New"/>
        </w:rPr>
        <w:t>&lt;format&gt;</w:t>
      </w:r>
      <w:r w:rsidR="00026965" w:rsidRPr="000903C1">
        <w:t xml:space="preserve"> is given, the format of the </w:t>
      </w:r>
      <w:r w:rsidR="00026965" w:rsidRPr="000903C1">
        <w:rPr>
          <w:rFonts w:ascii="Courier New" w:hAnsi="Courier New"/>
        </w:rPr>
        <w:t>&lt;oper&gt;</w:t>
      </w:r>
      <w:r w:rsidR="00026965" w:rsidRPr="000903C1">
        <w:t xml:space="preserve"> in the read command is changed. The Access Technology selection parameters, </w:t>
      </w:r>
      <w:r w:rsidR="00026965" w:rsidRPr="000903C1">
        <w:rPr>
          <w:rFonts w:ascii="Courier New" w:hAnsi="Courier New"/>
        </w:rPr>
        <w:t>&lt;GSM_AcT&gt;</w:t>
      </w:r>
      <w:r w:rsidR="00026965" w:rsidRPr="000903C1">
        <w:t xml:space="preserve">, </w:t>
      </w:r>
      <w:r w:rsidR="00026965" w:rsidRPr="000903C1">
        <w:rPr>
          <w:rFonts w:ascii="Courier New" w:hAnsi="Courier New"/>
        </w:rPr>
        <w:t>&lt;GSM_Compact_AcT&gt;</w:t>
      </w:r>
      <w:r w:rsidR="00680102" w:rsidRPr="000903C1">
        <w:t>,</w:t>
      </w:r>
      <w:r w:rsidR="00026965" w:rsidRPr="000903C1">
        <w:t xml:space="preserve"> </w:t>
      </w:r>
      <w:r w:rsidR="00026965"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00026965" w:rsidRPr="000903C1">
        <w:t>are required when writing User controlled PLMN selector with Access Technology, EF</w:t>
      </w:r>
      <w:r w:rsidR="00026965" w:rsidRPr="000903C1">
        <w:rPr>
          <w:vertAlign w:val="subscript"/>
        </w:rPr>
        <w:t>PLMNwAcT</w:t>
      </w:r>
      <w:r w:rsidR="00026965" w:rsidRPr="000903C1">
        <w:t>, Operator controlled PLMN selector with Access Technology EF</w:t>
      </w:r>
      <w:r w:rsidR="00026965" w:rsidRPr="000903C1">
        <w:rPr>
          <w:vertAlign w:val="subscript"/>
        </w:rPr>
        <w:t>OPLMNwAcT</w:t>
      </w:r>
      <w:r w:rsidR="00026965" w:rsidRPr="000903C1">
        <w:t xml:space="preserve"> and HPLMN selector with Access Technology EF</w:t>
      </w:r>
      <w:r w:rsidR="00026965" w:rsidRPr="000903C1">
        <w:rPr>
          <w:vertAlign w:val="subscript"/>
        </w:rPr>
        <w:t>HPLMNwAcT</w:t>
      </w:r>
      <w:r w:rsidR="00026965" w:rsidRPr="000903C1">
        <w:t xml:space="preserve">, see </w:t>
      </w:r>
      <w:r w:rsidR="00B15AA8" w:rsidRPr="000903C1">
        <w:t>3GPP </w:t>
      </w:r>
      <w:r w:rsidR="00026965" w:rsidRPr="000903C1">
        <w:t>TS</w:t>
      </w:r>
      <w:r w:rsidR="00B15AA8" w:rsidRPr="000903C1">
        <w:t> </w:t>
      </w:r>
      <w:r w:rsidR="00026965" w:rsidRPr="000903C1">
        <w:t>31.102</w:t>
      </w:r>
      <w:r w:rsidR="00B15AA8" w:rsidRPr="000903C1">
        <w:t> [</w:t>
      </w:r>
      <w:r w:rsidR="0082566C" w:rsidRPr="000903C1">
        <w:t>59</w:t>
      </w:r>
      <w:r w:rsidR="00B15AA8" w:rsidRPr="000903C1">
        <w:t>]</w:t>
      </w:r>
      <w:r w:rsidR="00026965" w:rsidRPr="000903C1">
        <w:t xml:space="preserve">. Refer </w:t>
      </w:r>
      <w:r w:rsidR="00543CA8" w:rsidRPr="000903C1">
        <w:t>clause</w:t>
      </w:r>
      <w:r w:rsidR="0004730D" w:rsidRPr="000903C1">
        <w:t> </w:t>
      </w:r>
      <w:r w:rsidR="00026965" w:rsidRPr="000903C1">
        <w:t xml:space="preserve">9.2 for possible </w:t>
      </w:r>
      <w:r w:rsidR="00026965" w:rsidRPr="000903C1">
        <w:rPr>
          <w:rFonts w:ascii="Courier New" w:hAnsi="Courier New"/>
        </w:rPr>
        <w:t>&lt;err&gt;</w:t>
      </w:r>
      <w:r w:rsidR="00026965"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lastRenderedPageBreak/>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71691369"/>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0DCB3936" w:rsidR="00026965" w:rsidRPr="000903C1" w:rsidRDefault="003A13F2" w:rsidP="0004730D">
      <w:r>
        <w:t>Set</w:t>
      </w:r>
      <w:r w:rsidR="00026965" w:rsidRPr="000903C1">
        <w:t xml:space="preserve"> command selects a list in the SIM/USIM. Refer </w:t>
      </w:r>
      <w:r w:rsidR="00543CA8" w:rsidRPr="000903C1">
        <w:t>clause</w:t>
      </w:r>
      <w:r w:rsidR="0004730D" w:rsidRPr="000903C1">
        <w:t> </w:t>
      </w:r>
      <w:r w:rsidR="00026965" w:rsidRPr="000903C1">
        <w:t xml:space="preserve">9.2 for possible </w:t>
      </w:r>
      <w:r w:rsidR="00026965" w:rsidRPr="000903C1">
        <w:rPr>
          <w:rFonts w:ascii="Courier New" w:hAnsi="Courier New"/>
        </w:rPr>
        <w:t>&lt;err&gt;</w:t>
      </w:r>
      <w:r w:rsidR="00026965"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lastRenderedPageBreak/>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71691370"/>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D0D7412" w:rsidR="00026965" w:rsidRPr="000903C1" w:rsidRDefault="00026965">
      <w:pPr>
        <w:keepNext/>
        <w:keepLines/>
        <w:rPr>
          <w:b/>
        </w:rPr>
      </w:pPr>
      <w:bookmarkStart w:id="1066" w:name="_MCCTEMPBM_CRPT80110581___7"/>
      <w:r w:rsidRPr="000903C1">
        <w:t>Execut</w:t>
      </w:r>
      <w:r w:rsidR="003A13F2">
        <w:t>ion</w:t>
      </w:r>
      <w:r w:rsidRPr="000903C1">
        <w:t xml:space="preserv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71691371"/>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7712A3AB" w:rsidR="00026965" w:rsidRPr="000903C1" w:rsidRDefault="00026965">
      <w:pPr>
        <w:keepNext/>
        <w:keepLines/>
      </w:pPr>
      <w:bookmarkStart w:id="1077" w:name="_MCCTEMPBM_CRPT80110586___7"/>
      <w:r w:rsidRPr="000903C1">
        <w:t xml:space="preserve">The </w:t>
      </w:r>
      <w:r w:rsidR="003A13F2">
        <w:t>set</w:t>
      </w:r>
      <w:r w:rsidRPr="000903C1">
        <w:t xml:space="preserv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lastRenderedPageBreak/>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71691372"/>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71691373"/>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lastRenderedPageBreak/>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71691374"/>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71691375"/>
      <w:r w:rsidRPr="000903C1">
        <w:lastRenderedPageBreak/>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1038A"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lastRenderedPageBreak/>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71691376"/>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lastRenderedPageBreak/>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71691377"/>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71691378"/>
      <w:r w:rsidRPr="000903C1">
        <w:lastRenderedPageBreak/>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lastRenderedPageBreak/>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71691379"/>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lastRenderedPageBreak/>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71691380"/>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lastRenderedPageBreak/>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71691381"/>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lastRenderedPageBreak/>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71691382"/>
      <w:r w:rsidRPr="000903C1">
        <w:lastRenderedPageBreak/>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lastRenderedPageBreak/>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71691383"/>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lastRenderedPageBreak/>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71691384"/>
      <w:bookmarkEnd w:id="1262"/>
      <w:r w:rsidRPr="000903C1">
        <w:lastRenderedPageBreak/>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lastRenderedPageBreak/>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71691385"/>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lastRenderedPageBreak/>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71691386"/>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09643A27" w:rsidR="00217D1A" w:rsidRPr="000903C1" w:rsidRDefault="00217D1A" w:rsidP="00217D1A">
      <w:pPr>
        <w:keepNext/>
        <w:keepLines/>
      </w:pPr>
      <w:r w:rsidRPr="000903C1">
        <w:lastRenderedPageBreak/>
        <w:t xml:space="preserve">The </w:t>
      </w:r>
      <w:r w:rsidR="003A13F2">
        <w:t>execution</w:t>
      </w:r>
      <w:r w:rsidRPr="000903C1">
        <w:t xml:space="preserve">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71691387"/>
      <w:r w:rsidRPr="000903C1">
        <w:lastRenderedPageBreak/>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lastRenderedPageBreak/>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71691388"/>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lastRenderedPageBreak/>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71691389"/>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12F40549"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r w:rsidR="00305D96">
        <w:t xml:space="preserve"> </w:t>
      </w:r>
      <w:r w:rsidR="00305D96" w:rsidRPr="000903C1">
        <w:t xml:space="preserve">The access technology </w:t>
      </w:r>
      <w:r w:rsidR="00305D96">
        <w:t>type</w:t>
      </w:r>
      <w:r w:rsidR="00305D96" w:rsidRPr="000903C1">
        <w:t xml:space="preserve"> </w:t>
      </w:r>
      <w:r w:rsidR="00305D96">
        <w:t xml:space="preserve">parameter </w:t>
      </w:r>
      <w:r w:rsidR="00305D96" w:rsidRPr="000903C1">
        <w:rPr>
          <w:rFonts w:ascii="Courier New" w:hAnsi="Courier New"/>
        </w:rPr>
        <w:t>&lt;AcT</w:t>
      </w:r>
      <w:r w:rsidR="00305D96">
        <w:rPr>
          <w:rFonts w:ascii="Courier New" w:hAnsi="Courier New"/>
        </w:rPr>
        <w:t>-type</w:t>
      </w:r>
      <w:r w:rsidR="00305D96" w:rsidRPr="000903C1">
        <w:rPr>
          <w:rFonts w:ascii="Courier New" w:hAnsi="Courier New"/>
        </w:rPr>
        <w:t>&gt;</w:t>
      </w:r>
      <w:r w:rsidR="00305D96" w:rsidRPr="000903C1">
        <w:t xml:space="preserve">, should </w:t>
      </w:r>
      <w:r w:rsidR="00305D96">
        <w:t>not</w:t>
      </w:r>
      <w:r w:rsidR="00305D96" w:rsidRPr="000903C1">
        <w:t xml:space="preserve"> be used in terminals capable </w:t>
      </w:r>
      <w:r w:rsidR="00305D96">
        <w:t>of</w:t>
      </w:r>
      <w:r w:rsidR="00305D96" w:rsidRPr="000903C1">
        <w:t xml:space="preserve"> </w:t>
      </w:r>
      <w:r w:rsidR="00305D96">
        <w:t xml:space="preserve">only </w:t>
      </w:r>
      <w:r w:rsidR="00305D96" w:rsidRPr="000903C1">
        <w:t>one access technology.</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lastRenderedPageBreak/>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2A0D86" w:rsidRDefault="006F5215" w:rsidP="00607682">
      <w:pPr>
        <w:pStyle w:val="B2"/>
        <w:rPr>
          <w:lang w:val="fr-FR"/>
        </w:rPr>
      </w:pPr>
      <w:r w:rsidRPr="002A0D86">
        <w:rPr>
          <w:lang w:val="fr-FR"/>
        </w:rPr>
        <w:t>5</w:t>
      </w:r>
      <w:r w:rsidRPr="002A0D86">
        <w:rPr>
          <w:lang w:val="fr-FR"/>
        </w:rPr>
        <w:tab/>
        <w:t>E-UTRAN (NB-S1 mode)</w:t>
      </w:r>
    </w:p>
    <w:p w14:paraId="47FA50C3" w14:textId="77777777" w:rsidR="00F437E5" w:rsidRDefault="00F437E5" w:rsidP="00F437E5">
      <w:pPr>
        <w:pStyle w:val="B2"/>
        <w:rPr>
          <w:lang w:val="fr-FR"/>
        </w:rPr>
      </w:pPr>
      <w:bookmarkStart w:id="1354" w:name="_MCCTEMPBM_CRPT80110756___7"/>
      <w:r w:rsidRPr="007463AD">
        <w:rPr>
          <w:lang w:val="fr-FR"/>
        </w:rPr>
        <w:t>6</w:t>
      </w:r>
      <w:r w:rsidRPr="007463AD">
        <w:rPr>
          <w:lang w:val="fr-FR"/>
        </w:rPr>
        <w:tab/>
        <w:t>satellite E-UTRAN (NB-S1 mode</w:t>
      </w:r>
      <w:r>
        <w:rPr>
          <w:lang w:val="fr-FR"/>
        </w:rPr>
        <w:t>)</w:t>
      </w:r>
    </w:p>
    <w:p w14:paraId="68F91B55" w14:textId="5C4FED07" w:rsidR="00F437E5" w:rsidRDefault="00F437E5" w:rsidP="00F437E5">
      <w:pPr>
        <w:pStyle w:val="B2"/>
        <w:rPr>
          <w:lang w:val="fr-FR"/>
        </w:rPr>
      </w:pPr>
      <w:r w:rsidRPr="007463AD">
        <w:rPr>
          <w:lang w:val="fr-FR"/>
        </w:rPr>
        <w:t>7</w:t>
      </w:r>
      <w:r w:rsidRPr="007463AD">
        <w:rPr>
          <w:lang w:val="fr-FR"/>
        </w:rPr>
        <w:tab/>
        <w:t>satellite E-UTRAN (WB-S1 mode</w:t>
      </w:r>
      <w:r>
        <w:rPr>
          <w:lang w:val="fr-FR"/>
        </w:rPr>
        <w:t>)</w:t>
      </w:r>
    </w:p>
    <w:p w14:paraId="3724C821" w14:textId="77777777" w:rsidR="00C2232A" w:rsidRPr="001C3485" w:rsidRDefault="00C2232A" w:rsidP="00C2232A">
      <w:pPr>
        <w:pStyle w:val="B2"/>
        <w:rPr>
          <w:lang w:val="fr-FR"/>
        </w:rPr>
      </w:pPr>
      <w:r w:rsidRPr="001C3485">
        <w:rPr>
          <w:lang w:val="fr-FR"/>
        </w:rPr>
        <w:t>8</w:t>
      </w:r>
      <w:r w:rsidRPr="001C3485">
        <w:rPr>
          <w:lang w:val="fr-FR"/>
        </w:rPr>
        <w:tab/>
        <w:t>NG-RAN (N1 mode)</w:t>
      </w:r>
    </w:p>
    <w:p w14:paraId="01451677" w14:textId="5E29810C" w:rsidR="00C2232A" w:rsidRPr="007463AD" w:rsidRDefault="00C2232A" w:rsidP="00F437E5">
      <w:pPr>
        <w:pStyle w:val="B2"/>
        <w:rPr>
          <w:lang w:val="fr-FR"/>
        </w:rPr>
      </w:pPr>
      <w:r w:rsidRPr="001C3485">
        <w:rPr>
          <w:lang w:val="fr-FR"/>
        </w:rPr>
        <w:t>9</w:t>
      </w:r>
      <w:r w:rsidRPr="001C3485">
        <w:rPr>
          <w:lang w:val="fr-FR"/>
        </w:rPr>
        <w:tab/>
        <w:t>satellite NG-RAN (N1 mode)</w:t>
      </w:r>
    </w:p>
    <w:p w14:paraId="782ABBA9" w14:textId="32F3628F" w:rsidR="006F5215" w:rsidRPr="000903C1" w:rsidRDefault="006F5215" w:rsidP="006F5215">
      <w:pPr>
        <w:pStyle w:val="B1"/>
      </w:pP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71691390"/>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lastRenderedPageBreak/>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5753E298" w:rsidR="006F5215" w:rsidRPr="001C3485" w:rsidRDefault="006F5215" w:rsidP="00607682">
      <w:pPr>
        <w:pStyle w:val="B2"/>
        <w:rPr>
          <w:lang w:val="fr-FR"/>
        </w:rPr>
      </w:pPr>
      <w:r w:rsidRPr="001C3485">
        <w:rPr>
          <w:lang w:val="fr-FR"/>
        </w:rPr>
        <w:t>5</w:t>
      </w:r>
      <w:r w:rsidRPr="001C3485">
        <w:rPr>
          <w:lang w:val="fr-FR"/>
        </w:rPr>
        <w:tab/>
        <w:t>E-UTRAN (NB-S1 mode)</w:t>
      </w:r>
    </w:p>
    <w:p w14:paraId="77012E95" w14:textId="77777777" w:rsidR="00C2232A" w:rsidRDefault="00C2232A" w:rsidP="00C2232A">
      <w:pPr>
        <w:pStyle w:val="B2"/>
        <w:rPr>
          <w:lang w:val="fr-FR"/>
        </w:rPr>
      </w:pPr>
      <w:r w:rsidRPr="007463AD">
        <w:rPr>
          <w:lang w:val="fr-FR"/>
        </w:rPr>
        <w:t>6</w:t>
      </w:r>
      <w:r w:rsidRPr="007463AD">
        <w:rPr>
          <w:lang w:val="fr-FR"/>
        </w:rPr>
        <w:tab/>
        <w:t>satellite E-UTRAN (NB-S1 mode</w:t>
      </w:r>
      <w:r>
        <w:rPr>
          <w:lang w:val="fr-FR"/>
        </w:rPr>
        <w:t>)</w:t>
      </w:r>
    </w:p>
    <w:p w14:paraId="0364FC06" w14:textId="77777777" w:rsidR="00C2232A" w:rsidRDefault="00C2232A" w:rsidP="00C2232A">
      <w:pPr>
        <w:pStyle w:val="B2"/>
        <w:rPr>
          <w:lang w:val="fr-FR"/>
        </w:rPr>
      </w:pPr>
      <w:r w:rsidRPr="007463AD">
        <w:rPr>
          <w:lang w:val="fr-FR"/>
        </w:rPr>
        <w:t>7</w:t>
      </w:r>
      <w:r w:rsidRPr="007463AD">
        <w:rPr>
          <w:lang w:val="fr-FR"/>
        </w:rPr>
        <w:tab/>
        <w:t>satellite E-UTRAN (WB-S1 mode</w:t>
      </w:r>
      <w:r>
        <w:rPr>
          <w:lang w:val="fr-FR"/>
        </w:rPr>
        <w:t>)</w:t>
      </w:r>
    </w:p>
    <w:p w14:paraId="54252940" w14:textId="77777777" w:rsidR="00C2232A" w:rsidRPr="001C3485" w:rsidRDefault="00C2232A" w:rsidP="00C2232A">
      <w:pPr>
        <w:pStyle w:val="B2"/>
        <w:rPr>
          <w:lang w:val="fr-FR"/>
        </w:rPr>
      </w:pPr>
      <w:r w:rsidRPr="001C3485">
        <w:rPr>
          <w:lang w:val="fr-FR"/>
        </w:rPr>
        <w:t>8</w:t>
      </w:r>
      <w:r w:rsidRPr="001C3485">
        <w:rPr>
          <w:lang w:val="fr-FR"/>
        </w:rPr>
        <w:tab/>
        <w:t>NG-RAN (N1 mode)</w:t>
      </w:r>
    </w:p>
    <w:p w14:paraId="4828D06A" w14:textId="5AD6F39C" w:rsidR="00C2232A" w:rsidRPr="001C3485" w:rsidRDefault="00C2232A" w:rsidP="00607682">
      <w:pPr>
        <w:pStyle w:val="B2"/>
        <w:rPr>
          <w:lang w:val="fr-FR"/>
        </w:rPr>
      </w:pPr>
      <w:r w:rsidRPr="001C3485">
        <w:rPr>
          <w:lang w:val="fr-FR"/>
        </w:rPr>
        <w:t>9</w:t>
      </w:r>
      <w:r w:rsidRPr="001C3485">
        <w:rPr>
          <w:lang w:val="fr-FR"/>
        </w:rPr>
        <w:tab/>
        <w:t>satellite NG-RAN (N1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71691391"/>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lastRenderedPageBreak/>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71691392"/>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7FC162D1"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t> [191]</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lastRenderedPageBreak/>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lastRenderedPageBreak/>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71691393"/>
      <w:r w:rsidRPr="000903C1">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6A6FB221"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CAG cell is not available, then the MT shall follow the procedures described in 3GPP TS 23.122</w:t>
      </w:r>
      <w:r w:rsidR="000E1EEC">
        <w:t> [191]</w:t>
      </w:r>
      <w:r w:rsidRPr="000903C1">
        <w:t xml:space="preserve">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0C0A5DF3"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w:t>
      </w:r>
      <w:r w:rsidR="00B35090">
        <w:t>,</w:t>
      </w:r>
      <w:r w:rsidRPr="000903C1">
        <w:t xml:space="preserve"> Associated PLMN MCC MNC</w:t>
      </w:r>
      <w:r w:rsidR="008C00C2">
        <w:t xml:space="preserve"> and an indication of whether the MT is only allowed to access the Associated PLMN in 5GS via CAG cells</w:t>
      </w:r>
      <w:r w:rsidRPr="000903C1">
        <w:t>,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lastRenderedPageBreak/>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461AF4C4" w:rsidR="00511023" w:rsidRPr="000903C1" w:rsidRDefault="00511023" w:rsidP="00511023">
      <w:pPr>
        <w:pStyle w:val="B1"/>
        <w:ind w:left="567" w:firstLine="0"/>
      </w:pPr>
      <w:bookmarkStart w:id="1418" w:name="_MCCTEMPBM_CRPT80110797___2"/>
      <w:bookmarkEnd w:id="1417"/>
      <w:r w:rsidRPr="000903C1">
        <w:t>CAGinfo consists of HRNN, CAG ID</w:t>
      </w:r>
      <w:r w:rsidR="008C00C2">
        <w:t>,</w:t>
      </w:r>
      <w:r w:rsidRPr="000903C1">
        <w:t xml:space="preserve"> Associated PLMN MCC MNC</w:t>
      </w:r>
      <w:r w:rsidR="007F6940">
        <w:t xml:space="preserve"> and an indication of whether the MT is only allowed to access the Associated PLMN in 5GS via CAG cells</w:t>
      </w:r>
      <w:r w:rsidRPr="000903C1">
        <w:t>,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w:t>
      </w:r>
      <w:r w:rsidR="00882E9C">
        <w:t>,</w:t>
      </w:r>
      <w:r w:rsidRPr="000903C1">
        <w:t xml:space="preserve"> Associated PLMN MCC MNC</w:t>
      </w:r>
      <w:r w:rsidR="00182C51">
        <w:t xml:space="preserve"> and an indication of whether the MT is only allowed to access the Associated PLMN in 5GS via CAG cells</w:t>
      </w:r>
      <w:r w:rsidRPr="000903C1">
        <w:t xml:space="preserve"> are mandatory while the HRNN is optional.</w:t>
      </w:r>
    </w:p>
    <w:p w14:paraId="093FD998" w14:textId="3A654976" w:rsidR="00511023" w:rsidRPr="000903C1" w:rsidRDefault="00511023" w:rsidP="00511023">
      <w:pPr>
        <w:pStyle w:val="B1"/>
        <w:keepNext/>
        <w:keepLines/>
        <w:ind w:left="567" w:firstLine="0"/>
      </w:pPr>
      <w:r w:rsidRPr="000903C1">
        <w:t>In the alphanumeric format HRNN, CAG ID</w:t>
      </w:r>
      <w:r w:rsidR="00182C51">
        <w:t>,</w:t>
      </w:r>
      <w:r w:rsidRPr="000903C1">
        <w:t xml:space="preserve"> Associated PLMN MCC MNC </w:t>
      </w:r>
      <w:r w:rsidR="00361DBD">
        <w:t>and an indication of whether the MT is only allowed to access the Associated PLMN in 5GS via CAG cells</w:t>
      </w:r>
      <w:r w:rsidR="00361DBD" w:rsidRPr="000903C1">
        <w:t xml:space="preserve"> </w:t>
      </w:r>
      <w:r w:rsidRPr="000903C1">
        <w:t>would be displayed while in numeric format only CAG ID</w:t>
      </w:r>
      <w:r w:rsidR="00361DBD">
        <w:t>,</w:t>
      </w:r>
      <w:r w:rsidRPr="000903C1">
        <w:t xml:space="preserve"> Associated PLMN MCC MNC</w:t>
      </w:r>
      <w:r w:rsidR="003A2594" w:rsidRPr="000E1DD7">
        <w:t xml:space="preserve"> </w:t>
      </w:r>
      <w:r w:rsidR="003A2594">
        <w:t>and an indication of whether the MT is only allowed to access the Associated PLMN in 5GS via CAG cells</w:t>
      </w:r>
      <w:r w:rsidRPr="000903C1">
        <w:t xml:space="preserve">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71691394"/>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lastRenderedPageBreak/>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6FE368D5" w14:textId="77D8B9E3" w:rsidR="00F33082" w:rsidRDefault="00074AFB" w:rsidP="00074AFB">
      <w:pPr>
        <w:pStyle w:val="PL"/>
        <w:rPr>
          <w:rFonts w:ascii="Times New Roman" w:hAnsi="Times New Roman"/>
        </w:rPr>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46C21FDC" w14:textId="5ACEB520" w:rsidR="00F33082" w:rsidRPr="000903C1" w:rsidRDefault="00F33082" w:rsidP="00F33082">
      <w:pPr>
        <w:pStyle w:val="Heading2"/>
      </w:pPr>
      <w:bookmarkStart w:id="1445" w:name="_Toc171691395"/>
      <w:r w:rsidRPr="000903C1">
        <w:lastRenderedPageBreak/>
        <w:t>7.</w:t>
      </w:r>
      <w:r>
        <w:t>46</w:t>
      </w:r>
      <w:r w:rsidRPr="000903C1">
        <w:tab/>
        <w:t>C</w:t>
      </w:r>
      <w:r>
        <w:t>iphering</w:t>
      </w:r>
      <w:r w:rsidRPr="000903C1">
        <w:t xml:space="preserve"> </w:t>
      </w:r>
      <w:r>
        <w:t>key request</w:t>
      </w:r>
      <w:r w:rsidRPr="000903C1">
        <w:t xml:space="preserve"> +C</w:t>
      </w:r>
      <w:r>
        <w:t>CKEYREQ</w:t>
      </w:r>
      <w:bookmarkEnd w:id="1445"/>
    </w:p>
    <w:p w14:paraId="204D0866" w14:textId="58A00F7E" w:rsidR="00F33082" w:rsidRPr="000903C1" w:rsidRDefault="00F33082" w:rsidP="00F33082">
      <w:pPr>
        <w:pStyle w:val="TH"/>
      </w:pPr>
      <w:r w:rsidRPr="000903C1">
        <w:t>Table 7.</w:t>
      </w:r>
      <w:r>
        <w:t>46</w:t>
      </w:r>
      <w:r w:rsidRPr="000903C1">
        <w:t>: +CC</w:t>
      </w:r>
      <w:r>
        <w:t>KEYREQ</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0903C1"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0903C1" w:rsidRDefault="00F33082" w:rsidP="00370FFC">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0903C1" w:rsidRDefault="00F33082" w:rsidP="00370FFC">
            <w:pPr>
              <w:pStyle w:val="TAH"/>
              <w:rPr>
                <w:rFonts w:ascii="Courier New" w:hAnsi="Courier New"/>
              </w:rPr>
            </w:pPr>
            <w:r w:rsidRPr="000903C1">
              <w:t>Possible response(s)</w:t>
            </w:r>
          </w:p>
        </w:tc>
      </w:tr>
      <w:tr w:rsidR="00F33082" w:rsidRPr="000903C1"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0903C1" w:rsidRDefault="00F33082" w:rsidP="00370FFC">
            <w:pPr>
              <w:keepNext/>
              <w:keepLines/>
              <w:spacing w:after="20"/>
              <w:rPr>
                <w:rFonts w:ascii="Courier New" w:hAnsi="Courier New"/>
              </w:rPr>
            </w:pPr>
            <w:r w:rsidRPr="000903C1">
              <w:rPr>
                <w:rFonts w:ascii="Courier New" w:hAnsi="Courier New"/>
                <w:i/>
                <w:iCs/>
              </w:rPr>
              <w:t>+CME ERROR: &lt;err&gt;</w:t>
            </w:r>
          </w:p>
        </w:tc>
      </w:tr>
      <w:tr w:rsidR="00F33082" w:rsidRPr="000903C1"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 &lt;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r>
      <w:tr w:rsidR="00F33082" w:rsidRPr="000903C1"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0903C1" w:rsidRDefault="00F33082" w:rsidP="00370FFC">
            <w:pPr>
              <w:keepNext/>
              <w:keepLines/>
              <w:rPr>
                <w:rFonts w:ascii="Courier New" w:hAnsi="Courier New"/>
              </w:rPr>
            </w:pPr>
            <w:r w:rsidRPr="000903C1">
              <w:rPr>
                <w:rFonts w:ascii="Courier New" w:hAnsi="Courier New"/>
              </w:rPr>
              <w:t>+C</w:t>
            </w:r>
            <w:r>
              <w:rPr>
                <w:rFonts w:ascii="Courier New" w:hAnsi="Courier New"/>
              </w:rPr>
              <w:t>CKEYREQ</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r>
              <w:rPr>
                <w:rFonts w:ascii="Courier New" w:hAnsi="Courier New"/>
              </w:rPr>
              <w:t>ciph_req</w:t>
            </w:r>
            <w:r w:rsidRPr="000903C1">
              <w:rPr>
                <w:rFonts w:ascii="Courier New" w:hAnsi="Courier New"/>
              </w:rPr>
              <w:t>&gt;</w:t>
            </w:r>
            <w:r w:rsidRPr="000903C1">
              <w:t>s</w:t>
            </w:r>
            <w:r w:rsidRPr="000903C1">
              <w:rPr>
                <w:rFonts w:ascii="Courier New" w:hAnsi="Courier New"/>
              </w:rPr>
              <w:t>)</w:t>
            </w:r>
          </w:p>
        </w:tc>
      </w:tr>
    </w:tbl>
    <w:p w14:paraId="038C9E1C" w14:textId="77777777" w:rsidR="00F33082" w:rsidRPr="000903C1" w:rsidRDefault="00F33082" w:rsidP="00F33082">
      <w:pPr>
        <w:keepNext/>
        <w:rPr>
          <w:b/>
        </w:rPr>
      </w:pPr>
    </w:p>
    <w:p w14:paraId="449A4C66" w14:textId="77777777" w:rsidR="00F33082" w:rsidRPr="000903C1" w:rsidRDefault="00F33082" w:rsidP="00F33082">
      <w:pPr>
        <w:keepNext/>
      </w:pPr>
      <w:r w:rsidRPr="000903C1">
        <w:rPr>
          <w:b/>
        </w:rPr>
        <w:t>Description</w:t>
      </w:r>
    </w:p>
    <w:p w14:paraId="6E71AFAE" w14:textId="77777777" w:rsidR="00F33082" w:rsidRDefault="00F33082" w:rsidP="00F33082">
      <w:r w:rsidRPr="000903C1">
        <w:t xml:space="preserve">The set command controls the presentation of an unsolicited result code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r w:rsidRPr="000903C1">
        <w:t xml:space="preserve"> when </w:t>
      </w:r>
      <w:r w:rsidRPr="000903C1">
        <w:rPr>
          <w:rFonts w:ascii="Courier New" w:hAnsi="Courier New"/>
        </w:rPr>
        <w:t>&lt;n&gt;</w:t>
      </w:r>
      <w:r w:rsidRPr="000903C1">
        <w:t xml:space="preserve">=1 and there is </w:t>
      </w:r>
      <w:r>
        <w:t>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0903C1" w:rsidRDefault="00F33082" w:rsidP="00F33082">
      <w:r w:rsidRPr="000903C1">
        <w:t>Read command returns the current</w:t>
      </w:r>
      <w:r>
        <w:t>set values</w:t>
      </w:r>
      <w:r w:rsidRPr="000903C1">
        <w:t>.</w:t>
      </w:r>
    </w:p>
    <w:p w14:paraId="7B1787F1" w14:textId="77777777" w:rsidR="00F33082" w:rsidRPr="000903C1" w:rsidRDefault="00F33082" w:rsidP="00F33082">
      <w:r w:rsidRPr="000903C1">
        <w:t xml:space="preserve">Test command </w:t>
      </w:r>
      <w:r>
        <w:t>values supported as a compoung value</w:t>
      </w:r>
      <w:r w:rsidRPr="000903C1">
        <w:t>.</w:t>
      </w:r>
    </w:p>
    <w:p w14:paraId="50C724C8" w14:textId="77777777" w:rsidR="00F33082" w:rsidRPr="000903C1" w:rsidRDefault="00F33082" w:rsidP="00F33082">
      <w:r w:rsidRPr="000903C1">
        <w:rPr>
          <w:b/>
        </w:rPr>
        <w:t>Defined values</w:t>
      </w:r>
    </w:p>
    <w:p w14:paraId="02DAECCB" w14:textId="77777777" w:rsidR="00F33082" w:rsidRPr="000903C1" w:rsidRDefault="00F33082" w:rsidP="00F33082">
      <w:pPr>
        <w:pStyle w:val="B1"/>
        <w:keepNext/>
        <w:keepLines/>
      </w:pPr>
      <w:r w:rsidRPr="000903C1">
        <w:rPr>
          <w:rFonts w:ascii="Courier New" w:hAnsi="Courier New"/>
        </w:rPr>
        <w:t>&lt;n&gt;</w:t>
      </w:r>
      <w:r w:rsidRPr="000903C1">
        <w:t>: integer type</w:t>
      </w:r>
    </w:p>
    <w:p w14:paraId="23BADCF2" w14:textId="77777777" w:rsidR="00F33082" w:rsidRPr="000903C1" w:rsidRDefault="00F33082" w:rsidP="00F33082">
      <w:pPr>
        <w:pStyle w:val="B2"/>
      </w:pPr>
      <w:r w:rsidRPr="000903C1">
        <w:rPr>
          <w:u w:val="single"/>
        </w:rPr>
        <w:t>0</w:t>
      </w:r>
      <w:r w:rsidRPr="000903C1">
        <w:tab/>
        <w:t>disable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52BB0868" w14:textId="77777777" w:rsidR="00F33082" w:rsidRPr="000903C1" w:rsidRDefault="00F33082" w:rsidP="00F33082">
      <w:pPr>
        <w:pStyle w:val="B2"/>
      </w:pPr>
      <w:r w:rsidRPr="000903C1">
        <w:t>1</w:t>
      </w:r>
      <w:r w:rsidRPr="000903C1">
        <w:tab/>
      </w:r>
      <w:r>
        <w:t>en</w:t>
      </w:r>
      <w:r w:rsidRPr="000903C1">
        <w:t>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6C3E5C1D" w14:textId="77777777" w:rsidR="00F33082" w:rsidRDefault="00F33082" w:rsidP="00F33082">
      <w:pPr>
        <w:pStyle w:val="B2"/>
        <w:rPr>
          <w:rFonts w:ascii="Courier New" w:hAnsi="Courier New"/>
        </w:rPr>
      </w:pPr>
      <w:r w:rsidRPr="000903C1">
        <w:t>2</w:t>
      </w:r>
      <w:r w:rsidRPr="000903C1">
        <w:tab/>
      </w:r>
      <w:r>
        <w:t>setting unchanged, shall be used by the set command to request ciphering key information from the network</w:t>
      </w:r>
    </w:p>
    <w:p w14:paraId="2F60B8AD" w14:textId="77777777" w:rsidR="00F33082" w:rsidRPr="000903C1" w:rsidRDefault="00F33082" w:rsidP="00F33082">
      <w:pPr>
        <w:pStyle w:val="B1"/>
      </w:pPr>
      <w:r w:rsidRPr="000903C1">
        <w:rPr>
          <w:rFonts w:ascii="Courier New" w:hAnsi="Courier New"/>
        </w:rPr>
        <w:t>&lt;</w:t>
      </w:r>
      <w:r>
        <w:rPr>
          <w:rFonts w:ascii="Courier New" w:hAnsi="Courier New"/>
        </w:rPr>
        <w:t>ciph_req</w:t>
      </w:r>
      <w:r w:rsidRPr="000903C1">
        <w:rPr>
          <w:rFonts w:ascii="Courier New" w:hAnsi="Courier New"/>
        </w:rPr>
        <w:t>&gt;</w:t>
      </w:r>
      <w:r w:rsidRPr="000903C1">
        <w:t>: integer type</w:t>
      </w:r>
      <w:r>
        <w:t>, indicates whether the UE wants to request ciphering keys for deciphering the broadcast data.</w:t>
      </w:r>
    </w:p>
    <w:p w14:paraId="2C998D4E" w14:textId="77777777" w:rsidR="00F33082" w:rsidRPr="000903C1" w:rsidRDefault="00F33082" w:rsidP="00F33082">
      <w:pPr>
        <w:pStyle w:val="B2"/>
      </w:pPr>
      <w:r w:rsidRPr="000903C1">
        <w:rPr>
          <w:u w:val="single"/>
        </w:rPr>
        <w:t>0</w:t>
      </w:r>
      <w:r w:rsidRPr="000903C1">
        <w:tab/>
      </w:r>
      <w:r>
        <w:t>do not request ciphering key data set</w:t>
      </w:r>
    </w:p>
    <w:p w14:paraId="19CEB59E" w14:textId="77777777" w:rsidR="00F33082" w:rsidRPr="000903C1" w:rsidRDefault="00F33082" w:rsidP="00F33082">
      <w:pPr>
        <w:pStyle w:val="B2"/>
        <w:rPr>
          <w:rFonts w:ascii="Courier New" w:hAnsi="Courier New"/>
        </w:rPr>
      </w:pPr>
      <w:r w:rsidRPr="000903C1">
        <w:t>1</w:t>
      </w:r>
      <w:r w:rsidRPr="000903C1">
        <w:tab/>
      </w:r>
      <w:r>
        <w:t>request ciphering key data set</w:t>
      </w:r>
    </w:p>
    <w:p w14:paraId="2A1A1E6E" w14:textId="77777777" w:rsidR="00F33082" w:rsidRPr="000903C1" w:rsidRDefault="00F33082" w:rsidP="00F33082">
      <w:pPr>
        <w:pStyle w:val="B1"/>
      </w:pPr>
      <w:r w:rsidRPr="000903C1">
        <w:rPr>
          <w:rFonts w:ascii="Courier New" w:hAnsi="Courier New"/>
        </w:rPr>
        <w:t>&lt;</w:t>
      </w:r>
      <w:r>
        <w:rPr>
          <w:rFonts w:ascii="Courier New" w:hAnsi="Courier New"/>
        </w:rPr>
        <w:t>result</w:t>
      </w:r>
      <w:r w:rsidRPr="000903C1">
        <w:rPr>
          <w:rFonts w:ascii="Courier New" w:hAnsi="Courier New"/>
        </w:rPr>
        <w:t>&gt;</w:t>
      </w:r>
      <w:r w:rsidRPr="000903C1">
        <w:t>: integer type</w:t>
      </w:r>
      <w:r>
        <w:t>, indicates whether the registration procedure was successful or not in requesting the ciphering key information.</w:t>
      </w:r>
    </w:p>
    <w:p w14:paraId="470E25FF" w14:textId="77777777" w:rsidR="00F33082" w:rsidRPr="000903C1" w:rsidRDefault="00F33082" w:rsidP="00F33082">
      <w:pPr>
        <w:pStyle w:val="B2"/>
      </w:pPr>
      <w:r w:rsidRPr="000903C1">
        <w:rPr>
          <w:u w:val="single"/>
        </w:rPr>
        <w:t>0</w:t>
      </w:r>
      <w:r w:rsidRPr="000903C1">
        <w:tab/>
      </w:r>
      <w:r>
        <w:t>registration procedure requesting the ciphering keys was not successful</w:t>
      </w:r>
    </w:p>
    <w:p w14:paraId="04D47EC8" w14:textId="77777777" w:rsidR="00F33082" w:rsidRDefault="00F33082" w:rsidP="00F33082">
      <w:pPr>
        <w:pStyle w:val="B1"/>
        <w:keepNext/>
        <w:keepLines/>
        <w:ind w:hanging="1"/>
        <w:rPr>
          <w:rFonts w:ascii="Courier New" w:hAnsi="Courier New"/>
        </w:rPr>
      </w:pPr>
      <w:r w:rsidRPr="000903C1">
        <w:t>1</w:t>
      </w:r>
      <w:r w:rsidRPr="000903C1">
        <w:tab/>
      </w:r>
      <w:r>
        <w:t>registration procedure requesting the ciphering keys was successful</w:t>
      </w:r>
    </w:p>
    <w:p w14:paraId="67107BA5" w14:textId="77777777" w:rsidR="00F33082" w:rsidRPr="000903C1" w:rsidRDefault="00F33082" w:rsidP="00F33082">
      <w:pPr>
        <w:pStyle w:val="B1"/>
      </w:pPr>
      <w:r w:rsidRPr="000903C1">
        <w:rPr>
          <w:rFonts w:ascii="Courier New" w:hAnsi="Courier New"/>
        </w:rPr>
        <w:t>&lt;</w:t>
      </w:r>
      <w:r>
        <w:rPr>
          <w:rFonts w:ascii="Courier New" w:hAnsi="Courier New"/>
        </w:rPr>
        <w:t>no_of_ciph_key_data_set</w:t>
      </w:r>
      <w:r w:rsidRPr="000903C1">
        <w:rPr>
          <w:rFonts w:ascii="Courier New" w:hAnsi="Courier New"/>
        </w:rPr>
        <w:t>&gt;</w:t>
      </w:r>
      <w:r w:rsidRPr="000903C1">
        <w:t>: integer type</w:t>
      </w:r>
      <w:r>
        <w:t>,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0903C1" w:rsidRDefault="00F33082" w:rsidP="00F33082">
      <w:r w:rsidRPr="000903C1">
        <w:rPr>
          <w:b/>
        </w:rPr>
        <w:t>Implementation</w:t>
      </w:r>
    </w:p>
    <w:p w14:paraId="6C4DCBAE" w14:textId="77777777" w:rsidR="00F33082" w:rsidRPr="000903C1" w:rsidRDefault="00F33082" w:rsidP="00F33082">
      <w:r w:rsidRPr="000903C1">
        <w:t>Optional.</w:t>
      </w:r>
    </w:p>
    <w:p w14:paraId="7E00D462" w14:textId="65A0DF6C" w:rsidR="00F33082" w:rsidRPr="00F33082" w:rsidRDefault="00F33082" w:rsidP="00232565">
      <w:r w:rsidRPr="000903C1">
        <w:rPr>
          <w:lang w:val="en-US" w:eastAsia="ja-JP"/>
        </w:rPr>
        <w:t xml:space="preserve">This command is only applicable to UEs </w:t>
      </w:r>
      <w:r>
        <w:rPr>
          <w:lang w:val="en-US" w:eastAsia="ja-JP"/>
        </w:rPr>
        <w:t>supporting 5GS</w:t>
      </w:r>
      <w:r w:rsidRPr="000903C1">
        <w:rPr>
          <w:lang w:val="en-US" w:eastAsia="ja-JP"/>
        </w:rPr>
        <w:t>.</w:t>
      </w:r>
    </w:p>
    <w:p w14:paraId="59BFFE22" w14:textId="77777777" w:rsidR="00B15AA8" w:rsidRPr="000903C1" w:rsidRDefault="00026965" w:rsidP="00E26141">
      <w:pPr>
        <w:pStyle w:val="Heading1"/>
      </w:pPr>
      <w:bookmarkStart w:id="1446" w:name="_Toc20207528"/>
      <w:bookmarkStart w:id="1447" w:name="_Toc27579411"/>
      <w:bookmarkStart w:id="1448" w:name="_Toc36115991"/>
      <w:bookmarkStart w:id="1449" w:name="_Toc45214871"/>
      <w:bookmarkStart w:id="1450" w:name="_Toc51866639"/>
      <w:bookmarkStart w:id="1451" w:name="_Toc171691396"/>
      <w:bookmarkEnd w:id="1444"/>
      <w:r w:rsidRPr="000903C1">
        <w:lastRenderedPageBreak/>
        <w:t>8</w:t>
      </w:r>
      <w:r w:rsidRPr="000903C1">
        <w:tab/>
        <w:t xml:space="preserve">Mobile </w:t>
      </w:r>
      <w:r w:rsidR="00136ECD" w:rsidRPr="000903C1">
        <w:t>t</w:t>
      </w:r>
      <w:r w:rsidRPr="000903C1">
        <w:t>ermination control and status commands</w:t>
      </w:r>
      <w:bookmarkEnd w:id="1446"/>
      <w:bookmarkEnd w:id="1447"/>
      <w:bookmarkEnd w:id="1448"/>
      <w:bookmarkEnd w:id="1449"/>
      <w:bookmarkEnd w:id="1450"/>
      <w:bookmarkEnd w:id="1451"/>
    </w:p>
    <w:p w14:paraId="3585509E" w14:textId="77777777" w:rsidR="00026965" w:rsidRPr="000903C1" w:rsidRDefault="00B15AA8" w:rsidP="00E26141">
      <w:pPr>
        <w:pStyle w:val="Heading2"/>
      </w:pPr>
      <w:bookmarkStart w:id="1452" w:name="_Toc20207529"/>
      <w:bookmarkStart w:id="1453" w:name="_Toc27579412"/>
      <w:bookmarkStart w:id="1454" w:name="_Toc36115992"/>
      <w:bookmarkStart w:id="1455" w:name="_Toc45214872"/>
      <w:bookmarkStart w:id="1456" w:name="_Toc51866640"/>
      <w:bookmarkStart w:id="1457" w:name="_Toc171691397"/>
      <w:r w:rsidRPr="000903C1">
        <w:t>8.0</w:t>
      </w:r>
      <w:r w:rsidRPr="000903C1">
        <w:tab/>
        <w:t>General</w:t>
      </w:r>
      <w:bookmarkEnd w:id="1452"/>
      <w:bookmarkEnd w:id="1453"/>
      <w:bookmarkEnd w:id="1454"/>
      <w:bookmarkEnd w:id="1455"/>
      <w:bookmarkEnd w:id="1456"/>
      <w:bookmarkEnd w:id="1457"/>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8"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8"/>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2" type="#_x0000_t75" style="width:293pt;height:469.05pt" o:ole="">
            <v:imagedata r:id="rId24" o:title=""/>
          </v:shape>
          <o:OLEObject Type="Embed" ProgID="Visio.Drawing.11" ShapeID="_x0000_i1032" DrawAspect="Content" ObjectID="_1782304407" r:id="rId25"/>
        </w:object>
      </w:r>
    </w:p>
    <w:p w14:paraId="137C29DF" w14:textId="77777777" w:rsidR="00026965" w:rsidRPr="000903C1" w:rsidRDefault="00026965" w:rsidP="00342386">
      <w:pPr>
        <w:pStyle w:val="TF"/>
      </w:pPr>
      <w:r w:rsidRPr="000903C1">
        <w:t>Figure</w:t>
      </w:r>
      <w:bookmarkStart w:id="1459" w:name="figecscmd"/>
      <w:r w:rsidR="00B422F7" w:rsidRPr="000903C1">
        <w:t> </w:t>
      </w:r>
      <w:r w:rsidRPr="000903C1">
        <w:rPr>
          <w:noProof/>
        </w:rPr>
        <w:t>7</w:t>
      </w:r>
      <w:bookmarkEnd w:id="1459"/>
      <w:r w:rsidRPr="000903C1">
        <w:t>: Mobile termination control and status commands</w:t>
      </w:r>
    </w:p>
    <w:p w14:paraId="1D5F0763" w14:textId="77777777" w:rsidR="00026965" w:rsidRPr="000903C1" w:rsidRDefault="00026965" w:rsidP="00E26141">
      <w:pPr>
        <w:pStyle w:val="Heading2"/>
      </w:pPr>
      <w:bookmarkStart w:id="1460" w:name="_Toc20207530"/>
      <w:bookmarkStart w:id="1461" w:name="_Toc27579413"/>
      <w:bookmarkStart w:id="1462" w:name="_Toc36115993"/>
      <w:bookmarkStart w:id="1463" w:name="_Toc45214873"/>
      <w:bookmarkStart w:id="1464" w:name="_Toc51866641"/>
      <w:bookmarkStart w:id="1465" w:name="_Toc171691398"/>
      <w:r w:rsidRPr="000903C1">
        <w:t>8.1</w:t>
      </w:r>
      <w:r w:rsidRPr="000903C1">
        <w:tab/>
        <w:t>Phone activity status +CPAS</w:t>
      </w:r>
      <w:bookmarkEnd w:id="1460"/>
      <w:bookmarkEnd w:id="1461"/>
      <w:bookmarkEnd w:id="1462"/>
      <w:bookmarkEnd w:id="1463"/>
      <w:bookmarkEnd w:id="1464"/>
      <w:bookmarkEnd w:id="1465"/>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1038A"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6"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7" w:name="_MCCTEMPBM_CRPT80110825___7"/>
            <w:bookmarkStart w:id="1468" w:name="_MCCTEMPBM_CRPT80110827___7" w:colFirst="1" w:colLast="1"/>
            <w:bookmarkEnd w:id="1466"/>
            <w:r w:rsidRPr="000903C1">
              <w:rPr>
                <w:rFonts w:ascii="Courier New" w:hAnsi="Courier New"/>
              </w:rPr>
              <w:t>+CPAS=?</w:t>
            </w:r>
            <w:bookmarkEnd w:id="1467"/>
          </w:p>
        </w:tc>
        <w:tc>
          <w:tcPr>
            <w:tcW w:w="3624" w:type="dxa"/>
          </w:tcPr>
          <w:p w14:paraId="732C4FEA" w14:textId="77777777" w:rsidR="00026965" w:rsidRPr="000903C1" w:rsidRDefault="00026965">
            <w:pPr>
              <w:keepNext/>
              <w:keepLines/>
              <w:spacing w:after="20"/>
              <w:rPr>
                <w:rFonts w:ascii="Courier New" w:hAnsi="Courier New" w:cs="Courier New"/>
              </w:rPr>
            </w:pPr>
            <w:bookmarkStart w:id="1469"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9"/>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8"/>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70" w:name="_MCCTEMPBM_CRPT80110828___7"/>
      <w:r w:rsidRPr="000903C1">
        <w:lastRenderedPageBreak/>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70"/>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1" w:name="_MCCTEMPBM_CRPT80110829___7"/>
      <w:r w:rsidRPr="000903C1">
        <w:rPr>
          <w:rFonts w:ascii="Courier New" w:hAnsi="Courier New"/>
        </w:rPr>
        <w:t>&lt;pas&gt;</w:t>
      </w:r>
      <w:r w:rsidRPr="000903C1">
        <w:t>:</w:t>
      </w:r>
      <w:r w:rsidR="00FB44EC" w:rsidRPr="000903C1">
        <w:t xml:space="preserve"> integer type</w:t>
      </w:r>
    </w:p>
    <w:bookmarkEnd w:id="1471"/>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2"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3" w:name="_Toc20207531"/>
      <w:bookmarkStart w:id="1474" w:name="_Toc27579414"/>
      <w:bookmarkStart w:id="1475" w:name="_Toc36115994"/>
      <w:bookmarkStart w:id="1476" w:name="_Toc45214874"/>
      <w:bookmarkStart w:id="1477" w:name="_Toc51866642"/>
      <w:bookmarkStart w:id="1478" w:name="_Toc171691399"/>
      <w:bookmarkEnd w:id="1472"/>
      <w:r w:rsidRPr="000903C1">
        <w:t>8.2</w:t>
      </w:r>
      <w:r w:rsidRPr="000903C1">
        <w:tab/>
        <w:t>Set phone functionality +CFUN</w:t>
      </w:r>
      <w:bookmarkEnd w:id="1473"/>
      <w:bookmarkEnd w:id="1474"/>
      <w:bookmarkEnd w:id="1475"/>
      <w:bookmarkEnd w:id="1476"/>
      <w:bookmarkEnd w:id="1477"/>
      <w:bookmarkEnd w:id="1478"/>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9"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80" w:name="_MCCTEMPBM_CRPT80110832___7" w:colFirst="0" w:colLast="1"/>
            <w:bookmarkEnd w:id="1479"/>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1" w:name="_MCCTEMPBM_CRPT80110833___7"/>
            <w:bookmarkStart w:id="1482" w:name="_MCCTEMPBM_CRPT80110835___7" w:colFirst="1" w:colLast="1"/>
            <w:bookmarkEnd w:id="1480"/>
            <w:r w:rsidRPr="000903C1">
              <w:rPr>
                <w:rFonts w:ascii="Courier New" w:hAnsi="Courier New"/>
              </w:rPr>
              <w:t>+CFUN=?</w:t>
            </w:r>
            <w:bookmarkEnd w:id="1481"/>
          </w:p>
        </w:tc>
        <w:tc>
          <w:tcPr>
            <w:tcW w:w="6192" w:type="dxa"/>
          </w:tcPr>
          <w:p w14:paraId="30EC407A" w14:textId="77777777" w:rsidR="00026965" w:rsidRPr="000903C1" w:rsidRDefault="00026965">
            <w:pPr>
              <w:spacing w:after="20"/>
              <w:rPr>
                <w:rFonts w:ascii="Courier New" w:hAnsi="Courier New" w:cs="Courier New"/>
              </w:rPr>
            </w:pPr>
            <w:bookmarkStart w:id="1483"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3"/>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2"/>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4"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5" w:name="_MCCTEMPBM_CRPT80110837___7"/>
      <w:bookmarkEnd w:id="1484"/>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6" w:name="_MCCTEMPBM_CRPT80110838___7"/>
      <w:bookmarkEnd w:id="1485"/>
      <w:r w:rsidRPr="000903C1">
        <w:t xml:space="preserve">Read command returns the current setting of </w:t>
      </w:r>
      <w:r w:rsidRPr="000903C1">
        <w:rPr>
          <w:rFonts w:ascii="Courier New" w:hAnsi="Courier New" w:cs="Courier New"/>
        </w:rPr>
        <w:t>&lt;fun&gt;</w:t>
      </w:r>
      <w:r w:rsidRPr="000903C1">
        <w:t>.</w:t>
      </w:r>
    </w:p>
    <w:bookmarkEnd w:id="1486"/>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7"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8" w:name="_MCCTEMPBM_CRPT80110840___2"/>
      <w:bookmarkEnd w:id="1487"/>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lastRenderedPageBreak/>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9" w:name="_MCCTEMPBM_CRPT80110841___7"/>
      <w:bookmarkEnd w:id="1488"/>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90" w:name="_MCCTEMPBM_CRPT80110842___7"/>
      <w:bookmarkEnd w:id="1489"/>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1" w:name="_MCCTEMPBM_CRPT80110843___7"/>
      <w:bookmarkEnd w:id="1490"/>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2" w:name="_MCCTEMPBM_CRPT80110844___7"/>
      <w:bookmarkEnd w:id="1491"/>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2"/>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3"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4" w:name="_Toc20207532"/>
      <w:bookmarkStart w:id="1495" w:name="_Toc27579415"/>
      <w:bookmarkStart w:id="1496" w:name="_Toc36115995"/>
      <w:bookmarkStart w:id="1497" w:name="_Toc45214875"/>
      <w:bookmarkStart w:id="1498" w:name="_Toc51866643"/>
      <w:bookmarkStart w:id="1499" w:name="_Toc171691400"/>
      <w:bookmarkEnd w:id="1493"/>
      <w:r w:rsidRPr="000903C1">
        <w:t>8.3</w:t>
      </w:r>
      <w:r w:rsidRPr="000903C1">
        <w:tab/>
        <w:t>Enter PIN +CPIN</w:t>
      </w:r>
      <w:bookmarkEnd w:id="1494"/>
      <w:bookmarkEnd w:id="1495"/>
      <w:bookmarkEnd w:id="1496"/>
      <w:bookmarkEnd w:id="1497"/>
      <w:bookmarkEnd w:id="1498"/>
      <w:bookmarkEnd w:id="1499"/>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500"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1" w:name="_MCCTEMPBM_CRPT80110847___7" w:colFirst="0" w:colLast="1"/>
            <w:bookmarkEnd w:id="1500"/>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2" w:name="_MCCTEMPBM_CRPT80110848___7" w:colFirst="0" w:colLast="0"/>
            <w:bookmarkEnd w:id="1501"/>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2"/>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3"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4" w:name="_MCCTEMPBM_CRPT80110850___7"/>
      <w:bookmarkEnd w:id="1503"/>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5" w:name="_MCCTEMPBM_CRPT80110851___7"/>
      <w:bookmarkEnd w:id="1504"/>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6" w:name="_MCCTEMPBM_CRPT80110852___7"/>
      <w:bookmarkEnd w:id="1505"/>
      <w:r w:rsidRPr="000903C1">
        <w:lastRenderedPageBreak/>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6"/>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7"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8" w:name="_MCCTEMPBM_CRPT80110854___2"/>
      <w:bookmarkEnd w:id="1507"/>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8"/>
    <w:p w14:paraId="40142105" w14:textId="77777777" w:rsidR="00026965" w:rsidRPr="000903C1" w:rsidRDefault="00026965">
      <w:r w:rsidRPr="000903C1">
        <w:rPr>
          <w:b/>
        </w:rPr>
        <w:t>Implementation</w:t>
      </w:r>
    </w:p>
    <w:p w14:paraId="5F439EBF" w14:textId="77777777" w:rsidR="00026965" w:rsidRPr="000903C1" w:rsidRDefault="00026965">
      <w:bookmarkStart w:id="1509"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10" w:name="_Toc20207533"/>
      <w:bookmarkStart w:id="1511" w:name="_Toc27579416"/>
      <w:bookmarkStart w:id="1512" w:name="_Toc36115996"/>
      <w:bookmarkStart w:id="1513" w:name="_Toc45214876"/>
      <w:bookmarkStart w:id="1514" w:name="_Toc51866644"/>
      <w:bookmarkStart w:id="1515" w:name="_Toc171691401"/>
      <w:bookmarkEnd w:id="1509"/>
      <w:r w:rsidRPr="000903C1">
        <w:lastRenderedPageBreak/>
        <w:t>8.4</w:t>
      </w:r>
      <w:r w:rsidRPr="000903C1">
        <w:tab/>
        <w:t>Battery charge +CBC</w:t>
      </w:r>
      <w:bookmarkEnd w:id="1510"/>
      <w:bookmarkEnd w:id="1511"/>
      <w:bookmarkEnd w:id="1512"/>
      <w:bookmarkEnd w:id="1513"/>
      <w:bookmarkEnd w:id="1514"/>
      <w:bookmarkEnd w:id="1515"/>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6"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7" w:name="_MCCTEMPBM_CRPT80110857___7"/>
            <w:bookmarkEnd w:id="1516"/>
            <w:r w:rsidRPr="000903C1">
              <w:rPr>
                <w:rFonts w:ascii="Courier New" w:hAnsi="Courier New"/>
              </w:rPr>
              <w:t>+CBC=?</w:t>
            </w:r>
            <w:bookmarkEnd w:id="1517"/>
          </w:p>
        </w:tc>
        <w:tc>
          <w:tcPr>
            <w:tcW w:w="5957" w:type="dxa"/>
          </w:tcPr>
          <w:p w14:paraId="5F634252" w14:textId="77777777" w:rsidR="00026965" w:rsidRPr="000903C1" w:rsidRDefault="00026965">
            <w:pPr>
              <w:spacing w:after="20"/>
              <w:rPr>
                <w:rFonts w:ascii="Courier New" w:hAnsi="Courier New"/>
              </w:rPr>
            </w:pPr>
            <w:bookmarkStart w:id="1518"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8"/>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9"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9"/>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20" w:name="_MCCTEMPBM_CRPT80110860___7"/>
      <w:r w:rsidRPr="000903C1">
        <w:rPr>
          <w:rFonts w:ascii="Courier New" w:hAnsi="Courier New"/>
        </w:rPr>
        <w:t>&lt;bcs&gt;</w:t>
      </w:r>
      <w:r w:rsidRPr="000903C1">
        <w:t>:</w:t>
      </w:r>
      <w:r w:rsidR="00FB44EC" w:rsidRPr="000903C1">
        <w:t xml:space="preserve"> integer type</w:t>
      </w:r>
    </w:p>
    <w:bookmarkEnd w:id="1520"/>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1"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2" w:name="_MCCTEMPBM_CRPT80110862___2"/>
      <w:bookmarkEnd w:id="1521"/>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2"/>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3" w:name="_Toc20207534"/>
      <w:bookmarkStart w:id="1524" w:name="_Toc27579417"/>
      <w:bookmarkStart w:id="1525" w:name="_Toc36115997"/>
      <w:bookmarkStart w:id="1526" w:name="_Toc45214877"/>
      <w:bookmarkStart w:id="1527" w:name="_Toc51866645"/>
      <w:bookmarkStart w:id="1528" w:name="_Toc171691402"/>
      <w:r w:rsidRPr="000903C1">
        <w:t>8.5</w:t>
      </w:r>
      <w:r w:rsidRPr="000903C1">
        <w:tab/>
        <w:t>Signal quality +CSQ</w:t>
      </w:r>
      <w:bookmarkEnd w:id="1523"/>
      <w:bookmarkEnd w:id="1524"/>
      <w:bookmarkEnd w:id="1525"/>
      <w:bookmarkEnd w:id="1526"/>
      <w:bookmarkEnd w:id="1527"/>
      <w:bookmarkEnd w:id="1528"/>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9"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30" w:name="_MCCTEMPBM_CRPT80110864___7"/>
            <w:bookmarkEnd w:id="1529"/>
            <w:r w:rsidRPr="000903C1">
              <w:rPr>
                <w:rFonts w:ascii="Courier New" w:hAnsi="Courier New"/>
              </w:rPr>
              <w:t>+CSQ=?</w:t>
            </w:r>
            <w:bookmarkEnd w:id="1530"/>
          </w:p>
        </w:tc>
        <w:tc>
          <w:tcPr>
            <w:tcW w:w="5887" w:type="dxa"/>
          </w:tcPr>
          <w:p w14:paraId="21374A8C" w14:textId="77777777" w:rsidR="00026965" w:rsidRPr="000903C1" w:rsidRDefault="00026965">
            <w:pPr>
              <w:spacing w:after="20"/>
              <w:rPr>
                <w:rFonts w:ascii="Courier New" w:hAnsi="Courier New"/>
              </w:rPr>
            </w:pPr>
            <w:bookmarkStart w:id="1531"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1"/>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2"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2"/>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3"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4" w:name="_MCCTEMPBM_CRPT80110868___2"/>
      <w:bookmarkEnd w:id="1533"/>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lastRenderedPageBreak/>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5" w:name="_MCCTEMPBM_CRPT80110869___7"/>
      <w:bookmarkEnd w:id="1534"/>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6" w:name="_MCCTEMPBM_CRPT80110870___2"/>
      <w:bookmarkEnd w:id="1535"/>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6"/>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7" w:name="_Toc20207535"/>
      <w:bookmarkStart w:id="1538" w:name="_Toc27579418"/>
      <w:bookmarkStart w:id="1539" w:name="_Toc36115998"/>
      <w:bookmarkStart w:id="1540" w:name="_Toc45214878"/>
      <w:bookmarkStart w:id="1541" w:name="_Toc51866646"/>
      <w:bookmarkStart w:id="1542" w:name="_Toc171691403"/>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7"/>
      <w:bookmarkEnd w:id="1538"/>
      <w:bookmarkEnd w:id="1539"/>
      <w:bookmarkEnd w:id="1540"/>
      <w:bookmarkEnd w:id="1541"/>
      <w:bookmarkEnd w:id="1542"/>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3"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4" w:name="_MCCTEMPBM_CRPT80110872___7" w:colFirst="0" w:colLast="0"/>
            <w:bookmarkEnd w:id="1543"/>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5" w:name="_MCCTEMPBM_CRPT80110873___7"/>
            <w:bookmarkEnd w:id="1544"/>
            <w:r w:rsidRPr="000903C1">
              <w:rPr>
                <w:rFonts w:ascii="Courier New" w:hAnsi="Courier New"/>
              </w:rPr>
              <w:t>+CMEC=?</w:t>
            </w:r>
            <w:bookmarkEnd w:id="1545"/>
          </w:p>
        </w:tc>
        <w:tc>
          <w:tcPr>
            <w:tcW w:w="4554" w:type="dxa"/>
          </w:tcPr>
          <w:p w14:paraId="6F43F7A3" w14:textId="77777777" w:rsidR="00026965" w:rsidRPr="000903C1" w:rsidRDefault="00026965">
            <w:pPr>
              <w:keepNext/>
              <w:keepLines/>
              <w:spacing w:after="20"/>
            </w:pPr>
            <w:bookmarkStart w:id="1546"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6"/>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7"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7"/>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8"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9" w:name="_MCCTEMPBM_CRPT80110877___7"/>
      <w:bookmarkEnd w:id="1548"/>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9"/>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50"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1" w:name="_MCCTEMPBM_CRPT80110879___7"/>
      <w:bookmarkEnd w:id="1550"/>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1"/>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2"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3" w:name="_MCCTEMPBM_CRPT80110881___7"/>
      <w:bookmarkEnd w:id="1552"/>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3"/>
    <w:p w14:paraId="655AB1A6" w14:textId="77777777" w:rsidR="00026965" w:rsidRPr="000903C1" w:rsidRDefault="00026965" w:rsidP="001B4D0D">
      <w:pPr>
        <w:pStyle w:val="B2"/>
      </w:pPr>
      <w:r w:rsidRPr="000903C1">
        <w:lastRenderedPageBreak/>
        <w:t>2</w:t>
      </w:r>
      <w:r w:rsidRPr="000903C1">
        <w:tab/>
        <w:t>MT indicators can be set by both MT and TE</w:t>
      </w:r>
    </w:p>
    <w:p w14:paraId="635E2616" w14:textId="77777777" w:rsidR="0036047E" w:rsidRPr="000903C1" w:rsidRDefault="0036047E" w:rsidP="004C5436">
      <w:pPr>
        <w:pStyle w:val="B1"/>
      </w:pPr>
      <w:bookmarkStart w:id="1554"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5" w:name="_MCCTEMPBM_CRPT80110883___7"/>
      <w:bookmarkEnd w:id="1554"/>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5"/>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6" w:name="_Toc20207536"/>
      <w:bookmarkStart w:id="1557" w:name="_Toc27579419"/>
      <w:bookmarkStart w:id="1558" w:name="_Toc36115999"/>
      <w:bookmarkStart w:id="1559" w:name="_Toc45214879"/>
      <w:bookmarkStart w:id="1560" w:name="_Toc51866647"/>
      <w:bookmarkStart w:id="1561" w:name="_Toc171691404"/>
      <w:r w:rsidRPr="000903C1">
        <w:t>8.7</w:t>
      </w:r>
      <w:r w:rsidRPr="000903C1">
        <w:tab/>
        <w:t>Keypad control +CKPD</w:t>
      </w:r>
      <w:bookmarkEnd w:id="1556"/>
      <w:bookmarkEnd w:id="1557"/>
      <w:bookmarkEnd w:id="1558"/>
      <w:bookmarkEnd w:id="1559"/>
      <w:bookmarkEnd w:id="1560"/>
      <w:bookmarkEnd w:id="1561"/>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2"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3" w:name="_MCCTEMPBM_CRPT80110885___7"/>
            <w:bookmarkEnd w:id="1562"/>
            <w:r w:rsidRPr="000903C1">
              <w:rPr>
                <w:rFonts w:ascii="Courier New" w:hAnsi="Courier New"/>
              </w:rPr>
              <w:t>+CKPD=?</w:t>
            </w:r>
            <w:bookmarkEnd w:id="1563"/>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4"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4"/>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5"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5"/>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6" w:name="_MCCTEMPBM_CRPT80110888___7"/>
            <w:r w:rsidRPr="000903C1">
              <w:t>alpha key (</w:t>
            </w:r>
            <w:r w:rsidRPr="000903C1">
              <w:rPr>
                <w:rFonts w:ascii="Symbol" w:hAnsi="Symbol"/>
              </w:rPr>
              <w:t></w:t>
            </w:r>
            <w:r w:rsidRPr="000903C1">
              <w:t>/ABC)</w:t>
            </w:r>
            <w:bookmarkEnd w:id="1566"/>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lastRenderedPageBreak/>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7" w:name="_MCCTEMPBM_CRPT80110889___7"/>
    </w:p>
    <w:p w14:paraId="3876816C" w14:textId="77777777" w:rsidR="00026965" w:rsidRPr="000903C1" w:rsidRDefault="00026965">
      <w:pPr>
        <w:pStyle w:val="B1"/>
      </w:pPr>
      <w:bookmarkStart w:id="1568" w:name="_MCCTEMPBM_CRPT80110890___7"/>
      <w:bookmarkEnd w:id="1567"/>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9" w:name="_MCCTEMPBM_CRPT80110891___2"/>
      <w:bookmarkEnd w:id="1568"/>
      <w:r w:rsidRPr="000903C1">
        <w:t>0...255</w:t>
      </w:r>
      <w:r w:rsidRPr="000903C1">
        <w:tab/>
        <w:t>0... 25.5 seconds (default values are manufacturer specific, but should be so long that a normal MT can handle keystrokes correctly)</w:t>
      </w:r>
    </w:p>
    <w:bookmarkEnd w:id="1569"/>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70"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1" w:name="_Toc20207537"/>
      <w:bookmarkStart w:id="1572" w:name="_Toc27579420"/>
      <w:bookmarkStart w:id="1573" w:name="_Toc36116000"/>
      <w:bookmarkStart w:id="1574" w:name="_Toc45214880"/>
      <w:bookmarkStart w:id="1575" w:name="_Toc51866648"/>
      <w:bookmarkStart w:id="1576" w:name="_Toc171691405"/>
      <w:bookmarkEnd w:id="1570"/>
      <w:r w:rsidRPr="000903C1">
        <w:t>8.8</w:t>
      </w:r>
      <w:r w:rsidRPr="000903C1">
        <w:tab/>
        <w:t>Display control +CDIS</w:t>
      </w:r>
      <w:bookmarkEnd w:id="1571"/>
      <w:bookmarkEnd w:id="1572"/>
      <w:bookmarkEnd w:id="1573"/>
      <w:bookmarkEnd w:id="1574"/>
      <w:bookmarkEnd w:id="1575"/>
      <w:bookmarkEnd w:id="1576"/>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7"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8" w:name="_MCCTEMPBM_CRPT80110894___7" w:colFirst="0" w:colLast="1"/>
            <w:bookmarkEnd w:id="1577"/>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9" w:name="_MCCTEMPBM_CRPT80110895___7" w:colFirst="0" w:colLast="1"/>
            <w:bookmarkEnd w:id="1578"/>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9"/>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80"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80"/>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1"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lastRenderedPageBreak/>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1"/>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2"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2"/>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3" w:name="_Toc20207538"/>
      <w:bookmarkStart w:id="1584" w:name="_Toc27579421"/>
      <w:bookmarkStart w:id="1585" w:name="_Toc36116001"/>
      <w:bookmarkStart w:id="1586" w:name="_Toc45214881"/>
      <w:bookmarkStart w:id="1587" w:name="_Toc51866649"/>
      <w:bookmarkStart w:id="1588" w:name="_Toc171691406"/>
      <w:r w:rsidRPr="000903C1">
        <w:t>8.9</w:t>
      </w:r>
      <w:r w:rsidRPr="000903C1">
        <w:tab/>
        <w:t>Indicator control +CIND</w:t>
      </w:r>
      <w:bookmarkEnd w:id="1583"/>
      <w:bookmarkEnd w:id="1584"/>
      <w:bookmarkEnd w:id="1585"/>
      <w:bookmarkEnd w:id="1586"/>
      <w:bookmarkEnd w:id="1587"/>
      <w:bookmarkEnd w:id="1588"/>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9"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90" w:name="_MCCTEMPBM_CRPT80110900___7" w:colFirst="0" w:colLast="1"/>
            <w:bookmarkEnd w:id="1589"/>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1" w:name="_MCCTEMPBM_CRPT80110901___7"/>
            <w:bookmarkStart w:id="1592" w:name="_MCCTEMPBM_CRPT80110903___7" w:colFirst="1" w:colLast="1"/>
            <w:bookmarkEnd w:id="1590"/>
            <w:r w:rsidRPr="000903C1">
              <w:rPr>
                <w:rFonts w:ascii="Courier New" w:hAnsi="Courier New"/>
              </w:rPr>
              <w:t>+CIND=?</w:t>
            </w:r>
            <w:bookmarkEnd w:id="1591"/>
          </w:p>
        </w:tc>
        <w:tc>
          <w:tcPr>
            <w:tcW w:w="4857" w:type="dxa"/>
          </w:tcPr>
          <w:p w14:paraId="605DDBFB" w14:textId="77777777" w:rsidR="00026965" w:rsidRPr="000903C1" w:rsidRDefault="00026965">
            <w:pPr>
              <w:spacing w:after="20"/>
              <w:rPr>
                <w:rFonts w:ascii="Courier New" w:hAnsi="Courier New"/>
              </w:rPr>
            </w:pPr>
            <w:bookmarkStart w:id="1593"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3"/>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2"/>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4"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4"/>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5"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6" w:name="_MCCTEMPBM_CRPT80110906___2"/>
      <w:bookmarkEnd w:id="1595"/>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lastRenderedPageBreak/>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6"/>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7" w:name="_Toc20207539"/>
      <w:bookmarkStart w:id="1598" w:name="_Toc27579422"/>
      <w:bookmarkStart w:id="1599" w:name="_Toc36116002"/>
      <w:bookmarkStart w:id="1600" w:name="_Toc45214882"/>
      <w:bookmarkStart w:id="1601" w:name="_Toc51866650"/>
      <w:bookmarkStart w:id="1602" w:name="_Toc171691407"/>
      <w:r w:rsidRPr="000903C1">
        <w:t>8.10</w:t>
      </w:r>
      <w:r w:rsidRPr="000903C1">
        <w:tab/>
        <w:t xml:space="preserve">Mobile </w:t>
      </w:r>
      <w:r w:rsidR="00136ECD" w:rsidRPr="000903C1">
        <w:t>t</w:t>
      </w:r>
      <w:r w:rsidRPr="000903C1">
        <w:t>ermination event reporting +CMER</w:t>
      </w:r>
      <w:bookmarkEnd w:id="1597"/>
      <w:bookmarkEnd w:id="1598"/>
      <w:bookmarkEnd w:id="1599"/>
      <w:bookmarkEnd w:id="1600"/>
      <w:bookmarkEnd w:id="1601"/>
      <w:bookmarkEnd w:id="1602"/>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3"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4" w:name="_MCCTEMPBM_CRPT80110908___7" w:colFirst="0" w:colLast="0"/>
            <w:bookmarkEnd w:id="1603"/>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5" w:name="_MCCTEMPBM_CRPT80110909___7"/>
            <w:bookmarkEnd w:id="1604"/>
            <w:r w:rsidRPr="000903C1">
              <w:rPr>
                <w:rFonts w:ascii="Courier New" w:hAnsi="Courier New"/>
              </w:rPr>
              <w:t>+CMER=?</w:t>
            </w:r>
            <w:bookmarkEnd w:id="1605"/>
          </w:p>
        </w:tc>
        <w:tc>
          <w:tcPr>
            <w:tcW w:w="5521" w:type="dxa"/>
          </w:tcPr>
          <w:p w14:paraId="5758D5C2" w14:textId="77777777" w:rsidR="00026965" w:rsidRPr="000903C1" w:rsidRDefault="00026965">
            <w:pPr>
              <w:spacing w:after="20"/>
            </w:pPr>
            <w:bookmarkStart w:id="1606"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6"/>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7"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7"/>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8" w:name="_MCCTEMPBM_CRPT80110912___7"/>
      <w:r w:rsidRPr="000903C1">
        <w:rPr>
          <w:rFonts w:ascii="Courier New" w:hAnsi="Courier New"/>
        </w:rPr>
        <w:t>&lt;mode&gt;</w:t>
      </w:r>
      <w:r w:rsidRPr="000903C1">
        <w:t>:</w:t>
      </w:r>
      <w:r w:rsidR="00FB44EC" w:rsidRPr="000903C1">
        <w:t xml:space="preserve"> integer type</w:t>
      </w:r>
    </w:p>
    <w:bookmarkEnd w:id="1608"/>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9" w:name="_MCCTEMPBM_CRPT80110913___7"/>
      <w:r w:rsidRPr="000903C1">
        <w:rPr>
          <w:rFonts w:ascii="Courier New" w:hAnsi="Courier New"/>
        </w:rPr>
        <w:t>&lt;keyp&gt;</w:t>
      </w:r>
      <w:r w:rsidRPr="000903C1">
        <w:t>:</w:t>
      </w:r>
      <w:r w:rsidR="00FB44EC" w:rsidRPr="000903C1">
        <w:t xml:space="preserve"> integer type</w:t>
      </w:r>
    </w:p>
    <w:bookmarkEnd w:id="1609"/>
    <w:p w14:paraId="13ADC035" w14:textId="77777777" w:rsidR="00026965" w:rsidRPr="000903C1" w:rsidRDefault="00026965" w:rsidP="001B4D0D">
      <w:pPr>
        <w:pStyle w:val="B2"/>
      </w:pPr>
      <w:r w:rsidRPr="000903C1">
        <w:rPr>
          <w:u w:val="single"/>
        </w:rPr>
        <w:lastRenderedPageBreak/>
        <w:t>0</w:t>
      </w:r>
      <w:r w:rsidRPr="000903C1">
        <w:tab/>
        <w:t>no keypad event reporting</w:t>
      </w:r>
    </w:p>
    <w:p w14:paraId="0BB36495" w14:textId="51696109" w:rsidR="00026965" w:rsidRPr="000903C1" w:rsidRDefault="00026965" w:rsidP="001B4D0D">
      <w:pPr>
        <w:pStyle w:val="B2"/>
      </w:pPr>
      <w:bookmarkStart w:id="1610"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1" w:name="_MCCTEMPBM_CRPT80110915___7"/>
      <w:bookmarkEnd w:id="1610"/>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2" w:name="_MCCTEMPBM_CRPT80110916___7"/>
      <w:bookmarkEnd w:id="1611"/>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3" w:name="_MCCTEMPBM_CRPT80110917___7"/>
      <w:bookmarkEnd w:id="1612"/>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4" w:name="_MCCTEMPBM_CRPT80110918___7"/>
      <w:bookmarkEnd w:id="1613"/>
      <w:r w:rsidRPr="000903C1">
        <w:rPr>
          <w:rFonts w:ascii="Courier New" w:hAnsi="Courier New"/>
        </w:rPr>
        <w:t>&lt;disp&gt;</w:t>
      </w:r>
      <w:r w:rsidRPr="000903C1">
        <w:t>:</w:t>
      </w:r>
      <w:r w:rsidR="00FB44EC" w:rsidRPr="000903C1">
        <w:t xml:space="preserve"> integer type</w:t>
      </w:r>
    </w:p>
    <w:bookmarkEnd w:id="1614"/>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5"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6" w:name="_MCCTEMPBM_CRPT80110920___7"/>
      <w:bookmarkEnd w:id="1615"/>
      <w:r w:rsidRPr="000903C1">
        <w:rPr>
          <w:rFonts w:ascii="Courier New" w:hAnsi="Courier New"/>
        </w:rPr>
        <w:t>&lt;ind&gt;</w:t>
      </w:r>
      <w:r w:rsidRPr="000903C1">
        <w:t>:</w:t>
      </w:r>
      <w:r w:rsidR="00FB44EC" w:rsidRPr="000903C1">
        <w:t xml:space="preserve"> integer type</w:t>
      </w:r>
    </w:p>
    <w:bookmarkEnd w:id="1616"/>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7"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8" w:name="_MCCTEMPBM_CRPT80110922___7"/>
      <w:bookmarkEnd w:id="1617"/>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9" w:name="_MCCTEMPBM_CRPT80110923___7"/>
      <w:bookmarkEnd w:id="1618"/>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20" w:name="_MCCTEMPBM_CRPT80110924___7"/>
      <w:bookmarkEnd w:id="1619"/>
      <w:r w:rsidRPr="000903C1">
        <w:rPr>
          <w:rFonts w:ascii="Courier New" w:hAnsi="Courier New" w:cs="Courier New"/>
        </w:rPr>
        <w:t>&lt;tscrn&gt;</w:t>
      </w:r>
      <w:r w:rsidRPr="000903C1">
        <w:t>:</w:t>
      </w:r>
      <w:r w:rsidR="00FB44EC" w:rsidRPr="000903C1">
        <w:t xml:space="preserve"> integer type</w:t>
      </w:r>
    </w:p>
    <w:bookmarkEnd w:id="1620"/>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1"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2" w:name="_MCCTEMPBM_CRPT80110926___7"/>
      <w:bookmarkEnd w:id="1621"/>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3" w:name="_MCCTEMPBM_CRPT80110927___7"/>
      <w:bookmarkEnd w:id="1622"/>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4" w:name="_MCCTEMPBM_CRPT80110928___7"/>
      <w:bookmarkEnd w:id="1623"/>
      <w:r w:rsidRPr="000903C1">
        <w:lastRenderedPageBreak/>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5" w:name="_MCCTEMPBM_CRPT80110929___7"/>
      <w:bookmarkEnd w:id="1624"/>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6" w:name="_MCCTEMPBM_CRPT80110930___7"/>
      <w:bookmarkEnd w:id="1625"/>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7" w:name="_MCCTEMPBM_CRPT80110931___7"/>
      <w:bookmarkEnd w:id="1626"/>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8" w:name="_MCCTEMPBM_CRPT80110932___7"/>
      <w:bookmarkEnd w:id="1627"/>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9" w:name="_MCCTEMPBM_CRPT80110933___7"/>
      <w:bookmarkEnd w:id="1628"/>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30" w:name="_MCCTEMPBM_CRPT80110934___7"/>
      <w:bookmarkEnd w:id="1629"/>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1" w:name="_MCCTEMPBM_CRPT80110935___7"/>
      <w:bookmarkEnd w:id="1630"/>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2" w:name="_MCCTEMPBM_CRPT80110936___7"/>
      <w:bookmarkEnd w:id="1631"/>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3" w:name="_MCCTEMPBM_CRPT80110937___7"/>
      <w:bookmarkEnd w:id="1632"/>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4" w:name="_MCCTEMPBM_CRPT80110938___7"/>
      <w:bookmarkEnd w:id="1633"/>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4"/>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5"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5"/>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6" w:name="_Toc20207540"/>
      <w:bookmarkStart w:id="1637" w:name="_Toc27579423"/>
      <w:bookmarkStart w:id="1638" w:name="_Toc36116003"/>
      <w:bookmarkStart w:id="1639" w:name="_Toc45214883"/>
      <w:bookmarkStart w:id="1640" w:name="_Toc51866651"/>
      <w:bookmarkStart w:id="1641" w:name="_Toc171691408"/>
      <w:r w:rsidRPr="000903C1">
        <w:lastRenderedPageBreak/>
        <w:t>8.11</w:t>
      </w:r>
      <w:r w:rsidRPr="000903C1">
        <w:tab/>
        <w:t>Select phonebook memory storage +CPBS</w:t>
      </w:r>
      <w:bookmarkEnd w:id="1636"/>
      <w:bookmarkEnd w:id="1637"/>
      <w:bookmarkEnd w:id="1638"/>
      <w:bookmarkEnd w:id="1639"/>
      <w:bookmarkEnd w:id="1640"/>
      <w:bookmarkEnd w:id="1641"/>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2"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3" w:name="_MCCTEMPBM_CRPT80110941___7" w:colFirst="0" w:colLast="1"/>
            <w:bookmarkEnd w:id="1642"/>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4" w:name="_MCCTEMPBM_CRPT80110942___7"/>
            <w:bookmarkEnd w:id="1643"/>
            <w:r w:rsidRPr="000903C1">
              <w:rPr>
                <w:rFonts w:ascii="Courier New" w:hAnsi="Courier New"/>
              </w:rPr>
              <w:t>+CPBS=?</w:t>
            </w:r>
            <w:bookmarkEnd w:id="1644"/>
          </w:p>
        </w:tc>
        <w:tc>
          <w:tcPr>
            <w:tcW w:w="4717" w:type="dxa"/>
          </w:tcPr>
          <w:p w14:paraId="5D3F360C" w14:textId="77777777" w:rsidR="00026965" w:rsidRPr="000903C1" w:rsidRDefault="00026965">
            <w:pPr>
              <w:spacing w:after="20"/>
            </w:pPr>
            <w:bookmarkStart w:id="1645"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5"/>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6"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6"/>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7"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8" w:name="_MCCTEMPBM_CRPT80110946___2"/>
      <w:bookmarkEnd w:id="1647"/>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9" w:name="_MCCTEMPBM_CRPT80110947___7"/>
      <w:bookmarkEnd w:id="1648"/>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lastRenderedPageBreak/>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9"/>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50" w:name="_Toc20207541"/>
      <w:bookmarkStart w:id="1651" w:name="_Toc27579424"/>
      <w:bookmarkStart w:id="1652" w:name="_Toc36116004"/>
      <w:bookmarkStart w:id="1653" w:name="_Toc45214884"/>
      <w:bookmarkStart w:id="1654" w:name="_Toc51866652"/>
      <w:bookmarkStart w:id="1655" w:name="_Toc171691409"/>
      <w:r w:rsidRPr="000903C1">
        <w:t>8.12</w:t>
      </w:r>
      <w:r w:rsidRPr="000903C1">
        <w:tab/>
        <w:t>Read phonebook entries +CPBR</w:t>
      </w:r>
      <w:bookmarkEnd w:id="1650"/>
      <w:bookmarkEnd w:id="1651"/>
      <w:bookmarkEnd w:id="1652"/>
      <w:bookmarkEnd w:id="1653"/>
      <w:bookmarkEnd w:id="1654"/>
      <w:bookmarkEnd w:id="1655"/>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6"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7" w:name="_MCCTEMPBM_CRPT80110949___7"/>
            <w:bookmarkStart w:id="1658" w:name="_MCCTEMPBM_CRPT80110951___7" w:colFirst="1" w:colLast="1"/>
            <w:bookmarkEnd w:id="1656"/>
            <w:r w:rsidRPr="000903C1">
              <w:rPr>
                <w:rFonts w:ascii="Courier New" w:hAnsi="Courier New"/>
              </w:rPr>
              <w:t>+CPBR=?</w:t>
            </w:r>
            <w:bookmarkEnd w:id="1657"/>
          </w:p>
        </w:tc>
        <w:tc>
          <w:tcPr>
            <w:tcW w:w="6804" w:type="dxa"/>
          </w:tcPr>
          <w:p w14:paraId="0A7C1D27" w14:textId="77777777" w:rsidR="00026965" w:rsidRPr="000903C1" w:rsidRDefault="00026965">
            <w:pPr>
              <w:spacing w:after="20"/>
              <w:rPr>
                <w:rFonts w:ascii="Courier New" w:hAnsi="Courier New"/>
                <w:noProof/>
              </w:rPr>
            </w:pPr>
            <w:bookmarkStart w:id="1659"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9"/>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8"/>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60"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0"/>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1"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lastRenderedPageBreak/>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1"/>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2" w:name="_Toc20207542"/>
      <w:bookmarkStart w:id="1663" w:name="_Toc27579425"/>
      <w:bookmarkStart w:id="1664" w:name="_Toc36116005"/>
      <w:bookmarkStart w:id="1665" w:name="_Toc45214885"/>
      <w:bookmarkStart w:id="1666" w:name="_Toc51866653"/>
      <w:bookmarkStart w:id="1667" w:name="_Toc171691410"/>
      <w:r w:rsidRPr="000903C1">
        <w:t>8.13</w:t>
      </w:r>
      <w:r w:rsidRPr="000903C1">
        <w:tab/>
        <w:t>Find phonebook entries +CPBF</w:t>
      </w:r>
      <w:bookmarkEnd w:id="1662"/>
      <w:bookmarkEnd w:id="1663"/>
      <w:bookmarkEnd w:id="1664"/>
      <w:bookmarkEnd w:id="1665"/>
      <w:bookmarkEnd w:id="1666"/>
      <w:bookmarkEnd w:id="1667"/>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8"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9" w:name="_MCCTEMPBM_CRPT80110955___7" w:colFirst="0" w:colLast="1"/>
            <w:bookmarkEnd w:id="1668"/>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9"/>
    </w:tbl>
    <w:p w14:paraId="1F554497" w14:textId="77777777" w:rsidR="00026965" w:rsidRPr="000903C1" w:rsidRDefault="00026965">
      <w:pPr>
        <w:rPr>
          <w:b/>
        </w:rPr>
      </w:pPr>
    </w:p>
    <w:p w14:paraId="25351825" w14:textId="77777777" w:rsidR="00026965" w:rsidRPr="000903C1" w:rsidRDefault="00026965">
      <w:r w:rsidRPr="000903C1">
        <w:rPr>
          <w:b/>
        </w:rPr>
        <w:lastRenderedPageBreak/>
        <w:t>Description</w:t>
      </w:r>
    </w:p>
    <w:p w14:paraId="00EBFB44" w14:textId="614AF2BC" w:rsidR="00026965" w:rsidRPr="000903C1" w:rsidRDefault="00026965">
      <w:bookmarkStart w:id="1670"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70"/>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1"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1"/>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lastRenderedPageBreak/>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2" w:name="_Toc20207543"/>
      <w:bookmarkStart w:id="1673" w:name="_Toc27579426"/>
      <w:bookmarkStart w:id="1674" w:name="_Toc36116006"/>
      <w:bookmarkStart w:id="1675" w:name="_Toc45214886"/>
      <w:bookmarkStart w:id="1676" w:name="_Toc51866654"/>
      <w:bookmarkStart w:id="1677" w:name="_Toc171691411"/>
      <w:r w:rsidRPr="000903C1">
        <w:lastRenderedPageBreak/>
        <w:t>8.14</w:t>
      </w:r>
      <w:r w:rsidRPr="000903C1">
        <w:tab/>
        <w:t>Write phonebook entry +CPBW</w:t>
      </w:r>
      <w:bookmarkEnd w:id="1672"/>
      <w:bookmarkEnd w:id="1673"/>
      <w:bookmarkEnd w:id="1674"/>
      <w:bookmarkEnd w:id="1675"/>
      <w:bookmarkEnd w:id="1676"/>
      <w:bookmarkEnd w:id="1677"/>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8"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9" w:name="_MCCTEMPBM_CRPT80110959___7" w:colFirst="0" w:colLast="0"/>
            <w:bookmarkEnd w:id="1678"/>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80" w:name="_MCCTEMPBM_CRPT80110960___7"/>
            <w:bookmarkStart w:id="1681" w:name="_MCCTEMPBM_CRPT80110962___7" w:colFirst="1" w:colLast="1"/>
            <w:bookmarkEnd w:id="1679"/>
            <w:r w:rsidRPr="000903C1">
              <w:rPr>
                <w:rFonts w:ascii="Courier New" w:hAnsi="Courier New"/>
              </w:rPr>
              <w:t>+CPBW=?</w:t>
            </w:r>
            <w:bookmarkEnd w:id="1680"/>
          </w:p>
        </w:tc>
        <w:tc>
          <w:tcPr>
            <w:tcW w:w="5558" w:type="dxa"/>
          </w:tcPr>
          <w:p w14:paraId="6057893C" w14:textId="77777777" w:rsidR="00026965" w:rsidRPr="000903C1" w:rsidRDefault="00026965">
            <w:pPr>
              <w:spacing w:after="20"/>
              <w:rPr>
                <w:rFonts w:ascii="Courier New" w:hAnsi="Courier New" w:cs="Courier New"/>
                <w:noProof/>
              </w:rPr>
            </w:pPr>
            <w:bookmarkStart w:id="1682"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2"/>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1"/>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65179CD1" w:rsidR="00BC47B3" w:rsidRPr="000903C1" w:rsidRDefault="003A13F2" w:rsidP="00BC47B3">
      <w:bookmarkStart w:id="1683" w:name="_MCCTEMPBM_CRPT80110963___7"/>
      <w:r>
        <w:t>Set</w:t>
      </w:r>
      <w:r w:rsidR="00026965" w:rsidRPr="000903C1">
        <w:t xml:space="preserve"> command writes phonebook entry in location number </w:t>
      </w:r>
      <w:r w:rsidR="00026965" w:rsidRPr="000903C1">
        <w:rPr>
          <w:rFonts w:ascii="Courier New" w:hAnsi="Courier New"/>
        </w:rPr>
        <w:t>&lt;index&gt;</w:t>
      </w:r>
      <w:r w:rsidR="00026965" w:rsidRPr="000903C1">
        <w:t xml:space="preserve"> in the current phonebook memory storage selected with </w:t>
      </w:r>
      <w:r w:rsidR="00026965" w:rsidRPr="000903C1">
        <w:rPr>
          <w:rFonts w:ascii="Courier New" w:hAnsi="Courier New"/>
        </w:rPr>
        <w:t>+CPBS</w:t>
      </w:r>
      <w:r w:rsidR="00026965" w:rsidRPr="000903C1">
        <w:t xml:space="preserve">. Entry fields written are phone number </w:t>
      </w:r>
      <w:r w:rsidR="00026965" w:rsidRPr="000903C1">
        <w:rPr>
          <w:rFonts w:ascii="Courier New" w:hAnsi="Courier New"/>
        </w:rPr>
        <w:t>&lt;number&gt;</w:t>
      </w:r>
      <w:r w:rsidR="00026965" w:rsidRPr="000903C1">
        <w:t xml:space="preserve"> (in the format </w:t>
      </w:r>
      <w:r w:rsidR="00026965" w:rsidRPr="000903C1">
        <w:rPr>
          <w:rFonts w:ascii="Courier New" w:hAnsi="Courier New"/>
        </w:rPr>
        <w:t>&lt;type&gt;</w:t>
      </w:r>
      <w:r w:rsidR="00026965" w:rsidRPr="000903C1">
        <w:t xml:space="preserve">), text </w:t>
      </w:r>
      <w:r w:rsidR="00026965" w:rsidRPr="000903C1">
        <w:rPr>
          <w:rFonts w:ascii="Courier New" w:hAnsi="Courier New"/>
        </w:rPr>
        <w:t>&lt;text&gt;</w:t>
      </w:r>
      <w:r w:rsidR="00026965" w:rsidRPr="000903C1">
        <w:t xml:space="preserve"> associated with the number, if the selected phonebook supports hidden entries, </w:t>
      </w:r>
      <w:r w:rsidR="00026965" w:rsidRPr="000903C1">
        <w:rPr>
          <w:rFonts w:ascii="Courier New" w:hAnsi="Courier New" w:cs="Courier New"/>
        </w:rPr>
        <w:t>&lt;hidden&gt;</w:t>
      </w:r>
      <w:r w:rsidR="00026965"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00026965" w:rsidRPr="000903C1">
        <w:t xml:space="preserve">. If </w:t>
      </w:r>
      <w:r w:rsidR="00BC47B3" w:rsidRPr="000903C1">
        <w:t xml:space="preserve">all </w:t>
      </w:r>
      <w:r w:rsidR="00026965" w:rsidRPr="000903C1">
        <w:t xml:space="preserve">those fields are omitted, </w:t>
      </w:r>
      <w:r w:rsidR="00BC47B3" w:rsidRPr="000903C1">
        <w:t xml:space="preserve">the </w:t>
      </w:r>
      <w:r w:rsidR="00026965" w:rsidRPr="000903C1">
        <w:t xml:space="preserve">phonebook entry is deleted. If </w:t>
      </w:r>
      <w:r w:rsidR="00026965" w:rsidRPr="000903C1">
        <w:rPr>
          <w:rFonts w:ascii="Courier New" w:hAnsi="Courier New"/>
        </w:rPr>
        <w:t>&lt;index&gt;</w:t>
      </w:r>
      <w:r w:rsidR="00026965" w:rsidRPr="000903C1">
        <w:t xml:space="preserve"> is left out, but </w:t>
      </w:r>
      <w:r w:rsidR="00026965" w:rsidRPr="000903C1">
        <w:rPr>
          <w:rFonts w:ascii="Courier New" w:hAnsi="Courier New"/>
        </w:rPr>
        <w:t>&lt;number&gt;</w:t>
      </w:r>
      <w:r w:rsidR="00026965" w:rsidRPr="000903C1">
        <w:t xml:space="preserve"> is given, </w:t>
      </w:r>
      <w:r w:rsidR="00BC47B3" w:rsidRPr="000903C1">
        <w:t xml:space="preserve">the </w:t>
      </w:r>
      <w:r w:rsidR="00026965"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00026965" w:rsidRPr="000903C1">
        <w:t xml:space="preserve">If writing fails in an MT error, </w:t>
      </w:r>
      <w:r w:rsidR="00026965" w:rsidRPr="000903C1">
        <w:rPr>
          <w:rFonts w:ascii="Courier New" w:hAnsi="Courier New"/>
        </w:rPr>
        <w:t>+CME</w:t>
      </w:r>
      <w:r w:rsidR="00580010" w:rsidRPr="000903C1">
        <w:rPr>
          <w:rFonts w:ascii="Courier New" w:hAnsi="Courier New"/>
        </w:rPr>
        <w:t> </w:t>
      </w:r>
      <w:r w:rsidR="00026965" w:rsidRPr="000903C1">
        <w:rPr>
          <w:rFonts w:ascii="Courier New" w:hAnsi="Courier New"/>
        </w:rPr>
        <w:t>ERROR:</w:t>
      </w:r>
      <w:r w:rsidR="00580010" w:rsidRPr="000903C1">
        <w:rPr>
          <w:rFonts w:ascii="Courier New" w:hAnsi="Courier New"/>
        </w:rPr>
        <w:t> </w:t>
      </w:r>
      <w:r w:rsidR="00026965" w:rsidRPr="000903C1">
        <w:rPr>
          <w:rFonts w:ascii="Courier New" w:hAnsi="Courier New"/>
        </w:rPr>
        <w:t>&lt;err&gt;</w:t>
      </w:r>
      <w:r w:rsidR="00026965" w:rsidRPr="000903C1">
        <w:t xml:space="preserve"> is returned. Refer </w:t>
      </w:r>
      <w:r w:rsidR="00543CA8" w:rsidRPr="000903C1">
        <w:t>clause</w:t>
      </w:r>
      <w:r w:rsidR="00026965" w:rsidRPr="000903C1">
        <w:t xml:space="preserve"> 9.2 for </w:t>
      </w:r>
      <w:r w:rsidR="00111EC1" w:rsidRPr="000903C1">
        <w:t xml:space="preserve">possible </w:t>
      </w:r>
      <w:r w:rsidR="00026965" w:rsidRPr="000903C1">
        <w:rPr>
          <w:rFonts w:ascii="Courier New" w:hAnsi="Courier New"/>
        </w:rPr>
        <w:t>&lt;err&gt;</w:t>
      </w:r>
      <w:r w:rsidR="00026965"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4" w:name="_MCCTEMPBM_CRPT80110964___7"/>
      <w:bookmarkEnd w:id="1683"/>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5" w:name="_MCCTEMPBM_CRPT80110965___7"/>
      <w:bookmarkEnd w:id="1684"/>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5"/>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6"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lastRenderedPageBreak/>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6"/>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7"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7"/>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8" w:name="_Toc20207544"/>
      <w:bookmarkStart w:id="1689" w:name="_Toc27579427"/>
      <w:bookmarkStart w:id="1690" w:name="_Toc36116007"/>
      <w:bookmarkStart w:id="1691" w:name="_Toc45214887"/>
      <w:bookmarkStart w:id="1692" w:name="_Toc51866655"/>
      <w:bookmarkStart w:id="1693" w:name="_Toc171691412"/>
      <w:r w:rsidRPr="000903C1">
        <w:t>8.15</w:t>
      </w:r>
      <w:r w:rsidRPr="000903C1">
        <w:tab/>
        <w:t>Clock +CCLK</w:t>
      </w:r>
      <w:bookmarkEnd w:id="1688"/>
      <w:bookmarkEnd w:id="1689"/>
      <w:bookmarkEnd w:id="1690"/>
      <w:bookmarkEnd w:id="1691"/>
      <w:bookmarkEnd w:id="1692"/>
      <w:bookmarkEnd w:id="1693"/>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4"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5" w:name="_MCCTEMPBM_CRPT80110969___7" w:colFirst="0" w:colLast="1"/>
            <w:bookmarkEnd w:id="1694"/>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6" w:name="_MCCTEMPBM_CRPT80110970___7"/>
            <w:bookmarkEnd w:id="1695"/>
            <w:r w:rsidRPr="000903C1">
              <w:rPr>
                <w:rFonts w:ascii="Courier New" w:hAnsi="Courier New"/>
              </w:rPr>
              <w:t>+CCLK=?</w:t>
            </w:r>
            <w:bookmarkEnd w:id="1696"/>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7"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7"/>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8" w:name="_MCCTEMPBM_CRPT80110972___7"/>
      <w:r w:rsidRPr="000903C1">
        <w:rPr>
          <w:rFonts w:ascii="Courier New" w:hAnsi="Courier New"/>
        </w:rPr>
        <w:lastRenderedPageBreak/>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9" w:name="_MCCTEMPBM_CRPT80110973___7"/>
      <w:bookmarkEnd w:id="1698"/>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9"/>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700" w:name="_Toc20207545"/>
      <w:bookmarkStart w:id="1701" w:name="_Toc27579428"/>
      <w:bookmarkStart w:id="1702" w:name="_Toc36116008"/>
      <w:bookmarkStart w:id="1703" w:name="_Toc45214888"/>
      <w:bookmarkStart w:id="1704" w:name="_Toc51866656"/>
      <w:bookmarkStart w:id="1705" w:name="_Toc171691413"/>
      <w:r w:rsidRPr="000903C1">
        <w:t>8.16</w:t>
      </w:r>
      <w:r w:rsidRPr="000903C1">
        <w:tab/>
        <w:t>Alarm +CALA</w:t>
      </w:r>
      <w:bookmarkEnd w:id="1700"/>
      <w:bookmarkEnd w:id="1701"/>
      <w:bookmarkEnd w:id="1702"/>
      <w:bookmarkEnd w:id="1703"/>
      <w:bookmarkEnd w:id="1704"/>
      <w:bookmarkEnd w:id="1705"/>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6"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7" w:name="_MCCTEMPBM_CRPT80110975___7" w:colFirst="0" w:colLast="1"/>
            <w:bookmarkEnd w:id="1706"/>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8" w:name="_MCCTEMPBM_CRPT80110976___7"/>
            <w:bookmarkEnd w:id="1707"/>
            <w:r w:rsidRPr="000903C1">
              <w:rPr>
                <w:rFonts w:ascii="Courier New" w:hAnsi="Courier New"/>
              </w:rPr>
              <w:t>+CALA=?</w:t>
            </w:r>
            <w:bookmarkEnd w:id="1708"/>
          </w:p>
        </w:tc>
        <w:tc>
          <w:tcPr>
            <w:tcW w:w="5595" w:type="dxa"/>
          </w:tcPr>
          <w:p w14:paraId="52CA870D" w14:textId="77777777" w:rsidR="00026965" w:rsidRPr="000903C1" w:rsidRDefault="00026965">
            <w:pPr>
              <w:spacing w:after="20"/>
              <w:rPr>
                <w:rFonts w:ascii="Courier New" w:hAnsi="Courier New" w:cs="Courier New"/>
              </w:rPr>
            </w:pPr>
            <w:bookmarkStart w:id="1709"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9"/>
          <w:p w14:paraId="3EABCFC5" w14:textId="77777777" w:rsidR="000E1AB7" w:rsidRPr="000903C1" w:rsidRDefault="000E1AB7">
            <w:pPr>
              <w:spacing w:after="20"/>
            </w:pPr>
          </w:p>
          <w:p w14:paraId="604E8E6F" w14:textId="77777777" w:rsidR="00026965" w:rsidRPr="000903C1" w:rsidRDefault="00026965">
            <w:pPr>
              <w:spacing w:after="20"/>
            </w:pPr>
            <w:bookmarkStart w:id="1710"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10"/>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1"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1"/>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2"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3" w:name="_MCCTEMPBM_CRPT80110981___7"/>
      <w:bookmarkEnd w:id="1712"/>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4" w:name="_MCCTEMPBM_CRPT80110982___7"/>
      <w:bookmarkEnd w:id="1713"/>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lastRenderedPageBreak/>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5" w:name="_MCCTEMPBM_CRPT80110983___2"/>
      <w:bookmarkEnd w:id="1714"/>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6" w:name="_MCCTEMPBM_CRPT80110984___7"/>
      <w:bookmarkEnd w:id="1715"/>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7" w:name="_MCCTEMPBM_CRPT80110985___2"/>
      <w:bookmarkEnd w:id="1716"/>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8" w:name="_MCCTEMPBM_CRPT80110986___7"/>
      <w:bookmarkEnd w:id="1717"/>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8"/>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9"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9"/>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20" w:name="_Toc20207546"/>
      <w:bookmarkStart w:id="1721" w:name="_Toc27579429"/>
      <w:bookmarkStart w:id="1722" w:name="_Toc36116009"/>
      <w:bookmarkStart w:id="1723" w:name="_Toc45214889"/>
      <w:bookmarkStart w:id="1724" w:name="_Toc51866657"/>
      <w:bookmarkStart w:id="1725" w:name="_Toc171691414"/>
      <w:r w:rsidRPr="000903C1">
        <w:t>8.17</w:t>
      </w:r>
      <w:r w:rsidRPr="000903C1">
        <w:tab/>
        <w:t>Generic SIM access +CSIM</w:t>
      </w:r>
      <w:bookmarkEnd w:id="1720"/>
      <w:bookmarkEnd w:id="1721"/>
      <w:bookmarkEnd w:id="1722"/>
      <w:bookmarkEnd w:id="1723"/>
      <w:bookmarkEnd w:id="1724"/>
      <w:bookmarkEnd w:id="1725"/>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6"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7" w:name="_MCCTEMPBM_CRPT80110989___7"/>
            <w:bookmarkEnd w:id="1726"/>
            <w:r w:rsidRPr="000903C1">
              <w:rPr>
                <w:rFonts w:ascii="Courier New" w:hAnsi="Courier New"/>
              </w:rPr>
              <w:t>+CSIM=?</w:t>
            </w:r>
            <w:bookmarkEnd w:id="1727"/>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5F402458" w:rsidR="00026965" w:rsidRPr="000903C1" w:rsidRDefault="003A13F2">
      <w:bookmarkStart w:id="1728" w:name="_MCCTEMPBM_CRPT80110990___7"/>
      <w:r>
        <w:t>Execution</w:t>
      </w:r>
      <w:r w:rsidR="00026965" w:rsidRPr="000903C1">
        <w:t xml:space="preserve"> command transmits to the MT the </w:t>
      </w:r>
      <w:r w:rsidR="00026965" w:rsidRPr="000903C1">
        <w:rPr>
          <w:rFonts w:ascii="Courier New" w:hAnsi="Courier New"/>
        </w:rPr>
        <w:t>&lt;command&gt;</w:t>
      </w:r>
      <w:r w:rsidR="00026965" w:rsidRPr="000903C1">
        <w:t xml:space="preserve"> it then shall send as it is to the SIM. In the same manner</w:t>
      </w:r>
      <w:r w:rsidR="00154519" w:rsidRPr="000903C1">
        <w:t>,</w:t>
      </w:r>
      <w:r w:rsidR="00026965" w:rsidRPr="000903C1">
        <w:t xml:space="preserve"> the SIM </w:t>
      </w:r>
      <w:r w:rsidR="00026965" w:rsidRPr="000903C1">
        <w:rPr>
          <w:rFonts w:ascii="Courier New" w:hAnsi="Courier New"/>
        </w:rPr>
        <w:t>&lt;response&gt;</w:t>
      </w:r>
      <w:r w:rsidR="00026965" w:rsidRPr="000903C1">
        <w:t xml:space="preserve"> shall be sent back by the MT to the TA as it is. Refer </w:t>
      </w:r>
      <w:r w:rsidR="00543CA8" w:rsidRPr="000903C1">
        <w:t>clause</w:t>
      </w:r>
      <w:r w:rsidR="00026965" w:rsidRPr="000903C1">
        <w:t> 9.2 for</w:t>
      </w:r>
      <w:r w:rsidR="002A24C0" w:rsidRPr="000903C1">
        <w:t xml:space="preserve"> possible</w:t>
      </w:r>
      <w:r w:rsidR="00026965" w:rsidRPr="000903C1">
        <w:t xml:space="preserve"> </w:t>
      </w:r>
      <w:r w:rsidR="00026965" w:rsidRPr="000903C1">
        <w:rPr>
          <w:rFonts w:ascii="Courier New" w:hAnsi="Courier New"/>
        </w:rPr>
        <w:t>&lt;err&gt;</w:t>
      </w:r>
      <w:r w:rsidR="00026965" w:rsidRPr="000903C1">
        <w:t xml:space="preserve"> values.</w:t>
      </w:r>
    </w:p>
    <w:bookmarkEnd w:id="1728"/>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9"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9"/>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30"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30"/>
    <w:p w14:paraId="54ACD91C" w14:textId="77777777" w:rsidR="00026965" w:rsidRPr="000903C1" w:rsidRDefault="00026965">
      <w:r w:rsidRPr="000903C1">
        <w:rPr>
          <w:b/>
        </w:rPr>
        <w:lastRenderedPageBreak/>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1" w:name="_Toc20207547"/>
      <w:bookmarkStart w:id="1732" w:name="_Toc27579430"/>
      <w:bookmarkStart w:id="1733" w:name="_Toc36116010"/>
      <w:bookmarkStart w:id="1734" w:name="_Toc45214890"/>
      <w:bookmarkStart w:id="1735" w:name="_Toc51866658"/>
      <w:bookmarkStart w:id="1736" w:name="_Toc171691415"/>
      <w:r w:rsidRPr="000903C1">
        <w:t>8.18</w:t>
      </w:r>
      <w:r w:rsidRPr="000903C1">
        <w:tab/>
        <w:t>Restricted SIM access +CRSM</w:t>
      </w:r>
      <w:bookmarkEnd w:id="1731"/>
      <w:bookmarkEnd w:id="1732"/>
      <w:bookmarkEnd w:id="1733"/>
      <w:bookmarkEnd w:id="1734"/>
      <w:bookmarkEnd w:id="1735"/>
      <w:bookmarkEnd w:id="1736"/>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7"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8" w:name="_MCCTEMPBM_CRPT80110994___7"/>
            <w:bookmarkEnd w:id="1737"/>
            <w:r w:rsidRPr="000903C1">
              <w:rPr>
                <w:rFonts w:ascii="Courier New" w:hAnsi="Courier New"/>
              </w:rPr>
              <w:t>+CRSM=?</w:t>
            </w:r>
            <w:bookmarkEnd w:id="1738"/>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2C47416B" w:rsidR="00026965" w:rsidRPr="000903C1" w:rsidRDefault="00026965" w:rsidP="003A13F2">
      <w:pPr>
        <w:overflowPunct/>
        <w:autoSpaceDE/>
        <w:autoSpaceDN/>
        <w:adjustRightInd/>
        <w:textAlignment w:val="auto"/>
      </w:pPr>
      <w:bookmarkStart w:id="1739" w:name="_MCCTEMPBM_CRPT80110995___7"/>
      <w:r w:rsidRPr="003A13F2">
        <w:rPr>
          <w:rFonts w:eastAsiaTheme="minorEastAsia"/>
          <w:lang w:eastAsia="en-US"/>
        </w:rPr>
        <w:t xml:space="preserve">By using this command instead of Generic SIM Access +CSIM TE application has easier but more limited access to the SIM database. </w:t>
      </w:r>
      <w:r w:rsidR="003A13F2" w:rsidRPr="003A13F2">
        <w:rPr>
          <w:rFonts w:eastAsiaTheme="minorEastAsia"/>
          <w:lang w:eastAsia="en-US"/>
        </w:rPr>
        <w:t>Execution</w:t>
      </w:r>
      <w:r w:rsidRPr="003A13F2">
        <w:rPr>
          <w:rFonts w:eastAsiaTheme="minorEastAsia"/>
          <w:lang w:eastAsia="en-US"/>
        </w:rPr>
        <w:t xml:space="preserve"> command transmits to the MT the SIM &lt;command&gt; and its required parameters. </w:t>
      </w:r>
      <w:r w:rsidR="00154519" w:rsidRPr="003A13F2">
        <w:rPr>
          <w:rFonts w:eastAsiaTheme="minorEastAsia"/>
          <w:lang w:eastAsia="en-US"/>
        </w:rPr>
        <w:t xml:space="preserve">If a SIM installed in the currently selected card slot, the </w:t>
      </w:r>
      <w:r w:rsidRPr="003A13F2">
        <w:rPr>
          <w:rFonts w:eastAsiaTheme="minorEastAsia"/>
          <w:lang w:eastAsia="en-US"/>
        </w:rPr>
        <w:t>MT handles internally all SIM</w:t>
      </w:r>
      <w:r w:rsidRPr="003A13F2">
        <w:rPr>
          <w:rFonts w:eastAsiaTheme="minorEastAsia"/>
          <w:lang w:eastAsia="en-US"/>
        </w:rPr>
        <w:noBreakHyphen/>
        <w:t>MT interface locking and file selection routines. As response to the command, MT sends the actual SIM information parameters and response data. MT error result code +CME</w:t>
      </w:r>
      <w:r w:rsidR="00580010" w:rsidRPr="003A13F2">
        <w:rPr>
          <w:rFonts w:eastAsiaTheme="minorEastAsia"/>
          <w:lang w:eastAsia="en-US"/>
        </w:rPr>
        <w:t> </w:t>
      </w:r>
      <w:r w:rsidRPr="003A13F2">
        <w:rPr>
          <w:rFonts w:eastAsiaTheme="minorEastAsia"/>
          <w:lang w:eastAsia="en-US"/>
        </w:rPr>
        <w:t xml:space="preserve">ERROR may be returned when the command cannot be passed to the SIM, but failure in the execution of the command in the SIM is reported in &lt;sw1&gt; and &lt;sw2&gt; parameters. Refer </w:t>
      </w:r>
      <w:r w:rsidR="00543CA8" w:rsidRPr="003A13F2">
        <w:rPr>
          <w:rFonts w:eastAsiaTheme="minorEastAsia"/>
          <w:lang w:eastAsia="en-US"/>
        </w:rPr>
        <w:t>clause</w:t>
      </w:r>
      <w:r w:rsidRPr="003A13F2">
        <w:rPr>
          <w:rFonts w:eastAsiaTheme="minorEastAsia"/>
          <w:lang w:eastAsia="en-US"/>
        </w:rPr>
        <w:t> 9.2 for</w:t>
      </w:r>
      <w:r w:rsidR="002A24C0" w:rsidRPr="003A13F2">
        <w:rPr>
          <w:rFonts w:eastAsiaTheme="minorEastAsia"/>
          <w:lang w:eastAsia="en-US"/>
        </w:rPr>
        <w:t xml:space="preserve"> possible</w:t>
      </w:r>
      <w:r w:rsidRPr="003A13F2">
        <w:rPr>
          <w:rFonts w:eastAsiaTheme="minorEastAsia"/>
          <w:lang w:eastAsia="en-US"/>
        </w:rPr>
        <w:t xml:space="preserve"> &lt;err&gt; values.</w:t>
      </w:r>
    </w:p>
    <w:bookmarkEnd w:id="1739"/>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40"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1" w:name="_MCCTEMPBM_CRPT80110997___2"/>
      <w:bookmarkEnd w:id="1740"/>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1"/>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2"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2"/>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3"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lastRenderedPageBreak/>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4" w:name="_MCCTEMPBM_CRPT80111000___7"/>
      <w:bookmarkEnd w:id="1743"/>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5" w:name="_MCCTEMPBM_CRPT80111001___7"/>
      <w:bookmarkEnd w:id="1744"/>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5"/>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6" w:name="_Toc20207548"/>
      <w:bookmarkStart w:id="1747" w:name="_Toc27579431"/>
      <w:bookmarkStart w:id="1748" w:name="_Toc36116011"/>
      <w:bookmarkStart w:id="1749" w:name="_Toc45214891"/>
      <w:bookmarkStart w:id="1750" w:name="_Toc51866659"/>
      <w:bookmarkStart w:id="1751" w:name="_Toc171691416"/>
      <w:r w:rsidRPr="000903C1">
        <w:t>8.19</w:t>
      </w:r>
      <w:r w:rsidRPr="000903C1">
        <w:tab/>
        <w:t>Secure control command +CSCC</w:t>
      </w:r>
      <w:bookmarkEnd w:id="1746"/>
      <w:bookmarkEnd w:id="1747"/>
      <w:bookmarkEnd w:id="1748"/>
      <w:bookmarkEnd w:id="1749"/>
      <w:bookmarkEnd w:id="1750"/>
      <w:bookmarkEnd w:id="1751"/>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2"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3" w:name="_MCCTEMPBM_CRPT80111003___7" w:colFirst="0" w:colLast="1"/>
            <w:bookmarkEnd w:id="1752"/>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4" w:name="_MCCTEMPBM_CRPT80111004___7"/>
            <w:bookmarkEnd w:id="1753"/>
            <w:r w:rsidRPr="000903C1">
              <w:rPr>
                <w:rFonts w:ascii="Courier New" w:hAnsi="Courier New"/>
              </w:rPr>
              <w:t>+CSCC=?</w:t>
            </w:r>
            <w:bookmarkEnd w:id="1754"/>
          </w:p>
        </w:tc>
        <w:tc>
          <w:tcPr>
            <w:tcW w:w="4996" w:type="dxa"/>
          </w:tcPr>
          <w:p w14:paraId="4BEE1D19" w14:textId="77777777" w:rsidR="00026965" w:rsidRPr="000903C1" w:rsidRDefault="00026965">
            <w:pPr>
              <w:spacing w:after="20"/>
            </w:pPr>
            <w:bookmarkStart w:id="1755"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5"/>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6"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6"/>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7" w:name="_MCCTEMPBM_CRPT80111007___7"/>
      <w:r w:rsidRPr="000903C1">
        <w:rPr>
          <w:rFonts w:ascii="Courier New" w:hAnsi="Courier New"/>
        </w:rPr>
        <w:t>&lt;mode&gt;</w:t>
      </w:r>
      <w:r w:rsidRPr="000903C1">
        <w:t xml:space="preserve">: </w:t>
      </w:r>
      <w:r w:rsidR="00FB44EC" w:rsidRPr="000903C1">
        <w:t>integer type</w:t>
      </w:r>
    </w:p>
    <w:bookmarkEnd w:id="1757"/>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8" w:name="_MCCTEMPBM_CRPT80111008___7"/>
      <w:r w:rsidRPr="000903C1">
        <w:lastRenderedPageBreak/>
        <w:t>2</w:t>
      </w:r>
      <w:r w:rsidRPr="000903C1">
        <w:tab/>
        <w:t>enable access to specified command set (</w:t>
      </w:r>
      <w:r w:rsidRPr="000903C1">
        <w:rPr>
          <w:rFonts w:ascii="Courier New" w:hAnsi="Courier New"/>
        </w:rPr>
        <w:t>&lt;token&gt;</w:t>
      </w:r>
      <w:r w:rsidRPr="000903C1">
        <w:t xml:space="preserve"> required)</w:t>
      </w:r>
    </w:p>
    <w:bookmarkEnd w:id="1758"/>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9"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9"/>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60"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60"/>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1" w:name="_Toc20207549"/>
      <w:bookmarkStart w:id="1762" w:name="_Toc27579432"/>
      <w:bookmarkStart w:id="1763" w:name="_Toc36116012"/>
      <w:bookmarkStart w:id="1764" w:name="_Toc45214892"/>
      <w:bookmarkStart w:id="1765" w:name="_Toc51866660"/>
      <w:bookmarkStart w:id="1766" w:name="_Toc171691417"/>
      <w:r w:rsidRPr="000903C1">
        <w:t>8.20</w:t>
      </w:r>
      <w:r w:rsidRPr="000903C1">
        <w:tab/>
        <w:t>Alert sound mode +CALM</w:t>
      </w:r>
      <w:bookmarkEnd w:id="1761"/>
      <w:bookmarkEnd w:id="1762"/>
      <w:bookmarkEnd w:id="1763"/>
      <w:bookmarkEnd w:id="1764"/>
      <w:bookmarkEnd w:id="1765"/>
      <w:bookmarkEnd w:id="1766"/>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7"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8" w:name="_MCCTEMPBM_CRPT80111012___7" w:colFirst="0" w:colLast="1"/>
            <w:bookmarkEnd w:id="1767"/>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9" w:name="_MCCTEMPBM_CRPT80111013___7"/>
            <w:bookmarkStart w:id="1770" w:name="_MCCTEMPBM_CRPT80111015___7" w:colFirst="1" w:colLast="1"/>
            <w:bookmarkEnd w:id="1768"/>
            <w:r w:rsidRPr="000903C1">
              <w:rPr>
                <w:rFonts w:ascii="Courier New" w:hAnsi="Courier New"/>
              </w:rPr>
              <w:t>+CALM=?</w:t>
            </w:r>
            <w:bookmarkEnd w:id="1769"/>
          </w:p>
        </w:tc>
        <w:tc>
          <w:tcPr>
            <w:tcW w:w="4252" w:type="dxa"/>
          </w:tcPr>
          <w:p w14:paraId="50957134" w14:textId="77777777" w:rsidR="00026965" w:rsidRPr="000903C1" w:rsidRDefault="00026965">
            <w:pPr>
              <w:keepNext/>
              <w:keepLines/>
              <w:spacing w:after="20"/>
              <w:rPr>
                <w:rFonts w:ascii="Courier New" w:hAnsi="Courier New" w:cs="Courier New"/>
              </w:rPr>
            </w:pPr>
            <w:bookmarkStart w:id="1771"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1"/>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70"/>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2"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2"/>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3"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4" w:name="_MCCTEMPBM_CRPT80111018___2"/>
      <w:bookmarkEnd w:id="1773"/>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4"/>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5" w:name="_Toc20207550"/>
      <w:bookmarkStart w:id="1776" w:name="_Toc27579433"/>
      <w:bookmarkStart w:id="1777" w:name="_Toc36116013"/>
      <w:bookmarkStart w:id="1778" w:name="_Toc45214893"/>
      <w:bookmarkStart w:id="1779" w:name="_Toc51866661"/>
      <w:bookmarkStart w:id="1780" w:name="_Toc171691418"/>
      <w:r w:rsidRPr="000903C1">
        <w:t>8.21</w:t>
      </w:r>
      <w:r w:rsidRPr="000903C1">
        <w:tab/>
        <w:t>Ringer sound level +CRSL</w:t>
      </w:r>
      <w:bookmarkEnd w:id="1775"/>
      <w:bookmarkEnd w:id="1776"/>
      <w:bookmarkEnd w:id="1777"/>
      <w:bookmarkEnd w:id="1778"/>
      <w:bookmarkEnd w:id="1779"/>
      <w:bookmarkEnd w:id="1780"/>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1"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2" w:name="_MCCTEMPBM_CRPT80111020___7" w:colFirst="0" w:colLast="1"/>
            <w:bookmarkEnd w:id="1781"/>
            <w:r w:rsidRPr="000903C1">
              <w:rPr>
                <w:rFonts w:ascii="Courier New" w:hAnsi="Courier New"/>
              </w:rPr>
              <w:lastRenderedPageBreak/>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3" w:name="_MCCTEMPBM_CRPT80111021___7"/>
            <w:bookmarkStart w:id="1784" w:name="_MCCTEMPBM_CRPT80111023___7" w:colFirst="1" w:colLast="1"/>
            <w:bookmarkEnd w:id="1782"/>
            <w:r w:rsidRPr="000903C1">
              <w:rPr>
                <w:rFonts w:ascii="Courier New" w:hAnsi="Courier New"/>
              </w:rPr>
              <w:t>+CRSL=?</w:t>
            </w:r>
            <w:bookmarkEnd w:id="1783"/>
          </w:p>
        </w:tc>
        <w:tc>
          <w:tcPr>
            <w:tcW w:w="4252" w:type="dxa"/>
          </w:tcPr>
          <w:p w14:paraId="4093FFD5" w14:textId="77777777" w:rsidR="00026965" w:rsidRPr="000903C1" w:rsidRDefault="00026965">
            <w:pPr>
              <w:spacing w:after="20"/>
              <w:rPr>
                <w:rFonts w:ascii="Courier New" w:hAnsi="Courier New" w:cs="Courier New"/>
              </w:rPr>
            </w:pPr>
            <w:bookmarkStart w:id="1785"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5"/>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4"/>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6"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6"/>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7" w:name="_MCCTEMPBM_CRPT80111025___7"/>
      <w:r w:rsidRPr="000903C1">
        <w:rPr>
          <w:rFonts w:ascii="Courier New" w:hAnsi="Courier New"/>
        </w:rPr>
        <w:t>&lt;level&gt;</w:t>
      </w:r>
      <w:r w:rsidRPr="000903C1">
        <w:t>: integer type value with manufacturer specific range (smallest value represents the lowest sound level)</w:t>
      </w:r>
    </w:p>
    <w:bookmarkEnd w:id="1787"/>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8" w:name="_Toc20207551"/>
      <w:bookmarkStart w:id="1789" w:name="_Toc27579434"/>
      <w:bookmarkStart w:id="1790" w:name="_Toc36116014"/>
      <w:bookmarkStart w:id="1791" w:name="_Toc45214894"/>
      <w:bookmarkStart w:id="1792" w:name="_Toc51866662"/>
      <w:bookmarkStart w:id="1793" w:name="_Toc171691419"/>
      <w:r w:rsidRPr="000903C1">
        <w:t>8.22</w:t>
      </w:r>
      <w:r w:rsidRPr="000903C1">
        <w:tab/>
        <w:t>Vibrator mode +CVIB</w:t>
      </w:r>
      <w:bookmarkEnd w:id="1788"/>
      <w:bookmarkEnd w:id="1789"/>
      <w:bookmarkEnd w:id="1790"/>
      <w:bookmarkEnd w:id="1791"/>
      <w:bookmarkEnd w:id="1792"/>
      <w:bookmarkEnd w:id="1793"/>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4"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5" w:name="_MCCTEMPBM_CRPT80111027___7" w:colFirst="0" w:colLast="1"/>
            <w:bookmarkEnd w:id="1794"/>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6" w:name="_MCCTEMPBM_CRPT80111028___7"/>
            <w:bookmarkStart w:id="1797" w:name="_MCCTEMPBM_CRPT80111030___7" w:colFirst="1" w:colLast="1"/>
            <w:bookmarkEnd w:id="1795"/>
            <w:r w:rsidRPr="000903C1">
              <w:rPr>
                <w:rFonts w:ascii="Courier New" w:hAnsi="Courier New"/>
              </w:rPr>
              <w:t>+CVIB=?</w:t>
            </w:r>
            <w:bookmarkEnd w:id="1796"/>
          </w:p>
        </w:tc>
        <w:tc>
          <w:tcPr>
            <w:tcW w:w="4252" w:type="dxa"/>
          </w:tcPr>
          <w:p w14:paraId="5D762EE2" w14:textId="77777777" w:rsidR="00026965" w:rsidRPr="000903C1" w:rsidRDefault="00026965">
            <w:pPr>
              <w:spacing w:after="20"/>
              <w:rPr>
                <w:rFonts w:ascii="Courier New" w:hAnsi="Courier New" w:cs="Courier New"/>
              </w:rPr>
            </w:pPr>
            <w:bookmarkStart w:id="1798"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8"/>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7"/>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9"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9"/>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800"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1" w:name="_MCCTEMPBM_CRPT80111033___2"/>
      <w:bookmarkEnd w:id="1800"/>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1"/>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2" w:name="_Toc20207552"/>
      <w:bookmarkStart w:id="1803" w:name="_Toc27579435"/>
      <w:bookmarkStart w:id="1804" w:name="_Toc36116015"/>
      <w:bookmarkStart w:id="1805" w:name="_Toc45214895"/>
      <w:bookmarkStart w:id="1806" w:name="_Toc51866663"/>
      <w:bookmarkStart w:id="1807" w:name="_Toc171691420"/>
      <w:r w:rsidRPr="000903C1">
        <w:lastRenderedPageBreak/>
        <w:t>8.23</w:t>
      </w:r>
      <w:r w:rsidRPr="000903C1">
        <w:tab/>
        <w:t>Loudspeaker volume level +CLVL</w:t>
      </w:r>
      <w:bookmarkEnd w:id="1802"/>
      <w:bookmarkEnd w:id="1803"/>
      <w:bookmarkEnd w:id="1804"/>
      <w:bookmarkEnd w:id="1805"/>
      <w:bookmarkEnd w:id="1806"/>
      <w:bookmarkEnd w:id="1807"/>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8"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9" w:name="_MCCTEMPBM_CRPT80111035___7" w:colFirst="0" w:colLast="1"/>
            <w:bookmarkEnd w:id="1808"/>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10" w:name="_MCCTEMPBM_CRPT80111036___7"/>
            <w:bookmarkStart w:id="1811" w:name="_MCCTEMPBM_CRPT80111038___7" w:colFirst="1" w:colLast="1"/>
            <w:bookmarkEnd w:id="1809"/>
            <w:r w:rsidRPr="000903C1">
              <w:rPr>
                <w:rFonts w:ascii="Courier New" w:hAnsi="Courier New"/>
              </w:rPr>
              <w:t>+CLVL=?</w:t>
            </w:r>
            <w:bookmarkEnd w:id="1810"/>
          </w:p>
        </w:tc>
        <w:tc>
          <w:tcPr>
            <w:tcW w:w="4252" w:type="dxa"/>
          </w:tcPr>
          <w:p w14:paraId="4D280CFF" w14:textId="77777777" w:rsidR="00026965" w:rsidRPr="000903C1" w:rsidRDefault="00026965">
            <w:pPr>
              <w:spacing w:after="20"/>
              <w:rPr>
                <w:rFonts w:ascii="Courier New" w:hAnsi="Courier New"/>
              </w:rPr>
            </w:pPr>
            <w:bookmarkStart w:id="1812"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2"/>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1"/>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3"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3"/>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4" w:name="_MCCTEMPBM_CRPT80111040___7"/>
      <w:r w:rsidRPr="000903C1">
        <w:rPr>
          <w:rFonts w:ascii="Courier New" w:hAnsi="Courier New"/>
        </w:rPr>
        <w:t>&lt;level&gt;</w:t>
      </w:r>
      <w:r w:rsidRPr="000903C1">
        <w:t>: integer type value with manufacturer specific range (smallest value represents the lowest sound level)</w:t>
      </w:r>
    </w:p>
    <w:bookmarkEnd w:id="1814"/>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5" w:name="_Toc20207553"/>
      <w:bookmarkStart w:id="1816" w:name="_Toc27579436"/>
      <w:bookmarkStart w:id="1817" w:name="_Toc36116016"/>
      <w:bookmarkStart w:id="1818" w:name="_Toc45214896"/>
      <w:bookmarkStart w:id="1819" w:name="_Toc51866664"/>
      <w:bookmarkStart w:id="1820" w:name="_Toc171691421"/>
      <w:r w:rsidRPr="000903C1">
        <w:t>8.24</w:t>
      </w:r>
      <w:r w:rsidRPr="000903C1">
        <w:tab/>
        <w:t>Mute control +CMUT</w:t>
      </w:r>
      <w:bookmarkEnd w:id="1815"/>
      <w:bookmarkEnd w:id="1816"/>
      <w:bookmarkEnd w:id="1817"/>
      <w:bookmarkEnd w:id="1818"/>
      <w:bookmarkEnd w:id="1819"/>
      <w:bookmarkEnd w:id="1820"/>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1"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2" w:name="_MCCTEMPBM_CRPT80111042___7" w:colFirst="0" w:colLast="1"/>
            <w:bookmarkEnd w:id="1821"/>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3" w:name="_MCCTEMPBM_CRPT80111043___7"/>
            <w:bookmarkEnd w:id="1822"/>
            <w:r w:rsidRPr="000903C1">
              <w:rPr>
                <w:rFonts w:ascii="Courier New" w:hAnsi="Courier New"/>
              </w:rPr>
              <w:t>+CMUT=?</w:t>
            </w:r>
            <w:bookmarkEnd w:id="1823"/>
          </w:p>
        </w:tc>
        <w:tc>
          <w:tcPr>
            <w:tcW w:w="3798" w:type="dxa"/>
          </w:tcPr>
          <w:p w14:paraId="7D772353" w14:textId="77777777" w:rsidR="00026965" w:rsidRPr="000903C1" w:rsidRDefault="00026965">
            <w:pPr>
              <w:spacing w:after="20"/>
            </w:pPr>
            <w:bookmarkStart w:id="1824"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4"/>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5"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5"/>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6" w:name="_MCCTEMPBM_CRPT80111046___7"/>
      <w:r w:rsidRPr="000903C1">
        <w:rPr>
          <w:rFonts w:ascii="Courier New" w:hAnsi="Courier New"/>
        </w:rPr>
        <w:t>&lt;n&gt;</w:t>
      </w:r>
      <w:r w:rsidRPr="000903C1">
        <w:t>:</w:t>
      </w:r>
      <w:r w:rsidR="00FB44EC" w:rsidRPr="000903C1">
        <w:t xml:space="preserve"> integer type</w:t>
      </w:r>
    </w:p>
    <w:bookmarkEnd w:id="1826"/>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lastRenderedPageBreak/>
        <w:t>Optional.</w:t>
      </w:r>
    </w:p>
    <w:p w14:paraId="662B9232" w14:textId="77777777" w:rsidR="00026965" w:rsidRPr="000903C1" w:rsidRDefault="00026965" w:rsidP="00E26141">
      <w:pPr>
        <w:pStyle w:val="Heading2"/>
      </w:pPr>
      <w:bookmarkStart w:id="1827" w:name="_Toc20207554"/>
      <w:bookmarkStart w:id="1828" w:name="_Toc27579437"/>
      <w:bookmarkStart w:id="1829" w:name="_Toc36116017"/>
      <w:bookmarkStart w:id="1830" w:name="_Toc45214897"/>
      <w:bookmarkStart w:id="1831" w:name="_Toc51866665"/>
      <w:bookmarkStart w:id="1832" w:name="_Toc171691422"/>
      <w:r w:rsidRPr="000903C1">
        <w:t>8.25</w:t>
      </w:r>
      <w:r w:rsidRPr="000903C1">
        <w:tab/>
        <w:t>Accumulated call meter +CACM</w:t>
      </w:r>
      <w:bookmarkEnd w:id="1827"/>
      <w:bookmarkEnd w:id="1828"/>
      <w:bookmarkEnd w:id="1829"/>
      <w:bookmarkEnd w:id="1830"/>
      <w:bookmarkEnd w:id="1831"/>
      <w:bookmarkEnd w:id="1832"/>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3"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4" w:name="_MCCTEMPBM_CRPT80111048___7" w:colFirst="0" w:colLast="1"/>
            <w:bookmarkEnd w:id="1833"/>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5" w:name="_MCCTEMPBM_CRPT80111049___7"/>
            <w:bookmarkEnd w:id="1834"/>
            <w:r w:rsidRPr="000903C1">
              <w:rPr>
                <w:rFonts w:ascii="Courier New" w:hAnsi="Courier New"/>
              </w:rPr>
              <w:t>+CACM=?</w:t>
            </w:r>
            <w:bookmarkEnd w:id="1835"/>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6"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6"/>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7"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7"/>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8" w:name="_Toc20207555"/>
      <w:bookmarkStart w:id="1839" w:name="_Toc27579438"/>
      <w:bookmarkStart w:id="1840" w:name="_Toc36116018"/>
      <w:bookmarkStart w:id="1841" w:name="_Toc45214898"/>
      <w:bookmarkStart w:id="1842" w:name="_Toc51866666"/>
      <w:bookmarkStart w:id="1843" w:name="_Toc171691423"/>
      <w:r w:rsidRPr="000903C1">
        <w:t>8.26</w:t>
      </w:r>
      <w:r w:rsidRPr="000903C1">
        <w:tab/>
        <w:t>Accumulated call meter maximum +CAMM</w:t>
      </w:r>
      <w:bookmarkEnd w:id="1838"/>
      <w:bookmarkEnd w:id="1839"/>
      <w:bookmarkEnd w:id="1840"/>
      <w:bookmarkEnd w:id="1841"/>
      <w:bookmarkEnd w:id="1842"/>
      <w:bookmarkEnd w:id="1843"/>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4"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5" w:name="_MCCTEMPBM_CRPT80111053___7" w:colFirst="0" w:colLast="1"/>
            <w:bookmarkEnd w:id="1844"/>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6" w:name="_MCCTEMPBM_CRPT80111054___7"/>
            <w:bookmarkEnd w:id="1845"/>
            <w:r w:rsidRPr="000903C1">
              <w:rPr>
                <w:rFonts w:ascii="Courier New" w:hAnsi="Courier New"/>
              </w:rPr>
              <w:t>+CAMM=?</w:t>
            </w:r>
            <w:bookmarkEnd w:id="1846"/>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7"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7"/>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8"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8"/>
    <w:p w14:paraId="0C0E9BA3" w14:textId="77777777" w:rsidR="00026965" w:rsidRPr="000903C1" w:rsidRDefault="00026965">
      <w:r w:rsidRPr="000903C1">
        <w:rPr>
          <w:b/>
        </w:rPr>
        <w:lastRenderedPageBreak/>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9" w:name="_Toc20207556"/>
      <w:bookmarkStart w:id="1850" w:name="_Toc27579439"/>
      <w:bookmarkStart w:id="1851" w:name="_Toc36116019"/>
      <w:bookmarkStart w:id="1852" w:name="_Toc45214899"/>
      <w:bookmarkStart w:id="1853" w:name="_Toc51866667"/>
      <w:bookmarkStart w:id="1854" w:name="_Toc171691424"/>
      <w:r w:rsidRPr="000903C1">
        <w:t>8.27</w:t>
      </w:r>
      <w:r w:rsidRPr="000903C1">
        <w:tab/>
        <w:t>Price per unit and currency table +CPUC</w:t>
      </w:r>
      <w:bookmarkEnd w:id="1849"/>
      <w:bookmarkEnd w:id="1850"/>
      <w:bookmarkEnd w:id="1851"/>
      <w:bookmarkEnd w:id="1852"/>
      <w:bookmarkEnd w:id="1853"/>
      <w:bookmarkEnd w:id="1854"/>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5"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6" w:name="_MCCTEMPBM_CRPT80111058___7" w:colFirst="0" w:colLast="1"/>
            <w:bookmarkEnd w:id="1855"/>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7" w:name="_MCCTEMPBM_CRPT80111059___7"/>
            <w:bookmarkEnd w:id="1856"/>
            <w:r w:rsidRPr="000903C1">
              <w:rPr>
                <w:rFonts w:ascii="Courier New" w:hAnsi="Courier New"/>
              </w:rPr>
              <w:t>+CPUC=?</w:t>
            </w:r>
            <w:bookmarkEnd w:id="1857"/>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8"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8"/>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9"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9"/>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60" w:name="_Toc20207557"/>
      <w:bookmarkStart w:id="1861" w:name="_Toc27579440"/>
      <w:bookmarkStart w:id="1862" w:name="_Toc36116020"/>
      <w:bookmarkStart w:id="1863" w:name="_Toc45214900"/>
      <w:bookmarkStart w:id="1864" w:name="_Toc51866668"/>
      <w:bookmarkStart w:id="1865" w:name="_Toc171691425"/>
      <w:r w:rsidRPr="000903C1">
        <w:t>8.28</w:t>
      </w:r>
      <w:r w:rsidRPr="000903C1">
        <w:tab/>
        <w:t xml:space="preserve">Call </w:t>
      </w:r>
      <w:r w:rsidR="00136ECD" w:rsidRPr="000903C1">
        <w:t>m</w:t>
      </w:r>
      <w:r w:rsidRPr="000903C1">
        <w:t>eter maximum event +CCWE</w:t>
      </w:r>
      <w:bookmarkEnd w:id="1860"/>
      <w:bookmarkEnd w:id="1861"/>
      <w:bookmarkEnd w:id="1862"/>
      <w:bookmarkEnd w:id="1863"/>
      <w:bookmarkEnd w:id="1864"/>
      <w:bookmarkEnd w:id="1865"/>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6"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6"/>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7"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8" w:name="_MCCTEMPBM_CRPT80111064___7"/>
            <w:bookmarkStart w:id="1869" w:name="_MCCTEMPBM_CRPT80111066___7" w:colFirst="1" w:colLast="1"/>
            <w:bookmarkEnd w:id="1867"/>
            <w:r w:rsidRPr="000903C1">
              <w:rPr>
                <w:rFonts w:ascii="Courier New" w:hAnsi="Courier New"/>
              </w:rPr>
              <w:t>+CCWE=?</w:t>
            </w:r>
            <w:bookmarkEnd w:id="1868"/>
          </w:p>
        </w:tc>
        <w:tc>
          <w:tcPr>
            <w:tcW w:w="4252" w:type="dxa"/>
          </w:tcPr>
          <w:p w14:paraId="626D76B9" w14:textId="77777777" w:rsidR="00026965" w:rsidRPr="000903C1" w:rsidRDefault="00026965">
            <w:pPr>
              <w:spacing w:after="20"/>
              <w:rPr>
                <w:rFonts w:ascii="Courier New" w:hAnsi="Courier New"/>
              </w:rPr>
            </w:pPr>
            <w:bookmarkStart w:id="1870"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70"/>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9"/>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1"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1"/>
    <w:p w14:paraId="46E9AD23" w14:textId="77777777" w:rsidR="00026965" w:rsidRPr="000903C1" w:rsidRDefault="00026965">
      <w:r w:rsidRPr="000903C1">
        <w:t>Read command returns the current setting.</w:t>
      </w:r>
    </w:p>
    <w:p w14:paraId="0DA40317" w14:textId="77777777" w:rsidR="00026965" w:rsidRPr="000903C1" w:rsidRDefault="00026965">
      <w:r w:rsidRPr="000903C1">
        <w:lastRenderedPageBreak/>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2" w:name="_MCCTEMPBM_CRPT80111068___7"/>
      <w:r w:rsidRPr="000903C1">
        <w:rPr>
          <w:rFonts w:ascii="Courier New" w:hAnsi="Courier New"/>
        </w:rPr>
        <w:t>&lt;mode&gt;</w:t>
      </w:r>
      <w:r w:rsidRPr="000903C1">
        <w:t>:</w:t>
      </w:r>
      <w:r w:rsidR="00FB44EC" w:rsidRPr="000903C1">
        <w:t xml:space="preserve"> integer type</w:t>
      </w:r>
    </w:p>
    <w:bookmarkEnd w:id="1872"/>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3" w:name="_Toc20207558"/>
      <w:bookmarkStart w:id="1874" w:name="_Toc27579441"/>
      <w:bookmarkStart w:id="1875" w:name="_Toc36116021"/>
      <w:bookmarkStart w:id="1876" w:name="_Toc45214901"/>
      <w:bookmarkStart w:id="1877" w:name="_Toc51866669"/>
      <w:bookmarkStart w:id="1878" w:name="_Toc171691426"/>
      <w:r w:rsidRPr="000903C1">
        <w:t>8.29</w:t>
      </w:r>
      <w:r w:rsidRPr="000903C1">
        <w:tab/>
        <w:t>Power class +CPWC</w:t>
      </w:r>
      <w:bookmarkEnd w:id="1873"/>
      <w:bookmarkEnd w:id="1874"/>
      <w:bookmarkEnd w:id="1875"/>
      <w:bookmarkEnd w:id="1876"/>
      <w:bookmarkEnd w:id="1877"/>
      <w:bookmarkEnd w:id="1878"/>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9"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9"/>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80"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1" w:name="_MCCTEMPBM_CRPT80111071___7"/>
            <w:bookmarkStart w:id="1882" w:name="_MCCTEMPBM_CRPT80111073___7" w:colFirst="1" w:colLast="1"/>
            <w:bookmarkEnd w:id="1880"/>
            <w:r w:rsidRPr="000903C1">
              <w:rPr>
                <w:rFonts w:ascii="Courier New" w:hAnsi="Courier New"/>
              </w:rPr>
              <w:t>+CPWC=?</w:t>
            </w:r>
            <w:bookmarkEnd w:id="1881"/>
          </w:p>
        </w:tc>
        <w:tc>
          <w:tcPr>
            <w:tcW w:w="4252" w:type="dxa"/>
          </w:tcPr>
          <w:p w14:paraId="292B22FA" w14:textId="77777777" w:rsidR="00026965" w:rsidRPr="000903C1" w:rsidRDefault="00026965">
            <w:pPr>
              <w:spacing w:after="20"/>
            </w:pPr>
            <w:bookmarkStart w:id="1883"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3"/>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2"/>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4"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5" w:name="_MCCTEMPBM_CRPT80111075___7"/>
      <w:bookmarkEnd w:id="1884"/>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5"/>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6"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6"/>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7"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8" w:name="_MCCTEMPBM_CRPT80111078___7"/>
      <w:bookmarkEnd w:id="1887"/>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8"/>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9"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9"/>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lastRenderedPageBreak/>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90" w:name="_Toc20207559"/>
      <w:bookmarkStart w:id="1891" w:name="_Toc27579442"/>
      <w:bookmarkStart w:id="1892" w:name="_Toc36116022"/>
      <w:bookmarkStart w:id="1893" w:name="_Toc45214902"/>
      <w:bookmarkStart w:id="1894" w:name="_Toc51866670"/>
      <w:bookmarkStart w:id="1895" w:name="_Toc171691427"/>
      <w:r w:rsidRPr="000903C1">
        <w:t>8.30</w:t>
      </w:r>
      <w:r w:rsidRPr="000903C1">
        <w:tab/>
        <w:t xml:space="preserve">Set </w:t>
      </w:r>
      <w:r w:rsidR="00136ECD" w:rsidRPr="000903C1">
        <w:t>l</w:t>
      </w:r>
      <w:r w:rsidRPr="000903C1">
        <w:t>anguage +CLAN</w:t>
      </w:r>
      <w:bookmarkEnd w:id="1890"/>
      <w:bookmarkEnd w:id="1891"/>
      <w:bookmarkEnd w:id="1892"/>
      <w:bookmarkEnd w:id="1893"/>
      <w:bookmarkEnd w:id="1894"/>
      <w:bookmarkEnd w:id="1895"/>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6"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6"/>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7"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8" w:name="_MCCTEMPBM_CRPT80111082___7"/>
            <w:bookmarkStart w:id="1899" w:name="_MCCTEMPBM_CRPT80111084___7" w:colFirst="1" w:colLast="1"/>
            <w:bookmarkEnd w:id="1897"/>
            <w:r w:rsidRPr="000903C1">
              <w:rPr>
                <w:rFonts w:ascii="Courier New" w:hAnsi="Courier New"/>
              </w:rPr>
              <w:t>+CLAN=?</w:t>
            </w:r>
            <w:bookmarkEnd w:id="1898"/>
          </w:p>
        </w:tc>
        <w:tc>
          <w:tcPr>
            <w:tcW w:w="4252" w:type="dxa"/>
          </w:tcPr>
          <w:p w14:paraId="35069AFE" w14:textId="77777777" w:rsidR="00026965" w:rsidRPr="000903C1" w:rsidRDefault="00026965">
            <w:pPr>
              <w:spacing w:after="20"/>
              <w:rPr>
                <w:rFonts w:ascii="Courier New" w:hAnsi="Courier New"/>
              </w:rPr>
            </w:pPr>
            <w:bookmarkStart w:id="1900"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900"/>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9"/>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1"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1"/>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2"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2"/>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3"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4" w:name="_MCCTEMPBM_CRPT80111088___2"/>
      <w:bookmarkEnd w:id="1903"/>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4"/>
    <w:p w14:paraId="7DB72A45" w14:textId="77777777" w:rsidR="00026965" w:rsidRPr="000903C1" w:rsidRDefault="00026965" w:rsidP="00032F0B">
      <w:pPr>
        <w:rPr>
          <w:b/>
        </w:rPr>
      </w:pPr>
      <w:r w:rsidRPr="000903C1">
        <w:rPr>
          <w:b/>
        </w:rPr>
        <w:lastRenderedPageBreak/>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5" w:name="_Toc20207560"/>
      <w:bookmarkStart w:id="1906" w:name="_Toc27579443"/>
      <w:bookmarkStart w:id="1907" w:name="_Toc36116023"/>
      <w:bookmarkStart w:id="1908" w:name="_Toc45214903"/>
      <w:bookmarkStart w:id="1909" w:name="_Toc51866671"/>
      <w:bookmarkStart w:id="1910" w:name="_Toc171691428"/>
      <w:r w:rsidRPr="000903C1">
        <w:t>8.31</w:t>
      </w:r>
      <w:r w:rsidRPr="000903C1">
        <w:tab/>
        <w:t xml:space="preserve">Language </w:t>
      </w:r>
      <w:r w:rsidR="00136ECD" w:rsidRPr="000903C1">
        <w:t>e</w:t>
      </w:r>
      <w:r w:rsidRPr="000903C1">
        <w:t>vent +CLAE</w:t>
      </w:r>
      <w:bookmarkEnd w:id="1905"/>
      <w:bookmarkEnd w:id="1906"/>
      <w:bookmarkEnd w:id="1907"/>
      <w:bookmarkEnd w:id="1908"/>
      <w:bookmarkEnd w:id="1909"/>
      <w:bookmarkEnd w:id="1910"/>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1"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1"/>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2"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3" w:name="_MCCTEMPBM_CRPT80111091___7"/>
            <w:bookmarkStart w:id="1914" w:name="_MCCTEMPBM_CRPT80111093___7" w:colFirst="1" w:colLast="1"/>
            <w:bookmarkEnd w:id="1912"/>
            <w:r w:rsidRPr="000903C1">
              <w:rPr>
                <w:rFonts w:ascii="Courier New" w:hAnsi="Courier New"/>
              </w:rPr>
              <w:t>+CLAE=?</w:t>
            </w:r>
            <w:bookmarkEnd w:id="1913"/>
          </w:p>
        </w:tc>
        <w:tc>
          <w:tcPr>
            <w:tcW w:w="4252" w:type="dxa"/>
          </w:tcPr>
          <w:p w14:paraId="37C876B7" w14:textId="77777777" w:rsidR="00026965" w:rsidRPr="000903C1" w:rsidRDefault="00026965">
            <w:pPr>
              <w:spacing w:after="20"/>
              <w:rPr>
                <w:rFonts w:ascii="Courier New" w:hAnsi="Courier New" w:cs="Courier New"/>
              </w:rPr>
            </w:pPr>
            <w:bookmarkStart w:id="1915"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5"/>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4"/>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6"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6"/>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7"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8" w:name="_MCCTEMPBM_CRPT80111096___7"/>
      <w:bookmarkEnd w:id="1917"/>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9" w:name="_MCCTEMPBM_CRPT80111097___7"/>
      <w:bookmarkEnd w:id="1918"/>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9"/>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20" w:name="_Toc20207561"/>
      <w:bookmarkStart w:id="1921" w:name="_Toc27579444"/>
      <w:bookmarkStart w:id="1922" w:name="_Toc36116024"/>
      <w:bookmarkStart w:id="1923" w:name="_Toc45214904"/>
      <w:bookmarkStart w:id="1924" w:name="_Toc51866672"/>
      <w:bookmarkStart w:id="1925" w:name="_Toc171691429"/>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20"/>
      <w:bookmarkEnd w:id="1921"/>
      <w:bookmarkEnd w:id="1922"/>
      <w:bookmarkEnd w:id="1923"/>
      <w:bookmarkEnd w:id="1924"/>
      <w:bookmarkEnd w:id="1925"/>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6"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6"/>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7"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8" w:name="_MCCTEMPBM_CRPT80111100___7"/>
            <w:bookmarkStart w:id="1929" w:name="_MCCTEMPBM_CRPT80111102___7" w:colFirst="1" w:colLast="1"/>
            <w:bookmarkEnd w:id="1927"/>
            <w:r w:rsidRPr="000903C1">
              <w:rPr>
                <w:rFonts w:ascii="Courier New" w:hAnsi="Courier New"/>
              </w:rPr>
              <w:t>+CSGT=?</w:t>
            </w:r>
            <w:bookmarkEnd w:id="1928"/>
          </w:p>
        </w:tc>
        <w:tc>
          <w:tcPr>
            <w:tcW w:w="4670" w:type="dxa"/>
          </w:tcPr>
          <w:p w14:paraId="69EFF218" w14:textId="77777777" w:rsidR="00026965" w:rsidRPr="000903C1" w:rsidRDefault="00026965">
            <w:pPr>
              <w:spacing w:after="20"/>
              <w:rPr>
                <w:rFonts w:ascii="Courier New" w:hAnsi="Courier New"/>
              </w:rPr>
            </w:pPr>
            <w:bookmarkStart w:id="1930"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30"/>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9"/>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1" w:name="_MCCTEMPBM_CRPT80111103___7"/>
      <w:r w:rsidRPr="000903C1">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2" w:name="_MCCTEMPBM_CRPT80111104___7"/>
      <w:bookmarkEnd w:id="1931"/>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2"/>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3" w:name="_MCCTEMPBM_CRPT80111105___7"/>
      <w:r w:rsidRPr="000903C1">
        <w:rPr>
          <w:rFonts w:ascii="Courier New" w:hAnsi="Courier New" w:cs="Courier New"/>
        </w:rPr>
        <w:t>&lt;mode&gt;</w:t>
      </w:r>
      <w:r w:rsidRPr="000903C1">
        <w:t>:</w:t>
      </w:r>
      <w:r w:rsidR="006F254F" w:rsidRPr="000903C1">
        <w:t xml:space="preserve"> integer type</w:t>
      </w:r>
    </w:p>
    <w:bookmarkEnd w:id="1933"/>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4"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4"/>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5" w:name="_Toc20207562"/>
      <w:bookmarkStart w:id="1936" w:name="_Toc27579445"/>
      <w:bookmarkStart w:id="1937" w:name="_Toc36116025"/>
      <w:bookmarkStart w:id="1938" w:name="_Toc45214905"/>
      <w:bookmarkStart w:id="1939" w:name="_Toc51866673"/>
      <w:bookmarkStart w:id="1940" w:name="_Toc171691430"/>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5"/>
      <w:bookmarkEnd w:id="1936"/>
      <w:bookmarkEnd w:id="1937"/>
      <w:bookmarkEnd w:id="1938"/>
      <w:bookmarkEnd w:id="1939"/>
      <w:bookmarkEnd w:id="1940"/>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1"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1"/>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2"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3" w:name="_MCCTEMPBM_CRPT80111109___7"/>
            <w:bookmarkStart w:id="1944" w:name="_MCCTEMPBM_CRPT80111111___7" w:colFirst="1" w:colLast="1"/>
            <w:bookmarkEnd w:id="1942"/>
            <w:r w:rsidRPr="000903C1">
              <w:rPr>
                <w:rFonts w:ascii="Courier New" w:hAnsi="Courier New"/>
              </w:rPr>
              <w:t>+CSVM=?</w:t>
            </w:r>
            <w:bookmarkEnd w:id="1943"/>
          </w:p>
        </w:tc>
        <w:tc>
          <w:tcPr>
            <w:tcW w:w="4523" w:type="dxa"/>
          </w:tcPr>
          <w:p w14:paraId="023B390A" w14:textId="77777777" w:rsidR="00026965" w:rsidRPr="000903C1" w:rsidRDefault="00026965">
            <w:pPr>
              <w:spacing w:after="20"/>
              <w:rPr>
                <w:rFonts w:ascii="Courier New" w:hAnsi="Courier New" w:cs="Courier New"/>
              </w:rPr>
            </w:pPr>
            <w:bookmarkStart w:id="1945"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5"/>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4"/>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6"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6"/>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7"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7"/>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8" w:name="_MCCTEMPBM_CRPT80111114___7"/>
      <w:r w:rsidRPr="000903C1">
        <w:rPr>
          <w:rFonts w:ascii="Courier New" w:hAnsi="Courier New" w:cs="Courier New"/>
        </w:rPr>
        <w:t>&lt;mode&gt;</w:t>
      </w:r>
      <w:r w:rsidRPr="000903C1">
        <w:t>:</w:t>
      </w:r>
      <w:r w:rsidR="006F254F" w:rsidRPr="000903C1">
        <w:t xml:space="preserve"> integer type</w:t>
      </w:r>
    </w:p>
    <w:bookmarkEnd w:id="1948"/>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9"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lastRenderedPageBreak/>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50" w:name="_MCCTEMPBM_CRPT80111116___2"/>
      <w:bookmarkEnd w:id="1949"/>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50"/>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1" w:name="_Toc20207563"/>
      <w:bookmarkStart w:id="1952" w:name="_Toc27579446"/>
      <w:bookmarkStart w:id="1953" w:name="_Toc36116026"/>
      <w:bookmarkStart w:id="1954" w:name="_Toc45214906"/>
      <w:bookmarkStart w:id="1955" w:name="_Toc51866674"/>
      <w:bookmarkStart w:id="1956" w:name="_Toc171691431"/>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1"/>
      <w:bookmarkEnd w:id="1952"/>
      <w:bookmarkEnd w:id="1953"/>
      <w:bookmarkEnd w:id="1954"/>
      <w:bookmarkEnd w:id="1955"/>
      <w:bookmarkEnd w:id="1956"/>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7"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7"/>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8"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9" w:name="_MCCTEMPBM_CRPT80111120___7" w:colFirst="1" w:colLast="1"/>
            <w:bookmarkEnd w:id="1958"/>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60"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60"/>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9"/>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4D75A2DB" w:rsidR="00026965" w:rsidRPr="000903C1" w:rsidRDefault="003A13F2">
      <w:r>
        <w:t>Set</w:t>
      </w:r>
      <w:r w:rsidR="00026965" w:rsidRPr="000903C1">
        <w:t xml:space="preserv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1"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1"/>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2"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2"/>
    <w:p w14:paraId="3B7A8A8A" w14:textId="77777777" w:rsidR="00026965" w:rsidRPr="000903C1" w:rsidRDefault="00026965">
      <w:r w:rsidRPr="000903C1">
        <w:rPr>
          <w:b/>
        </w:rPr>
        <w:lastRenderedPageBreak/>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3" w:name="_Toc20207564"/>
      <w:bookmarkStart w:id="1964" w:name="_Toc27579447"/>
      <w:bookmarkStart w:id="1965" w:name="_Toc36116027"/>
      <w:bookmarkStart w:id="1966" w:name="_Toc45214907"/>
      <w:bookmarkStart w:id="1967" w:name="_Toc51866675"/>
      <w:bookmarkStart w:id="1968" w:name="_Toc171691432"/>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3"/>
      <w:bookmarkEnd w:id="1964"/>
      <w:bookmarkEnd w:id="1965"/>
      <w:bookmarkEnd w:id="1966"/>
      <w:bookmarkEnd w:id="1967"/>
      <w:bookmarkEnd w:id="1968"/>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9"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9"/>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70"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70"/>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1"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1"/>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2"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2"/>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3"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3"/>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4"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4"/>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5" w:name="_Toc20207565"/>
      <w:bookmarkStart w:id="1976" w:name="_Toc27579448"/>
      <w:bookmarkStart w:id="1977" w:name="_Toc36116028"/>
      <w:bookmarkStart w:id="1978" w:name="_Toc45214908"/>
      <w:bookmarkStart w:id="1979" w:name="_Toc51866676"/>
      <w:bookmarkStart w:id="1980" w:name="_Toc171691433"/>
      <w:r w:rsidRPr="000903C1">
        <w:t>8.36</w:t>
      </w:r>
      <w:r w:rsidRPr="000903C1">
        <w:tab/>
        <w:t xml:space="preserve">Master </w:t>
      </w:r>
      <w:r w:rsidR="00136ECD" w:rsidRPr="000903C1">
        <w:t>r</w:t>
      </w:r>
      <w:r w:rsidRPr="000903C1">
        <w:t>eset +CMAR</w:t>
      </w:r>
      <w:bookmarkEnd w:id="1975"/>
      <w:bookmarkEnd w:id="1976"/>
      <w:bookmarkEnd w:id="1977"/>
      <w:bookmarkEnd w:id="1978"/>
      <w:bookmarkEnd w:id="1979"/>
      <w:bookmarkEnd w:id="1980"/>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1"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1"/>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2"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2"/>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3"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3"/>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4" w:name="_MCCTEMPBM_CRPT80111132___7"/>
      <w:r w:rsidRPr="000903C1">
        <w:t xml:space="preserve">Test command returns </w:t>
      </w:r>
      <w:r w:rsidRPr="000903C1">
        <w:rPr>
          <w:rFonts w:ascii="Courier New" w:hAnsi="Courier New" w:cs="Courier New"/>
        </w:rPr>
        <w:t>OK</w:t>
      </w:r>
      <w:r w:rsidR="006F254F" w:rsidRPr="000903C1">
        <w:t>.</w:t>
      </w:r>
    </w:p>
    <w:bookmarkEnd w:id="1984"/>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5" w:name="_MCCTEMPBM_CRPT80111133___7"/>
      <w:r w:rsidRPr="000903C1">
        <w:rPr>
          <w:rFonts w:ascii="Courier New" w:hAnsi="Courier New"/>
        </w:rPr>
        <w:t>&lt;phone lock code</w:t>
      </w:r>
      <w:r w:rsidRPr="000903C1">
        <w:t>&gt; string type; Security code (Phone Lock code) must be verified before performing the master reset.</w:t>
      </w:r>
    </w:p>
    <w:bookmarkEnd w:id="1985"/>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6" w:name="_Toc20207566"/>
      <w:bookmarkStart w:id="1987" w:name="_Toc27579449"/>
      <w:bookmarkStart w:id="1988" w:name="_Toc36116029"/>
      <w:bookmarkStart w:id="1989" w:name="_Toc45214909"/>
      <w:bookmarkStart w:id="1990" w:name="_Toc51866677"/>
      <w:bookmarkStart w:id="1991" w:name="_Toc171691434"/>
      <w:r w:rsidRPr="000903C1">
        <w:t>8.37</w:t>
      </w:r>
      <w:r w:rsidRPr="000903C1">
        <w:tab/>
        <w:t>List all available AT commands +CLAC</w:t>
      </w:r>
      <w:bookmarkEnd w:id="1986"/>
      <w:bookmarkEnd w:id="1987"/>
      <w:bookmarkEnd w:id="1988"/>
      <w:bookmarkEnd w:id="1989"/>
      <w:bookmarkEnd w:id="1990"/>
      <w:bookmarkEnd w:id="1991"/>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2"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2"/>
          <w:p w14:paraId="69063EDA" w14:textId="77777777" w:rsidR="00ED64EC" w:rsidRPr="000903C1" w:rsidRDefault="00ED64EC">
            <w:pPr>
              <w:spacing w:after="20"/>
            </w:pPr>
          </w:p>
          <w:p w14:paraId="2FA621AA" w14:textId="77777777" w:rsidR="00026965" w:rsidRPr="000903C1" w:rsidRDefault="00026965">
            <w:pPr>
              <w:spacing w:after="20"/>
            </w:pPr>
            <w:bookmarkStart w:id="1993"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4"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4"/>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5"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5"/>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6"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6"/>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7" w:name="_Toc20207567"/>
      <w:bookmarkStart w:id="1998" w:name="_Toc27579450"/>
      <w:bookmarkStart w:id="1999" w:name="_Toc36116030"/>
      <w:bookmarkStart w:id="2000" w:name="_Toc45214910"/>
      <w:bookmarkStart w:id="2001" w:name="_Toc51866678"/>
      <w:bookmarkStart w:id="2002" w:name="_Toc171691435"/>
      <w:r w:rsidRPr="000903C1">
        <w:t>8.38</w:t>
      </w:r>
      <w:r w:rsidRPr="000903C1">
        <w:tab/>
        <w:t>Delete alarm +CALD</w:t>
      </w:r>
      <w:bookmarkEnd w:id="1997"/>
      <w:bookmarkEnd w:id="1998"/>
      <w:bookmarkEnd w:id="1999"/>
      <w:bookmarkEnd w:id="2000"/>
      <w:bookmarkEnd w:id="2001"/>
      <w:bookmarkEnd w:id="2002"/>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3"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4" w:name="_MCCTEMPBM_CRPT80111140___7"/>
            <w:bookmarkStart w:id="2005" w:name="_MCCTEMPBM_CRPT80111142___7" w:colFirst="1" w:colLast="1"/>
            <w:bookmarkEnd w:id="2003"/>
            <w:r w:rsidRPr="000903C1">
              <w:rPr>
                <w:rFonts w:ascii="Courier New" w:hAnsi="Courier New"/>
              </w:rPr>
              <w:t>+CALD=?</w:t>
            </w:r>
            <w:bookmarkEnd w:id="2004"/>
          </w:p>
        </w:tc>
        <w:tc>
          <w:tcPr>
            <w:tcW w:w="3507" w:type="dxa"/>
          </w:tcPr>
          <w:p w14:paraId="7B9FEEA4" w14:textId="77777777" w:rsidR="00026965" w:rsidRPr="000903C1" w:rsidRDefault="00026965">
            <w:pPr>
              <w:spacing w:after="20"/>
              <w:rPr>
                <w:rFonts w:ascii="Courier New" w:hAnsi="Courier New"/>
              </w:rPr>
            </w:pPr>
            <w:bookmarkStart w:id="2006"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6"/>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5"/>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34F58300" w:rsidR="00026965" w:rsidRPr="000903C1" w:rsidRDefault="003A13F2">
      <w:bookmarkStart w:id="2007" w:name="_MCCTEMPBM_CRPT80111143___7"/>
      <w:r>
        <w:lastRenderedPageBreak/>
        <w:t>Execution</w:t>
      </w:r>
      <w:r w:rsidR="00026965" w:rsidRPr="000903C1">
        <w:t xml:space="preserve"> command deletes an alarm in the MT. If the command fails in an MT error, </w:t>
      </w:r>
      <w:r w:rsidR="00026965" w:rsidRPr="000903C1">
        <w:rPr>
          <w:rFonts w:ascii="Courier New" w:hAnsi="Courier New"/>
        </w:rPr>
        <w:t>+CME</w:t>
      </w:r>
      <w:r w:rsidR="0082306A" w:rsidRPr="000903C1">
        <w:rPr>
          <w:rFonts w:ascii="Courier New" w:hAnsi="Courier New"/>
        </w:rPr>
        <w:t> </w:t>
      </w:r>
      <w:r w:rsidR="00026965" w:rsidRPr="000903C1">
        <w:rPr>
          <w:rFonts w:ascii="Courier New" w:hAnsi="Courier New"/>
        </w:rPr>
        <w:t>ERROR:</w:t>
      </w:r>
      <w:r w:rsidR="0082306A" w:rsidRPr="000903C1">
        <w:rPr>
          <w:rFonts w:ascii="Courier New" w:hAnsi="Courier New"/>
        </w:rPr>
        <w:t> </w:t>
      </w:r>
      <w:r w:rsidR="00026965" w:rsidRPr="000903C1">
        <w:rPr>
          <w:rFonts w:ascii="Courier New" w:hAnsi="Courier New"/>
        </w:rPr>
        <w:t>&lt;err&gt;</w:t>
      </w:r>
      <w:r w:rsidR="00026965" w:rsidRPr="000903C1">
        <w:t xml:space="preserve"> is returned. Refer </w:t>
      </w:r>
      <w:r w:rsidR="00543CA8" w:rsidRPr="000903C1">
        <w:t>clause</w:t>
      </w:r>
      <w:r w:rsidR="00026965" w:rsidRPr="000903C1">
        <w:t> 9.2 for</w:t>
      </w:r>
      <w:r w:rsidR="002A24C0" w:rsidRPr="000903C1">
        <w:t xml:space="preserve"> possible</w:t>
      </w:r>
      <w:r w:rsidR="00026965" w:rsidRPr="000903C1">
        <w:t xml:space="preserve"> </w:t>
      </w:r>
      <w:r w:rsidR="00026965" w:rsidRPr="000903C1">
        <w:rPr>
          <w:rFonts w:ascii="Courier New" w:hAnsi="Courier New"/>
        </w:rPr>
        <w:t>&lt;err&gt;</w:t>
      </w:r>
      <w:r w:rsidR="00026965" w:rsidRPr="000903C1">
        <w:t xml:space="preserve"> values.</w:t>
      </w:r>
    </w:p>
    <w:bookmarkEnd w:id="2007"/>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8" w:name="_MCCTEMPBM_CRPT80111144___7"/>
      <w:r w:rsidRPr="000903C1">
        <w:rPr>
          <w:rFonts w:ascii="Courier New" w:hAnsi="Courier New"/>
        </w:rPr>
        <w:t>&lt;n&gt;</w:t>
      </w:r>
      <w:r w:rsidRPr="000903C1">
        <w:t>: integer type value indicating the index of the alarm; default is manufacturer specific</w:t>
      </w:r>
    </w:p>
    <w:bookmarkEnd w:id="2008"/>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9" w:name="_Toc20207568"/>
      <w:bookmarkStart w:id="2010" w:name="_Toc27579451"/>
      <w:bookmarkStart w:id="2011" w:name="_Toc36116031"/>
      <w:bookmarkStart w:id="2012" w:name="_Toc45214911"/>
      <w:bookmarkStart w:id="2013" w:name="_Toc51866679"/>
      <w:bookmarkStart w:id="2014" w:name="_Toc171691436"/>
      <w:r w:rsidRPr="000903C1">
        <w:t>8.39</w:t>
      </w:r>
      <w:r w:rsidRPr="000903C1">
        <w:tab/>
        <w:t>Postpone or dismiss an alarm +CAPD</w:t>
      </w:r>
      <w:bookmarkEnd w:id="2009"/>
      <w:bookmarkEnd w:id="2010"/>
      <w:bookmarkEnd w:id="2011"/>
      <w:bookmarkEnd w:id="2012"/>
      <w:bookmarkEnd w:id="2013"/>
      <w:bookmarkEnd w:id="2014"/>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5"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6" w:name="_MCCTEMPBM_CRPT80111146___7"/>
            <w:bookmarkStart w:id="2017" w:name="_MCCTEMPBM_CRPT80111148___7" w:colFirst="1" w:colLast="1"/>
            <w:bookmarkEnd w:id="2015"/>
            <w:r w:rsidRPr="000903C1">
              <w:rPr>
                <w:rFonts w:ascii="Courier New" w:hAnsi="Courier New"/>
              </w:rPr>
              <w:t>+CAPD=?</w:t>
            </w:r>
            <w:bookmarkEnd w:id="2016"/>
          </w:p>
        </w:tc>
        <w:tc>
          <w:tcPr>
            <w:tcW w:w="3790" w:type="dxa"/>
          </w:tcPr>
          <w:p w14:paraId="2B196137" w14:textId="77777777" w:rsidR="00026965" w:rsidRPr="000903C1" w:rsidRDefault="00026965">
            <w:pPr>
              <w:spacing w:after="20"/>
              <w:rPr>
                <w:rFonts w:ascii="Courier New" w:hAnsi="Courier New"/>
              </w:rPr>
            </w:pPr>
            <w:bookmarkStart w:id="2018"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8"/>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9" w:name="_MCCTEMPBM_CRPT80111149___7"/>
            <w:bookmarkEnd w:id="201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9"/>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4117552A" w:rsidR="00026965" w:rsidRPr="000903C1" w:rsidRDefault="003A13F2">
      <w:bookmarkStart w:id="2020" w:name="_MCCTEMPBM_CRPT80111150___7"/>
      <w:r>
        <w:t>Execution</w:t>
      </w:r>
      <w:r w:rsidR="00026965" w:rsidRPr="000903C1">
        <w:t xml:space="preserve"> command postpones or dismisses a currently active alarm. If the command fails in an MT error, </w:t>
      </w:r>
      <w:r w:rsidR="00026965" w:rsidRPr="000903C1">
        <w:rPr>
          <w:rFonts w:ascii="Courier New" w:hAnsi="Courier New"/>
        </w:rPr>
        <w:t>+CME</w:t>
      </w:r>
      <w:r w:rsidR="0082306A" w:rsidRPr="000903C1">
        <w:rPr>
          <w:rFonts w:ascii="Courier New" w:hAnsi="Courier New"/>
        </w:rPr>
        <w:t> </w:t>
      </w:r>
      <w:r w:rsidR="00026965" w:rsidRPr="000903C1">
        <w:rPr>
          <w:rFonts w:ascii="Courier New" w:hAnsi="Courier New"/>
        </w:rPr>
        <w:t>ERROR:</w:t>
      </w:r>
      <w:r w:rsidR="0082306A" w:rsidRPr="000903C1">
        <w:rPr>
          <w:rFonts w:ascii="Courier New" w:hAnsi="Courier New"/>
        </w:rPr>
        <w:t> </w:t>
      </w:r>
      <w:r w:rsidR="00026965" w:rsidRPr="000903C1">
        <w:rPr>
          <w:rFonts w:ascii="Courier New" w:hAnsi="Courier New"/>
        </w:rPr>
        <w:t>&lt;err&gt;</w:t>
      </w:r>
      <w:r w:rsidR="00026965" w:rsidRPr="000903C1">
        <w:t xml:space="preserve"> is returned. Refer </w:t>
      </w:r>
      <w:r w:rsidR="00543CA8" w:rsidRPr="000903C1">
        <w:t>clause</w:t>
      </w:r>
      <w:r w:rsidR="00026965" w:rsidRPr="000903C1">
        <w:t> 9.2 for</w:t>
      </w:r>
      <w:r w:rsidR="002A24C0" w:rsidRPr="000903C1">
        <w:t xml:space="preserve"> possible</w:t>
      </w:r>
      <w:r w:rsidR="00026965" w:rsidRPr="000903C1">
        <w:t xml:space="preserve"> </w:t>
      </w:r>
      <w:r w:rsidR="00026965" w:rsidRPr="000903C1">
        <w:rPr>
          <w:rFonts w:ascii="Courier New" w:hAnsi="Courier New"/>
        </w:rPr>
        <w:t>&lt;err&gt;</w:t>
      </w:r>
      <w:r w:rsidR="00026965"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20"/>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1"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1"/>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2" w:name="_Toc20207569"/>
      <w:bookmarkStart w:id="2023" w:name="_Toc27579452"/>
      <w:bookmarkStart w:id="2024" w:name="_Toc36116032"/>
      <w:bookmarkStart w:id="2025" w:name="_Toc45214912"/>
      <w:bookmarkStart w:id="2026" w:name="_Toc51866680"/>
      <w:bookmarkStart w:id="2027" w:name="_Toc171691437"/>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2"/>
      <w:bookmarkEnd w:id="2023"/>
      <w:bookmarkEnd w:id="2024"/>
      <w:bookmarkEnd w:id="2025"/>
      <w:bookmarkEnd w:id="2026"/>
      <w:bookmarkEnd w:id="2027"/>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8"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9" w:name="_MCCTEMPBM_CRPT80111153___7" w:colFirst="0" w:colLast="1"/>
            <w:bookmarkEnd w:id="2028"/>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30" w:name="_MCCTEMPBM_CRPT80111154___7"/>
            <w:bookmarkStart w:id="2031" w:name="_MCCTEMPBM_CRPT80111156___7" w:colFirst="1" w:colLast="1"/>
            <w:bookmarkEnd w:id="2029"/>
            <w:r w:rsidRPr="000903C1">
              <w:rPr>
                <w:rFonts w:ascii="Courier New" w:hAnsi="Courier New"/>
              </w:rPr>
              <w:t>+CTZU=?</w:t>
            </w:r>
            <w:bookmarkEnd w:id="2030"/>
          </w:p>
        </w:tc>
        <w:tc>
          <w:tcPr>
            <w:tcW w:w="4074" w:type="dxa"/>
          </w:tcPr>
          <w:p w14:paraId="7146EF1A" w14:textId="77777777" w:rsidR="00026965" w:rsidRPr="000903C1" w:rsidRDefault="00026965">
            <w:pPr>
              <w:keepNext/>
              <w:keepLines/>
              <w:spacing w:after="20"/>
              <w:rPr>
                <w:rFonts w:ascii="Courier New" w:hAnsi="Courier New"/>
              </w:rPr>
            </w:pPr>
            <w:bookmarkStart w:id="2032"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2"/>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1"/>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3"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3"/>
    <w:p w14:paraId="41B87B46" w14:textId="77777777" w:rsidR="00026965" w:rsidRPr="000903C1" w:rsidRDefault="00026965">
      <w:r w:rsidRPr="000903C1">
        <w:lastRenderedPageBreak/>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4" w:name="_MCCTEMPBM_CRPT80111158___7"/>
      <w:r w:rsidRPr="000903C1">
        <w:rPr>
          <w:rFonts w:ascii="Courier New" w:hAnsi="Courier New"/>
        </w:rPr>
        <w:t>&lt;onoff&gt;</w:t>
      </w:r>
      <w:r w:rsidRPr="000903C1">
        <w:t>: integer type value indicating</w:t>
      </w:r>
    </w:p>
    <w:bookmarkEnd w:id="2034"/>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5" w:name="_Toc20207570"/>
      <w:bookmarkStart w:id="2036" w:name="_Toc27579453"/>
      <w:bookmarkStart w:id="2037" w:name="_Toc36116033"/>
      <w:bookmarkStart w:id="2038" w:name="_Toc45214913"/>
      <w:bookmarkStart w:id="2039" w:name="_Toc51866681"/>
      <w:bookmarkStart w:id="2040" w:name="_Toc171691438"/>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5"/>
      <w:bookmarkEnd w:id="2036"/>
      <w:bookmarkEnd w:id="2037"/>
      <w:bookmarkEnd w:id="2038"/>
      <w:bookmarkEnd w:id="2039"/>
      <w:bookmarkEnd w:id="2040"/>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1"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2" w:name="_MCCTEMPBM_CRPT80111160___7" w:colFirst="0" w:colLast="1"/>
            <w:bookmarkEnd w:id="2041"/>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3" w:name="_MCCTEMPBM_CRPT80111161___7"/>
            <w:bookmarkStart w:id="2044" w:name="_MCCTEMPBM_CRPT80111163___7" w:colFirst="1" w:colLast="1"/>
            <w:bookmarkEnd w:id="2042"/>
            <w:r w:rsidRPr="000903C1">
              <w:rPr>
                <w:rFonts w:ascii="Courier New" w:hAnsi="Courier New"/>
              </w:rPr>
              <w:t>+CTZR=?</w:t>
            </w:r>
            <w:bookmarkEnd w:id="2043"/>
          </w:p>
        </w:tc>
        <w:tc>
          <w:tcPr>
            <w:tcW w:w="3724" w:type="dxa"/>
          </w:tcPr>
          <w:p w14:paraId="3AC8C016" w14:textId="77777777" w:rsidR="00026965" w:rsidRPr="000903C1" w:rsidRDefault="00026965">
            <w:pPr>
              <w:spacing w:after="20"/>
              <w:rPr>
                <w:rFonts w:ascii="Courier New" w:hAnsi="Courier New"/>
              </w:rPr>
            </w:pPr>
            <w:bookmarkStart w:id="2045"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5"/>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4"/>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6"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6"/>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7"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8" w:name="_MCCTEMPBM_CRPT80111166___7"/>
      <w:bookmarkEnd w:id="2047"/>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8"/>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9"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9"/>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50"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1" w:name="_MCCTEMPBM_CRPT80111169___7"/>
      <w:bookmarkEnd w:id="2050"/>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lastRenderedPageBreak/>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2" w:name="_MCCTEMPBM_CRPT80111170___7"/>
      <w:bookmarkEnd w:id="2051"/>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3" w:name="_MCCTEMPBM_CRPT80111171___7"/>
      <w:bookmarkEnd w:id="2052"/>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3"/>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4" w:name="_Toc20207571"/>
      <w:bookmarkStart w:id="2055" w:name="_Toc27579454"/>
      <w:bookmarkStart w:id="2056" w:name="_Toc36116034"/>
      <w:bookmarkStart w:id="2057" w:name="_Toc45214914"/>
      <w:bookmarkStart w:id="2058" w:name="_Toc51866682"/>
      <w:bookmarkStart w:id="2059" w:name="_Toc171691439"/>
      <w:r w:rsidRPr="000903C1">
        <w:rPr>
          <w:lang w:val="fr-FR"/>
        </w:rPr>
        <w:t>8.42</w:t>
      </w:r>
      <w:r w:rsidRPr="000903C1">
        <w:rPr>
          <w:lang w:val="fr-FR"/>
        </w:rPr>
        <w:tab/>
        <w:t>Enter protocol mode+CPROT</w:t>
      </w:r>
      <w:bookmarkEnd w:id="2054"/>
      <w:bookmarkEnd w:id="2055"/>
      <w:bookmarkEnd w:id="2056"/>
      <w:bookmarkEnd w:id="2057"/>
      <w:bookmarkEnd w:id="2058"/>
      <w:bookmarkEnd w:id="2059"/>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60"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60"/>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1"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2" w:name="_MCCTEMPBM_CRPT80111174___7"/>
            <w:bookmarkEnd w:id="2061"/>
            <w:r w:rsidRPr="000903C1">
              <w:rPr>
                <w:rFonts w:ascii="Courier New" w:hAnsi="Courier New"/>
              </w:rPr>
              <w:t>[...]]</w:t>
            </w:r>
            <w:bookmarkEnd w:id="2062"/>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BF0494F" w:rsidR="00026965" w:rsidRPr="000903C1" w:rsidRDefault="003A13F2">
      <w:bookmarkStart w:id="2063" w:name="_MCCTEMPBM_CRPT80111175___7"/>
      <w:r>
        <w:t>Execution</w:t>
      </w:r>
      <w:r w:rsidR="00026965" w:rsidRPr="000903C1">
        <w:t xml:space="preserve"> command informs TA that TE wants to establish a peer-to-peer protocol </w:t>
      </w:r>
      <w:r w:rsidR="00026965" w:rsidRPr="000903C1">
        <w:rPr>
          <w:rFonts w:ascii="Courier New" w:hAnsi="Courier New"/>
        </w:rPr>
        <w:t>&lt;proto&gt;</w:t>
      </w:r>
      <w:r w:rsidR="00026965" w:rsidRPr="000903C1">
        <w:t xml:space="preserve"> or upper layer connection (indicating by the </w:t>
      </w:r>
      <w:r w:rsidR="00026965" w:rsidRPr="000903C1">
        <w:rPr>
          <w:rFonts w:ascii="Courier New" w:hAnsi="Courier New"/>
        </w:rPr>
        <w:t xml:space="preserve">&lt;lsap&gt;s </w:t>
      </w:r>
      <w:r w:rsidR="00026965" w:rsidRPr="000903C1">
        <w:t>setting) with the MT on the link from which the command was received.</w:t>
      </w:r>
      <w:r w:rsidR="000D1524" w:rsidRPr="000903C1">
        <w:t xml:space="preserve"> </w:t>
      </w:r>
      <w:r w:rsidR="00026965"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w:t>
      </w:r>
      <w:r w:rsidRPr="000903C1">
        <w:lastRenderedPageBreak/>
        <w:t xml:space="preserv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3"/>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4"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5" w:name="_MCCTEMPBM_CRPT80111177___2"/>
      <w:bookmarkEnd w:id="2064"/>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6" w:name="_MCCTEMPBM_CRPT80111178___2"/>
      <w:bookmarkEnd w:id="2065"/>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7" w:name="_MCCTEMPBM_CRPT80111179___2"/>
      <w:bookmarkEnd w:id="2066"/>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8" w:name="_MCCTEMPBM_CRPT80111180___2"/>
      <w:bookmarkEnd w:id="2067"/>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9" w:name="_MCCTEMPBM_CRPT80111181___7"/>
      <w:bookmarkEnd w:id="2068"/>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70" w:name="_MCCTEMPBM_CRPT80111182___2"/>
      <w:bookmarkEnd w:id="2069"/>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1" w:name="_MCCTEMPBM_CRPT80111183___2"/>
      <w:bookmarkEnd w:id="2070"/>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1"/>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2" w:name="_Toc20207572"/>
      <w:bookmarkStart w:id="2073" w:name="_Toc27579455"/>
      <w:bookmarkStart w:id="2074" w:name="_Toc36116035"/>
      <w:bookmarkStart w:id="2075" w:name="_Toc45214915"/>
      <w:bookmarkStart w:id="2076" w:name="_Toc51866683"/>
      <w:bookmarkStart w:id="2077" w:name="_Toc171691440"/>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2"/>
      <w:bookmarkEnd w:id="2073"/>
      <w:bookmarkEnd w:id="2074"/>
      <w:bookmarkEnd w:id="2075"/>
      <w:bookmarkEnd w:id="2076"/>
      <w:bookmarkEnd w:id="2077"/>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8"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9" w:name="_MCCTEMPBM_CRPT80111185___7"/>
            <w:bookmarkEnd w:id="2078"/>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9"/>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1A1387D3" w:rsidR="00886539" w:rsidRPr="000903C1" w:rsidRDefault="003A13F2" w:rsidP="00886539">
      <w:bookmarkStart w:id="2080" w:name="_MCCTEMPBM_CRPT80111186___7"/>
      <w:r>
        <w:t>Execution</w:t>
      </w:r>
      <w:r w:rsidR="00886539" w:rsidRPr="000903C1">
        <w:t xml:space="preserve"> command transmits to the MT the </w:t>
      </w:r>
      <w:r w:rsidR="00886539" w:rsidRPr="000903C1">
        <w:rPr>
          <w:rFonts w:ascii="Courier New" w:hAnsi="Courier New" w:cs="Courier New"/>
        </w:rPr>
        <w:t>&lt;command&gt;</w:t>
      </w:r>
      <w:r w:rsidR="00886539" w:rsidRPr="000903C1">
        <w:t xml:space="preserve"> it then shall send as it is to the </w:t>
      </w:r>
      <w:r w:rsidR="00154519" w:rsidRPr="000903C1">
        <w:t xml:space="preserve">selected </w:t>
      </w:r>
      <w:r w:rsidR="00886539" w:rsidRPr="000903C1">
        <w:t xml:space="preserve">UICC. In the same manner the UICC </w:t>
      </w:r>
      <w:r w:rsidR="00886539" w:rsidRPr="000903C1">
        <w:rPr>
          <w:rFonts w:ascii="Courier New" w:hAnsi="Courier New" w:cs="Courier New"/>
        </w:rPr>
        <w:t>&lt;response&gt;</w:t>
      </w:r>
      <w:r w:rsidR="00886539" w:rsidRPr="000903C1">
        <w:t xml:space="preserve"> shall be sent back by the MT to the TA as it is. Refer </w:t>
      </w:r>
      <w:r w:rsidR="00543CA8" w:rsidRPr="000903C1">
        <w:t>clause</w:t>
      </w:r>
      <w:r w:rsidR="00886539" w:rsidRPr="000903C1">
        <w:t> 9.2 for</w:t>
      </w:r>
      <w:r w:rsidR="002A24C0" w:rsidRPr="000903C1">
        <w:t xml:space="preserve"> possible</w:t>
      </w:r>
      <w:r w:rsidR="00886539" w:rsidRPr="000903C1">
        <w:t xml:space="preserve"> </w:t>
      </w:r>
      <w:r w:rsidR="00886539" w:rsidRPr="000903C1">
        <w:rPr>
          <w:rFonts w:ascii="Courier New" w:hAnsi="Courier New" w:cs="Courier New"/>
        </w:rPr>
        <w:t>&lt;err&gt;</w:t>
      </w:r>
      <w:r w:rsidR="00886539" w:rsidRPr="000903C1">
        <w:t xml:space="preserve"> values.</w:t>
      </w:r>
    </w:p>
    <w:bookmarkEnd w:id="2080"/>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1"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1"/>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2"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2"/>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3"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3"/>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4" w:name="_Toc20207573"/>
      <w:bookmarkStart w:id="2085" w:name="_Toc27579456"/>
      <w:bookmarkStart w:id="2086" w:name="_Toc36116036"/>
      <w:bookmarkStart w:id="2087" w:name="_Toc45214916"/>
      <w:bookmarkStart w:id="2088" w:name="_Toc51866684"/>
      <w:bookmarkStart w:id="2089" w:name="_Toc171691441"/>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4"/>
      <w:bookmarkEnd w:id="2085"/>
      <w:bookmarkEnd w:id="2086"/>
      <w:bookmarkEnd w:id="2087"/>
      <w:bookmarkEnd w:id="2088"/>
      <w:bookmarkEnd w:id="2089"/>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90"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1" w:name="_MCCTEMPBM_CRPT80111191___7"/>
            <w:bookmarkEnd w:id="2090"/>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1"/>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lastRenderedPageBreak/>
        <w:t>Description</w:t>
      </w:r>
    </w:p>
    <w:p w14:paraId="2CFD0EAB" w14:textId="4CE74CB1" w:rsidR="00886539" w:rsidRPr="000903C1" w:rsidRDefault="00886539" w:rsidP="00886539">
      <w:pPr>
        <w:keepNext/>
        <w:keepLines/>
      </w:pPr>
      <w:bookmarkStart w:id="2092"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w:t>
      </w:r>
      <w:r w:rsidR="003A13F2">
        <w:t>Execution</w:t>
      </w:r>
      <w:r w:rsidRPr="000903C1">
        <w:t xml:space="preserve">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2"/>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3"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4" w:name="_MCCTEMPBM_CRPT80111194___2"/>
      <w:bookmarkEnd w:id="2093"/>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4"/>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5"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5"/>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6"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lastRenderedPageBreak/>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6"/>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7" w:name="_Toc20207574"/>
      <w:bookmarkStart w:id="2098" w:name="_Toc27579457"/>
      <w:bookmarkStart w:id="2099" w:name="_Toc36116037"/>
      <w:bookmarkStart w:id="2100" w:name="_Toc45214917"/>
      <w:bookmarkStart w:id="2101" w:name="_Toc51866685"/>
      <w:bookmarkStart w:id="2102" w:name="_Toc171691442"/>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7"/>
      <w:bookmarkEnd w:id="2098"/>
      <w:bookmarkEnd w:id="2099"/>
      <w:bookmarkEnd w:id="2100"/>
      <w:bookmarkEnd w:id="2101"/>
      <w:bookmarkEnd w:id="2102"/>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3"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4" w:name="_MCCTEMPBM_CRPT80111198___7"/>
            <w:bookmarkEnd w:id="2103"/>
            <w:r w:rsidRPr="000903C1">
              <w:rPr>
                <w:rFonts w:ascii="Courier New" w:hAnsi="Courier New" w:cs="Courier New"/>
              </w:rPr>
              <w:t>+CCHO=?</w:t>
            </w:r>
            <w:bookmarkEnd w:id="2104"/>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5"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6" w:name="_MCCTEMPBM_CRPT80111200___7"/>
      <w:bookmarkEnd w:id="2105"/>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7" w:name="_MCCTEMPBM_CRPT80111201___7"/>
      <w:bookmarkEnd w:id="2106"/>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7"/>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8"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8"/>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9" w:name="_Toc20207575"/>
      <w:bookmarkStart w:id="2110" w:name="_Toc27579458"/>
      <w:bookmarkStart w:id="2111" w:name="_Toc36116038"/>
      <w:bookmarkStart w:id="2112" w:name="_Toc45214918"/>
      <w:bookmarkStart w:id="2113" w:name="_Toc51866686"/>
      <w:bookmarkStart w:id="2114" w:name="_Toc171691443"/>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9"/>
      <w:bookmarkEnd w:id="2110"/>
      <w:bookmarkEnd w:id="2111"/>
      <w:bookmarkEnd w:id="2112"/>
      <w:bookmarkEnd w:id="2113"/>
      <w:bookmarkEnd w:id="2114"/>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5"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6" w:name="_MCCTEMPBM_CRPT80111204___7" w:colFirst="0" w:colLast="0"/>
            <w:bookmarkEnd w:id="2115"/>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6"/>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7" w:name="_MCCTEMPBM_CRPT80111205___7"/>
      <w:r w:rsidRPr="000903C1">
        <w:lastRenderedPageBreak/>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7"/>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8"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8"/>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9" w:name="_Toc20207576"/>
      <w:bookmarkStart w:id="2120" w:name="_Toc27579459"/>
      <w:bookmarkStart w:id="2121" w:name="_Toc36116039"/>
      <w:bookmarkStart w:id="2122" w:name="_Toc45214919"/>
      <w:bookmarkStart w:id="2123" w:name="_Toc51866687"/>
      <w:bookmarkStart w:id="2124" w:name="_Toc171691444"/>
      <w:r w:rsidRPr="000903C1">
        <w:t>8.47</w:t>
      </w:r>
      <w:r w:rsidRPr="000903C1">
        <w:tab/>
        <w:t>EAP authentication +CEAP</w:t>
      </w:r>
      <w:bookmarkEnd w:id="2119"/>
      <w:bookmarkEnd w:id="2120"/>
      <w:bookmarkEnd w:id="2121"/>
      <w:bookmarkEnd w:id="2122"/>
      <w:bookmarkEnd w:id="2123"/>
      <w:bookmarkEnd w:id="2124"/>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5"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6" w:name="_MCCTEMPBM_CRPT80111208___7" w:colFirst="0" w:colLast="0"/>
            <w:bookmarkEnd w:id="2125"/>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6"/>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7"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7"/>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8"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lastRenderedPageBreak/>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8"/>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9" w:name="_Toc20207577"/>
      <w:bookmarkStart w:id="2130" w:name="_Toc27579460"/>
      <w:bookmarkStart w:id="2131" w:name="_Toc36116040"/>
      <w:bookmarkStart w:id="2132" w:name="_Toc45214920"/>
      <w:bookmarkStart w:id="2133" w:name="_Toc51866688"/>
      <w:bookmarkStart w:id="2134" w:name="_Toc171691445"/>
      <w:r w:rsidRPr="000903C1">
        <w:lastRenderedPageBreak/>
        <w:t>8.48</w:t>
      </w:r>
      <w:r w:rsidRPr="000903C1">
        <w:tab/>
        <w:t xml:space="preserve">EAP </w:t>
      </w:r>
      <w:r w:rsidR="00136ECD" w:rsidRPr="000903C1">
        <w:t>r</w:t>
      </w:r>
      <w:r w:rsidRPr="000903C1">
        <w:t xml:space="preserve">etrieve </w:t>
      </w:r>
      <w:r w:rsidR="00136ECD" w:rsidRPr="000903C1">
        <w:t>p</w:t>
      </w:r>
      <w:r w:rsidRPr="000903C1">
        <w:t>arameters +CERP</w:t>
      </w:r>
      <w:bookmarkEnd w:id="2129"/>
      <w:bookmarkEnd w:id="2130"/>
      <w:bookmarkEnd w:id="2131"/>
      <w:bookmarkEnd w:id="2132"/>
      <w:bookmarkEnd w:id="2133"/>
      <w:bookmarkEnd w:id="2134"/>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5"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6" w:name="_MCCTEMPBM_CRPT80111212___7" w:colFirst="0" w:colLast="0"/>
            <w:bookmarkEnd w:id="2135"/>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6"/>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7"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7"/>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8"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8"/>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9" w:name="_MCCTEMPBM_CRPT80111215___7"/>
      <w:r w:rsidRPr="000903C1">
        <w:rPr>
          <w:rFonts w:ascii="Courier New" w:hAnsi="Courier New" w:cs="Courier New"/>
        </w:rPr>
        <w:t>&lt;EAPparameter&gt;</w:t>
      </w:r>
      <w:r w:rsidRPr="000903C1">
        <w:t>:</w:t>
      </w:r>
      <w:r w:rsidR="00402EA6" w:rsidRPr="000903C1">
        <w:t xml:space="preserve"> integer type.</w:t>
      </w:r>
    </w:p>
    <w:bookmarkEnd w:id="2139"/>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40"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40"/>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1" w:name="_Toc20207578"/>
      <w:bookmarkStart w:id="2142" w:name="_Toc27579461"/>
      <w:bookmarkStart w:id="2143" w:name="_Toc36116041"/>
      <w:bookmarkStart w:id="2144" w:name="_Toc45214921"/>
      <w:bookmarkStart w:id="2145" w:name="_Toc51866689"/>
      <w:bookmarkStart w:id="2146" w:name="_Toc171691446"/>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1"/>
      <w:bookmarkEnd w:id="2142"/>
      <w:bookmarkEnd w:id="2143"/>
      <w:bookmarkEnd w:id="2144"/>
      <w:bookmarkEnd w:id="2145"/>
      <w:bookmarkEnd w:id="2146"/>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7"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8" w:name="_MCCTEMPBM_CRPT80111218___7"/>
            <w:bookmarkEnd w:id="2147"/>
            <w:r w:rsidRPr="000903C1">
              <w:rPr>
                <w:rFonts w:ascii="Courier New" w:hAnsi="Courier New" w:cs="Courier New"/>
              </w:rPr>
              <w:t>+CUAD=?</w:t>
            </w:r>
            <w:bookmarkEnd w:id="2148"/>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9"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9"/>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lastRenderedPageBreak/>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50"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50"/>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1"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2" w:name="_MCCTEMPBM_CRPT80111222___7"/>
      <w:bookmarkEnd w:id="2151"/>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3" w:name="_MCCTEMPBM_CRPT80111223___7"/>
      <w:bookmarkEnd w:id="2152"/>
      <w:r w:rsidRPr="000903C1">
        <w:rPr>
          <w:rFonts w:ascii="Courier New" w:hAnsi="Courier New" w:cs="Courier New"/>
        </w:rPr>
        <w:t>&lt;active_application&gt;</w:t>
      </w:r>
      <w:r w:rsidRPr="000903C1">
        <w:t>: integer type.</w:t>
      </w:r>
    </w:p>
    <w:bookmarkEnd w:id="2153"/>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4"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5" w:name="_MCCTEMPBM_CRPT80111225___7"/>
      <w:bookmarkEnd w:id="2154"/>
      <w:r w:rsidRPr="000903C1">
        <w:rPr>
          <w:rFonts w:ascii="Courier New" w:hAnsi="Courier New" w:cs="Courier New"/>
        </w:rPr>
        <w:t>&lt;AID&gt;</w:t>
      </w:r>
      <w:r w:rsidRPr="000903C1">
        <w:t>: string type in hexadecimal character format. AID of active USIM.</w:t>
      </w:r>
    </w:p>
    <w:bookmarkEnd w:id="2155"/>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6" w:name="_Toc20207579"/>
      <w:bookmarkStart w:id="2157" w:name="_Toc27579462"/>
      <w:bookmarkStart w:id="2158" w:name="_Toc36116042"/>
      <w:bookmarkStart w:id="2159" w:name="_Toc45214922"/>
      <w:bookmarkStart w:id="2160" w:name="_Toc51866690"/>
      <w:bookmarkStart w:id="2161" w:name="_Toc171691447"/>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6"/>
      <w:bookmarkEnd w:id="2157"/>
      <w:bookmarkEnd w:id="2158"/>
      <w:bookmarkEnd w:id="2159"/>
      <w:bookmarkEnd w:id="2160"/>
      <w:bookmarkEnd w:id="2161"/>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2"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3" w:name="_MCCTEMPBM_CRPT80111227___7" w:colFirst="0" w:colLast="1"/>
            <w:bookmarkEnd w:id="2162"/>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4" w:name="_MCCTEMPBM_CRPT80111228___7"/>
            <w:bookmarkEnd w:id="2163"/>
            <w:r w:rsidRPr="000903C1">
              <w:rPr>
                <w:rFonts w:ascii="Courier New" w:hAnsi="Courier New" w:cs="Courier New"/>
              </w:rPr>
              <w:lastRenderedPageBreak/>
              <w:t>+CMOLR=?</w:t>
            </w:r>
            <w:bookmarkEnd w:id="2164"/>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5"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5"/>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6"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6"/>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7"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7"/>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8"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9" w:name="_MCCTEMPBM_CRPT80111233___7"/>
      <w:bookmarkEnd w:id="2168"/>
      <w:r w:rsidRPr="000903C1">
        <w:lastRenderedPageBreak/>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70" w:name="_MCCTEMPBM_CRPT80111234___7"/>
      <w:bookmarkEnd w:id="2169"/>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70"/>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1"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1"/>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2"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3" w:name="_MCCTEMPBM_CRPT80111237___7"/>
      <w:bookmarkEnd w:id="2172"/>
      <w:r w:rsidRPr="000903C1">
        <w:rPr>
          <w:rFonts w:ascii="Courier New" w:hAnsi="Courier New" w:cs="Courier New"/>
          <w:lang w:val="en-US"/>
        </w:rPr>
        <w:t>&lt;hor-acc-set&gt;</w:t>
      </w:r>
      <w:r w:rsidRPr="000903C1">
        <w:rPr>
          <w:lang w:val="en-US"/>
        </w:rPr>
        <w:t>: integer type.</w:t>
      </w:r>
    </w:p>
    <w:bookmarkEnd w:id="2173"/>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4"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5" w:name="_MCCTEMPBM_CRPT80111239___7"/>
      <w:bookmarkEnd w:id="2174"/>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6" w:name="_MCCTEMPBM_CRPT80111240___7"/>
      <w:bookmarkEnd w:id="2175"/>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6"/>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7" w:name="_MCCTEMPBM_CRPT80111241___7"/>
      <w:r w:rsidRPr="000903C1">
        <w:rPr>
          <w:rFonts w:ascii="Courier New" w:hAnsi="Courier New" w:cs="Courier New"/>
          <w:lang w:val="da-DK"/>
        </w:rPr>
        <w:t>&lt;ver-acc-set&gt;</w:t>
      </w:r>
      <w:r w:rsidRPr="000903C1">
        <w:rPr>
          <w:lang w:val="da-DK"/>
        </w:rPr>
        <w:t>: integer type.</w:t>
      </w:r>
    </w:p>
    <w:bookmarkEnd w:id="2177"/>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8"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9" w:name="_MCCTEMPBM_CRPT80111243___7"/>
      <w:bookmarkEnd w:id="2178"/>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9"/>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80" w:name="_MCCTEMPBM_CRPT80111244___7"/>
      <w:r w:rsidRPr="000903C1">
        <w:rPr>
          <w:rFonts w:ascii="Courier New" w:hAnsi="Courier New" w:cs="Courier New"/>
          <w:lang w:val="sv-SE"/>
        </w:rPr>
        <w:lastRenderedPageBreak/>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1" w:name="_MCCTEMPBM_CRPT80111245___7"/>
      <w:bookmarkEnd w:id="2180"/>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2" w:name="_MCCTEMPBM_CRPT80111246___7"/>
      <w:bookmarkEnd w:id="2181"/>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2"/>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33D2DCE6" w:rsidR="005503F4" w:rsidRPr="000903C1" w:rsidRDefault="005503F4" w:rsidP="005503F4">
      <w:pPr>
        <w:pStyle w:val="B1"/>
      </w:pPr>
      <w:bookmarkStart w:id="2183"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w:t>
      </w:r>
      <w:r w:rsidR="006A4C85">
        <w:t xml:space="preserve">, </w:t>
      </w:r>
      <w:r w:rsidRPr="000903C1">
        <w:t xml:space="preserve">SUPL </w:t>
      </w:r>
      <w:r w:rsidR="006A4C85">
        <w:t>or LCS-UPP</w:t>
      </w:r>
      <w:r w:rsidR="006A4C85" w:rsidRPr="000903C1">
        <w:t xml:space="preserve"> </w:t>
      </w:r>
      <w:r w:rsidRPr="000903C1">
        <w:t>will be used for MO-LR.</w:t>
      </w:r>
    </w:p>
    <w:bookmarkEnd w:id="2183"/>
    <w:p w14:paraId="305980EC" w14:textId="77777777" w:rsidR="005503F4" w:rsidRPr="000903C1" w:rsidRDefault="005503F4" w:rsidP="00F14DF1">
      <w:pPr>
        <w:pStyle w:val="B2"/>
      </w:pPr>
      <w:r w:rsidRPr="000903C1">
        <w:rPr>
          <w:u w:val="single"/>
        </w:rPr>
        <w:t>0</w:t>
      </w:r>
      <w:r w:rsidRPr="000903C1">
        <w:tab/>
        <w:t>Control plane.</w:t>
      </w:r>
    </w:p>
    <w:p w14:paraId="1FA55443" w14:textId="77777777" w:rsidR="006A4C85" w:rsidRDefault="005503F4" w:rsidP="006A4C85">
      <w:pPr>
        <w:pStyle w:val="B2"/>
      </w:pPr>
      <w:r w:rsidRPr="000903C1">
        <w:t>1</w:t>
      </w:r>
      <w:r w:rsidRPr="000903C1">
        <w:tab/>
        <w:t>Secure user plane (SUPL).</w:t>
      </w:r>
    </w:p>
    <w:p w14:paraId="74B3AD01" w14:textId="37595090" w:rsidR="005503F4" w:rsidRPr="000903C1" w:rsidRDefault="006A4C85" w:rsidP="00F14DF1">
      <w:pPr>
        <w:pStyle w:val="B2"/>
        <w:rPr>
          <w:lang w:eastAsia="ko-KR"/>
        </w:rPr>
      </w:pPr>
      <w:r>
        <w:rPr>
          <w:rFonts w:hint="eastAsia"/>
          <w:lang w:eastAsia="ko-KR"/>
        </w:rPr>
        <w:t>2</w:t>
      </w:r>
      <w:r w:rsidRPr="000903C1">
        <w:tab/>
      </w:r>
      <w:r>
        <w:t>Location service user plane (LCS-UPP).</w:t>
      </w:r>
    </w:p>
    <w:p w14:paraId="2C010650" w14:textId="77777777" w:rsidR="005503F4" w:rsidRPr="000903C1" w:rsidRDefault="005503F4" w:rsidP="005503F4">
      <w:pPr>
        <w:pStyle w:val="B1"/>
      </w:pPr>
      <w:bookmarkStart w:id="2184"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5" w:name="_MCCTEMPBM_CRPT80111249___7"/>
      <w:bookmarkEnd w:id="2184"/>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6" w:name="_MCCTEMPBM_CRPT80111250___7"/>
      <w:bookmarkEnd w:id="2185"/>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7" w:name="_MCCTEMPBM_CRPT80111251___7"/>
      <w:bookmarkEnd w:id="2186"/>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7"/>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lastRenderedPageBreak/>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8"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9" w:name="_MCCTEMPBM_CRPT80111253___7"/>
      <w:bookmarkEnd w:id="2188"/>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9"/>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90" w:name="_Toc20207580"/>
      <w:bookmarkStart w:id="2191" w:name="_Toc27579463"/>
      <w:bookmarkStart w:id="2192" w:name="_Toc36116043"/>
      <w:bookmarkStart w:id="2193" w:name="_Toc45214923"/>
      <w:bookmarkStart w:id="2194" w:name="_Toc51866691"/>
      <w:bookmarkStart w:id="2195" w:name="_Toc171691448"/>
      <w:r w:rsidRPr="000903C1">
        <w:t>8.51</w:t>
      </w:r>
      <w:r w:rsidRPr="000903C1">
        <w:tab/>
        <w:t>Backlight +CBKLT</w:t>
      </w:r>
      <w:bookmarkEnd w:id="2190"/>
      <w:bookmarkEnd w:id="2191"/>
      <w:bookmarkEnd w:id="2192"/>
      <w:bookmarkEnd w:id="2193"/>
      <w:bookmarkEnd w:id="2194"/>
      <w:bookmarkEnd w:id="2195"/>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6"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7" w:name="_MCCTEMPBM_CRPT80111255___7" w:colFirst="0" w:colLast="1"/>
            <w:bookmarkEnd w:id="2196"/>
            <w:r w:rsidRPr="000903C1">
              <w:rPr>
                <w:rFonts w:ascii="Courier New" w:hAnsi="Courier New"/>
              </w:rPr>
              <w:lastRenderedPageBreak/>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8" w:name="_MCCTEMPBM_CRPT80111256___7"/>
            <w:bookmarkStart w:id="2199" w:name="_MCCTEMPBM_CRPT80111258___7" w:colFirst="1" w:colLast="1"/>
            <w:bookmarkEnd w:id="2197"/>
            <w:r w:rsidRPr="000903C1">
              <w:rPr>
                <w:rFonts w:ascii="Courier New" w:hAnsi="Courier New"/>
              </w:rPr>
              <w:t>+CBKLT=?</w:t>
            </w:r>
            <w:bookmarkEnd w:id="2198"/>
          </w:p>
        </w:tc>
        <w:tc>
          <w:tcPr>
            <w:tcW w:w="4252" w:type="dxa"/>
          </w:tcPr>
          <w:p w14:paraId="2024980E" w14:textId="77777777" w:rsidR="00340EE5" w:rsidRPr="000903C1" w:rsidRDefault="00340EE5" w:rsidP="00590909">
            <w:pPr>
              <w:spacing w:after="20"/>
              <w:rPr>
                <w:rFonts w:ascii="Courier New" w:hAnsi="Courier New"/>
              </w:rPr>
            </w:pPr>
            <w:bookmarkStart w:id="2200"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200"/>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9"/>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1"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1"/>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2" w:name="_MCCTEMPBM_CRPT80111260___7"/>
      <w:r w:rsidRPr="000903C1">
        <w:rPr>
          <w:rFonts w:ascii="Courier New" w:hAnsi="Courier New"/>
        </w:rPr>
        <w:t>&lt;state&gt;</w:t>
      </w:r>
      <w:r w:rsidRPr="000903C1">
        <w:t>:</w:t>
      </w:r>
      <w:r w:rsidR="00FE24B2" w:rsidRPr="000903C1">
        <w:t xml:space="preserve"> integer type</w:t>
      </w:r>
    </w:p>
    <w:bookmarkEnd w:id="2202"/>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3"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3"/>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4" w:name="_Toc20207581"/>
      <w:bookmarkStart w:id="2205" w:name="_Toc27579464"/>
      <w:bookmarkStart w:id="2206" w:name="_Toc36116044"/>
      <w:bookmarkStart w:id="2207" w:name="_Toc45214924"/>
      <w:bookmarkStart w:id="2208" w:name="_Toc51866692"/>
      <w:bookmarkStart w:id="2209" w:name="_Toc171691449"/>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4"/>
      <w:bookmarkEnd w:id="2205"/>
      <w:bookmarkEnd w:id="2206"/>
      <w:bookmarkEnd w:id="2207"/>
      <w:bookmarkEnd w:id="2208"/>
      <w:bookmarkEnd w:id="2209"/>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10"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1" w:name="_MCCTEMPBM_CRPT80111263___7"/>
            <w:bookmarkEnd w:id="2210"/>
            <w:r w:rsidRPr="000903C1">
              <w:rPr>
                <w:rFonts w:ascii="Courier New" w:hAnsi="Courier New"/>
              </w:rPr>
              <w:t>+CTSA=?</w:t>
            </w:r>
            <w:bookmarkEnd w:id="2211"/>
          </w:p>
        </w:tc>
        <w:tc>
          <w:tcPr>
            <w:tcW w:w="5719" w:type="dxa"/>
          </w:tcPr>
          <w:p w14:paraId="499C2AF8" w14:textId="77777777" w:rsidR="007A3371" w:rsidRPr="000903C1" w:rsidRDefault="007A3371" w:rsidP="00CC3F45">
            <w:pPr>
              <w:spacing w:after="20"/>
            </w:pPr>
            <w:bookmarkStart w:id="2212"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2"/>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3"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3"/>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3" type="#_x0000_t75" style="width:356.45pt;height:201.75pt" o:ole="">
            <v:imagedata r:id="rId26" o:title=""/>
          </v:shape>
          <o:OLEObject Type="Embed" ProgID="Visio.Drawing.11" ShapeID="_x0000_i1033" DrawAspect="Content" ObjectID="_1782304408"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4"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5" w:name="_MCCTEMPBM_CRPT80111267___7"/>
      <w:bookmarkEnd w:id="2214"/>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5"/>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6"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7" w:name="_MCCTEMPBM_CRPT80111269___7"/>
      <w:bookmarkEnd w:id="2216"/>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7"/>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8"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8"/>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lastRenderedPageBreak/>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9" w:name="_MCCTEMPBM_CRPT80111271___7"/>
            <w:r w:rsidRPr="000903C1">
              <w:rPr>
                <w:rFonts w:ascii="Courier New" w:hAnsi="Courier New" w:cs="Courier New"/>
              </w:rPr>
              <w:t>AT+CTSA=1,25,45</w:t>
            </w:r>
            <w:bookmarkEnd w:id="2219"/>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20" w:name="_MCCTEMPBM_CRPT80111272___7"/>
            <w:r w:rsidRPr="000903C1">
              <w:rPr>
                <w:rFonts w:ascii="Courier New" w:hAnsi="Courier New" w:cs="Courier New"/>
              </w:rPr>
              <w:t>AT+CTSA=0,25,45</w:t>
            </w:r>
            <w:bookmarkEnd w:id="2220"/>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1" w:name="_MCCTEMPBM_CRPT80111273___7"/>
            <w:r w:rsidRPr="000903C1">
              <w:rPr>
                <w:rFonts w:ascii="Courier New" w:hAnsi="Courier New" w:cs="Courier New"/>
              </w:rPr>
              <w:t>AT+CTSA=2,25,45</w:t>
            </w:r>
            <w:bookmarkEnd w:id="2221"/>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2" w:name="_MCCTEMPBM_CRPT80111274___7"/>
            <w:r w:rsidRPr="000903C1">
              <w:rPr>
                <w:rFonts w:ascii="Courier New" w:hAnsi="Courier New" w:cs="Courier New"/>
              </w:rPr>
              <w:t>AT+CTSA=3,25,45</w:t>
            </w:r>
            <w:bookmarkEnd w:id="2222"/>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3"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4" w:name="_MCCTEMPBM_CRPT80111276___7" w:colFirst="1" w:colLast="1"/>
            <w:bookmarkEnd w:id="2223"/>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5" w:name="_MCCTEMPBM_CRPT80111277___7" w:colFirst="1" w:colLast="1"/>
            <w:bookmarkEnd w:id="2224"/>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6" w:name="_MCCTEMPBM_CRPT80111278___7" w:colFirst="1" w:colLast="1"/>
            <w:bookmarkEnd w:id="2225"/>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6"/>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7" w:name="_Toc20207582"/>
      <w:bookmarkStart w:id="2228" w:name="_Toc27579465"/>
      <w:bookmarkStart w:id="2229" w:name="_Toc36116045"/>
      <w:bookmarkStart w:id="2230" w:name="_Toc45214925"/>
      <w:bookmarkStart w:id="2231" w:name="_Toc51866693"/>
      <w:bookmarkStart w:id="2232" w:name="_Toc171691450"/>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7"/>
      <w:bookmarkEnd w:id="2228"/>
      <w:bookmarkEnd w:id="2229"/>
      <w:bookmarkEnd w:id="2230"/>
      <w:bookmarkEnd w:id="2231"/>
      <w:bookmarkEnd w:id="2232"/>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3"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4" w:name="_MCCTEMPBM_CRPT80111280___7" w:colFirst="0" w:colLast="1"/>
            <w:bookmarkEnd w:id="2233"/>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5" w:name="_MCCTEMPBM_CRPT80111281___7"/>
            <w:bookmarkStart w:id="2236" w:name="_MCCTEMPBM_CRPT80111283___7" w:colFirst="1" w:colLast="1"/>
            <w:bookmarkEnd w:id="2234"/>
            <w:r w:rsidRPr="000903C1">
              <w:rPr>
                <w:rFonts w:ascii="Courier New" w:hAnsi="Courier New"/>
              </w:rPr>
              <w:t>+CSO=?</w:t>
            </w:r>
            <w:bookmarkEnd w:id="2235"/>
          </w:p>
        </w:tc>
        <w:tc>
          <w:tcPr>
            <w:tcW w:w="3544" w:type="dxa"/>
          </w:tcPr>
          <w:p w14:paraId="297E30EA" w14:textId="77777777" w:rsidR="00C45053" w:rsidRPr="000903C1" w:rsidRDefault="00C45053" w:rsidP="00CC3F45">
            <w:pPr>
              <w:spacing w:after="20"/>
              <w:rPr>
                <w:rFonts w:ascii="Courier New" w:hAnsi="Courier New"/>
              </w:rPr>
            </w:pPr>
            <w:bookmarkStart w:id="2237"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7"/>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6"/>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8"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w:t>
      </w:r>
      <w:r w:rsidRPr="000903C1">
        <w:lastRenderedPageBreak/>
        <w:t xml:space="preserve">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8"/>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4" type="#_x0000_t75" style="width:188.2pt;height:131.9pt" o:ole="">
            <v:imagedata r:id="rId28" o:title=""/>
          </v:shape>
          <o:OLEObject Type="Embed" ProgID="Visio.Drawing.11" ShapeID="_x0000_i1034" DrawAspect="Content" ObjectID="_1782304409"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9"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9"/>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40" w:name="_MCCTEMPBM_CRPT80111286___7"/>
      <w:r w:rsidRPr="000903C1">
        <w:rPr>
          <w:rFonts w:ascii="Courier New" w:hAnsi="Courier New" w:cs="Courier New"/>
        </w:rPr>
        <w:t>&lt;orientation&gt;</w:t>
      </w:r>
      <w:r w:rsidRPr="000903C1">
        <w:t>:</w:t>
      </w:r>
      <w:r w:rsidR="00FE24B2" w:rsidRPr="000903C1">
        <w:t xml:space="preserve"> integer type</w:t>
      </w:r>
    </w:p>
    <w:bookmarkEnd w:id="2240"/>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1"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2" w:name="_MCCTEMPBM_CRPT80111288___7"/>
      <w:bookmarkEnd w:id="2241"/>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2"/>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3" w:name="_MCCTEMPBM_CRPT80111289___7"/>
            <w:r w:rsidRPr="000903C1">
              <w:rPr>
                <w:rFonts w:ascii="Courier New" w:hAnsi="Courier New" w:cs="Courier New"/>
              </w:rPr>
              <w:t>AT+CSO?</w:t>
            </w:r>
            <w:bookmarkEnd w:id="2243"/>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4" w:name="_MCCTEMPBM_CRPT80111290___7"/>
            <w:r w:rsidRPr="000903C1">
              <w:rPr>
                <w:rFonts w:ascii="Courier New" w:hAnsi="Courier New" w:cs="Courier New"/>
              </w:rPr>
              <w:t>AT+CSO=0</w:t>
            </w:r>
            <w:bookmarkEnd w:id="2244"/>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5" w:name="_MCCTEMPBM_CRPT80111291___7"/>
            <w:r w:rsidRPr="000903C1">
              <w:rPr>
                <w:rFonts w:ascii="Courier New" w:hAnsi="Courier New" w:cs="Courier New"/>
              </w:rPr>
              <w:t>AT+CSO=2,3</w:t>
            </w:r>
            <w:bookmarkEnd w:id="2245"/>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6" w:name="_MCCTEMPBM_CRPT80111292___2"/>
    </w:p>
    <w:bookmarkEnd w:id="2246"/>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7" w:name="_Toc20207583"/>
      <w:bookmarkStart w:id="2248" w:name="_Toc27579466"/>
      <w:bookmarkStart w:id="2249" w:name="_Toc36116046"/>
      <w:bookmarkStart w:id="2250" w:name="_Toc45214926"/>
      <w:bookmarkStart w:id="2251" w:name="_Toc51866694"/>
      <w:bookmarkStart w:id="2252" w:name="_Toc171691451"/>
      <w:r w:rsidRPr="000903C1">
        <w:lastRenderedPageBreak/>
        <w:t>8.54</w:t>
      </w:r>
      <w:r w:rsidRPr="000903C1">
        <w:tab/>
        <w:t xml:space="preserve">Command </w:t>
      </w:r>
      <w:r w:rsidR="00136ECD" w:rsidRPr="000903C1">
        <w:t>s</w:t>
      </w:r>
      <w:r w:rsidRPr="000903C1">
        <w:t xml:space="preserve">creen </w:t>
      </w:r>
      <w:r w:rsidR="00136ECD" w:rsidRPr="000903C1">
        <w:t>s</w:t>
      </w:r>
      <w:r w:rsidRPr="000903C1">
        <w:t>ize +CSS</w:t>
      </w:r>
      <w:bookmarkEnd w:id="2247"/>
      <w:bookmarkEnd w:id="2248"/>
      <w:bookmarkEnd w:id="2249"/>
      <w:bookmarkEnd w:id="2250"/>
      <w:bookmarkEnd w:id="2251"/>
      <w:bookmarkEnd w:id="2252"/>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3"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4" w:name="_MCCTEMPBM_CRPT80111294___7" w:colFirst="0" w:colLast="0"/>
            <w:bookmarkEnd w:id="2253"/>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4"/>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5"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5"/>
    <w:p w14:paraId="1AEAE514" w14:textId="77777777" w:rsidR="00C45053" w:rsidRPr="000903C1" w:rsidRDefault="000C30FF" w:rsidP="00342386">
      <w:pPr>
        <w:pStyle w:val="TH"/>
      </w:pPr>
      <w:r w:rsidRPr="000903C1">
        <w:object w:dxaOrig="7664" w:dyaOrig="4588" w14:anchorId="519CD577">
          <v:shape id="_x0000_i1035" type="#_x0000_t75" style="width:382.1pt;height:230.25pt" o:ole="">
            <v:imagedata r:id="rId30" o:title=""/>
          </v:shape>
          <o:OLEObject Type="Embed" ProgID="Visio.Drawing.11" ShapeID="_x0000_i1035" DrawAspect="Content" ObjectID="_1782304410"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6"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6"/>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7" w:name="_Toc20207584"/>
      <w:bookmarkStart w:id="2258" w:name="_Toc27579467"/>
      <w:bookmarkStart w:id="2259" w:name="_Toc36116047"/>
      <w:bookmarkStart w:id="2260" w:name="_Toc45214927"/>
      <w:bookmarkStart w:id="2261" w:name="_Toc51866695"/>
      <w:bookmarkStart w:id="2262" w:name="_Toc171691452"/>
      <w:r w:rsidRPr="000903C1">
        <w:lastRenderedPageBreak/>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7"/>
      <w:bookmarkEnd w:id="2258"/>
      <w:bookmarkEnd w:id="2259"/>
      <w:bookmarkEnd w:id="2260"/>
      <w:bookmarkEnd w:id="2261"/>
      <w:bookmarkEnd w:id="2262"/>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3"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4" w:name="_MCCTEMPBM_CRPT80111298___7" w:colFirst="0" w:colLast="0"/>
            <w:bookmarkEnd w:id="2263"/>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4"/>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5"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5"/>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6"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6"/>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7"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7"/>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8" w:name="_Toc20207585"/>
      <w:bookmarkStart w:id="2269" w:name="_Toc27579468"/>
      <w:bookmarkStart w:id="2270" w:name="_Toc36116048"/>
      <w:bookmarkStart w:id="2271" w:name="_Toc45214928"/>
      <w:bookmarkStart w:id="2272" w:name="_Toc51866696"/>
      <w:bookmarkStart w:id="2273" w:name="_Toc171691453"/>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8"/>
      <w:bookmarkEnd w:id="2269"/>
      <w:bookmarkEnd w:id="2270"/>
      <w:bookmarkEnd w:id="2271"/>
      <w:bookmarkEnd w:id="2272"/>
      <w:bookmarkEnd w:id="2273"/>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4" w:name="_MCCTEMPBM_CRPT80111302___7"/>
            <w:r w:rsidRPr="000903C1">
              <w:rPr>
                <w:rFonts w:ascii="Courier New" w:hAnsi="Courier New" w:cs="Courier New"/>
              </w:rPr>
              <w:t>+CPOS&lt;CR&gt;</w:t>
            </w:r>
          </w:p>
          <w:p w14:paraId="1002E274" w14:textId="77777777" w:rsidR="00AC5060" w:rsidRPr="000903C1" w:rsidRDefault="00AC5060" w:rsidP="00AC5060">
            <w:bookmarkStart w:id="2275" w:name="_MCCTEMPBM_CRPT80111303___7"/>
            <w:bookmarkEnd w:id="2274"/>
            <w:r w:rsidRPr="000903C1">
              <w:t xml:space="preserve">text is entered </w:t>
            </w:r>
            <w:r w:rsidRPr="000903C1">
              <w:rPr>
                <w:rFonts w:ascii="Courier New" w:hAnsi="Courier New" w:cs="Courier New"/>
              </w:rPr>
              <w:t>&lt;ctrl-Z/ESC&gt;</w:t>
            </w:r>
            <w:bookmarkEnd w:id="2275"/>
          </w:p>
        </w:tc>
        <w:tc>
          <w:tcPr>
            <w:tcW w:w="3119" w:type="dxa"/>
          </w:tcPr>
          <w:p w14:paraId="59B629D8" w14:textId="77777777" w:rsidR="00AC5060" w:rsidRPr="000903C1" w:rsidRDefault="00AC5060" w:rsidP="00AC5060">
            <w:pPr>
              <w:spacing w:after="0"/>
            </w:pPr>
            <w:bookmarkStart w:id="2276"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6"/>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7" w:name="_MCCTEMPBM_CRPT80111305___7"/>
            <w:r w:rsidRPr="000903C1">
              <w:rPr>
                <w:rFonts w:ascii="Courier New" w:hAnsi="Courier New" w:cs="Courier New"/>
              </w:rPr>
              <w:t>+CPOS=?</w:t>
            </w:r>
            <w:bookmarkEnd w:id="2277"/>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8" w:name="_MCCTEMPBM_CRPT80111306___7"/>
      <w:r w:rsidRPr="000903C1">
        <w:lastRenderedPageBreak/>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9" w:name="_MCCTEMPBM_CRPT80111307___7"/>
      <w:bookmarkEnd w:id="2278"/>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80" w:name="_MCCTEMPBM_CRPT80111308___7"/>
      <w:bookmarkEnd w:id="2279"/>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80"/>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1"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lastRenderedPageBreak/>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2" w:name="_MCCTEMPBM_CRPT80111310___7"/>
      <w:bookmarkEnd w:id="2281"/>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3" w:name="_MCCTEMPBM_CRPT80111311___7"/>
      <w:bookmarkEnd w:id="2282"/>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3"/>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4"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4"/>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5"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5"/>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6"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6"/>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7" w:name="_MCCTEMPBM_CRPT80111315___7"/>
      <w:r w:rsidRPr="000903C1">
        <w:lastRenderedPageBreak/>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7"/>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lastRenderedPageBreak/>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lastRenderedPageBreak/>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8"/>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9"/>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0"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90"/>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1"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1"/>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2"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2"/>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1___7"/>
      <w:r w:rsidRPr="000903C1">
        <w:rPr>
          <w:rFonts w:ascii="Courier New" w:hAnsi="Courier New"/>
          <w:noProof/>
          <w:sz w:val="16"/>
          <w:szCs w:val="16"/>
          <w:lang w:eastAsia="zh-CN"/>
        </w:rPr>
        <w:lastRenderedPageBreak/>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3"/>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4"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4"/>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5"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6" w:name="_MCCTEMPBM_CRPT80111324___7"/>
      <w:bookmarkEnd w:id="2295"/>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6"/>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lastRenderedPageBreak/>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7"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7"/>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8"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9" w:name="_MCCTEMPBM_CRPT80111328___7"/>
      <w:bookmarkEnd w:id="2298"/>
      <w:r w:rsidRPr="000903C1">
        <w:t>Table 8.55-</w:t>
      </w:r>
      <w:r w:rsidR="00CE1546" w:rsidRPr="000903C1">
        <w:t>14</w:t>
      </w:r>
      <w:r w:rsidRPr="000903C1">
        <w:t xml:space="preserve">: XML DTD for </w:t>
      </w:r>
      <w:r w:rsidRPr="000903C1">
        <w:rPr>
          <w:rFonts w:ascii="Courier New" w:hAnsi="Courier New" w:cs="Courier New"/>
        </w:rPr>
        <w:t>&lt;pos_err&gt;</w:t>
      </w:r>
    </w:p>
    <w:bookmarkEnd w:id="2299"/>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lastRenderedPageBreak/>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300"/>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0___7"/>
    </w:p>
    <w:bookmarkEnd w:id="2301"/>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2"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lastRenderedPageBreak/>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2"/>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3"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3"/>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4" w:name="_MCCTEMPBM_CRPT80111333___2"/>
      <w:r w:rsidRPr="000903C1">
        <w:rPr>
          <w:lang w:val="it-IT"/>
        </w:rPr>
        <w:t>.</w:t>
      </w:r>
    </w:p>
    <w:bookmarkEnd w:id="2304"/>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5"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5"/>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lastRenderedPageBreak/>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6"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6"/>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lastRenderedPageBreak/>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lastRenderedPageBreak/>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7" w:name="_Toc20207586"/>
      <w:bookmarkStart w:id="2308" w:name="_Toc27579469"/>
      <w:bookmarkStart w:id="2309" w:name="_Toc36116049"/>
      <w:bookmarkStart w:id="2310" w:name="_Toc45214929"/>
      <w:bookmarkStart w:id="2311" w:name="_Toc51866697"/>
      <w:bookmarkStart w:id="2312" w:name="_Toc171691454"/>
      <w:r w:rsidRPr="000903C1">
        <w:t>8.56</w:t>
      </w:r>
      <w:r w:rsidRPr="000903C1">
        <w:tab/>
        <w:t xml:space="preserve">Positioning </w:t>
      </w:r>
      <w:r w:rsidR="00136ECD" w:rsidRPr="000903C1">
        <w:t>r</w:t>
      </w:r>
      <w:r w:rsidRPr="000903C1">
        <w:t>eporting +CPOSR</w:t>
      </w:r>
      <w:bookmarkEnd w:id="2307"/>
      <w:bookmarkEnd w:id="2308"/>
      <w:bookmarkEnd w:id="2309"/>
      <w:bookmarkEnd w:id="2310"/>
      <w:bookmarkEnd w:id="2311"/>
      <w:bookmarkEnd w:id="2312"/>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3"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4" w:name="_MCCTEMPBM_CRPT80111337___2"/>
            <w:bookmarkEnd w:id="2313"/>
            <w:r w:rsidRPr="000903C1">
              <w:rPr>
                <w:rFonts w:ascii="Courier New" w:hAnsi="Courier New"/>
              </w:rPr>
              <w:t>+CPOSR=[&lt;mode&gt;]</w:t>
            </w:r>
            <w:bookmarkEnd w:id="2314"/>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5" w:name="_MCCTEMPBM_CRPT80111338___2"/>
            <w:bookmarkEnd w:id="2315"/>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6" w:name="_MCCTEMPBM_CRPT80111339___2"/>
            <w:r w:rsidRPr="000903C1">
              <w:rPr>
                <w:rFonts w:ascii="Courier New" w:hAnsi="Courier New"/>
              </w:rPr>
              <w:t>+CPOSR?</w:t>
            </w:r>
            <w:bookmarkEnd w:id="2316"/>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7"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7"/>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8" w:name="_MCCTEMPBM_CRPT80111341___2"/>
            <w:r w:rsidRPr="000903C1">
              <w:rPr>
                <w:rFonts w:ascii="Courier New" w:hAnsi="Courier New"/>
              </w:rPr>
              <w:t>+CPOSR=?</w:t>
            </w:r>
            <w:bookmarkEnd w:id="2318"/>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9"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9"/>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20"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1" w:name="_MCCTEMPBM_CRPT80111344___7"/>
      <w:bookmarkEnd w:id="2320"/>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2" w:name="_MCCTEMPBM_CRPT80111345___7"/>
      <w:bookmarkEnd w:id="2321"/>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2"/>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3" w:name="_MCCTEMPBM_CRPT80111346___7"/>
      <w:r w:rsidRPr="000903C1">
        <w:rPr>
          <w:rFonts w:ascii="Courier New" w:hAnsi="Courier New"/>
        </w:rPr>
        <w:t>&lt;mode&gt;</w:t>
      </w:r>
      <w:r w:rsidRPr="000903C1">
        <w:t>:</w:t>
      </w:r>
      <w:r w:rsidR="00FE24B2" w:rsidRPr="000903C1">
        <w:t xml:space="preserve"> integer type</w:t>
      </w:r>
    </w:p>
    <w:bookmarkEnd w:id="2323"/>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4"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lastRenderedPageBreak/>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4"/>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5" w:name="_Toc20207587"/>
      <w:bookmarkStart w:id="2326" w:name="_Toc27579470"/>
      <w:bookmarkStart w:id="2327" w:name="_Toc36116050"/>
      <w:bookmarkStart w:id="2328" w:name="_Toc45214930"/>
      <w:bookmarkStart w:id="2329" w:name="_Toc51866698"/>
      <w:bookmarkStart w:id="2330" w:name="_Toc171691455"/>
      <w:r w:rsidRPr="000903C1">
        <w:lastRenderedPageBreak/>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5"/>
      <w:bookmarkEnd w:id="2326"/>
      <w:bookmarkEnd w:id="2327"/>
      <w:bookmarkEnd w:id="2328"/>
      <w:bookmarkEnd w:id="2329"/>
      <w:bookmarkEnd w:id="2330"/>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1"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2" w:name="_MCCTEMPBM_CRPT80111349___7" w:colFirst="0" w:colLast="0"/>
            <w:bookmarkEnd w:id="2331"/>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3" w:name="_MCCTEMPBM_CRPT80111350___7"/>
            <w:bookmarkEnd w:id="2332"/>
            <w:r w:rsidRPr="000903C1">
              <w:rPr>
                <w:rFonts w:ascii="Courier New" w:hAnsi="Courier New"/>
              </w:rPr>
              <w:t>+CMTLR=?</w:t>
            </w:r>
            <w:bookmarkEnd w:id="2333"/>
          </w:p>
        </w:tc>
        <w:tc>
          <w:tcPr>
            <w:tcW w:w="4695" w:type="dxa"/>
          </w:tcPr>
          <w:p w14:paraId="30E80B33" w14:textId="77777777" w:rsidR="00F55567" w:rsidRPr="000903C1" w:rsidRDefault="00F55567" w:rsidP="00BC47B3">
            <w:pPr>
              <w:spacing w:after="20"/>
              <w:rPr>
                <w:rFonts w:ascii="Courier New" w:hAnsi="Courier New"/>
              </w:rPr>
            </w:pPr>
            <w:bookmarkStart w:id="2334"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4"/>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5"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5"/>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6"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6"/>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7"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7"/>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8"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8"/>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9"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9"/>
    <w:p w14:paraId="629DE5FF" w14:textId="77777777" w:rsidR="00F55567" w:rsidRPr="000903C1" w:rsidRDefault="00F55567" w:rsidP="00F14DF1">
      <w:pPr>
        <w:pStyle w:val="B2"/>
      </w:pPr>
      <w:r w:rsidRPr="000903C1">
        <w:lastRenderedPageBreak/>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40" w:name="_Toc20207588"/>
      <w:bookmarkStart w:id="2341" w:name="_Toc27579471"/>
      <w:bookmarkStart w:id="2342" w:name="_Toc36116051"/>
      <w:bookmarkStart w:id="2343" w:name="_Toc45214931"/>
      <w:bookmarkStart w:id="2344" w:name="_Toc51866699"/>
      <w:bookmarkStart w:id="2345" w:name="_Toc171691456"/>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40"/>
      <w:bookmarkEnd w:id="2341"/>
      <w:bookmarkEnd w:id="2342"/>
      <w:bookmarkEnd w:id="2343"/>
      <w:bookmarkEnd w:id="2344"/>
      <w:bookmarkEnd w:id="2345"/>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6"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7" w:name="_MCCTEMPBM_CRPT80111358___7" w:colFirst="0" w:colLast="0"/>
            <w:bookmarkEnd w:id="2346"/>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8" w:name="_MCCTEMPBM_CRPT80111359___7"/>
            <w:bookmarkEnd w:id="2347"/>
            <w:r w:rsidRPr="000903C1">
              <w:rPr>
                <w:rFonts w:ascii="Courier New" w:hAnsi="Courier New"/>
              </w:rPr>
              <w:t>+CMTLRA=?</w:t>
            </w:r>
            <w:bookmarkEnd w:id="2348"/>
          </w:p>
        </w:tc>
        <w:tc>
          <w:tcPr>
            <w:tcW w:w="4429" w:type="dxa"/>
          </w:tcPr>
          <w:p w14:paraId="5FA677F0" w14:textId="77777777" w:rsidR="00F55567" w:rsidRPr="000903C1" w:rsidRDefault="00F55567" w:rsidP="00BC47B3">
            <w:pPr>
              <w:spacing w:after="20"/>
              <w:rPr>
                <w:rFonts w:ascii="Courier New" w:hAnsi="Courier New"/>
              </w:rPr>
            </w:pPr>
            <w:bookmarkStart w:id="2349"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9"/>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50"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50"/>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1" w:name="_MCCTEMPBM_CRPT80111362___7"/>
      <w:r w:rsidRPr="000903C1">
        <w:rPr>
          <w:rFonts w:ascii="Courier New" w:hAnsi="Courier New" w:cs="Courier New"/>
        </w:rPr>
        <w:t>&lt;allow&gt;</w:t>
      </w:r>
      <w:r w:rsidRPr="000903C1">
        <w:t>: integer type. Enables and disables the allowance for location disclosure.</w:t>
      </w:r>
    </w:p>
    <w:bookmarkEnd w:id="2351"/>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2"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2"/>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3" w:name="_Toc20207589"/>
      <w:bookmarkStart w:id="2354" w:name="_Toc27579472"/>
      <w:bookmarkStart w:id="2355" w:name="_Toc36116052"/>
      <w:bookmarkStart w:id="2356" w:name="_Toc45214932"/>
      <w:bookmarkStart w:id="2357" w:name="_Toc51866700"/>
      <w:bookmarkStart w:id="2358" w:name="_Toc171691457"/>
      <w:r w:rsidRPr="000903C1">
        <w:t>8.59</w:t>
      </w:r>
      <w:r w:rsidRPr="000903C1">
        <w:tab/>
      </w:r>
      <w:r w:rsidR="00FE7A01" w:rsidRPr="000903C1">
        <w:t xml:space="preserve">Battery </w:t>
      </w:r>
      <w:r w:rsidR="00136ECD" w:rsidRPr="000903C1">
        <w:t>c</w:t>
      </w:r>
      <w:r w:rsidR="00FE7A01" w:rsidRPr="000903C1">
        <w:t>apacity +CBCAP</w:t>
      </w:r>
      <w:bookmarkEnd w:id="2353"/>
      <w:bookmarkEnd w:id="2354"/>
      <w:bookmarkEnd w:id="2355"/>
      <w:bookmarkEnd w:id="2356"/>
      <w:bookmarkEnd w:id="2357"/>
      <w:bookmarkEnd w:id="2358"/>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9"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60" w:name="_MCCTEMPBM_CRPT80111365___7" w:colFirst="0" w:colLast="0"/>
            <w:bookmarkEnd w:id="2359"/>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1" w:name="_MCCTEMPBM_CRPT80111366___7"/>
            <w:bookmarkEnd w:id="2360"/>
            <w:r w:rsidRPr="000903C1">
              <w:rPr>
                <w:rFonts w:ascii="Courier New" w:hAnsi="Courier New"/>
              </w:rPr>
              <w:t>+CBCAP=?</w:t>
            </w:r>
            <w:bookmarkEnd w:id="2361"/>
          </w:p>
        </w:tc>
        <w:tc>
          <w:tcPr>
            <w:tcW w:w="6120" w:type="dxa"/>
          </w:tcPr>
          <w:p w14:paraId="229AD5E6" w14:textId="77777777" w:rsidR="00FE7A01" w:rsidRPr="000903C1" w:rsidRDefault="00FE7A01" w:rsidP="008C72A3">
            <w:pPr>
              <w:spacing w:after="20"/>
              <w:rPr>
                <w:rFonts w:ascii="Courier New" w:hAnsi="Courier New"/>
              </w:rPr>
            </w:pPr>
            <w:bookmarkStart w:id="2362"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2"/>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3"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3"/>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lastRenderedPageBreak/>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4" w:name="_MCCTEMPBM_CRPT80111369___7"/>
      <w:r w:rsidRPr="000903C1">
        <w:rPr>
          <w:rFonts w:ascii="Courier New" w:hAnsi="Courier New" w:cs="Courier New"/>
        </w:rPr>
        <w:t>&lt;reporting&gt;</w:t>
      </w:r>
      <w:r w:rsidRPr="000903C1">
        <w:t>: integer type. Enables and disables reporting of changes in the battery capacity level.</w:t>
      </w:r>
    </w:p>
    <w:bookmarkEnd w:id="2364"/>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5"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5"/>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6" w:name="_MCCTEMPBM_CRPT80111371___7"/>
      <w:r w:rsidRPr="000903C1">
        <w:rPr>
          <w:rFonts w:ascii="Courier New" w:hAnsi="Courier New" w:cs="Courier New"/>
        </w:rPr>
        <w:t>&lt;bcl&gt;</w:t>
      </w:r>
      <w:r w:rsidRPr="000903C1">
        <w:t>: integer type. Gives the remaining relative battery capacity level (in percentages).</w:t>
      </w:r>
    </w:p>
    <w:bookmarkEnd w:id="2366"/>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7"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8" w:name="_MCCTEMPBM_CRPT80111373___7"/>
      <w:bookmarkEnd w:id="2367"/>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8"/>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9" w:name="_Toc20207590"/>
      <w:bookmarkStart w:id="2370" w:name="_Toc27579473"/>
      <w:bookmarkStart w:id="2371" w:name="_Toc36116053"/>
      <w:bookmarkStart w:id="2372" w:name="_Toc45214933"/>
      <w:bookmarkStart w:id="2373" w:name="_Toc51866701"/>
      <w:bookmarkStart w:id="2374" w:name="_Toc171691458"/>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9"/>
      <w:bookmarkEnd w:id="2370"/>
      <w:bookmarkEnd w:id="2371"/>
      <w:bookmarkEnd w:id="2372"/>
      <w:bookmarkEnd w:id="2373"/>
      <w:bookmarkEnd w:id="2374"/>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5"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6" w:name="_MCCTEMPBM_CRPT80111375___7" w:colFirst="0" w:colLast="0"/>
            <w:bookmarkEnd w:id="2375"/>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7" w:name="_MCCTEMPBM_CRPT80111376___7"/>
            <w:bookmarkEnd w:id="2376"/>
            <w:r w:rsidRPr="000903C1">
              <w:rPr>
                <w:rFonts w:ascii="Courier New" w:hAnsi="Courier New"/>
              </w:rPr>
              <w:t>+CBCON=?</w:t>
            </w:r>
            <w:bookmarkEnd w:id="2377"/>
          </w:p>
        </w:tc>
        <w:tc>
          <w:tcPr>
            <w:tcW w:w="4819" w:type="dxa"/>
          </w:tcPr>
          <w:p w14:paraId="442314A9" w14:textId="77777777" w:rsidR="00FE7A01" w:rsidRPr="000903C1" w:rsidRDefault="00FE7A01" w:rsidP="008C72A3">
            <w:pPr>
              <w:spacing w:after="20"/>
              <w:rPr>
                <w:rFonts w:ascii="Courier New" w:hAnsi="Courier New"/>
              </w:rPr>
            </w:pPr>
            <w:bookmarkStart w:id="2378"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8"/>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9"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9"/>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80"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80"/>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1" w:name="_MCCTEMPBM_CRPT80111380___7"/>
      <w:r w:rsidRPr="000903C1">
        <w:rPr>
          <w:rFonts w:ascii="Courier New" w:hAnsi="Courier New" w:cs="Courier New"/>
        </w:rPr>
        <w:t>&lt;bcs&gt;</w:t>
      </w:r>
      <w:r w:rsidRPr="000903C1">
        <w:t>: integer type. Indicates the battery status.</w:t>
      </w:r>
    </w:p>
    <w:bookmarkEnd w:id="2381"/>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lastRenderedPageBreak/>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2" w:name="_Toc20207591"/>
      <w:bookmarkStart w:id="2383" w:name="_Toc27579474"/>
      <w:bookmarkStart w:id="2384" w:name="_Toc36116054"/>
      <w:bookmarkStart w:id="2385" w:name="_Toc45214934"/>
      <w:bookmarkStart w:id="2386" w:name="_Toc51866702"/>
      <w:bookmarkStart w:id="2387" w:name="_Toc171691459"/>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2"/>
      <w:bookmarkEnd w:id="2383"/>
      <w:bookmarkEnd w:id="2384"/>
      <w:bookmarkEnd w:id="2385"/>
      <w:bookmarkEnd w:id="2386"/>
      <w:bookmarkEnd w:id="2387"/>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8"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9" w:name="_MCCTEMPBM_CRPT80111382___7" w:colFirst="0" w:colLast="0"/>
            <w:bookmarkEnd w:id="2388"/>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90" w:name="_MCCTEMPBM_CRPT80111383___7"/>
            <w:bookmarkEnd w:id="2389"/>
            <w:r w:rsidRPr="000903C1">
              <w:rPr>
                <w:rFonts w:ascii="Courier New" w:hAnsi="Courier New"/>
              </w:rPr>
              <w:t>+CBCHG=?</w:t>
            </w:r>
            <w:bookmarkEnd w:id="2390"/>
          </w:p>
        </w:tc>
        <w:tc>
          <w:tcPr>
            <w:tcW w:w="4961" w:type="dxa"/>
          </w:tcPr>
          <w:p w14:paraId="455CE5BF" w14:textId="77777777" w:rsidR="00FE7A01" w:rsidRPr="000903C1" w:rsidRDefault="00FE7A01" w:rsidP="008C72A3">
            <w:pPr>
              <w:spacing w:after="20"/>
              <w:rPr>
                <w:rFonts w:ascii="Courier New" w:hAnsi="Courier New"/>
              </w:rPr>
            </w:pPr>
            <w:bookmarkStart w:id="2391"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1"/>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2"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2"/>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3" w:name="_MCCTEMPBM_CRPT80111386___7"/>
      <w:r w:rsidRPr="000903C1">
        <w:rPr>
          <w:rFonts w:ascii="Courier New" w:hAnsi="Courier New" w:cs="Courier New"/>
        </w:rPr>
        <w:t>&lt;reporting&gt;</w:t>
      </w:r>
      <w:r w:rsidRPr="000903C1">
        <w:t>: integer type. Enables and disables reporting of changes in the battery charger status.</w:t>
      </w:r>
    </w:p>
    <w:bookmarkEnd w:id="2393"/>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4" w:name="_MCCTEMPBM_CRPT80111387___7"/>
      <w:r w:rsidRPr="000903C1">
        <w:rPr>
          <w:rFonts w:ascii="Courier New" w:hAnsi="Courier New" w:cs="Courier New"/>
        </w:rPr>
        <w:t>&lt;chg_status&gt;</w:t>
      </w:r>
      <w:r w:rsidRPr="000903C1">
        <w:t>: integer type. Indicates type of battery charger status.</w:t>
      </w:r>
    </w:p>
    <w:bookmarkEnd w:id="2394"/>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5" w:name="_Toc20207592"/>
      <w:bookmarkStart w:id="2396" w:name="_Toc27579475"/>
      <w:bookmarkStart w:id="2397" w:name="_Toc36116055"/>
      <w:bookmarkStart w:id="2398" w:name="_Toc45214935"/>
      <w:bookmarkStart w:id="2399" w:name="_Toc51866703"/>
      <w:bookmarkStart w:id="2400" w:name="_Toc171691460"/>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5"/>
      <w:bookmarkEnd w:id="2396"/>
      <w:bookmarkEnd w:id="2397"/>
      <w:bookmarkEnd w:id="2398"/>
      <w:bookmarkEnd w:id="2399"/>
      <w:bookmarkEnd w:id="2400"/>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1"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2" w:name="_MCCTEMPBM_CRPT80111389___7" w:colFirst="0" w:colLast="0"/>
            <w:bookmarkEnd w:id="2401"/>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3" w:name="_MCCTEMPBM_CRPT80111390___7"/>
            <w:bookmarkEnd w:id="2402"/>
            <w:r w:rsidRPr="000903C1">
              <w:rPr>
                <w:rFonts w:ascii="Courier New" w:hAnsi="Courier New"/>
              </w:rPr>
              <w:t>+CGPIAF=?</w:t>
            </w:r>
            <w:bookmarkEnd w:id="2403"/>
          </w:p>
        </w:tc>
        <w:tc>
          <w:tcPr>
            <w:tcW w:w="6120" w:type="dxa"/>
          </w:tcPr>
          <w:p w14:paraId="7C114D30" w14:textId="77777777" w:rsidR="00627808" w:rsidRPr="000903C1" w:rsidRDefault="00627808" w:rsidP="00475B74">
            <w:pPr>
              <w:spacing w:after="20"/>
              <w:rPr>
                <w:rFonts w:ascii="Courier New" w:hAnsi="Courier New"/>
              </w:rPr>
            </w:pPr>
            <w:bookmarkStart w:id="2404"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4"/>
          </w:p>
        </w:tc>
      </w:tr>
    </w:tbl>
    <w:p w14:paraId="0F79A21C" w14:textId="77777777" w:rsidR="00627808" w:rsidRPr="000903C1" w:rsidRDefault="00627808" w:rsidP="00627808"/>
    <w:p w14:paraId="484CB695" w14:textId="77777777" w:rsidR="00627808" w:rsidRPr="000903C1" w:rsidRDefault="00627808" w:rsidP="00627808">
      <w:r w:rsidRPr="000903C1">
        <w:rPr>
          <w:b/>
        </w:rPr>
        <w:lastRenderedPageBreak/>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5"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6" w:name="_MCCTEMPBM_CRPT80111393___7"/>
      <w:bookmarkEnd w:id="2405"/>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6"/>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7"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7"/>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8"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8"/>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9"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10" w:name="_MCCTEMPBM_CRPT80111397___2"/>
      <w:bookmarkEnd w:id="2409"/>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1"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2" w:name="_MCCTEMPBM_CRPT80111399___2"/>
      <w:r w:rsidRPr="000903C1">
        <w:rPr>
          <w:rFonts w:ascii="Courier New" w:hAnsi="Courier New" w:cs="Courier New"/>
        </w:rPr>
        <w:lastRenderedPageBreak/>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2"/>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3" w:name="_Toc20207593"/>
      <w:bookmarkStart w:id="2414" w:name="_Toc27579476"/>
      <w:bookmarkStart w:id="2415" w:name="_Toc36116056"/>
      <w:bookmarkStart w:id="2416" w:name="_Toc45214936"/>
      <w:bookmarkStart w:id="2417" w:name="_Toc51866704"/>
      <w:bookmarkStart w:id="2418" w:name="_Toc171691461"/>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3"/>
      <w:bookmarkEnd w:id="2414"/>
      <w:bookmarkEnd w:id="2415"/>
      <w:bookmarkEnd w:id="2416"/>
      <w:bookmarkEnd w:id="2417"/>
      <w:bookmarkEnd w:id="2418"/>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9"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20" w:name="_MCCTEMPBM_CRPT80111401___7" w:colFirst="0" w:colLast="0"/>
            <w:bookmarkEnd w:id="2419"/>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1" w:name="_MCCTEMPBM_CRPT80111402___7"/>
            <w:bookmarkEnd w:id="2420"/>
            <w:r w:rsidRPr="000903C1">
              <w:rPr>
                <w:rFonts w:ascii="Courier New" w:hAnsi="Courier New"/>
              </w:rPr>
              <w:t>+CISRVCC=?</w:t>
            </w:r>
            <w:bookmarkEnd w:id="2421"/>
          </w:p>
        </w:tc>
        <w:tc>
          <w:tcPr>
            <w:tcW w:w="4678" w:type="dxa"/>
          </w:tcPr>
          <w:p w14:paraId="72A3C1BF" w14:textId="77777777" w:rsidR="00475B74" w:rsidRPr="000903C1" w:rsidRDefault="00475B74" w:rsidP="00475B74">
            <w:pPr>
              <w:spacing w:after="20"/>
              <w:rPr>
                <w:rFonts w:ascii="Courier New" w:hAnsi="Courier New"/>
              </w:rPr>
            </w:pPr>
            <w:bookmarkStart w:id="2422"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2"/>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3"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3"/>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4" w:name="_MCCTEMPBM_CRPT80111405___7"/>
      <w:r w:rsidRPr="000903C1">
        <w:rPr>
          <w:rFonts w:ascii="Courier New" w:hAnsi="Courier New" w:cs="Courier New"/>
        </w:rPr>
        <w:t>&lt;uesrvcc&gt;</w:t>
      </w:r>
      <w:r w:rsidRPr="000903C1">
        <w:t>: integer type. SRVCC support status</w:t>
      </w:r>
    </w:p>
    <w:bookmarkEnd w:id="2424"/>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5" w:name="_Toc20207594"/>
      <w:bookmarkStart w:id="2426" w:name="_Toc27579477"/>
      <w:bookmarkStart w:id="2427" w:name="_Toc36116057"/>
      <w:bookmarkStart w:id="2428" w:name="_Toc45214937"/>
      <w:bookmarkStart w:id="2429" w:name="_Toc51866705"/>
      <w:bookmarkStart w:id="2430" w:name="_Toc171691462"/>
      <w:r w:rsidRPr="000903C1">
        <w:t>8.64</w:t>
      </w:r>
      <w:r w:rsidRPr="000903C1">
        <w:tab/>
        <w:t>IMS network reporting +CIREP</w:t>
      </w:r>
      <w:bookmarkEnd w:id="2425"/>
      <w:bookmarkEnd w:id="2426"/>
      <w:bookmarkEnd w:id="2427"/>
      <w:bookmarkEnd w:id="2428"/>
      <w:bookmarkEnd w:id="2429"/>
      <w:bookmarkEnd w:id="2430"/>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1"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2" w:name="_MCCTEMPBM_CRPT80111407___7" w:colFirst="0" w:colLast="0"/>
            <w:bookmarkEnd w:id="2431"/>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3" w:name="_MCCTEMPBM_CRPT80111408___7"/>
            <w:bookmarkEnd w:id="2432"/>
            <w:r w:rsidRPr="000903C1">
              <w:rPr>
                <w:rFonts w:ascii="Courier New" w:hAnsi="Courier New"/>
              </w:rPr>
              <w:t>+CIREP=?</w:t>
            </w:r>
            <w:bookmarkEnd w:id="2433"/>
          </w:p>
        </w:tc>
        <w:tc>
          <w:tcPr>
            <w:tcW w:w="5099" w:type="dxa"/>
          </w:tcPr>
          <w:p w14:paraId="4BBD9621" w14:textId="77777777" w:rsidR="00475B74" w:rsidRPr="000903C1" w:rsidRDefault="00475B74" w:rsidP="00475B74">
            <w:pPr>
              <w:spacing w:after="20"/>
              <w:rPr>
                <w:rFonts w:ascii="Courier New" w:hAnsi="Courier New"/>
              </w:rPr>
            </w:pPr>
            <w:bookmarkStart w:id="2434"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4"/>
          </w:p>
        </w:tc>
      </w:tr>
    </w:tbl>
    <w:p w14:paraId="70F05E12" w14:textId="77777777" w:rsidR="00475B74" w:rsidRPr="000903C1" w:rsidRDefault="00475B74" w:rsidP="00475B74"/>
    <w:p w14:paraId="5055C14A" w14:textId="77777777" w:rsidR="00475B74" w:rsidRPr="000903C1" w:rsidRDefault="00475B74" w:rsidP="00475B74">
      <w:r w:rsidRPr="000903C1">
        <w:rPr>
          <w:b/>
        </w:rPr>
        <w:lastRenderedPageBreak/>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5"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5"/>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6"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6"/>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7"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7"/>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8"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8"/>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9"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9"/>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lastRenderedPageBreak/>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40" w:name="_Toc20207595"/>
      <w:bookmarkStart w:id="2441" w:name="_Toc27579478"/>
      <w:bookmarkStart w:id="2442" w:name="_Toc36116058"/>
      <w:bookmarkStart w:id="2443" w:name="_Toc45214938"/>
      <w:bookmarkStart w:id="2444" w:name="_Toc51866706"/>
      <w:bookmarkStart w:id="2445" w:name="_Toc171691463"/>
      <w:r w:rsidRPr="000903C1">
        <w:t>8.</w:t>
      </w:r>
      <w:r w:rsidR="00475B74" w:rsidRPr="000903C1">
        <w:t>65</w:t>
      </w:r>
      <w:r w:rsidR="00154519" w:rsidRPr="000903C1">
        <w:tab/>
        <w:t xml:space="preserve">Remaining PIN </w:t>
      </w:r>
      <w:r w:rsidR="00136ECD" w:rsidRPr="000903C1">
        <w:t>r</w:t>
      </w:r>
      <w:r w:rsidR="00154519" w:rsidRPr="000903C1">
        <w:t>etries +CPINR</w:t>
      </w:r>
      <w:bookmarkEnd w:id="2440"/>
      <w:bookmarkEnd w:id="2441"/>
      <w:bookmarkEnd w:id="2442"/>
      <w:bookmarkEnd w:id="2443"/>
      <w:bookmarkEnd w:id="2444"/>
      <w:bookmarkEnd w:id="2445"/>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6"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7" w:name="_MCCTEMPBM_CRPT80111416___7" w:colFirst="0" w:colLast="0"/>
            <w:bookmarkEnd w:id="2446"/>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7"/>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8"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8"/>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9"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50" w:name="_MCCTEMPBM_CRPT80111419___7"/>
      <w:bookmarkEnd w:id="2449"/>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1" w:name="_MCCTEMPBM_CRPT80111420___2"/>
      <w:bookmarkEnd w:id="2450"/>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2" w:name="_MCCTEMPBM_CRPT80111421___7"/>
      <w:bookmarkEnd w:id="2451"/>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3" w:name="_MCCTEMPBM_CRPT80111422___2"/>
      <w:bookmarkEnd w:id="2452"/>
      <w:r w:rsidRPr="000903C1">
        <w:rPr>
          <w:rFonts w:ascii="Courier New" w:hAnsi="Courier New"/>
        </w:rPr>
        <w:lastRenderedPageBreak/>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3"/>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4" w:name="_Toc20207596"/>
      <w:bookmarkStart w:id="2455" w:name="_Toc27579479"/>
      <w:bookmarkStart w:id="2456" w:name="_Toc36116059"/>
      <w:bookmarkStart w:id="2457" w:name="_Toc45214939"/>
      <w:bookmarkStart w:id="2458" w:name="_Toc51866707"/>
      <w:bookmarkStart w:id="2459" w:name="_Toc171691464"/>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4"/>
      <w:bookmarkEnd w:id="2455"/>
      <w:bookmarkEnd w:id="2456"/>
      <w:bookmarkEnd w:id="2457"/>
      <w:bookmarkEnd w:id="2458"/>
      <w:bookmarkEnd w:id="2459"/>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60"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1" w:name="_MCCTEMPBM_CRPT80111424___7" w:colFirst="0" w:colLast="0"/>
            <w:bookmarkEnd w:id="2460"/>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2" w:name="_MCCTEMPBM_CRPT80111425___7"/>
            <w:bookmarkEnd w:id="2461"/>
            <w:r w:rsidRPr="000903C1">
              <w:rPr>
                <w:rFonts w:ascii="Courier New" w:hAnsi="Courier New"/>
              </w:rPr>
              <w:t>+CSUS=?</w:t>
            </w:r>
            <w:bookmarkEnd w:id="2462"/>
          </w:p>
        </w:tc>
        <w:tc>
          <w:tcPr>
            <w:tcW w:w="4813" w:type="dxa"/>
          </w:tcPr>
          <w:p w14:paraId="28C839A9" w14:textId="77777777" w:rsidR="00154519" w:rsidRPr="000903C1" w:rsidRDefault="00154519" w:rsidP="009804D3">
            <w:pPr>
              <w:spacing w:after="20"/>
              <w:rPr>
                <w:rFonts w:ascii="Courier New" w:hAnsi="Courier New"/>
              </w:rPr>
            </w:pPr>
            <w:bookmarkStart w:id="2463"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3"/>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4"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4"/>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5" w:name="_MCCTEMPBM_CRPT80111428___7"/>
      <w:r w:rsidRPr="000903C1">
        <w:rPr>
          <w:rFonts w:ascii="Courier New" w:hAnsi="Courier New" w:cs="Courier New"/>
        </w:rPr>
        <w:t>&lt;card slot&gt;</w:t>
      </w:r>
      <w:r w:rsidRPr="000903C1">
        <w:t>: integer type.</w:t>
      </w:r>
    </w:p>
    <w:bookmarkEnd w:id="2465"/>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6" w:name="_Toc20207597"/>
      <w:bookmarkStart w:id="2467" w:name="_Toc27579480"/>
      <w:bookmarkStart w:id="2468" w:name="_Toc36116060"/>
      <w:bookmarkStart w:id="2469" w:name="_Toc45214940"/>
      <w:bookmarkStart w:id="2470" w:name="_Toc51866708"/>
      <w:bookmarkStart w:id="2471" w:name="_Toc171691465"/>
      <w:r w:rsidRPr="000903C1">
        <w:t>8.67</w:t>
      </w:r>
      <w:r w:rsidRPr="000903C1">
        <w:tab/>
        <w:t xml:space="preserve">Emergency </w:t>
      </w:r>
      <w:r w:rsidR="00136ECD" w:rsidRPr="000903C1">
        <w:t>n</w:t>
      </w:r>
      <w:r w:rsidRPr="000903C1">
        <w:t>umbers +CEN</w:t>
      </w:r>
      <w:bookmarkEnd w:id="2466"/>
      <w:bookmarkEnd w:id="2467"/>
      <w:bookmarkEnd w:id="2468"/>
      <w:bookmarkEnd w:id="2469"/>
      <w:bookmarkEnd w:id="2470"/>
      <w:bookmarkEnd w:id="2471"/>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2"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3" w:name="_MCCTEMPBM_CRPT80111430___7" w:colFirst="0" w:colLast="1"/>
            <w:bookmarkEnd w:id="2472"/>
            <w:r w:rsidRPr="000903C1">
              <w:rPr>
                <w:rFonts w:ascii="Courier New" w:hAnsi="Courier New"/>
              </w:rPr>
              <w:lastRenderedPageBreak/>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4" w:name="_MCCTEMPBM_CRPT80111431___7"/>
            <w:bookmarkEnd w:id="2473"/>
            <w:r w:rsidRPr="000903C1">
              <w:rPr>
                <w:rFonts w:ascii="Courier New" w:hAnsi="Courier New"/>
              </w:rPr>
              <w:t>+CEN=?</w:t>
            </w:r>
            <w:bookmarkEnd w:id="2474"/>
          </w:p>
        </w:tc>
        <w:tc>
          <w:tcPr>
            <w:tcW w:w="6120" w:type="dxa"/>
          </w:tcPr>
          <w:p w14:paraId="3F7D6701" w14:textId="77777777" w:rsidR="00154519" w:rsidRPr="000903C1" w:rsidRDefault="00154519" w:rsidP="009804D3">
            <w:pPr>
              <w:spacing w:after="20"/>
              <w:rPr>
                <w:rFonts w:ascii="Courier New" w:hAnsi="Courier New"/>
              </w:rPr>
            </w:pPr>
            <w:bookmarkStart w:id="2475"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5"/>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6"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6"/>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7"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7"/>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8"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8"/>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9"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lastRenderedPageBreak/>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9"/>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80" w:name="_Toc20207598"/>
      <w:bookmarkStart w:id="2481" w:name="_Toc27579481"/>
      <w:bookmarkStart w:id="2482" w:name="_Toc36116061"/>
      <w:bookmarkStart w:id="2483" w:name="_Toc45214941"/>
      <w:bookmarkStart w:id="2484" w:name="_Toc51866709"/>
      <w:bookmarkStart w:id="2485" w:name="_Toc171691466"/>
      <w:r w:rsidRPr="000903C1">
        <w:t>8.68</w:t>
      </w:r>
      <w:r w:rsidR="00EA76BD" w:rsidRPr="000903C1">
        <w:tab/>
        <w:t>Availability for voice calls with IMS +CAVIMS</w:t>
      </w:r>
      <w:bookmarkEnd w:id="2480"/>
      <w:bookmarkEnd w:id="2481"/>
      <w:bookmarkEnd w:id="2482"/>
      <w:bookmarkEnd w:id="2483"/>
      <w:bookmarkEnd w:id="2484"/>
      <w:bookmarkEnd w:id="2485"/>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6"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7" w:name="_MCCTEMPBM_CRPT80111438___7" w:colFirst="0" w:colLast="0"/>
            <w:bookmarkEnd w:id="2486"/>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8" w:name="_MCCTEMPBM_CRPT80111439___7"/>
            <w:bookmarkEnd w:id="2487"/>
            <w:r w:rsidRPr="000903C1">
              <w:rPr>
                <w:rFonts w:ascii="Courier New" w:hAnsi="Courier New"/>
              </w:rPr>
              <w:t>+CAVIMS=?</w:t>
            </w:r>
            <w:bookmarkEnd w:id="2488"/>
          </w:p>
        </w:tc>
        <w:tc>
          <w:tcPr>
            <w:tcW w:w="4678" w:type="dxa"/>
          </w:tcPr>
          <w:p w14:paraId="2CE3B48A" w14:textId="77777777" w:rsidR="00EA76BD" w:rsidRPr="000903C1" w:rsidRDefault="00EA76BD" w:rsidP="00EA76BD">
            <w:pPr>
              <w:spacing w:after="20"/>
              <w:rPr>
                <w:rFonts w:ascii="Courier New" w:hAnsi="Courier New"/>
              </w:rPr>
            </w:pPr>
            <w:bookmarkStart w:id="2489"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9"/>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90"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90"/>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1" w:name="_Toc20207599"/>
      <w:bookmarkStart w:id="2492" w:name="_Toc27579482"/>
      <w:bookmarkStart w:id="2493" w:name="_Toc36116062"/>
      <w:bookmarkStart w:id="2494" w:name="_Toc45214942"/>
      <w:bookmarkStart w:id="2495" w:name="_Toc51866710"/>
      <w:bookmarkStart w:id="2496" w:name="_Toc171691467"/>
      <w:r w:rsidRPr="000903C1">
        <w:t>8.69</w:t>
      </w:r>
      <w:r w:rsidR="00CF2487" w:rsidRPr="000903C1">
        <w:tab/>
        <w:t>Extended signal quality +CESQ</w:t>
      </w:r>
      <w:bookmarkEnd w:id="2491"/>
      <w:bookmarkEnd w:id="2492"/>
      <w:bookmarkEnd w:id="2493"/>
      <w:bookmarkEnd w:id="2494"/>
      <w:bookmarkEnd w:id="2495"/>
      <w:bookmarkEnd w:id="2496"/>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7"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8" w:name="_MCCTEMPBM_CRPT80111443___7"/>
            <w:bookmarkEnd w:id="2497"/>
            <w:r w:rsidRPr="000903C1">
              <w:rPr>
                <w:rFonts w:ascii="Courier New" w:hAnsi="Courier New"/>
              </w:rPr>
              <w:t>+CESQ=?</w:t>
            </w:r>
            <w:bookmarkEnd w:id="2498"/>
          </w:p>
        </w:tc>
        <w:tc>
          <w:tcPr>
            <w:tcW w:w="6358" w:type="dxa"/>
          </w:tcPr>
          <w:p w14:paraId="47DF70EB" w14:textId="77777777" w:rsidR="00CF2487" w:rsidRPr="000903C1" w:rsidRDefault="00CF2487" w:rsidP="003452CB">
            <w:pPr>
              <w:spacing w:after="20"/>
              <w:rPr>
                <w:rFonts w:ascii="Courier New" w:hAnsi="Courier New"/>
              </w:rPr>
            </w:pPr>
            <w:bookmarkStart w:id="2499"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9"/>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500" w:name="_MCCTEMPBM_CRPT80111445___7"/>
      <w:r w:rsidRPr="000903C1">
        <w:lastRenderedPageBreak/>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00"/>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1"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1"/>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2" w:name="_MCCTEMPBM_CRPT80111447___7"/>
      <w:r w:rsidRPr="000903C1">
        <w:rPr>
          <w:rFonts w:ascii="Courier New" w:hAnsi="Courier New"/>
        </w:rPr>
        <w:t>&lt;ber&gt;</w:t>
      </w:r>
      <w:r w:rsidRPr="000903C1">
        <w:t>: integer type; channel bit error rate (in percent)</w:t>
      </w:r>
      <w:r w:rsidR="002B227A" w:rsidRPr="000903C1">
        <w:t>.</w:t>
      </w:r>
    </w:p>
    <w:bookmarkEnd w:id="2502"/>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3"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3"/>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4"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4"/>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lastRenderedPageBreak/>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5"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6" w:name="_MCCTEMPBM_CRPT80111451___7"/>
      <w:bookmarkEnd w:id="2505"/>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6"/>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7"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7"/>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8"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8"/>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9"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9"/>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lastRenderedPageBreak/>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10"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10"/>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1" w:name="_Toc20207600"/>
      <w:bookmarkStart w:id="2512" w:name="_Toc27579483"/>
      <w:bookmarkStart w:id="2513" w:name="_Toc36116063"/>
      <w:bookmarkStart w:id="2514" w:name="_Toc45214943"/>
      <w:bookmarkStart w:id="2515" w:name="_Toc51866711"/>
      <w:bookmarkStart w:id="2516" w:name="_Toc171691468"/>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1"/>
      <w:bookmarkEnd w:id="2512"/>
      <w:bookmarkEnd w:id="2513"/>
      <w:bookmarkEnd w:id="2514"/>
      <w:bookmarkEnd w:id="2515"/>
      <w:bookmarkEnd w:id="2516"/>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7"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8" w:name="_MCCTEMPBM_CRPT80111457___7" w:colFirst="0" w:colLast="1"/>
            <w:bookmarkEnd w:id="2517"/>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9" w:name="_MCCTEMPBM_CRPT80111458___7"/>
            <w:bookmarkStart w:id="2520" w:name="_MCCTEMPBM_CRPT80111460___7" w:colFirst="1" w:colLast="1"/>
            <w:bookmarkEnd w:id="2518"/>
            <w:r w:rsidRPr="000903C1">
              <w:rPr>
                <w:rFonts w:ascii="Courier New" w:hAnsi="Courier New"/>
              </w:rPr>
              <w:t>+CPNER=?</w:t>
            </w:r>
            <w:bookmarkEnd w:id="2519"/>
          </w:p>
        </w:tc>
        <w:tc>
          <w:tcPr>
            <w:tcW w:w="5192" w:type="dxa"/>
          </w:tcPr>
          <w:p w14:paraId="0EB3A2E8" w14:textId="77777777" w:rsidR="00E24532" w:rsidRPr="000903C1" w:rsidRDefault="00E24532" w:rsidP="00E24532">
            <w:pPr>
              <w:spacing w:after="20"/>
              <w:rPr>
                <w:rFonts w:ascii="Courier New" w:hAnsi="Courier New"/>
                <w:lang w:eastAsia="ja-JP"/>
              </w:rPr>
            </w:pPr>
            <w:bookmarkStart w:id="2521"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1"/>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20"/>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2"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3" w:name="_MCCTEMPBM_CRPT80111462___7"/>
      <w:bookmarkEnd w:id="2522"/>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3"/>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lastRenderedPageBreak/>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4"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4"/>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5" w:name="_MCCTEMPBM_CRPT80111464___7"/>
      <w:r w:rsidRPr="000903C1">
        <w:rPr>
          <w:rFonts w:ascii="Courier New" w:hAnsi="Courier New"/>
        </w:rPr>
        <w:t>&lt;reporting&gt;</w:t>
      </w:r>
      <w:r w:rsidRPr="000903C1">
        <w:t>: integer type, controlling reporting of primary notification events</w:t>
      </w:r>
    </w:p>
    <w:bookmarkEnd w:id="2525"/>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6"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6"/>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7"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7"/>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8" w:name="_Toc20207601"/>
      <w:bookmarkStart w:id="2529" w:name="_Toc27579484"/>
      <w:bookmarkStart w:id="2530" w:name="_Toc36116064"/>
      <w:bookmarkStart w:id="2531" w:name="_Toc45214944"/>
      <w:bookmarkStart w:id="2532" w:name="_Toc51866712"/>
      <w:bookmarkStart w:id="2533" w:name="_Toc171691469"/>
      <w:r w:rsidRPr="000903C1">
        <w:rPr>
          <w:lang w:val="fr-FR"/>
        </w:rPr>
        <w:t>8.71</w:t>
      </w:r>
      <w:r w:rsidR="0017351E" w:rsidRPr="000903C1">
        <w:rPr>
          <w:lang w:val="fr-FR"/>
        </w:rPr>
        <w:tab/>
        <w:t>IMS registration information +CIREG</w:t>
      </w:r>
      <w:bookmarkEnd w:id="2528"/>
      <w:bookmarkEnd w:id="2529"/>
      <w:bookmarkEnd w:id="2530"/>
      <w:bookmarkEnd w:id="2531"/>
      <w:bookmarkEnd w:id="2532"/>
      <w:bookmarkEnd w:id="2533"/>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4"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5" w:name="_MCCTEMPBM_CRPT80111468___7" w:colFirst="0" w:colLast="0"/>
            <w:bookmarkEnd w:id="2534"/>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6" w:name="_MCCTEMPBM_CRPT80111469___7"/>
            <w:bookmarkEnd w:id="2535"/>
            <w:r w:rsidRPr="000903C1">
              <w:rPr>
                <w:rFonts w:ascii="Courier New" w:hAnsi="Courier New"/>
              </w:rPr>
              <w:t>+CIREG=?</w:t>
            </w:r>
            <w:bookmarkEnd w:id="2536"/>
          </w:p>
        </w:tc>
        <w:tc>
          <w:tcPr>
            <w:tcW w:w="5812" w:type="dxa"/>
          </w:tcPr>
          <w:p w14:paraId="02F1B461" w14:textId="77777777" w:rsidR="0017351E" w:rsidRPr="000903C1" w:rsidRDefault="0017351E" w:rsidP="00CD3ABD">
            <w:pPr>
              <w:spacing w:after="20"/>
              <w:rPr>
                <w:rFonts w:ascii="Courier New" w:hAnsi="Courier New"/>
              </w:rPr>
            </w:pPr>
            <w:bookmarkStart w:id="2537"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7"/>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8"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8"/>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9" w:name="_MCCTEMPBM_CRPT80111472___7"/>
      <w:r w:rsidRPr="000903C1">
        <w:rPr>
          <w:rFonts w:ascii="Courier New" w:hAnsi="Courier New"/>
        </w:rPr>
        <w:lastRenderedPageBreak/>
        <w:t>&lt;n&gt;</w:t>
      </w:r>
      <w:r w:rsidRPr="000903C1">
        <w:t xml:space="preserve">: integer type. Enables or disables reporting of changes in the MT's </w:t>
      </w:r>
      <w:r w:rsidRPr="000903C1">
        <w:rPr>
          <w:lang w:val="en-US"/>
        </w:rPr>
        <w:t>IMS registration information.</w:t>
      </w:r>
    </w:p>
    <w:bookmarkEnd w:id="2539"/>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40"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1" w:name="_MCCTEMPBM_CRPT80111474___7"/>
      <w:bookmarkEnd w:id="2540"/>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1"/>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2"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2"/>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3"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3"/>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4" w:name="_Toc20207602"/>
      <w:bookmarkStart w:id="2545" w:name="_Toc27579485"/>
      <w:bookmarkStart w:id="2546" w:name="_Toc36116065"/>
      <w:bookmarkStart w:id="2547" w:name="_Toc45214945"/>
      <w:bookmarkStart w:id="2548" w:name="_Toc51866713"/>
      <w:bookmarkStart w:id="2549" w:name="_Toc171691470"/>
      <w:r w:rsidRPr="000903C1">
        <w:t>8.72</w:t>
      </w:r>
      <w:r w:rsidR="0057644E" w:rsidRPr="000903C1">
        <w:tab/>
        <w:t>Availability for SMS using IMS +CASIMS</w:t>
      </w:r>
      <w:bookmarkEnd w:id="2544"/>
      <w:bookmarkEnd w:id="2545"/>
      <w:bookmarkEnd w:id="2546"/>
      <w:bookmarkEnd w:id="2547"/>
      <w:bookmarkEnd w:id="2548"/>
      <w:bookmarkEnd w:id="2549"/>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50"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1" w:name="_MCCTEMPBM_CRPT80111478___7" w:colFirst="0" w:colLast="0"/>
            <w:bookmarkEnd w:id="2550"/>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2" w:name="_MCCTEMPBM_CRPT80111479___7"/>
            <w:bookmarkEnd w:id="2551"/>
            <w:r w:rsidRPr="000903C1">
              <w:rPr>
                <w:rFonts w:ascii="Courier New" w:hAnsi="Courier New"/>
              </w:rPr>
              <w:t>+CASIMS=?</w:t>
            </w:r>
            <w:bookmarkEnd w:id="2552"/>
          </w:p>
        </w:tc>
        <w:tc>
          <w:tcPr>
            <w:tcW w:w="4678" w:type="dxa"/>
          </w:tcPr>
          <w:p w14:paraId="7090D1C7" w14:textId="77777777" w:rsidR="0057644E" w:rsidRPr="000903C1" w:rsidRDefault="0057644E" w:rsidP="00F03D24">
            <w:pPr>
              <w:spacing w:after="20"/>
              <w:rPr>
                <w:rFonts w:ascii="Courier New" w:hAnsi="Courier New"/>
              </w:rPr>
            </w:pPr>
            <w:bookmarkStart w:id="2553"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3"/>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4"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4"/>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lastRenderedPageBreak/>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555" w:name="_Toc20207603"/>
      <w:bookmarkStart w:id="2556" w:name="_Toc27579486"/>
      <w:bookmarkStart w:id="2557" w:name="_Toc36116066"/>
      <w:bookmarkStart w:id="2558" w:name="_Toc45214946"/>
      <w:bookmarkStart w:id="2559" w:name="_Toc51866714"/>
      <w:bookmarkStart w:id="2560" w:name="_Toc171691471"/>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5"/>
      <w:bookmarkEnd w:id="2556"/>
      <w:bookmarkEnd w:id="2557"/>
      <w:bookmarkEnd w:id="2558"/>
      <w:bookmarkEnd w:id="2559"/>
      <w:bookmarkEnd w:id="2560"/>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1" w:name="_MCCTEMPBM_CRPT80111482___7"/>
            <w:bookmarkStart w:id="2562"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1"/>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3" w:name="_MCCTEMPBM_CRPT80111484___7" w:colFirst="0" w:colLast="0"/>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4" w:name="_MCCTEMPBM_CRPT80111485___7"/>
            <w:bookmarkEnd w:id="2563"/>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4"/>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5"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5"/>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6"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7" w:name="_MCCTEMPBM_CRPT80111488___7"/>
      <w:bookmarkEnd w:id="2566"/>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8" w:name="_MCCTEMPBM_CRPT80111489___7"/>
      <w:bookmarkEnd w:id="2567"/>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9" w:name="_MCCTEMPBM_CRPT80111490___7"/>
      <w:bookmarkEnd w:id="2568"/>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70" w:name="_MCCTEMPBM_CRPT80111491___7"/>
      <w:bookmarkEnd w:id="2569"/>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w:t>
      </w:r>
      <w:r w:rsidRPr="000903C1">
        <w:rPr>
          <w:lang w:bidi="he-IL"/>
        </w:rPr>
        <w:lastRenderedPageBreak/>
        <w:t xml:space="preserve">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1" w:name="_MCCTEMPBM_CRPT80111492___7"/>
      <w:bookmarkEnd w:id="2570"/>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2" w:name="_MCCTEMPBM_CRPT80111493___7"/>
      <w:bookmarkEnd w:id="2571"/>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2"/>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3" w:name="_MCCTEMPBM_CRPT80111494___7"/>
      <w:r w:rsidRPr="000903C1">
        <w:rPr>
          <w:rFonts w:ascii="Courier New" w:hAnsi="Courier New"/>
          <w:lang w:val="en-US"/>
        </w:rPr>
        <w:t>&lt;n&gt;</w:t>
      </w:r>
      <w:r w:rsidRPr="000903C1">
        <w:rPr>
          <w:lang w:val="en-US"/>
        </w:rPr>
        <w:t>: integer type</w:t>
      </w:r>
    </w:p>
    <w:bookmarkEnd w:id="2573"/>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4"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5" w:name="_MCCTEMPBM_CRPT80111496___7"/>
      <w:bookmarkEnd w:id="2574"/>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5"/>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6"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7" w:name="_MCCTEMPBM_CRPT80111498___7"/>
      <w:bookmarkEnd w:id="2576"/>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8" w:name="_MCCTEMPBM_CRPT80111499___7"/>
      <w:bookmarkEnd w:id="2577"/>
      <w:r w:rsidRPr="000903C1">
        <w:rPr>
          <w:rFonts w:ascii="Courier New" w:hAnsi="Courier New" w:cs="Courier New"/>
          <w:lang w:val="en-US"/>
        </w:rPr>
        <w:lastRenderedPageBreak/>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9" w:name="_MCCTEMPBM_CRPT80111500___2"/>
      <w:bookmarkEnd w:id="2578"/>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80" w:name="_MCCTEMPBM_CRPT80111501___7"/>
      <w:bookmarkEnd w:id="2579"/>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80"/>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1" w:name="_MCCTEMPBM_CRPT80111502___7"/>
      <w:r w:rsidRPr="000903C1">
        <w:rPr>
          <w:rFonts w:ascii="Courier New" w:hAnsi="Courier New"/>
          <w:lang w:val="en-US"/>
        </w:rPr>
        <w:t>&lt;ccstatus&gt;</w:t>
      </w:r>
      <w:r w:rsidRPr="000903C1">
        <w:rPr>
          <w:lang w:val="en-US"/>
        </w:rPr>
        <w:t>: integer type Indicating the state of the call.</w:t>
      </w:r>
    </w:p>
    <w:bookmarkEnd w:id="2581"/>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lastRenderedPageBreak/>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2" w:name="_MCCTEMPBM_CRPT80111504___7"/>
      <w:r w:rsidRPr="000903C1">
        <w:rPr>
          <w:rFonts w:ascii="Courier New" w:hAnsi="Courier New"/>
        </w:rPr>
        <w:t>&lt;mpty&gt;</w:t>
      </w:r>
      <w:r w:rsidRPr="000903C1">
        <w:t>: integer type</w:t>
      </w:r>
    </w:p>
    <w:bookmarkEnd w:id="2582"/>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3"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4" w:name="_MCCTEMPBM_CRPT80111506___7"/>
      <w:bookmarkEnd w:id="2583"/>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5" w:name="_MCCTEMPBM_CRPT80111507___7"/>
      <w:bookmarkEnd w:id="2584"/>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6" w:name="_MCCTEMPBM_CRPT80111508___7"/>
      <w:bookmarkEnd w:id="2585"/>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7" w:name="_MCCTEMPBM_CRPT80111509___7"/>
      <w:bookmarkEnd w:id="2586"/>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7"/>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8"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9"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9"/>
    <w:p w14:paraId="18F575AC" w14:textId="77777777" w:rsidR="00120268" w:rsidRPr="000903C1" w:rsidRDefault="00120268" w:rsidP="00120268">
      <w:pPr>
        <w:pStyle w:val="B2"/>
        <w:rPr>
          <w:lang w:val="en-US"/>
        </w:rPr>
      </w:pPr>
      <w:r w:rsidRPr="000903C1">
        <w:rPr>
          <w:lang w:val="en-US"/>
        </w:rPr>
        <w:lastRenderedPageBreak/>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90"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1" w:name="_MCCTEMPBM_CRPT80111513___7"/>
      <w:bookmarkEnd w:id="2590"/>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2" w:name="_MCCTEMPBM_CRPT80111514___7"/>
      <w:bookmarkEnd w:id="2591"/>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2"/>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3"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3"/>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lastRenderedPageBreak/>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4"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4"/>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5"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5"/>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6" w:name="_MCCTEMPBM_CRPT80111518___7"/>
      <w:r w:rsidRPr="000903C1">
        <w:lastRenderedPageBreak/>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6"/>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7"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7"/>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8" w:name="_Toc20207604"/>
      <w:bookmarkStart w:id="2599" w:name="_Toc27579487"/>
      <w:bookmarkStart w:id="2600" w:name="_Toc36116067"/>
      <w:bookmarkStart w:id="2601" w:name="_Toc45214947"/>
      <w:bookmarkStart w:id="2602" w:name="_Toc51866715"/>
      <w:bookmarkStart w:id="2603" w:name="_Toc171691472"/>
      <w:r w:rsidRPr="000903C1">
        <w:t>8.74</w:t>
      </w:r>
      <w:r w:rsidRPr="000903C1">
        <w:tab/>
      </w:r>
      <w:r w:rsidR="008A1821" w:rsidRPr="000903C1">
        <w:t>List of current calls +CLCCS</w:t>
      </w:r>
      <w:bookmarkEnd w:id="2598"/>
      <w:bookmarkEnd w:id="2599"/>
      <w:bookmarkEnd w:id="2600"/>
      <w:bookmarkEnd w:id="2601"/>
      <w:bookmarkEnd w:id="2602"/>
      <w:bookmarkEnd w:id="2603"/>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4"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5" w:name="_MCCTEMPBM_CRPT80111521___7" w:colFirst="0" w:colLast="0"/>
            <w:bookmarkEnd w:id="2604"/>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5"/>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6"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lastRenderedPageBreak/>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6"/>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7"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7"/>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8"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9" w:name="_MCCTEMPBM_CRPT80111525___7"/>
      <w:bookmarkEnd w:id="2608"/>
      <w:r w:rsidRPr="000903C1">
        <w:rPr>
          <w:rFonts w:ascii="Courier New" w:hAnsi="Courier New"/>
        </w:rPr>
        <w:t>&lt;dir&gt;</w:t>
      </w:r>
      <w:r w:rsidRPr="000903C1">
        <w:t>: integer type</w:t>
      </w:r>
    </w:p>
    <w:bookmarkEnd w:id="2609"/>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10"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1" w:name="_MCCTEMPBM_CRPT80111527___7"/>
      <w:bookmarkEnd w:id="2610"/>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2" w:name="_MCCTEMPBM_CRPT80111528___7"/>
      <w:bookmarkEnd w:id="2611"/>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3" w:name="_MCCTEMPBM_CRPT80111529___7"/>
      <w:bookmarkEnd w:id="2612"/>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4" w:name="_MCCTEMPBM_CRPT80111530___7"/>
      <w:bookmarkEnd w:id="2613"/>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4"/>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lastRenderedPageBreak/>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5" w:name="_MCCTEMPBM_CRPT80111531___7"/>
      <w:r w:rsidRPr="000903C1">
        <w:rPr>
          <w:rFonts w:ascii="Courier New" w:hAnsi="Courier New"/>
          <w:lang w:val="en-US"/>
        </w:rPr>
        <w:t>&lt;ccstatus&gt;</w:t>
      </w:r>
      <w:r w:rsidRPr="000903C1">
        <w:rPr>
          <w:lang w:val="en-US"/>
        </w:rPr>
        <w:t>: integer type. Indicating the state of the call.</w:t>
      </w:r>
    </w:p>
    <w:bookmarkEnd w:id="2615"/>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6" w:name="_MCCTEMPBM_CRPT80111533___7"/>
      <w:r w:rsidRPr="000903C1">
        <w:rPr>
          <w:rFonts w:ascii="Courier New" w:hAnsi="Courier New"/>
        </w:rPr>
        <w:t>&lt;mpty&gt;</w:t>
      </w:r>
      <w:r w:rsidRPr="000903C1">
        <w:t>: integer type</w:t>
      </w:r>
    </w:p>
    <w:bookmarkEnd w:id="2616"/>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7"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8" w:name="_MCCTEMPBM_CRPT80111535___7"/>
      <w:bookmarkEnd w:id="2617"/>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9" w:name="_MCCTEMPBM_CRPT80111536___7"/>
      <w:bookmarkEnd w:id="261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20" w:name="_MCCTEMPBM_CRPT80111537___7"/>
      <w:bookmarkEnd w:id="2619"/>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1" w:name="_MCCTEMPBM_CRPT80111538___7"/>
      <w:bookmarkEnd w:id="2620"/>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lastRenderedPageBreak/>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2" w:name="_MCCTEMPBM_CRPT80111539___7"/>
      <w:bookmarkEnd w:id="2621"/>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3" w:name="_MCCTEMPBM_CRPT80111540___7"/>
      <w:bookmarkEnd w:id="2622"/>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3"/>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4"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4"/>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5"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6" w:name="_Toc20207605"/>
      <w:bookmarkStart w:id="2627" w:name="_Toc27579488"/>
      <w:bookmarkStart w:id="2628" w:name="_Toc36116068"/>
      <w:bookmarkStart w:id="2629" w:name="_Toc45214948"/>
      <w:bookmarkStart w:id="2630" w:name="_Toc51866716"/>
      <w:bookmarkStart w:id="2631" w:name="_Toc171691473"/>
      <w:bookmarkEnd w:id="2625"/>
      <w:r w:rsidRPr="000903C1">
        <w:t>8.75</w:t>
      </w:r>
      <w:r w:rsidRPr="000903C1">
        <w:tab/>
      </w:r>
      <w:r w:rsidR="002A7868" w:rsidRPr="000903C1">
        <w:t>Supported radio accesses +CSRA</w:t>
      </w:r>
      <w:bookmarkEnd w:id="2626"/>
      <w:bookmarkEnd w:id="2627"/>
      <w:bookmarkEnd w:id="2628"/>
      <w:bookmarkEnd w:id="2629"/>
      <w:bookmarkEnd w:id="2630"/>
      <w:bookmarkEnd w:id="2631"/>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2"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3" w:name="_MCCTEMPBM_CRPT80111544___7" w:colFirst="0" w:colLast="1"/>
            <w:bookmarkEnd w:id="2632"/>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4" w:name="_MCCTEMPBM_CRPT80111545___7"/>
            <w:bookmarkStart w:id="2635" w:name="_MCCTEMPBM_CRPT80111547___7" w:colFirst="1" w:colLast="1"/>
            <w:bookmarkEnd w:id="2633"/>
            <w:r w:rsidRPr="000903C1">
              <w:rPr>
                <w:rFonts w:ascii="Courier New" w:hAnsi="Courier New"/>
              </w:rPr>
              <w:lastRenderedPageBreak/>
              <w:t>+CSRA=?</w:t>
            </w:r>
            <w:bookmarkEnd w:id="2634"/>
          </w:p>
        </w:tc>
        <w:tc>
          <w:tcPr>
            <w:tcW w:w="5663" w:type="dxa"/>
          </w:tcPr>
          <w:p w14:paraId="3779C421" w14:textId="77777777" w:rsidR="002A7868" w:rsidRPr="000903C1" w:rsidRDefault="002A7868" w:rsidP="002A7868">
            <w:pPr>
              <w:spacing w:after="20"/>
              <w:rPr>
                <w:rFonts w:ascii="Courier New" w:hAnsi="Courier New" w:cs="Courier New"/>
              </w:rPr>
            </w:pPr>
            <w:bookmarkStart w:id="2636"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6"/>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5"/>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7"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7"/>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8"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8"/>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9"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9"/>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40"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1" w:name="_MCCTEMPBM_CRPT80111552___2"/>
      <w:bookmarkEnd w:id="2640"/>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2" w:name="_MCCTEMPBM_CRPT80111553___7"/>
      <w:bookmarkEnd w:id="2641"/>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3" w:name="_MCCTEMPBM_CRPT80111554___2"/>
      <w:bookmarkEnd w:id="2642"/>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4" w:name="_MCCTEMPBM_CRPT80111555___7"/>
      <w:bookmarkEnd w:id="2643"/>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5" w:name="_MCCTEMPBM_CRPT80111556___2"/>
      <w:bookmarkEnd w:id="2644"/>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6" w:name="_MCCTEMPBM_CRPT80111557___7"/>
      <w:bookmarkEnd w:id="2645"/>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7" w:name="_MCCTEMPBM_CRPT80111558___2"/>
      <w:bookmarkEnd w:id="2646"/>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8" w:name="_MCCTEMPBM_CRPT80111559___7"/>
      <w:bookmarkEnd w:id="2647"/>
      <w:r w:rsidRPr="000903C1">
        <w:rPr>
          <w:rFonts w:ascii="Courier New" w:hAnsi="Courier New"/>
          <w:lang w:val="sv-SE"/>
        </w:rPr>
        <w:lastRenderedPageBreak/>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9" w:name="_MCCTEMPBM_CRPT80111560___2"/>
      <w:bookmarkEnd w:id="2648"/>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50" w:name="_MCCTEMPBM_CRPT80111561___7"/>
      <w:bookmarkEnd w:id="2649"/>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1" w:name="_MCCTEMPBM_CRPT80111562___2"/>
      <w:bookmarkEnd w:id="2650"/>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2" w:name="_MCCTEMPBM_CRPT80111563___7"/>
      <w:bookmarkEnd w:id="2651"/>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3" w:name="_MCCTEMPBM_CRPT80111564___2"/>
      <w:bookmarkEnd w:id="2652"/>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4" w:name="_MCCTEMPBM_CRPT80111565___7"/>
      <w:bookmarkEnd w:id="2653"/>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5" w:name="_MCCTEMPBM_CRPT80111566___2"/>
      <w:bookmarkEnd w:id="2654"/>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6" w:name="_MCCTEMPBM_CRPT80111567___7"/>
      <w:bookmarkEnd w:id="2655"/>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7" w:name="_MCCTEMPBM_CRPT80111568___2"/>
      <w:bookmarkEnd w:id="2656"/>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7"/>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8"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9" w:name="_Toc20207606"/>
      <w:bookmarkStart w:id="2660" w:name="_Toc27579489"/>
      <w:bookmarkStart w:id="2661" w:name="_Toc36116069"/>
      <w:bookmarkStart w:id="2662" w:name="_Toc45214949"/>
      <w:bookmarkStart w:id="2663" w:name="_Toc51866717"/>
      <w:bookmarkStart w:id="2664" w:name="_Toc171691474"/>
      <w:bookmarkEnd w:id="2658"/>
      <w:r w:rsidRPr="000903C1">
        <w:t>8.76</w:t>
      </w:r>
      <w:r w:rsidRPr="000903C1">
        <w:tab/>
      </w:r>
      <w:r w:rsidR="00D05324" w:rsidRPr="000903C1">
        <w:t>Circuit switched fallback +CCSFB</w:t>
      </w:r>
      <w:bookmarkEnd w:id="2659"/>
      <w:bookmarkEnd w:id="2660"/>
      <w:bookmarkEnd w:id="2661"/>
      <w:bookmarkEnd w:id="2662"/>
      <w:bookmarkEnd w:id="2663"/>
      <w:bookmarkEnd w:id="2664"/>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5"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6" w:name="_MCCTEMPBM_CRPT80111571___7" w:colFirst="0" w:colLast="0"/>
            <w:bookmarkEnd w:id="2665"/>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7" w:name="_MCCTEMPBM_CRPT80111572___7"/>
            <w:bookmarkEnd w:id="2666"/>
            <w:r w:rsidRPr="000903C1">
              <w:rPr>
                <w:rFonts w:ascii="Courier New" w:hAnsi="Courier New"/>
              </w:rPr>
              <w:t>+CCSFB=?</w:t>
            </w:r>
            <w:bookmarkEnd w:id="2667"/>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8"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8"/>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9"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70" w:name="_MCCTEMPBM_CRPT80111575___7"/>
      <w:bookmarkEnd w:id="2669"/>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1" w:name="_MCCTEMPBM_CRPT80111576___7"/>
      <w:bookmarkEnd w:id="2670"/>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2" w:name="_MCCTEMPBM_CRPT80111577___7"/>
      <w:bookmarkEnd w:id="2671"/>
      <w:r w:rsidRPr="000903C1">
        <w:lastRenderedPageBreak/>
        <w:t xml:space="preserve">Read command returns the current value of </w:t>
      </w:r>
      <w:r w:rsidRPr="000903C1">
        <w:rPr>
          <w:rFonts w:ascii="Courier New" w:hAnsi="Courier New" w:cs="Courier New"/>
        </w:rPr>
        <w:t>&lt;n&gt;</w:t>
      </w:r>
      <w:r w:rsidRPr="000903C1">
        <w:t>.</w:t>
      </w:r>
    </w:p>
    <w:bookmarkEnd w:id="2672"/>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3" w:name="_MCCTEMPBM_CRPT80111578___7"/>
      <w:r w:rsidRPr="000903C1">
        <w:rPr>
          <w:rFonts w:ascii="Courier New" w:hAnsi="Courier New"/>
          <w:lang w:val="en-US"/>
        </w:rPr>
        <w:t>&lt;n&gt;</w:t>
      </w:r>
      <w:r w:rsidRPr="000903C1">
        <w:rPr>
          <w:lang w:val="en-US"/>
        </w:rPr>
        <w:t>: integer type.</w:t>
      </w:r>
    </w:p>
    <w:bookmarkEnd w:id="2673"/>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4"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5" w:name="_MCCTEMPBM_CRPT80111580___7"/>
      <w:bookmarkEnd w:id="2674"/>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6" w:name="_MCCTEMPBM_CRPT80111581___7"/>
      <w:bookmarkEnd w:id="2675"/>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7" w:name="_MCCTEMPBM_CRPT80111582___7"/>
      <w:bookmarkEnd w:id="2676"/>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8" w:name="_MCCTEMPBM_CRPT80111583___7"/>
      <w:bookmarkEnd w:id="2677"/>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9" w:name="_MCCTEMPBM_CRPT80111584___7"/>
      <w:bookmarkEnd w:id="26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9"/>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80" w:name="_Toc20207607"/>
      <w:bookmarkStart w:id="2681" w:name="_Toc27579490"/>
      <w:bookmarkStart w:id="2682" w:name="_Toc36116070"/>
      <w:bookmarkStart w:id="2683" w:name="_Toc45214950"/>
      <w:bookmarkStart w:id="2684" w:name="_Toc51866718"/>
      <w:bookmarkStart w:id="2685" w:name="_Toc171691475"/>
      <w:r w:rsidRPr="000903C1">
        <w:lastRenderedPageBreak/>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80"/>
      <w:bookmarkEnd w:id="2681"/>
      <w:bookmarkEnd w:id="2682"/>
      <w:bookmarkEnd w:id="2683"/>
      <w:bookmarkEnd w:id="2684"/>
      <w:bookmarkEnd w:id="2685"/>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6"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7" w:name="_MCCTEMPBM_CRPT80111586___7" w:colFirst="0" w:colLast="0"/>
            <w:bookmarkEnd w:id="2686"/>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7"/>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414218AD" w:rsidR="00133851" w:rsidRPr="000903C1" w:rsidRDefault="00133851" w:rsidP="00133851">
      <w:bookmarkStart w:id="2688"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005E3B17">
        <w:t>, satellite E-UTRAN (WB-S1 mode) or satellite E-UTRAN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r w:rsidR="005F30AF">
        <w:t xml:space="preserve"> </w:t>
      </w:r>
      <w:r w:rsidR="005F30AF" w:rsidRPr="000903C1">
        <w:t xml:space="preserve">The access technology </w:t>
      </w:r>
      <w:r w:rsidR="005F30AF">
        <w:t>type</w:t>
      </w:r>
      <w:r w:rsidR="005F30AF" w:rsidRPr="000903C1">
        <w:t xml:space="preserve"> </w:t>
      </w:r>
      <w:r w:rsidR="005F30AF">
        <w:t xml:space="preserve">parameter </w:t>
      </w:r>
      <w:r w:rsidR="005F30AF" w:rsidRPr="000903C1">
        <w:rPr>
          <w:rFonts w:ascii="Courier New" w:hAnsi="Courier New"/>
        </w:rPr>
        <w:t>&lt;AcT&gt;</w:t>
      </w:r>
      <w:r w:rsidR="005F30AF" w:rsidRPr="000903C1">
        <w:t xml:space="preserve">, should </w:t>
      </w:r>
      <w:r w:rsidR="005F30AF">
        <w:t>not</w:t>
      </w:r>
      <w:r w:rsidR="005F30AF" w:rsidRPr="000903C1">
        <w:t xml:space="preserve"> be used in terminals capable </w:t>
      </w:r>
      <w:r w:rsidR="005F30AF">
        <w:t>of</w:t>
      </w:r>
      <w:r w:rsidR="005F30AF" w:rsidRPr="000903C1">
        <w:t xml:space="preserve"> </w:t>
      </w:r>
      <w:r w:rsidR="005F30AF">
        <w:t xml:space="preserve">only </w:t>
      </w:r>
      <w:r w:rsidR="005F30AF" w:rsidRPr="000903C1">
        <w:t>one access technology.</w:t>
      </w:r>
    </w:p>
    <w:bookmarkEnd w:id="2688"/>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9"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9"/>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69B2A163" w14:textId="77777777" w:rsidR="001E4EEC" w:rsidRPr="006D22D8" w:rsidRDefault="001E4EEC" w:rsidP="001E4EEC">
      <w:pPr>
        <w:pStyle w:val="B2"/>
        <w:rPr>
          <w:lang w:val="en-US"/>
        </w:rPr>
      </w:pPr>
      <w:r w:rsidRPr="006D22D8">
        <w:rPr>
          <w:lang w:val="en-US"/>
        </w:rPr>
        <w:t>4</w:t>
      </w:r>
      <w:r w:rsidRPr="006D22D8">
        <w:rPr>
          <w:lang w:val="en-US"/>
        </w:rPr>
        <w:tab/>
        <w:t>satellite E-UTRAN (NB-S1 mode) (see NO</w:t>
      </w:r>
      <w:r>
        <w:rPr>
          <w:lang w:val="en-US"/>
        </w:rPr>
        <w:t>TE 3)</w:t>
      </w:r>
    </w:p>
    <w:p w14:paraId="04E644A3" w14:textId="77777777" w:rsidR="001E4EEC" w:rsidRPr="005E3342" w:rsidRDefault="001E4EEC" w:rsidP="001E4EEC">
      <w:pPr>
        <w:pStyle w:val="B2"/>
      </w:pPr>
      <w:r w:rsidRPr="005E3342">
        <w:t>5</w:t>
      </w:r>
      <w:r w:rsidRPr="005E3342">
        <w:tab/>
        <w:t>satellite E-UTRAN (WB-S1 mode)</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05AB553" w14:textId="77777777" w:rsidR="00351BAF" w:rsidRPr="000903C1" w:rsidRDefault="00351BAF" w:rsidP="00351BAF">
      <w:pPr>
        <w:pStyle w:val="NO"/>
      </w:pPr>
      <w:bookmarkStart w:id="2690" w:name="_MCCTEMPBM_CRPT80111589___7"/>
      <w:r w:rsidRPr="000903C1">
        <w:t>NOTE </w:t>
      </w:r>
      <w:r>
        <w:t>3</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NB-IoT, which corresponds to </w:t>
      </w:r>
      <w:r>
        <w:t xml:space="preserve">satellite </w:t>
      </w:r>
      <w:r w:rsidRPr="000903C1">
        <w:t>E-UTRAN (NB-S1 mode).</w:t>
      </w:r>
    </w:p>
    <w:p w14:paraId="0C5CCFE3" w14:textId="77777777" w:rsidR="00133851" w:rsidRPr="000903C1" w:rsidRDefault="00133851" w:rsidP="004B4FF1">
      <w:pPr>
        <w:pStyle w:val="B1"/>
      </w:pPr>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90"/>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1"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1"/>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lastRenderedPageBreak/>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2" w:name="_Toc20207608"/>
      <w:bookmarkStart w:id="2693" w:name="_Toc27579491"/>
      <w:bookmarkStart w:id="2694" w:name="_Toc36116071"/>
      <w:bookmarkStart w:id="2695" w:name="_Toc45214951"/>
      <w:bookmarkStart w:id="2696" w:name="_Toc51866719"/>
      <w:bookmarkStart w:id="2697" w:name="_Toc171691476"/>
      <w:r w:rsidRPr="000903C1">
        <w:t>8.</w:t>
      </w:r>
      <w:r w:rsidR="00133851" w:rsidRPr="000903C1">
        <w:t>78</w:t>
      </w:r>
      <w:r w:rsidR="008628EC" w:rsidRPr="000903C1">
        <w:tab/>
        <w:t>Application level measurement configuration +CAPPLEVMC</w:t>
      </w:r>
      <w:bookmarkEnd w:id="2692"/>
      <w:bookmarkEnd w:id="2693"/>
      <w:bookmarkEnd w:id="2694"/>
      <w:bookmarkEnd w:id="2695"/>
      <w:bookmarkEnd w:id="2696"/>
      <w:bookmarkEnd w:id="2697"/>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8"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9" w:name="_MCCTEMPBM_CRPT80111593___7" w:colFirst="0" w:colLast="0"/>
            <w:bookmarkEnd w:id="2698"/>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700" w:name="_MCCTEMPBM_CRPT80111594___7"/>
            <w:bookmarkEnd w:id="2699"/>
            <w:r w:rsidRPr="000903C1">
              <w:rPr>
                <w:rFonts w:ascii="Courier New" w:hAnsi="Courier New"/>
              </w:rPr>
              <w:t>+CAPPLEVMC=?</w:t>
            </w:r>
            <w:bookmarkEnd w:id="2700"/>
          </w:p>
        </w:tc>
        <w:tc>
          <w:tcPr>
            <w:tcW w:w="4642" w:type="dxa"/>
          </w:tcPr>
          <w:p w14:paraId="47DB8F77" w14:textId="77777777" w:rsidR="008628EC" w:rsidRPr="000903C1" w:rsidRDefault="008628EC" w:rsidP="00C16712">
            <w:pPr>
              <w:spacing w:after="20"/>
              <w:rPr>
                <w:rFonts w:ascii="Courier New" w:hAnsi="Courier New"/>
              </w:rPr>
            </w:pPr>
            <w:bookmarkStart w:id="2701"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1"/>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2"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2"/>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3"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3"/>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4"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5" w:name="_MCCTEMPBM_CRPT80111599___7"/>
      <w:bookmarkEnd w:id="2704"/>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5"/>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6"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6"/>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7"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lastRenderedPageBreak/>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7"/>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8" w:name="_Toc20207609"/>
      <w:bookmarkStart w:id="2709" w:name="_Toc27579492"/>
      <w:bookmarkStart w:id="2710" w:name="_Toc36116072"/>
      <w:bookmarkStart w:id="2711" w:name="_Toc45214952"/>
      <w:bookmarkStart w:id="2712" w:name="_Toc51866720"/>
      <w:bookmarkStart w:id="2713" w:name="_Toc171691477"/>
      <w:r w:rsidRPr="000903C1">
        <w:t>8.79</w:t>
      </w:r>
      <w:r w:rsidRPr="000903C1">
        <w:tab/>
        <w:t>Application level measurement report +CAPPLEVMR</w:t>
      </w:r>
      <w:bookmarkEnd w:id="2708"/>
      <w:bookmarkEnd w:id="2709"/>
      <w:bookmarkEnd w:id="2710"/>
      <w:bookmarkEnd w:id="2711"/>
      <w:bookmarkEnd w:id="2712"/>
      <w:bookmarkEnd w:id="2713"/>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4"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5" w:name="_MCCTEMPBM_CRPT80111603___7" w:colFirst="0" w:colLast="0"/>
            <w:bookmarkEnd w:id="2714"/>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5"/>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6"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6"/>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7"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7"/>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8"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8"/>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9" w:name="_Toc20207610"/>
      <w:bookmarkStart w:id="2720" w:name="_Toc27579493"/>
      <w:bookmarkStart w:id="2721" w:name="_Toc36116073"/>
      <w:bookmarkStart w:id="2722" w:name="_Toc45214953"/>
      <w:bookmarkStart w:id="2723" w:name="_Toc51866721"/>
      <w:bookmarkStart w:id="2724" w:name="_Toc171691478"/>
      <w:r w:rsidRPr="000903C1">
        <w:t>8.80</w:t>
      </w:r>
      <w:r w:rsidRPr="000903C1">
        <w:tab/>
        <w:t>Consent for requesting access to restricted local operator services +CCRLOS</w:t>
      </w:r>
      <w:bookmarkEnd w:id="2719"/>
      <w:bookmarkEnd w:id="2720"/>
      <w:bookmarkEnd w:id="2721"/>
      <w:bookmarkEnd w:id="2722"/>
      <w:bookmarkEnd w:id="2723"/>
      <w:bookmarkEnd w:id="2724"/>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5"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6" w:name="_MCCTEMPBM_CRPT80111608___7" w:colFirst="0" w:colLast="0"/>
            <w:bookmarkEnd w:id="2725"/>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7" w:name="_MCCTEMPBM_CRPT80111609___7"/>
            <w:bookmarkEnd w:id="2726"/>
            <w:r w:rsidRPr="000903C1">
              <w:rPr>
                <w:rFonts w:ascii="Courier New" w:hAnsi="Courier New"/>
              </w:rPr>
              <w:t>+CCRLOS=?</w:t>
            </w:r>
            <w:bookmarkEnd w:id="2727"/>
          </w:p>
        </w:tc>
        <w:tc>
          <w:tcPr>
            <w:tcW w:w="4881" w:type="dxa"/>
          </w:tcPr>
          <w:p w14:paraId="673B2787" w14:textId="77777777" w:rsidR="008F2530" w:rsidRPr="000903C1" w:rsidRDefault="008F2530" w:rsidP="003921F3">
            <w:pPr>
              <w:spacing w:after="20"/>
              <w:rPr>
                <w:rFonts w:ascii="Courier New" w:hAnsi="Courier New"/>
              </w:rPr>
            </w:pPr>
            <w:bookmarkStart w:id="2728"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8"/>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lastRenderedPageBreak/>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9" w:name="_MCCTEMPBM_CRPT80111611___7"/>
      <w:r w:rsidRPr="000903C1">
        <w:rPr>
          <w:rFonts w:ascii="Courier New" w:hAnsi="Courier New"/>
        </w:rPr>
        <w:t>&lt;RLOS_cons&gt;</w:t>
      </w:r>
      <w:r w:rsidRPr="000903C1">
        <w:t>: integer type. Indicates the user's consent for requesting access to RLOS.</w:t>
      </w:r>
    </w:p>
    <w:bookmarkEnd w:id="2729"/>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30" w:name="_Toc20207611"/>
      <w:bookmarkStart w:id="2731" w:name="_Toc27579494"/>
      <w:bookmarkStart w:id="2732" w:name="_Toc36116074"/>
      <w:bookmarkStart w:id="2733" w:name="_Toc45214954"/>
      <w:bookmarkStart w:id="2734" w:name="_Toc51866722"/>
      <w:bookmarkStart w:id="2735" w:name="_Toc171691479"/>
      <w:r w:rsidRPr="000903C1">
        <w:t>8.81</w:t>
      </w:r>
      <w:r w:rsidRPr="000903C1">
        <w:tab/>
        <w:t>EPS fallback status +CEPSFBS</w:t>
      </w:r>
      <w:bookmarkEnd w:id="2730"/>
      <w:bookmarkEnd w:id="2731"/>
      <w:bookmarkEnd w:id="2732"/>
      <w:bookmarkEnd w:id="2733"/>
      <w:bookmarkEnd w:id="2734"/>
      <w:bookmarkEnd w:id="2735"/>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6"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7" w:name="_MCCTEMPBM_CRPT80111613___7" w:colFirst="0" w:colLast="0"/>
            <w:bookmarkEnd w:id="2736"/>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8" w:name="_MCCTEMPBM_CRPT80111614___7"/>
            <w:bookmarkEnd w:id="2737"/>
            <w:r w:rsidRPr="000903C1">
              <w:rPr>
                <w:rFonts w:ascii="Courier New" w:hAnsi="Courier New" w:cs="Courier New"/>
              </w:rPr>
              <w:t>+CEPSFBS=?</w:t>
            </w:r>
            <w:bookmarkEnd w:id="2738"/>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9"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9"/>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40"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40"/>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1"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1"/>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2"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3" w:name="_MCCTEMPBM_CRPT80111619___7"/>
      <w:bookmarkEnd w:id="2742"/>
      <w:r w:rsidRPr="000903C1">
        <w:rPr>
          <w:rFonts w:ascii="Courier New" w:hAnsi="Courier New"/>
        </w:rPr>
        <w:t>&lt;stat&gt;</w:t>
      </w:r>
      <w:r w:rsidRPr="000903C1">
        <w:t>: integer type; indicates the EPS fallback (EPSFB) status when MO/MT call is initated in 5GS.</w:t>
      </w:r>
    </w:p>
    <w:bookmarkEnd w:id="2743"/>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4" w:name="_MCCTEMPBM_CRPT80111620___7"/>
      <w:r w:rsidRPr="000903C1">
        <w:rPr>
          <w:rFonts w:ascii="Courier New" w:hAnsi="Courier New"/>
        </w:rPr>
        <w:lastRenderedPageBreak/>
        <w:t>&lt;type&gt;</w:t>
      </w:r>
      <w:r w:rsidRPr="000903C1">
        <w:t>:</w:t>
      </w:r>
      <w:r w:rsidR="00BF23F9" w:rsidRPr="000903C1">
        <w:t xml:space="preserve"> </w:t>
      </w:r>
      <w:r w:rsidRPr="000903C1">
        <w:t>integer type; indicates the EPSFB type.</w:t>
      </w:r>
    </w:p>
    <w:bookmarkEnd w:id="2744"/>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5" w:name="_Toc45214955"/>
      <w:bookmarkStart w:id="2746" w:name="_Toc51866723"/>
      <w:bookmarkStart w:id="2747" w:name="_Toc20207612"/>
      <w:bookmarkStart w:id="2748" w:name="_Toc27579495"/>
      <w:bookmarkStart w:id="2749" w:name="_Toc36116075"/>
      <w:bookmarkStart w:id="2750" w:name="_Toc171691480"/>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5"/>
      <w:bookmarkEnd w:id="2746"/>
      <w:bookmarkEnd w:id="2750"/>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1"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2" w:name="_MCCTEMPBM_CRPT80111622___7" w:colFirst="0" w:colLast="1"/>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3" w:name="_MCCTEMPBM_CRPT80111623___7"/>
            <w:bookmarkEnd w:id="2752"/>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3"/>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4"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4"/>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5"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5"/>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6"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6"/>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7"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8" w:name="_MCCTEMPBM_CRPT80111628___7"/>
      <w:bookmarkEnd w:id="2757"/>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lastRenderedPageBreak/>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8"/>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A813291" w:rsidR="00F55567" w:rsidRPr="000903C1" w:rsidRDefault="00BF6190" w:rsidP="00E26141">
      <w:pPr>
        <w:pStyle w:val="Heading2"/>
      </w:pPr>
      <w:bookmarkStart w:id="2759" w:name="_Toc45214956"/>
      <w:bookmarkStart w:id="2760" w:name="_Toc51866724"/>
      <w:bookmarkStart w:id="2761" w:name="_Toc171691481"/>
      <w:r w:rsidRPr="000903C1">
        <w:t>8.83</w:t>
      </w:r>
      <w:r w:rsidR="00D05324" w:rsidRPr="000903C1">
        <w:tab/>
      </w:r>
      <w:bookmarkEnd w:id="2747"/>
      <w:bookmarkEnd w:id="2748"/>
      <w:bookmarkEnd w:id="2749"/>
      <w:bookmarkEnd w:id="2759"/>
      <w:bookmarkEnd w:id="2760"/>
      <w:r w:rsidR="001C3485">
        <w:t>Void</w:t>
      </w:r>
      <w:bookmarkEnd w:id="2761"/>
    </w:p>
    <w:p w14:paraId="3F5A54FC" w14:textId="5D7DA7CC" w:rsidR="00C0450D" w:rsidRPr="000903C1" w:rsidRDefault="00C0450D" w:rsidP="00C0450D">
      <w:pPr>
        <w:pStyle w:val="Heading2"/>
      </w:pPr>
      <w:bookmarkStart w:id="2762" w:name="_Toc171691482"/>
      <w:r w:rsidRPr="000903C1">
        <w:t>8.84</w:t>
      </w:r>
      <w:r w:rsidRPr="000903C1">
        <w:tab/>
        <w:t>Application level measurement configuration for NR +CAPPLEVMCNR</w:t>
      </w:r>
      <w:bookmarkEnd w:id="2762"/>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D2AC58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3A583D">
        <w:rPr>
          <w:rFonts w:ascii="Courier New" w:hAnsi="Courier New"/>
        </w:rPr>
        <w:t>_for_media_startup</w:t>
      </w:r>
      <w:r w:rsidRPr="000903C1">
        <w:rPr>
          <w:rFonts w:ascii="Courier New" w:hAnsi="Courier New"/>
        </w:rPr>
        <w:t>&gt;],[</w:t>
      </w:r>
      <w:bookmarkStart w:id="2763" w:name="_Hlk103684645"/>
      <w:r w:rsidRPr="000903C1">
        <w:rPr>
          <w:rFonts w:ascii="Courier New" w:hAnsi="Courier New"/>
        </w:rPr>
        <w:t>&lt;app-meas_service_type&gt;</w:t>
      </w:r>
      <w:bookmarkEnd w:id="2763"/>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64" w:name="_Hlk102053509"/>
      <w:r w:rsidRPr="000903C1">
        <w:rPr>
          <w:rFonts w:ascii="Courier New" w:hAnsi="Courier New"/>
        </w:rPr>
        <w:t>&lt;app-meas_service_type&gt;</w:t>
      </w:r>
      <w:bookmarkEnd w:id="2764"/>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lastRenderedPageBreak/>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0CE90618" w:rsidR="00BE0516" w:rsidRPr="000903C1" w:rsidRDefault="00BE0516" w:rsidP="00BE0516">
      <w:pPr>
        <w:pStyle w:val="B1"/>
      </w:pPr>
      <w:r w:rsidRPr="000903C1">
        <w:rPr>
          <w:rFonts w:ascii="Courier New" w:hAnsi="Courier New"/>
        </w:rPr>
        <w:t>&lt;report_playout_delay</w:t>
      </w:r>
      <w:r w:rsidR="003A583D">
        <w:rPr>
          <w:rFonts w:ascii="Courier New" w:hAnsi="Courier New"/>
        </w:rPr>
        <w:t>_for_media_startup</w:t>
      </w:r>
      <w:r w:rsidRPr="000903C1">
        <w:rPr>
          <w:rFonts w:ascii="Courier New" w:hAnsi="Courier New"/>
        </w:rPr>
        <w:t>&gt;</w:t>
      </w:r>
      <w:r w:rsidRPr="000903C1">
        <w:t xml:space="preserve">: integer type. Contains an indication of whether report of initial playout </w:t>
      </w:r>
      <w:r w:rsidR="003A583D">
        <w:t xml:space="preserve">for media startup </w:t>
      </w:r>
      <w:r w:rsidRPr="000903C1">
        <w:t>delay is required.</w:t>
      </w:r>
    </w:p>
    <w:p w14:paraId="5F52AEAB" w14:textId="629B7AB8" w:rsidR="00BE0516" w:rsidRPr="000903C1" w:rsidRDefault="00BE0516" w:rsidP="00BE0516">
      <w:pPr>
        <w:pStyle w:val="B2"/>
      </w:pPr>
      <w:r w:rsidRPr="000903C1">
        <w:t>0</w:t>
      </w:r>
      <w:r w:rsidRPr="000903C1">
        <w:tab/>
        <w:t xml:space="preserve">Report of playout delay </w:t>
      </w:r>
      <w:r w:rsidR="003A583D">
        <w:t xml:space="preserve">for media startup </w:t>
      </w:r>
      <w:r w:rsidRPr="000903C1">
        <w:t>is not required</w:t>
      </w:r>
    </w:p>
    <w:p w14:paraId="0203C89E" w14:textId="01BFC0EF" w:rsidR="00BE0516" w:rsidRPr="000903C1" w:rsidRDefault="00BE0516" w:rsidP="00BE0516">
      <w:pPr>
        <w:pStyle w:val="B2"/>
      </w:pPr>
      <w:r w:rsidRPr="000903C1">
        <w:t>1</w:t>
      </w:r>
      <w:r w:rsidRPr="000903C1">
        <w:tab/>
        <w:t xml:space="preserve">Report of playout delay </w:t>
      </w:r>
      <w:r w:rsidR="003A583D">
        <w:t xml:space="preserve">for media startup </w:t>
      </w:r>
      <w:r w:rsidRPr="000903C1">
        <w:t>is required</w:t>
      </w:r>
    </w:p>
    <w:p w14:paraId="6633F77D" w14:textId="1046D4A5" w:rsidR="00BE0516" w:rsidRPr="000903C1" w:rsidRDefault="00BE0516" w:rsidP="00BE0516">
      <w:pPr>
        <w:pStyle w:val="B1"/>
      </w:pPr>
      <w:bookmarkStart w:id="2765" w:name="_Hlk103684806"/>
      <w:r w:rsidRPr="000903C1">
        <w:rPr>
          <w:rFonts w:ascii="Courier New" w:hAnsi="Courier New"/>
        </w:rPr>
        <w:t>&lt;ran_visible_release_only&gt;</w:t>
      </w:r>
      <w:bookmarkEnd w:id="2765"/>
      <w:r w:rsidRPr="000903C1">
        <w:t xml:space="preserve">: integer type. </w:t>
      </w:r>
      <w:r w:rsidR="00540EC6">
        <w:t xml:space="preserve">Indicates </w:t>
      </w:r>
      <w:r w:rsidRPr="000903C1">
        <w:t xml:space="preserve">the RAN visible application level measurements </w:t>
      </w:r>
      <w:r w:rsidR="00540EC6">
        <w:t>to</w:t>
      </w:r>
      <w:r w:rsidR="00540EC6"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Default="00BE0516" w:rsidP="00BE0516">
      <w:r w:rsidRPr="000903C1">
        <w:t>Optional.</w:t>
      </w:r>
    </w:p>
    <w:p w14:paraId="5A53ABA3" w14:textId="77777777" w:rsidR="00EA7759" w:rsidRPr="000903C1" w:rsidRDefault="00EA7759" w:rsidP="00EA7759">
      <w:pPr>
        <w:pStyle w:val="Heading2"/>
      </w:pPr>
      <w:bookmarkStart w:id="2766" w:name="_Toc171691483"/>
      <w:r w:rsidRPr="000903C1">
        <w:t>8.84</w:t>
      </w:r>
      <w:r>
        <w:t>a</w:t>
      </w:r>
      <w:r w:rsidRPr="000903C1">
        <w:tab/>
        <w:t xml:space="preserve">Application level measurement </w:t>
      </w:r>
      <w:r>
        <w:t>status</w:t>
      </w:r>
      <w:r w:rsidRPr="000903C1">
        <w:t xml:space="preserve"> for NR +CAPPLEVM</w:t>
      </w:r>
      <w:r>
        <w:t>S</w:t>
      </w:r>
      <w:r w:rsidRPr="000903C1">
        <w:t>NR</w:t>
      </w:r>
      <w:bookmarkEnd w:id="2766"/>
    </w:p>
    <w:p w14:paraId="56EC6DFF" w14:textId="77777777" w:rsidR="00EA7759" w:rsidRPr="000903C1" w:rsidRDefault="00EA7759" w:rsidP="00EA7759">
      <w:pPr>
        <w:pStyle w:val="TH"/>
      </w:pPr>
      <w:r w:rsidRPr="000903C1">
        <w:t>Table </w:t>
      </w:r>
      <w:r w:rsidRPr="000903C1">
        <w:rPr>
          <w:noProof/>
        </w:rPr>
        <w:t>8.84-1</w:t>
      </w:r>
      <w:r w:rsidRPr="000903C1">
        <w:t>: +CAPPLEVM</w:t>
      </w:r>
      <w:r>
        <w:t>S</w:t>
      </w:r>
      <w:r w:rsidRPr="000903C1">
        <w:t>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0903C1" w14:paraId="5BA95F5E" w14:textId="77777777" w:rsidTr="00A45972">
        <w:trPr>
          <w:cantSplit/>
          <w:jc w:val="center"/>
        </w:trPr>
        <w:tc>
          <w:tcPr>
            <w:tcW w:w="3759" w:type="dxa"/>
          </w:tcPr>
          <w:p w14:paraId="4744AB0D" w14:textId="77777777" w:rsidR="00EA7759" w:rsidRPr="000903C1" w:rsidRDefault="00EA7759" w:rsidP="00A45972">
            <w:pPr>
              <w:pStyle w:val="TAH"/>
              <w:rPr>
                <w:rFonts w:ascii="Courier New" w:hAnsi="Courier New"/>
              </w:rPr>
            </w:pPr>
            <w:r w:rsidRPr="000903C1">
              <w:t>Command</w:t>
            </w:r>
          </w:p>
        </w:tc>
        <w:tc>
          <w:tcPr>
            <w:tcW w:w="3969" w:type="dxa"/>
          </w:tcPr>
          <w:p w14:paraId="3062DC47" w14:textId="77777777" w:rsidR="00EA7759" w:rsidRPr="000903C1" w:rsidRDefault="00EA7759" w:rsidP="00A45972">
            <w:pPr>
              <w:pStyle w:val="TAH"/>
              <w:rPr>
                <w:rFonts w:ascii="Courier New" w:hAnsi="Courier New"/>
              </w:rPr>
            </w:pPr>
            <w:r w:rsidRPr="000903C1">
              <w:t>Possible response(s)</w:t>
            </w:r>
          </w:p>
        </w:tc>
      </w:tr>
      <w:tr w:rsidR="00EA7759" w:rsidRPr="000903C1" w14:paraId="5FB1EFFC" w14:textId="77777777" w:rsidTr="00A45972">
        <w:trPr>
          <w:cantSplit/>
          <w:jc w:val="center"/>
        </w:trPr>
        <w:tc>
          <w:tcPr>
            <w:tcW w:w="3759" w:type="dxa"/>
          </w:tcPr>
          <w:p w14:paraId="0BBC6F3F" w14:textId="77777777" w:rsidR="00EA7759" w:rsidRPr="000903C1" w:rsidRDefault="00EA7759" w:rsidP="00A45972">
            <w:pPr>
              <w:spacing w:after="20"/>
              <w:rPr>
                <w:rFonts w:ascii="Courier New" w:hAnsi="Courier New"/>
              </w:rPr>
            </w:pP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sidRPr="000903C1">
              <w:rPr>
                <w:rFonts w:ascii="Courier New" w:hAnsi="Courier New"/>
              </w:rPr>
              <w:t>[&lt;n&gt;]</w:t>
            </w:r>
          </w:p>
        </w:tc>
        <w:tc>
          <w:tcPr>
            <w:tcW w:w="3969" w:type="dxa"/>
          </w:tcPr>
          <w:p w14:paraId="57046C0C" w14:textId="77777777" w:rsidR="00EA7759" w:rsidRPr="000903C1" w:rsidRDefault="00EA7759" w:rsidP="00A45972">
            <w:pPr>
              <w:spacing w:after="20"/>
              <w:rPr>
                <w:rFonts w:ascii="Courier New" w:hAnsi="Courier New"/>
              </w:rPr>
            </w:pPr>
            <w:r w:rsidRPr="000903C1">
              <w:rPr>
                <w:rFonts w:ascii="Courier New" w:hAnsi="Courier New"/>
                <w:i/>
              </w:rPr>
              <w:t>+CME ERROR: &lt;err&gt;</w:t>
            </w:r>
          </w:p>
        </w:tc>
      </w:tr>
      <w:tr w:rsidR="00EA7759" w:rsidRPr="000903C1" w14:paraId="604123E7" w14:textId="77777777" w:rsidTr="00A45972">
        <w:trPr>
          <w:cantSplit/>
          <w:jc w:val="center"/>
        </w:trPr>
        <w:tc>
          <w:tcPr>
            <w:tcW w:w="3759" w:type="dxa"/>
          </w:tcPr>
          <w:p w14:paraId="48507867" w14:textId="77777777" w:rsidR="00EA7759" w:rsidRPr="000903C1" w:rsidRDefault="00EA7759" w:rsidP="00A45972">
            <w:pPr>
              <w:spacing w:after="20"/>
              <w:rPr>
                <w:rFonts w:ascii="Courier New" w:hAnsi="Courier New" w:cs="Courier New"/>
              </w:rPr>
            </w:pPr>
            <w:r w:rsidRPr="00E72B88">
              <w:rPr>
                <w:rFonts w:ascii="Courier New" w:hAnsi="Courier New" w:cs="Courier New"/>
              </w:rPr>
              <w:t>+CAPPLEVMSNR</w:t>
            </w:r>
            <w:r>
              <w:rPr>
                <w:rFonts w:ascii="Courier New" w:hAnsi="Courier New" w:cs="Courier New"/>
              </w:rPr>
              <w:t>?</w:t>
            </w:r>
          </w:p>
        </w:tc>
        <w:tc>
          <w:tcPr>
            <w:tcW w:w="3969" w:type="dxa"/>
          </w:tcPr>
          <w:p w14:paraId="5227E9CC" w14:textId="77777777" w:rsidR="00EA7759" w:rsidRPr="00F520D6" w:rsidRDefault="00EA7759" w:rsidP="00A45972">
            <w:pPr>
              <w:spacing w:after="20"/>
              <w:rPr>
                <w:rFonts w:ascii="Courier New" w:hAnsi="Courier New"/>
                <w:iCs/>
              </w:rPr>
            </w:pPr>
            <w:r w:rsidRPr="00F520D6">
              <w:rPr>
                <w:rFonts w:ascii="Courier New" w:hAnsi="Courier New"/>
                <w:iCs/>
              </w:rPr>
              <w:t>+</w:t>
            </w:r>
            <w:r w:rsidRPr="00E72B88">
              <w:rPr>
                <w:rFonts w:ascii="Courier New" w:hAnsi="Courier New" w:cs="Courier New"/>
              </w:rPr>
              <w:t>CAPPLEVMSNR</w:t>
            </w:r>
            <w:r w:rsidRPr="00F520D6">
              <w:rPr>
                <w:rFonts w:ascii="Courier New" w:hAnsi="Courier New"/>
                <w:iCs/>
              </w:rPr>
              <w:t>:</w:t>
            </w:r>
            <w:r>
              <w:rPr>
                <w:rFonts w:ascii="Courier New" w:hAnsi="Courier New"/>
                <w:iCs/>
              </w:rPr>
              <w:t> </w:t>
            </w:r>
            <w:r w:rsidRPr="00F520D6">
              <w:rPr>
                <w:rFonts w:ascii="Courier New" w:hAnsi="Courier New"/>
                <w:iCs/>
              </w:rPr>
              <w:t>&lt;n&gt;</w:t>
            </w:r>
          </w:p>
        </w:tc>
      </w:tr>
      <w:tr w:rsidR="00EA7759" w:rsidRPr="000903C1" w14:paraId="2B64ABA6" w14:textId="77777777" w:rsidTr="00A45972">
        <w:trPr>
          <w:cantSplit/>
          <w:jc w:val="center"/>
        </w:trPr>
        <w:tc>
          <w:tcPr>
            <w:tcW w:w="3759" w:type="dxa"/>
          </w:tcPr>
          <w:p w14:paraId="3E0B4B3B" w14:textId="77777777" w:rsidR="00EA7759" w:rsidRPr="000903C1" w:rsidRDefault="00EA7759" w:rsidP="00A45972">
            <w:pPr>
              <w:spacing w:after="20"/>
              <w:rPr>
                <w:rFonts w:ascii="Courier New" w:hAnsi="Courier New"/>
              </w:rPr>
            </w:pPr>
            <w:r w:rsidRPr="000903C1">
              <w:rPr>
                <w:rFonts w:ascii="Courier New" w:hAnsi="Courier New"/>
              </w:rPr>
              <w:t>+CAPPLEVM</w:t>
            </w:r>
            <w:r>
              <w:rPr>
                <w:rFonts w:ascii="Courier New" w:hAnsi="Courier New"/>
              </w:rPr>
              <w:t>S</w:t>
            </w:r>
            <w:r w:rsidRPr="000903C1">
              <w:rPr>
                <w:rFonts w:ascii="Courier New" w:hAnsi="Courier New"/>
              </w:rPr>
              <w:t>NR=?</w:t>
            </w:r>
          </w:p>
        </w:tc>
        <w:tc>
          <w:tcPr>
            <w:tcW w:w="3969" w:type="dxa"/>
          </w:tcPr>
          <w:p w14:paraId="5251E901" w14:textId="77777777" w:rsidR="00EA7759" w:rsidRPr="000903C1" w:rsidRDefault="00EA7759" w:rsidP="00A45972">
            <w:pPr>
              <w:spacing w:after="20"/>
              <w:rPr>
                <w:rFonts w:ascii="Courier New" w:hAnsi="Courier New"/>
              </w:rPr>
            </w:pPr>
            <w:r w:rsidRPr="000903C1">
              <w:rPr>
                <w:rFonts w:ascii="Courier New" w:hAnsi="Courier New" w:cs="Courier New"/>
              </w:rPr>
              <w:t>+</w:t>
            </w:r>
            <w:r w:rsidRPr="00E72B88">
              <w:rPr>
                <w:rFonts w:ascii="Courier New" w:hAnsi="Courier New" w:cs="Courier New"/>
              </w:rPr>
              <w:t>CAPPLEVMSNR</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5019C271" w14:textId="77777777" w:rsidR="00EA7759" w:rsidRPr="000903C1" w:rsidRDefault="00EA7759" w:rsidP="00EA7759">
      <w:pPr>
        <w:rPr>
          <w:b/>
        </w:rPr>
      </w:pPr>
    </w:p>
    <w:p w14:paraId="0745394E" w14:textId="77777777" w:rsidR="00EA7759" w:rsidRPr="000903C1" w:rsidRDefault="00EA7759" w:rsidP="00EA7759">
      <w:r w:rsidRPr="000903C1">
        <w:rPr>
          <w:b/>
        </w:rPr>
        <w:lastRenderedPageBreak/>
        <w:t>Description</w:t>
      </w:r>
    </w:p>
    <w:p w14:paraId="05B4070F" w14:textId="77777777" w:rsidR="00EA7759" w:rsidRDefault="00EA7759" w:rsidP="00EA7759">
      <w:r w:rsidRPr="000903C1">
        <w:t>This command provide</w:t>
      </w:r>
      <w:r>
        <w:t>s the</w:t>
      </w:r>
      <w:r w:rsidRPr="00F9520F">
        <w:t xml:space="preserve"> </w:t>
      </w:r>
      <w:r>
        <w:t>UE location status in relation to a configured area scope for the</w:t>
      </w:r>
      <w:r w:rsidRPr="000903C1">
        <w:t xml:space="preserve"> application level measurement reports according to </w:t>
      </w:r>
      <w:r w:rsidRPr="000903C1">
        <w:rPr>
          <w:lang w:val="en-US"/>
        </w:rPr>
        <w:t>3GPP TS </w:t>
      </w:r>
      <w:r w:rsidRPr="000903C1">
        <w:t xml:space="preserve">38.331 [160]. </w:t>
      </w:r>
    </w:p>
    <w:p w14:paraId="667F73E2" w14:textId="77777777" w:rsidR="00EA7759" w:rsidRPr="000903C1" w:rsidRDefault="00EA7759" w:rsidP="00EA7759">
      <w:r w:rsidRPr="000903C1">
        <w:t>The set command controls the presentation of the unsolicited result code</w:t>
      </w:r>
      <w:r>
        <w:t xml:space="preserve"> </w:t>
      </w: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Pr>
          <w:rFonts w:ascii="Courier New" w:hAnsi="Courier New" w:cs="Courier New"/>
        </w:rPr>
        <w:t>U: </w:t>
      </w:r>
      <w:r w:rsidRPr="00165443">
        <w:rPr>
          <w:rFonts w:ascii="Courier New" w:hAnsi="Courier New"/>
        </w:rPr>
        <w:t>&lt;meas_config_app_layer_id</w:t>
      </w:r>
      <w:r>
        <w:rPr>
          <w:rFonts w:ascii="Courier New" w:hAnsi="Courier New"/>
        </w:rPr>
        <w:t>&gt;,</w:t>
      </w:r>
      <w:r w:rsidRPr="000903C1">
        <w:rPr>
          <w:rFonts w:ascii="Courier New" w:hAnsi="Courier New"/>
        </w:rPr>
        <w:t>&lt;</w:t>
      </w:r>
      <w:r>
        <w:rPr>
          <w:rFonts w:ascii="Courier New" w:hAnsi="Courier New"/>
        </w:rPr>
        <w:t>inside_outside_area_scope</w:t>
      </w:r>
      <w:r w:rsidRPr="000903C1">
        <w:rPr>
          <w:rFonts w:ascii="Courier New" w:hAnsi="Courier New"/>
        </w:rPr>
        <w:t>&gt;</w:t>
      </w:r>
      <w:r>
        <w:rPr>
          <w:rFonts w:ascii="Courier New" w:hAnsi="Courier New" w:cs="Courier New"/>
        </w:rPr>
        <w:t>[,</w:t>
      </w:r>
      <w:r w:rsidRPr="000903C1">
        <w:rPr>
          <w:rFonts w:ascii="Courier New" w:hAnsi="Courier New"/>
        </w:rPr>
        <w:t>&lt;CR&gt;&lt;LF&gt;</w:t>
      </w:r>
      <w:r>
        <w:rPr>
          <w:rFonts w:ascii="Courier New" w:hAnsi="Courier New"/>
        </w:rPr>
        <w:t>,</w:t>
      </w:r>
      <w:r w:rsidRPr="00165443">
        <w:rPr>
          <w:rFonts w:ascii="Courier New" w:hAnsi="Courier New"/>
        </w:rPr>
        <w:t>&lt;meas_config_app_layer_id</w:t>
      </w:r>
      <w:r>
        <w:rPr>
          <w:rFonts w:ascii="Courier New" w:hAnsi="Courier New"/>
        </w:rPr>
        <w:t>&gt;,</w:t>
      </w:r>
      <w:r w:rsidRPr="000903C1">
        <w:rPr>
          <w:rFonts w:ascii="Courier New" w:hAnsi="Courier New"/>
        </w:rPr>
        <w:t>&lt;</w:t>
      </w:r>
      <w:r>
        <w:rPr>
          <w:rFonts w:ascii="Courier New" w:hAnsi="Courier New"/>
        </w:rPr>
        <w:t>inside_outside_area_scope</w:t>
      </w:r>
      <w:r w:rsidRPr="000903C1">
        <w:rPr>
          <w:rFonts w:ascii="Courier New" w:hAnsi="Courier New"/>
        </w:rPr>
        <w:t>&gt;</w:t>
      </w:r>
      <w:r>
        <w:rPr>
          <w:rFonts w:ascii="Courier New" w:hAnsi="Courier New"/>
        </w:rPr>
        <w:t>[…]]</w:t>
      </w:r>
      <w:r w:rsidRPr="00BF150A">
        <w:t xml:space="preserve"> </w:t>
      </w:r>
      <w:r w:rsidRPr="000903C1">
        <w:t xml:space="preserve">providing </w:t>
      </w:r>
      <w:r>
        <w:t xml:space="preserve">UE location status for each listed </w:t>
      </w:r>
      <w:r w:rsidRPr="0016792B">
        <w:t>application level measurement report</w:t>
      </w:r>
      <w:r>
        <w:t xml:space="preserve">. </w:t>
      </w:r>
      <w:r w:rsidRPr="000903C1">
        <w:t xml:space="preserve">Refer clause 9.2 for possible </w:t>
      </w:r>
      <w:r w:rsidRPr="000903C1">
        <w:rPr>
          <w:rFonts w:ascii="Courier New" w:hAnsi="Courier New"/>
        </w:rPr>
        <w:t>&lt;err&gt;</w:t>
      </w:r>
      <w:r w:rsidRPr="000903C1">
        <w:t xml:space="preserve"> values.</w:t>
      </w:r>
    </w:p>
    <w:p w14:paraId="428D9019" w14:textId="77777777" w:rsidR="00EA7759" w:rsidRPr="000903C1" w:rsidRDefault="00EA7759" w:rsidP="00EA7759">
      <w:r w:rsidRPr="000903C1">
        <w:t xml:space="preserve">Read command returns the current </w:t>
      </w:r>
      <w:r>
        <w:t>a</w:t>
      </w:r>
      <w:r w:rsidRPr="00B23B14">
        <w:t xml:space="preserve">pplication level measurement </w:t>
      </w:r>
      <w:r w:rsidRPr="000903C1">
        <w:t>unsolicited result code settings in the MT.</w:t>
      </w:r>
    </w:p>
    <w:p w14:paraId="4BDDF79B" w14:textId="77777777" w:rsidR="00EA7759" w:rsidRPr="000903C1" w:rsidRDefault="00EA7759" w:rsidP="00EA7759">
      <w:r w:rsidRPr="000903C1">
        <w:t>Test command returns values supported as a compound value.</w:t>
      </w:r>
    </w:p>
    <w:p w14:paraId="1D70DE10" w14:textId="77777777" w:rsidR="00EA7759" w:rsidRPr="000903C1" w:rsidRDefault="00EA7759" w:rsidP="00EA7759">
      <w:r w:rsidRPr="000903C1">
        <w:rPr>
          <w:b/>
        </w:rPr>
        <w:t>Defined values</w:t>
      </w:r>
    </w:p>
    <w:p w14:paraId="0E03BCBE" w14:textId="77777777" w:rsidR="00EA7759" w:rsidRPr="000903C1" w:rsidRDefault="00EA7759" w:rsidP="00EA7759">
      <w:pPr>
        <w:pStyle w:val="B1"/>
      </w:pPr>
      <w:r w:rsidRPr="000903C1">
        <w:rPr>
          <w:rFonts w:ascii="Courier New" w:hAnsi="Courier New"/>
        </w:rPr>
        <w:t>&lt;n&gt;</w:t>
      </w:r>
      <w:r w:rsidRPr="000903C1">
        <w:t>: integer type.</w:t>
      </w:r>
    </w:p>
    <w:p w14:paraId="406C8FF4" w14:textId="77777777" w:rsidR="00EA7759" w:rsidRPr="000903C1" w:rsidRDefault="00EA7759" w:rsidP="00EA7759">
      <w:pPr>
        <w:pStyle w:val="B2"/>
      </w:pPr>
      <w:r w:rsidRPr="000903C1">
        <w:rPr>
          <w:u w:val="single"/>
        </w:rPr>
        <w:t>0</w:t>
      </w:r>
      <w:r w:rsidRPr="000903C1">
        <w:tab/>
        <w:t>Disable presentation of the unsolicited result code</w:t>
      </w:r>
      <w:r>
        <w:t xml:space="preserve"> </w:t>
      </w: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Pr>
          <w:rFonts w:ascii="Courier New" w:hAnsi="Courier New" w:cs="Courier New"/>
        </w:rPr>
        <w:t>U.</w:t>
      </w:r>
    </w:p>
    <w:p w14:paraId="1FDB4FB2" w14:textId="77777777" w:rsidR="00EA7759" w:rsidRPr="000903C1" w:rsidRDefault="00EA7759" w:rsidP="00EA7759">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Pr>
          <w:color w:val="000000"/>
        </w:rPr>
        <w:t xml:space="preserve"> </w:t>
      </w:r>
      <w:r w:rsidRPr="000903C1">
        <w:rPr>
          <w:rFonts w:ascii="Courier New" w:hAnsi="Courier New" w:cs="Courier New"/>
        </w:rPr>
        <w:t>+CAPPLEVM</w:t>
      </w:r>
      <w:r>
        <w:rPr>
          <w:rFonts w:ascii="Courier New" w:hAnsi="Courier New" w:cs="Courier New"/>
        </w:rPr>
        <w:t>SN</w:t>
      </w:r>
      <w:r w:rsidRPr="000903C1">
        <w:rPr>
          <w:rFonts w:ascii="Courier New" w:hAnsi="Courier New" w:cs="Courier New"/>
        </w:rPr>
        <w:t>R</w:t>
      </w:r>
      <w:r>
        <w:rPr>
          <w:rFonts w:ascii="Courier New" w:hAnsi="Courier New" w:cs="Courier New"/>
        </w:rPr>
        <w:t>U.</w:t>
      </w:r>
    </w:p>
    <w:p w14:paraId="3B8D2127" w14:textId="77777777" w:rsidR="00EA7759" w:rsidRDefault="00EA7759" w:rsidP="00EA7759">
      <w:pPr>
        <w:pStyle w:val="B1"/>
        <w:keepNext/>
        <w:rPr>
          <w:rFonts w:ascii="Courier New" w:hAnsi="Courier New"/>
        </w:rPr>
      </w:pPr>
      <w:r w:rsidRPr="0050233F">
        <w:rPr>
          <w:rFonts w:ascii="Courier New" w:hAnsi="Courier New"/>
        </w:rPr>
        <w:t>&lt;meas_config_app_layer_id&gt;:</w:t>
      </w:r>
      <w:r>
        <w:rPr>
          <w:rFonts w:ascii="Courier New" w:hAnsi="Courier New"/>
        </w:rPr>
        <w:t xml:space="preserve"> </w:t>
      </w:r>
      <w:r w:rsidRPr="000903C1">
        <w:t>integer type. Identifies the QoE measurement configuration.</w:t>
      </w:r>
    </w:p>
    <w:p w14:paraId="303DA591" w14:textId="77777777" w:rsidR="00EA7759" w:rsidRPr="000903C1" w:rsidRDefault="00EA7759" w:rsidP="00EA7759">
      <w:pPr>
        <w:pStyle w:val="B1"/>
        <w:keepNext/>
      </w:pPr>
      <w:r w:rsidRPr="000903C1">
        <w:rPr>
          <w:rFonts w:ascii="Courier New" w:hAnsi="Courier New"/>
        </w:rPr>
        <w:t>&lt;</w:t>
      </w:r>
      <w:r>
        <w:rPr>
          <w:rFonts w:ascii="Courier New" w:hAnsi="Courier New"/>
        </w:rPr>
        <w:t>inside_outside_area_scope</w:t>
      </w:r>
      <w:r w:rsidRPr="000903C1">
        <w:rPr>
          <w:rFonts w:ascii="Courier New" w:hAnsi="Courier New"/>
        </w:rPr>
        <w:t>&gt;</w:t>
      </w:r>
      <w:r w:rsidRPr="000903C1">
        <w:t xml:space="preserve">: integer type. Indicates </w:t>
      </w:r>
      <w:r>
        <w:t xml:space="preserve">whether </w:t>
      </w:r>
      <w:r w:rsidRPr="000903C1">
        <w:t xml:space="preserve">the </w:t>
      </w:r>
      <w:r>
        <w:t>UE is located inside or outside of the area scope for the QoE</w:t>
      </w:r>
      <w:r w:rsidRPr="00212523">
        <w:t xml:space="preserve"> measurement</w:t>
      </w:r>
      <w:r>
        <w:t xml:space="preserve"> configuration indicated by </w:t>
      </w:r>
      <w:r w:rsidRPr="000903C1">
        <w:rPr>
          <w:rFonts w:ascii="Courier New" w:hAnsi="Courier New"/>
        </w:rPr>
        <w:t>&lt;</w:t>
      </w:r>
      <w:r w:rsidRPr="00B81166">
        <w:rPr>
          <w:rFonts w:ascii="Courier New" w:hAnsi="Courier New"/>
        </w:rPr>
        <w:t>meas_config_app_layer_id</w:t>
      </w:r>
      <w:r w:rsidRPr="000903C1">
        <w:rPr>
          <w:rFonts w:ascii="Courier New" w:hAnsi="Courier New"/>
        </w:rPr>
        <w:t>&gt;</w:t>
      </w:r>
      <w:r w:rsidRPr="000903C1">
        <w:t>.</w:t>
      </w:r>
    </w:p>
    <w:p w14:paraId="480581B1" w14:textId="77777777" w:rsidR="00EA7759" w:rsidRPr="000903C1" w:rsidRDefault="00EA7759" w:rsidP="00EA7759">
      <w:pPr>
        <w:pStyle w:val="B2"/>
      </w:pPr>
      <w:r w:rsidRPr="000903C1">
        <w:t>0</w:t>
      </w:r>
      <w:r w:rsidRPr="000903C1">
        <w:tab/>
        <w:t xml:space="preserve">indicates that </w:t>
      </w:r>
      <w:r>
        <w:t>the UE is inside the area scope</w:t>
      </w:r>
      <w:r w:rsidRPr="00212523">
        <w:t xml:space="preserve"> </w:t>
      </w:r>
      <w:r>
        <w:t>for</w:t>
      </w:r>
      <w:r w:rsidRPr="000903C1">
        <w:t xml:space="preserve"> </w:t>
      </w:r>
      <w:r>
        <w:t>this</w:t>
      </w:r>
      <w:r w:rsidRPr="000903C1">
        <w:t xml:space="preserve"> </w:t>
      </w:r>
      <w:r w:rsidRPr="000903C1">
        <w:rPr>
          <w:rFonts w:ascii="Courier New" w:hAnsi="Courier New"/>
        </w:rPr>
        <w:t>&lt;</w:t>
      </w:r>
      <w:r w:rsidRPr="00B81166">
        <w:rPr>
          <w:rFonts w:ascii="Courier New" w:hAnsi="Courier New"/>
        </w:rPr>
        <w:t>meas_config_app_layer_id</w:t>
      </w:r>
      <w:r w:rsidRPr="000903C1">
        <w:rPr>
          <w:rFonts w:ascii="Courier New" w:hAnsi="Courier New"/>
        </w:rPr>
        <w:t>&gt;</w:t>
      </w:r>
      <w:r>
        <w:t>.</w:t>
      </w:r>
    </w:p>
    <w:p w14:paraId="164D5139" w14:textId="77777777" w:rsidR="00EA7759" w:rsidRPr="000903C1" w:rsidRDefault="00EA7759" w:rsidP="00EA7759">
      <w:pPr>
        <w:pStyle w:val="B2"/>
        <w:rPr>
          <w:rFonts w:ascii="Courier New" w:hAnsi="Courier New"/>
          <w:lang w:val="en-US"/>
        </w:rPr>
      </w:pPr>
      <w:r w:rsidRPr="000903C1">
        <w:t>1</w:t>
      </w:r>
      <w:r w:rsidRPr="000903C1">
        <w:tab/>
        <w:t xml:space="preserve">indicates that </w:t>
      </w:r>
      <w:r>
        <w:t>the UE is outside the area scope</w:t>
      </w:r>
      <w:r w:rsidRPr="00212523">
        <w:t xml:space="preserve"> </w:t>
      </w:r>
      <w:r>
        <w:t>for</w:t>
      </w:r>
      <w:r w:rsidRPr="000903C1">
        <w:t xml:space="preserve"> </w:t>
      </w:r>
      <w:r>
        <w:t>this</w:t>
      </w:r>
      <w:r w:rsidRPr="000903C1">
        <w:t xml:space="preserve"> </w:t>
      </w:r>
      <w:r w:rsidRPr="000903C1">
        <w:rPr>
          <w:rFonts w:ascii="Courier New" w:hAnsi="Courier New"/>
        </w:rPr>
        <w:t>&lt;</w:t>
      </w:r>
      <w:r w:rsidRPr="00B81166">
        <w:rPr>
          <w:rFonts w:ascii="Courier New" w:hAnsi="Courier New"/>
        </w:rPr>
        <w:t>meas_config_app_layer_id</w:t>
      </w:r>
      <w:r w:rsidRPr="000903C1">
        <w:rPr>
          <w:rFonts w:ascii="Courier New" w:hAnsi="Courier New"/>
        </w:rPr>
        <w:t>&gt;</w:t>
      </w:r>
      <w:r>
        <w:t>.</w:t>
      </w:r>
    </w:p>
    <w:p w14:paraId="2F31BD18" w14:textId="77777777" w:rsidR="00EA7759" w:rsidRPr="000903C1" w:rsidRDefault="00EA7759" w:rsidP="00EA7759">
      <w:pPr>
        <w:rPr>
          <w:b/>
        </w:rPr>
      </w:pPr>
      <w:r w:rsidRPr="000903C1">
        <w:rPr>
          <w:b/>
        </w:rPr>
        <w:t>Implementation</w:t>
      </w:r>
    </w:p>
    <w:p w14:paraId="20F13855" w14:textId="36D42D90" w:rsidR="00EA7759" w:rsidRPr="000903C1" w:rsidRDefault="00EA7759" w:rsidP="00BE0516">
      <w:r w:rsidRPr="000903C1">
        <w:t>Optional.</w:t>
      </w:r>
    </w:p>
    <w:p w14:paraId="5F794DAF" w14:textId="0A1F79D0" w:rsidR="00C0450D" w:rsidRPr="000903C1" w:rsidRDefault="00C0450D" w:rsidP="00C0450D">
      <w:pPr>
        <w:pStyle w:val="Heading2"/>
      </w:pPr>
      <w:bookmarkStart w:id="2767" w:name="_Toc171691484"/>
      <w:r w:rsidRPr="000903C1">
        <w:t>8.85</w:t>
      </w:r>
      <w:r w:rsidRPr="000903C1">
        <w:tab/>
        <w:t>Application level measurement report for NR +CAPPLEVMRNR</w:t>
      </w:r>
      <w:bookmarkEnd w:id="2767"/>
    </w:p>
    <w:p w14:paraId="647BF236" w14:textId="00B64A01" w:rsidR="00BE0516" w:rsidRPr="00100605" w:rsidRDefault="00BE0516" w:rsidP="00BE0516">
      <w:pPr>
        <w:pStyle w:val="TH"/>
        <w:rPr>
          <w:lang w:val="fr-FR"/>
        </w:rPr>
      </w:pPr>
      <w:bookmarkStart w:id="2768" w:name="_Toc20207613"/>
      <w:bookmarkStart w:id="2769" w:name="_Toc27579496"/>
      <w:bookmarkStart w:id="2770" w:name="_Toc36116076"/>
      <w:bookmarkStart w:id="2771" w:name="_Toc45214957"/>
      <w:bookmarkStart w:id="2772" w:name="_Toc51866725"/>
      <w:r w:rsidRPr="00100605">
        <w:rPr>
          <w:lang w:val="fr-FR"/>
        </w:rPr>
        <w:t>Table </w:t>
      </w:r>
      <w:r w:rsidRPr="00100605">
        <w:rPr>
          <w:noProof/>
          <w:lang w:val="fr-FR"/>
        </w:rPr>
        <w:t>8.</w:t>
      </w:r>
      <w:r w:rsidRPr="00100605">
        <w:rPr>
          <w:lang w:val="fr-FR"/>
        </w:rPr>
        <w:t>85</w:t>
      </w:r>
      <w:r w:rsidRPr="00100605">
        <w:rPr>
          <w:noProof/>
          <w:lang w:val="fr-FR"/>
        </w:rPr>
        <w:t>-1</w:t>
      </w:r>
      <w:r w:rsidRPr="00100605">
        <w:rPr>
          <w:lang w:val="fr-FR"/>
        </w:rPr>
        <w:t>: +CAPPLEVMR</w:t>
      </w:r>
      <w:r w:rsidR="007756AE" w:rsidRPr="00100605">
        <w:rPr>
          <w:lang w:val="fr-FR"/>
        </w:rPr>
        <w:t>NR</w:t>
      </w:r>
      <w:r w:rsidRPr="00100605">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4E23D8CB" w:rsidR="00BE0516" w:rsidRPr="000903C1" w:rsidRDefault="00554FA3" w:rsidP="00101735">
            <w:pPr>
              <w:spacing w:after="20"/>
              <w:rPr>
                <w:rFonts w:ascii="Courier New" w:hAnsi="Courier New" w:cs="Courier New"/>
              </w:rPr>
            </w:pPr>
            <w:r w:rsidRPr="000903C1">
              <w:rPr>
                <w:rFonts w:ascii="Courier New" w:hAnsi="Courier New" w:cs="Courier New"/>
              </w:rPr>
              <w:t>+CAPPLEVMR</w:t>
            </w:r>
            <w:r w:rsidR="007D10DD">
              <w:rPr>
                <w:rFonts w:ascii="Courier New" w:hAnsi="Courier New" w:cs="Courier New"/>
              </w:rPr>
              <w:t>NR</w:t>
            </w:r>
            <w:r w:rsidRPr="000903C1">
              <w:rPr>
                <w:rFonts w:ascii="Courier New" w:hAnsi="Courier New" w:cs="Courier New"/>
              </w:rPr>
              <w:t xml:space="preserve">=(list of </w:t>
            </w:r>
            <w:r w:rsidRPr="000903C1">
              <w:rPr>
                <w:rFonts w:ascii="Courier New" w:hAnsi="Courier New"/>
              </w:rPr>
              <w:t>&lt;CR&gt;&lt;LF&gt;</w:t>
            </w:r>
            <w:r>
              <w:rPr>
                <w:rFonts w:ascii="Courier New" w:hAnsi="Courier New"/>
              </w:rPr>
              <w:t>,</w:t>
            </w:r>
            <w:r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Pr>
                <w:rFonts w:ascii="Courier New" w:hAnsi="Courier New"/>
              </w:rPr>
              <w:t>,</w:t>
            </w:r>
            <w:bookmarkStart w:id="2773" w:name="_Hlk134803274"/>
            <w:r>
              <w:rPr>
                <w:rFonts w:ascii="Courier New" w:hAnsi="Courier New"/>
              </w:rPr>
              <w:t>[&lt;number-of-pdu-session_id-entries&gt;,(list of &lt;pdu-session_id&gt;,&lt;number-of-qfi-entries&gt;,(&lt;list of &lt;qfi&gt;s)s)]</w:t>
            </w:r>
            <w:bookmarkEnd w:id="2773"/>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287A0FC" w:rsidR="00BE0516" w:rsidRPr="000903C1" w:rsidRDefault="00BE0516" w:rsidP="00101735">
            <w:pPr>
              <w:spacing w:after="20"/>
              <w:rPr>
                <w:rFonts w:ascii="Courier New" w:hAnsi="Courier New"/>
              </w:rPr>
            </w:pPr>
            <w:r w:rsidRPr="000903C1">
              <w:rPr>
                <w:rFonts w:ascii="Courier New" w:hAnsi="Courier New"/>
              </w:rPr>
              <w:t>+CAPPLEVMR</w:t>
            </w:r>
            <w:r w:rsidR="008E11DD">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lastRenderedPageBreak/>
        <w:t>Defined values</w:t>
      </w:r>
    </w:p>
    <w:p w14:paraId="1EE315EB" w14:textId="77777777" w:rsidR="00BE0516" w:rsidRPr="000903C1" w:rsidRDefault="00BE0516" w:rsidP="00BE0516">
      <w:pPr>
        <w:pStyle w:val="B1"/>
      </w:pPr>
      <w:bookmarkStart w:id="2774" w:name="_Hlk103685400"/>
      <w:r w:rsidRPr="000903C1">
        <w:rPr>
          <w:rFonts w:ascii="Courier New" w:hAnsi="Courier New"/>
        </w:rPr>
        <w:t>&lt;qoe_measurement_status&gt;</w:t>
      </w:r>
      <w:bookmarkEnd w:id="2774"/>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8C16A6B"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F1C71F9" w:rsidR="00BE0516" w:rsidRPr="000903C1" w:rsidRDefault="00BE0516" w:rsidP="00BE0516">
      <w:pPr>
        <w:pStyle w:val="B1"/>
        <w:rPr>
          <w:szCs w:val="22"/>
          <w:lang w:eastAsia="sv-SE"/>
        </w:rPr>
      </w:pPr>
      <w:bookmarkStart w:id="2775" w:name="_Hlk102508909"/>
      <w:r w:rsidRPr="000903C1">
        <w:rPr>
          <w:rFonts w:ascii="Courier New" w:hAnsi="Courier New"/>
        </w:rPr>
        <w:t>&lt;playout_delay_for_media_startup&gt;</w:t>
      </w:r>
      <w:bookmarkEnd w:id="2775"/>
      <w:r w:rsidRPr="000903C1">
        <w:t xml:space="preserve">: integer type. </w:t>
      </w:r>
      <w:r w:rsidRPr="000903C1">
        <w:rPr>
          <w:szCs w:val="22"/>
          <w:lang w:eastAsia="sv-SE"/>
        </w:rPr>
        <w:t xml:space="preserve">Indicates the application layer playout delay </w:t>
      </w:r>
      <w:r w:rsidR="008E11DD">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0E883481" w:rsidR="00BE0516" w:rsidRDefault="00BE0516" w:rsidP="00BE0516">
      <w:pPr>
        <w:pStyle w:val="B2"/>
      </w:pPr>
      <w:r w:rsidRPr="000903C1">
        <w:t>0-255</w:t>
      </w:r>
    </w:p>
    <w:p w14:paraId="000922DC" w14:textId="77777777" w:rsidR="00554FA3" w:rsidRDefault="00554FA3" w:rsidP="00554FA3">
      <w:pPr>
        <w:pStyle w:val="B1"/>
        <w:rPr>
          <w:lang w:val="en-US"/>
        </w:rPr>
      </w:pPr>
      <w:r w:rsidRPr="00D94DCF">
        <w:t>&lt;</w:t>
      </w:r>
      <w:r w:rsidRPr="00725817">
        <w:rPr>
          <w:rFonts w:ascii="Courier New" w:hAnsi="Courier New"/>
        </w:rPr>
        <w:t>number_of_</w:t>
      </w:r>
      <w:r>
        <w:rPr>
          <w:rFonts w:ascii="Courier New" w:hAnsi="Courier New"/>
        </w:rPr>
        <w:t>qfi-entrie</w:t>
      </w:r>
      <w:r w:rsidRPr="00725817">
        <w:rPr>
          <w:rFonts w:ascii="Courier New" w:hAnsi="Courier New"/>
        </w:rPr>
        <w:t>s</w:t>
      </w:r>
      <w:r w:rsidRPr="00D94DCF">
        <w:t>&gt;</w:t>
      </w:r>
      <w:r>
        <w:rPr>
          <w:lang w:val="en-US"/>
        </w:rPr>
        <w:t>: integer type. Contains the number of &lt;</w:t>
      </w:r>
      <w:r>
        <w:rPr>
          <w:rFonts w:ascii="Courier New" w:hAnsi="Courier New"/>
        </w:rPr>
        <w:t>qfi</w:t>
      </w:r>
      <w:r>
        <w:rPr>
          <w:lang w:val="en-US"/>
        </w:rPr>
        <w:t>&gt; entries in the list of &lt;</w:t>
      </w:r>
      <w:r>
        <w:rPr>
          <w:rFonts w:ascii="Courier New" w:hAnsi="Courier New"/>
        </w:rPr>
        <w:t>qfi</w:t>
      </w:r>
      <w:r>
        <w:rPr>
          <w:lang w:val="en-US"/>
        </w:rPr>
        <w:t>&gt;s</w:t>
      </w:r>
    </w:p>
    <w:p w14:paraId="798B1415" w14:textId="77777777" w:rsidR="00554FA3" w:rsidRDefault="00554FA3" w:rsidP="00554FA3">
      <w:pPr>
        <w:pStyle w:val="B2"/>
        <w:rPr>
          <w:lang w:val="en-US"/>
        </w:rPr>
      </w:pPr>
      <w:r>
        <w:rPr>
          <w:lang w:val="en-US"/>
        </w:rPr>
        <w:t>1-64</w:t>
      </w:r>
    </w:p>
    <w:p w14:paraId="678E5261" w14:textId="77777777" w:rsidR="00554FA3" w:rsidRDefault="00554FA3" w:rsidP="00554FA3">
      <w:pPr>
        <w:pStyle w:val="B1"/>
        <w:rPr>
          <w:lang w:val="en-US"/>
        </w:rPr>
      </w:pPr>
      <w:r>
        <w:rPr>
          <w:lang w:val="en-US"/>
        </w:rPr>
        <w:t>&lt;</w:t>
      </w:r>
      <w:r>
        <w:rPr>
          <w:rFonts w:ascii="Courier New" w:hAnsi="Courier New"/>
        </w:rPr>
        <w:t>qfi</w:t>
      </w:r>
      <w:r>
        <w:rPr>
          <w:lang w:val="en-US"/>
        </w:rPr>
        <w:t>&gt;: QoS Flow Identifier: integer type. Identifies a QoS Flow ID</w:t>
      </w:r>
    </w:p>
    <w:p w14:paraId="1A52F4BC" w14:textId="27110899" w:rsidR="00554FA3" w:rsidRPr="00364D58" w:rsidRDefault="00554FA3" w:rsidP="00BE0516">
      <w:pPr>
        <w:pStyle w:val="B2"/>
        <w:rPr>
          <w:lang w:val="en-US"/>
        </w:rPr>
      </w:pPr>
      <w:r>
        <w:rPr>
          <w:lang w:val="en-US"/>
        </w:rPr>
        <w:t>0-63</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6C944722" w14:textId="6DBF1735" w:rsidR="00292D44" w:rsidRPr="000903C1" w:rsidRDefault="00292D44" w:rsidP="00292D44">
      <w:pPr>
        <w:pStyle w:val="Heading2"/>
      </w:pPr>
      <w:bookmarkStart w:id="2776" w:name="_Toc171691485"/>
      <w:r>
        <w:t>8.</w:t>
      </w:r>
      <w:r w:rsidR="00FA2F30">
        <w:t>86</w:t>
      </w:r>
      <w:r w:rsidRPr="000903C1">
        <w:tab/>
      </w:r>
      <w:r>
        <w:t>Unavailability Period</w:t>
      </w:r>
      <w:r w:rsidRPr="000903C1">
        <w:t xml:space="preserve"> +C</w:t>
      </w:r>
      <w:r>
        <w:t>UNPER</w:t>
      </w:r>
      <w:bookmarkEnd w:id="2776"/>
    </w:p>
    <w:p w14:paraId="0F79CBF4" w14:textId="600389F6" w:rsidR="00292D44" w:rsidRPr="000903C1" w:rsidRDefault="00292D44" w:rsidP="00292D44">
      <w:pPr>
        <w:pStyle w:val="TH"/>
      </w:pPr>
      <w:r w:rsidRPr="000903C1">
        <w:t>Table </w:t>
      </w:r>
      <w:r>
        <w:t>8.</w:t>
      </w:r>
      <w:r w:rsidR="00FA2F30">
        <w:t>86</w:t>
      </w:r>
      <w:r w:rsidRPr="000903C1">
        <w:t>-1: +</w:t>
      </w:r>
      <w:r>
        <w:t>CUNPER</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0903C1" w14:paraId="0478ED82" w14:textId="77777777" w:rsidTr="00DE5E5F">
        <w:trPr>
          <w:cantSplit/>
        </w:trPr>
        <w:tc>
          <w:tcPr>
            <w:tcW w:w="3261" w:type="dxa"/>
          </w:tcPr>
          <w:p w14:paraId="4E9218FF" w14:textId="77777777" w:rsidR="00292D44" w:rsidRPr="000903C1" w:rsidRDefault="00292D44" w:rsidP="00DE5E5F">
            <w:pPr>
              <w:pStyle w:val="TAH"/>
              <w:rPr>
                <w:rFonts w:ascii="Courier New" w:hAnsi="Courier New"/>
              </w:rPr>
            </w:pPr>
            <w:r w:rsidRPr="000903C1">
              <w:t>Command</w:t>
            </w:r>
          </w:p>
        </w:tc>
        <w:tc>
          <w:tcPr>
            <w:tcW w:w="4994" w:type="dxa"/>
          </w:tcPr>
          <w:p w14:paraId="55D5C1CE" w14:textId="77777777" w:rsidR="00292D44" w:rsidRPr="000903C1" w:rsidRDefault="00292D44" w:rsidP="00DE5E5F">
            <w:pPr>
              <w:pStyle w:val="TAH"/>
              <w:rPr>
                <w:rFonts w:ascii="Courier New" w:hAnsi="Courier New"/>
              </w:rPr>
            </w:pPr>
            <w:r w:rsidRPr="000903C1">
              <w:t>Possible response(s)</w:t>
            </w:r>
          </w:p>
        </w:tc>
      </w:tr>
      <w:tr w:rsidR="00292D44" w:rsidRPr="000903C1" w14:paraId="25DB3076" w14:textId="77777777" w:rsidTr="00DE5E5F">
        <w:trPr>
          <w:cantSplit/>
        </w:trPr>
        <w:tc>
          <w:tcPr>
            <w:tcW w:w="3261" w:type="dxa"/>
          </w:tcPr>
          <w:p w14:paraId="2E3C3665" w14:textId="71F07156" w:rsidR="00292D44" w:rsidRPr="000903C1" w:rsidRDefault="000C6A16" w:rsidP="00DE5E5F">
            <w:pPr>
              <w:spacing w:after="20"/>
              <w:rPr>
                <w:rFonts w:ascii="Courier New" w:hAnsi="Courier New"/>
              </w:rPr>
            </w:pPr>
            <w:r w:rsidRPr="000903C1">
              <w:rPr>
                <w:rFonts w:ascii="Courier New" w:hAnsi="Courier New"/>
              </w:rPr>
              <w:t>+</w:t>
            </w:r>
            <w:r>
              <w:rPr>
                <w:rFonts w:ascii="Courier New" w:hAnsi="Courier New"/>
              </w:rPr>
              <w:t>CU</w:t>
            </w:r>
            <w:r w:rsidRPr="00F81518">
              <w:rPr>
                <w:rFonts w:ascii="Courier New" w:hAnsi="Courier New"/>
              </w:rPr>
              <w:t>NPER</w:t>
            </w:r>
            <w:r w:rsidRPr="000903C1">
              <w:rPr>
                <w:rFonts w:ascii="Courier New" w:hAnsi="Courier New"/>
              </w:rPr>
              <w:t>=&lt;</w:t>
            </w:r>
            <w:r>
              <w:rPr>
                <w:rFonts w:ascii="Courier New" w:hAnsi="Courier New"/>
              </w:rPr>
              <w:t>n&gt;</w:t>
            </w:r>
            <w:r w:rsidR="009301B7">
              <w:rPr>
                <w:rFonts w:ascii="Courier New" w:hAnsi="Courier New"/>
              </w:rPr>
              <w:t>[</w:t>
            </w:r>
            <w:r w:rsidRPr="000903C1">
              <w:rPr>
                <w:rFonts w:ascii="Courier New" w:hAnsi="Courier New"/>
              </w:rPr>
              <w:t>&lt;</w:t>
            </w:r>
            <w:r>
              <w:rPr>
                <w:rFonts w:ascii="Courier New" w:hAnsi="Courier New"/>
              </w:rPr>
              <w:t>requested_</w:t>
            </w:r>
            <w:r>
              <w:rPr>
                <w:rFonts w:ascii="Courier New" w:hAnsi="Courier New" w:cs="Courier New"/>
              </w:rPr>
              <w:t>unper_duration</w:t>
            </w:r>
            <w:r w:rsidRPr="000903C1">
              <w:rPr>
                <w:rFonts w:ascii="Courier New" w:hAnsi="Courier New"/>
              </w:rPr>
              <w:t>&gt;</w:t>
            </w:r>
            <w:r>
              <w:rPr>
                <w:rFonts w:ascii="Courier New" w:hAnsi="Courier New"/>
              </w:rPr>
              <w:t>,&lt;unper_start&gt;</w:t>
            </w:r>
            <w:r w:rsidR="009301B7">
              <w:rPr>
                <w:rFonts w:ascii="Courier New" w:hAnsi="Courier New"/>
              </w:rPr>
              <w:t>]</w:t>
            </w:r>
          </w:p>
        </w:tc>
        <w:tc>
          <w:tcPr>
            <w:tcW w:w="4994" w:type="dxa"/>
          </w:tcPr>
          <w:p w14:paraId="56FF93F0" w14:textId="77777777" w:rsidR="00292D44" w:rsidRPr="000903C1" w:rsidRDefault="00292D44" w:rsidP="00DE5E5F">
            <w:pPr>
              <w:spacing w:after="20"/>
              <w:rPr>
                <w:rFonts w:ascii="Courier New" w:hAnsi="Courier New"/>
              </w:rPr>
            </w:pPr>
            <w:r w:rsidRPr="000903C1">
              <w:rPr>
                <w:rFonts w:ascii="Courier New" w:hAnsi="Courier New"/>
                <w:i/>
              </w:rPr>
              <w:t>+CME ERROR: &lt;err&gt;</w:t>
            </w:r>
          </w:p>
        </w:tc>
      </w:tr>
      <w:tr w:rsidR="00292D44" w:rsidRPr="000903C1" w14:paraId="31DD91F0" w14:textId="77777777" w:rsidTr="00DE5E5F">
        <w:trPr>
          <w:cantSplit/>
        </w:trPr>
        <w:tc>
          <w:tcPr>
            <w:tcW w:w="3261" w:type="dxa"/>
          </w:tcPr>
          <w:p w14:paraId="64DEE346" w14:textId="77777777" w:rsidR="00292D44" w:rsidRPr="000903C1" w:rsidRDefault="00292D44" w:rsidP="00DE5E5F">
            <w:pPr>
              <w:spacing w:after="20"/>
              <w:rPr>
                <w:rFonts w:ascii="Courier New" w:hAnsi="Courier New"/>
              </w:rPr>
            </w:pPr>
            <w:r w:rsidRPr="000903C1">
              <w:rPr>
                <w:rFonts w:ascii="Courier New" w:hAnsi="Courier New"/>
              </w:rPr>
              <w:lastRenderedPageBreak/>
              <w:t>+</w:t>
            </w:r>
            <w:r w:rsidRPr="00F81518">
              <w:rPr>
                <w:rFonts w:ascii="Courier New" w:hAnsi="Courier New"/>
              </w:rPr>
              <w:t>CUNPER</w:t>
            </w:r>
            <w:r w:rsidRPr="000903C1">
              <w:rPr>
                <w:rFonts w:ascii="Courier New" w:hAnsi="Courier New"/>
              </w:rPr>
              <w:t>?</w:t>
            </w:r>
          </w:p>
        </w:tc>
        <w:tc>
          <w:tcPr>
            <w:tcW w:w="4994" w:type="dxa"/>
          </w:tcPr>
          <w:p w14:paraId="6F98B1E6" w14:textId="3038D998" w:rsidR="00483DF9" w:rsidRDefault="00483DF9" w:rsidP="00483DF9">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 &lt;</w:t>
            </w:r>
            <w:r>
              <w:rPr>
                <w:rFonts w:ascii="Courier New" w:hAnsi="Courier New"/>
              </w:rPr>
              <w:t>n&gt;,&lt;unper_support_nw&gt;,&lt;requested_unper_duration&gt;,&lt;unper_start&gt;,&lt;result&gt;</w:t>
            </w:r>
            <w:r w:rsidR="008A3D6D">
              <w:rPr>
                <w:rFonts w:ascii="Courier New" w:hAnsi="Courier New"/>
              </w:rPr>
              <w:t>[,&lt;nw_sent_unper_duration&gt;]</w:t>
            </w:r>
            <w:r w:rsidR="009301B7">
              <w:rPr>
                <w:rFonts w:ascii="Courier New" w:hAnsi="Courier New"/>
              </w:rPr>
              <w:t>,</w:t>
            </w:r>
            <w:r w:rsidR="009301B7" w:rsidRPr="000903C1">
              <w:rPr>
                <w:rFonts w:ascii="Courier New" w:hAnsi="Courier New" w:cs="Courier New"/>
              </w:rPr>
              <w:t>&lt;</w:t>
            </w:r>
            <w:r w:rsidR="009301B7">
              <w:rPr>
                <w:rFonts w:ascii="Courier New" w:hAnsi="Courier New" w:cs="Courier New"/>
              </w:rPr>
              <w:t>access_stratum_status</w:t>
            </w:r>
            <w:r w:rsidR="009301B7" w:rsidRPr="000903C1">
              <w:rPr>
                <w:rFonts w:ascii="Courier New" w:hAnsi="Courier New" w:cs="Courier New"/>
              </w:rPr>
              <w:t>&gt;</w:t>
            </w:r>
          </w:p>
          <w:p w14:paraId="4FEDB339" w14:textId="77777777" w:rsidR="00483DF9" w:rsidRDefault="00483DF9" w:rsidP="00483DF9">
            <w:pPr>
              <w:spacing w:after="20"/>
              <w:rPr>
                <w:rFonts w:ascii="Courier New" w:hAnsi="Courier New"/>
              </w:rPr>
            </w:pPr>
          </w:p>
          <w:p w14:paraId="4AC2E525" w14:textId="49DEE594" w:rsidR="00292D44" w:rsidRPr="000903C1" w:rsidRDefault="00483DF9" w:rsidP="00DE5E5F">
            <w:pPr>
              <w:spacing w:after="20"/>
              <w:rPr>
                <w:rFonts w:ascii="Courier New" w:hAnsi="Courier New"/>
              </w:rPr>
            </w:pPr>
            <w:r w:rsidRPr="000903C1">
              <w:rPr>
                <w:rFonts w:ascii="Courier New" w:hAnsi="Courier New"/>
                <w:i/>
                <w:lang w:val="es-ES_tradnl"/>
              </w:rPr>
              <w:t>+CME ERROR: &lt;err&gt;</w:t>
            </w:r>
          </w:p>
        </w:tc>
      </w:tr>
      <w:tr w:rsidR="00292D44" w:rsidRPr="000903C1" w14:paraId="6AF73F3E" w14:textId="77777777" w:rsidTr="00DE5E5F">
        <w:trPr>
          <w:cantSplit/>
        </w:trPr>
        <w:tc>
          <w:tcPr>
            <w:tcW w:w="3261" w:type="dxa"/>
          </w:tcPr>
          <w:p w14:paraId="1C346155"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2086B5C0" w14:textId="77777777" w:rsidR="00292D44" w:rsidRPr="000903C1" w:rsidRDefault="00292D44" w:rsidP="00DE5E5F">
            <w:pPr>
              <w:spacing w:after="20"/>
              <w:rPr>
                <w:rFonts w:ascii="Courier New" w:hAnsi="Courier New"/>
              </w:rPr>
            </w:pPr>
            <w:r w:rsidRPr="000903C1">
              <w:rPr>
                <w:rFonts w:ascii="Courier New" w:hAnsi="Courier New"/>
              </w:rPr>
              <w:t>+</w:t>
            </w:r>
            <w:r>
              <w:rPr>
                <w:rFonts w:ascii="Courier New" w:hAnsi="Courier New"/>
              </w:rPr>
              <w:t>CUNPER</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requested_unper_</w:t>
            </w:r>
            <w:r>
              <w:rPr>
                <w:rFonts w:ascii="Courier New" w:hAnsi="Courier New" w:cs="Courier New"/>
              </w:rPr>
              <w:t>duration</w:t>
            </w:r>
            <w:r w:rsidRPr="000903C1">
              <w:rPr>
                <w:rFonts w:ascii="Courier New" w:hAnsi="Courier New"/>
              </w:rPr>
              <w:t>&gt;</w:t>
            </w:r>
            <w:r w:rsidRPr="000903C1">
              <w:t>s</w:t>
            </w:r>
            <w:r w:rsidRPr="000903C1">
              <w:rPr>
                <w:rFonts w:ascii="Courier New" w:hAnsi="Courier New" w:cs="Courier New"/>
              </w:rPr>
              <w:t>)</w:t>
            </w:r>
          </w:p>
        </w:tc>
      </w:tr>
    </w:tbl>
    <w:p w14:paraId="2A422C14" w14:textId="77777777" w:rsidR="00292D44" w:rsidRPr="000903C1" w:rsidRDefault="00292D44" w:rsidP="00292D44"/>
    <w:p w14:paraId="42673FA1" w14:textId="77777777" w:rsidR="00387C15" w:rsidRPr="000903C1" w:rsidRDefault="00387C15" w:rsidP="00387C15">
      <w:pPr>
        <w:rPr>
          <w:b/>
        </w:rPr>
      </w:pPr>
      <w:r w:rsidRPr="000903C1">
        <w:rPr>
          <w:b/>
        </w:rPr>
        <w:t>Description</w:t>
      </w:r>
    </w:p>
    <w:p w14:paraId="0E00CA99" w14:textId="793D1778" w:rsidR="00387C15" w:rsidRDefault="00387C15" w:rsidP="00387C15">
      <w:r>
        <w:t>The s</w:t>
      </w:r>
      <w:r w:rsidRPr="000903C1">
        <w:t xml:space="preserve">et command </w:t>
      </w:r>
      <w:r>
        <w:t>is used to provide the unavailability period duration, and the start of the unavailability period</w:t>
      </w:r>
      <w:r w:rsidRPr="000903C1">
        <w:t xml:space="preserve"> </w:t>
      </w:r>
      <w:r>
        <w:t xml:space="preserve">that are sent to the network in the next registration or UE initiated de-registration procedure, </w:t>
      </w:r>
      <w:r w:rsidRPr="000903C1">
        <w:t>see 3GPP TS 24.501 [161] clause </w:t>
      </w:r>
      <w:r>
        <w:t>5</w:t>
      </w:r>
      <w:r w:rsidRPr="000903C1">
        <w:t>.3.</w:t>
      </w:r>
      <w:r>
        <w:t>26</w:t>
      </w:r>
      <w:r>
        <w:rPr>
          <w:bCs/>
        </w:rPr>
        <w:t>.</w:t>
      </w:r>
      <w:r>
        <w:t xml:space="preserve"> </w:t>
      </w:r>
      <w:r>
        <w:rPr>
          <w:bCs/>
        </w:rPr>
        <w:t xml:space="preserve">The set command is also used to enable or disable the unsolicited response </w:t>
      </w:r>
      <w:r w:rsidRPr="000903C1">
        <w:rPr>
          <w:rFonts w:ascii="Courier New" w:hAnsi="Courier New"/>
        </w:rPr>
        <w:t>+C</w:t>
      </w:r>
      <w:r>
        <w:rPr>
          <w:rFonts w:ascii="Courier New" w:hAnsi="Courier New"/>
        </w:rPr>
        <w:t>UNPER: &lt;unper_support_nw&gt;</w:t>
      </w:r>
      <w:r w:rsidR="004E448E">
        <w:rPr>
          <w:rFonts w:ascii="Courier New" w:hAnsi="Courier New"/>
        </w:rPr>
        <w:t>[,&lt;nw_sent_unper_duration&gt;]</w:t>
      </w:r>
      <w:r>
        <w:rPr>
          <w:rFonts w:ascii="Courier New" w:hAnsi="Courier New"/>
        </w:rPr>
        <w:t>.</w:t>
      </w:r>
      <w:r w:rsidR="004E448E">
        <w:rPr>
          <w:rFonts w:ascii="Courier New" w:hAnsi="Courier New"/>
        </w:rPr>
        <w:t xml:space="preserve"> </w:t>
      </w:r>
      <w:r>
        <w:rPr>
          <w:bCs/>
        </w:rPr>
        <w:t>The unavailability period specifies the period during which the UE may become unavailable when an event is triggered.</w:t>
      </w:r>
    </w:p>
    <w:p w14:paraId="4F691185" w14:textId="77777777" w:rsidR="00387C15" w:rsidRPr="000903C1" w:rsidRDefault="00387C15" w:rsidP="00387C15">
      <w:r w:rsidRPr="000903C1">
        <w:t xml:space="preserve">Refer clause 9.2 for possible </w:t>
      </w:r>
      <w:r w:rsidRPr="000903C1">
        <w:rPr>
          <w:rFonts w:ascii="Courier New" w:hAnsi="Courier New"/>
        </w:rPr>
        <w:t>&lt;err&gt;</w:t>
      </w:r>
      <w:r w:rsidRPr="00857DB9">
        <w:t xml:space="preserve"> </w:t>
      </w:r>
      <w:r w:rsidRPr="000903C1">
        <w:t>values.</w:t>
      </w:r>
    </w:p>
    <w:p w14:paraId="0CD1EF2A" w14:textId="435323F9" w:rsidR="00387C15" w:rsidRPr="0067543D" w:rsidRDefault="00387C15" w:rsidP="00387C15">
      <w:pPr>
        <w:rPr>
          <w:rFonts w:ascii="Courier New" w:hAnsi="Courier New"/>
        </w:rPr>
      </w:pPr>
      <w:commentRangeStart w:id="2777"/>
      <w:r w:rsidRPr="000903C1">
        <w:t xml:space="preserve">Read command returns </w:t>
      </w:r>
      <w:commentRangeEnd w:id="2777"/>
      <w:r>
        <w:rPr>
          <w:rStyle w:val="CommentReference"/>
        </w:rPr>
        <w:commentReference w:id="2777"/>
      </w:r>
      <w:r w:rsidRPr="000903C1">
        <w:t xml:space="preserve">the </w:t>
      </w:r>
      <w:r>
        <w:rPr>
          <w:rFonts w:ascii="Courier New" w:hAnsi="Courier New"/>
        </w:rPr>
        <w:t>&lt;requested_unper_duration&gt;</w:t>
      </w:r>
      <w:r>
        <w:rPr>
          <w:rFonts w:asciiTheme="majorBidi" w:hAnsiTheme="majorBidi" w:cstheme="majorBidi"/>
        </w:rPr>
        <w:t xml:space="preserve"> and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857DB9">
        <w:t xml:space="preserve"> </w:t>
      </w:r>
      <w:r>
        <w:t>that were provided to the network in the last registration or UE initiated de-registration procedure</w:t>
      </w:r>
      <w:r w:rsidR="009301B7">
        <w:t>, the</w:t>
      </w:r>
      <w:r w:rsidRPr="00857DB9">
        <w:t xml:space="preserve"> </w:t>
      </w:r>
      <w:r>
        <w:rPr>
          <w:rFonts w:ascii="Courier New" w:hAnsi="Courier New"/>
        </w:rPr>
        <w:t>&lt;unper_suppport_nw&gt;</w:t>
      </w:r>
      <w:r w:rsidRPr="00857DB9">
        <w:t xml:space="preserve"> </w:t>
      </w:r>
      <w:r w:rsidR="009301B7">
        <w:t xml:space="preserve">that </w:t>
      </w:r>
      <w:r>
        <w:t>specifies whether the network indicated support for the unavailability period in the last registration procedure</w:t>
      </w:r>
      <w:r w:rsidR="009301B7" w:rsidRPr="009301B7">
        <w:t xml:space="preserve"> </w:t>
      </w:r>
      <w:r w:rsidR="009301B7">
        <w:t xml:space="preserve">and the </w:t>
      </w:r>
      <w:r w:rsidR="009301B7" w:rsidRPr="000903C1">
        <w:rPr>
          <w:rFonts w:ascii="Courier New" w:hAnsi="Courier New" w:cs="Courier New"/>
        </w:rPr>
        <w:t>&lt;</w:t>
      </w:r>
      <w:r w:rsidR="009301B7">
        <w:rPr>
          <w:rFonts w:ascii="Courier New" w:hAnsi="Courier New" w:cs="Courier New"/>
        </w:rPr>
        <w:t>access_stratum_status</w:t>
      </w:r>
      <w:r w:rsidR="009301B7" w:rsidRPr="000903C1">
        <w:rPr>
          <w:rFonts w:ascii="Courier New" w:hAnsi="Courier New" w:cs="Courier New"/>
        </w:rPr>
        <w:t>&gt;</w:t>
      </w:r>
      <w:r w:rsidR="009301B7" w:rsidRPr="00F971A2">
        <w:t xml:space="preserve"> </w:t>
      </w:r>
      <w:r w:rsidR="009301B7">
        <w:t>that indicates the status of access stratum in the UE due to unavailability</w:t>
      </w:r>
      <w:r w:rsidRPr="0067543D">
        <w:t>.</w:t>
      </w:r>
      <w:r w:rsidR="004E448E" w:rsidRPr="004E448E">
        <w:rPr>
          <w:color w:val="000000"/>
        </w:rPr>
        <w:t xml:space="preserve"> </w:t>
      </w:r>
      <w:r w:rsidR="004E448E">
        <w:rPr>
          <w:color w:val="000000"/>
        </w:rPr>
        <w:t xml:space="preserve">It also returns the value of unavailability period duration sent by the network in </w:t>
      </w:r>
      <w:r w:rsidR="004E448E">
        <w:rPr>
          <w:rFonts w:ascii="Courier New" w:hAnsi="Courier New" w:cs="Courier New"/>
          <w:color w:val="000000"/>
        </w:rPr>
        <w:t>&lt;nw_sent_unper_duration&gt;.</w:t>
      </w:r>
    </w:p>
    <w:p w14:paraId="6CD0DB8C" w14:textId="77777777" w:rsidR="00387C15" w:rsidRPr="000903C1" w:rsidRDefault="00387C15" w:rsidP="00387C15">
      <w:r w:rsidRPr="000903C1">
        <w:t>Test command returns supported values as a compound value.</w:t>
      </w:r>
    </w:p>
    <w:p w14:paraId="23837A07" w14:textId="77777777" w:rsidR="00387C15" w:rsidRPr="000903C1" w:rsidRDefault="00387C15" w:rsidP="00387C15">
      <w:r w:rsidRPr="000903C1">
        <w:rPr>
          <w:b/>
        </w:rPr>
        <w:t>Defined values</w:t>
      </w:r>
    </w:p>
    <w:p w14:paraId="7682C05A" w14:textId="77777777" w:rsidR="004E448E" w:rsidRDefault="00387C15" w:rsidP="00387C15">
      <w:pPr>
        <w:ind w:left="284"/>
      </w:pPr>
      <w:r w:rsidRPr="00753C34">
        <w:rPr>
          <w:rFonts w:ascii="Courier New" w:hAnsi="Courier New"/>
        </w:rPr>
        <w:t>&lt;n</w:t>
      </w:r>
      <w:r w:rsidRPr="00F50C0A">
        <w:t>&gt;: integer type, to enable or disable the unsolicited response</w:t>
      </w:r>
      <w:r w:rsidR="004E448E">
        <w:t>:</w:t>
      </w:r>
    </w:p>
    <w:p w14:paraId="05ED353D" w14:textId="275E20E5" w:rsidR="00387C15" w:rsidRDefault="00387C15" w:rsidP="00387C15">
      <w:pPr>
        <w:ind w:left="284"/>
        <w:rPr>
          <w:rFonts w:ascii="Courier New" w:hAnsi="Courier New"/>
        </w:rPr>
      </w:pPr>
      <w:r w:rsidRPr="000903C1">
        <w:rPr>
          <w:rFonts w:ascii="Courier New" w:hAnsi="Courier New"/>
        </w:rPr>
        <w:t>+C</w:t>
      </w:r>
      <w:r>
        <w:rPr>
          <w:rFonts w:ascii="Courier New" w:hAnsi="Courier New"/>
        </w:rPr>
        <w:t>UNPER: &lt;unper_support_nw&gt;</w:t>
      </w:r>
      <w:r w:rsidR="004E448E">
        <w:rPr>
          <w:rFonts w:ascii="Courier New" w:hAnsi="Courier New"/>
        </w:rPr>
        <w:t>[,&lt;nw_sent_unper_duration&gt;]</w:t>
      </w:r>
      <w:r>
        <w:rPr>
          <w:rFonts w:ascii="Courier New" w:hAnsi="Courier New"/>
        </w:rPr>
        <w:t>.</w:t>
      </w:r>
    </w:p>
    <w:p w14:paraId="78201EB4" w14:textId="77777777" w:rsidR="00387C15" w:rsidRPr="000903C1" w:rsidRDefault="00387C15" w:rsidP="00387C15">
      <w:pPr>
        <w:pStyle w:val="B2"/>
      </w:pPr>
      <w:r w:rsidRPr="00753C34">
        <w:rPr>
          <w:u w:val="single"/>
        </w:rPr>
        <w:t>0</w:t>
      </w:r>
      <w:r w:rsidRPr="000903C1">
        <w:tab/>
      </w:r>
      <w:r>
        <w:t>disable the unsolicited response.</w:t>
      </w:r>
    </w:p>
    <w:p w14:paraId="0346CC6A" w14:textId="77777777" w:rsidR="00387C15" w:rsidRPr="00F50C0A" w:rsidRDefault="00387C15" w:rsidP="00387C15">
      <w:pPr>
        <w:pStyle w:val="B2"/>
      </w:pPr>
      <w:r w:rsidRPr="000903C1">
        <w:t>1</w:t>
      </w:r>
      <w:r w:rsidRPr="000903C1">
        <w:tab/>
      </w:r>
      <w:r>
        <w:t>enable the unsolicited response.</w:t>
      </w:r>
    </w:p>
    <w:p w14:paraId="624B807A" w14:textId="4C61489A" w:rsidR="00387C15" w:rsidRPr="00614FAF" w:rsidRDefault="00387C15" w:rsidP="009301B7">
      <w:pPr>
        <w:pStyle w:val="B1"/>
      </w:pP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sidRPr="000903C1">
        <w:t>: string type</w:t>
      </w:r>
      <w:r w:rsidR="004E448E">
        <w:t>; indicates the unavailability period duration provided by the UE.</w:t>
      </w:r>
      <w:r>
        <w:t xml:space="preserve"> The</w:t>
      </w:r>
      <w:r w:rsidRPr="000903C1">
        <w:t xml:space="preserve"> </w:t>
      </w: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w:t>
      </w:r>
      <w:r>
        <w:t>.</w:t>
      </w:r>
      <w:r w:rsidRPr="000903C1">
        <w:t xml:space="preserve"> </w:t>
      </w:r>
      <w:r>
        <w:t xml:space="preserve">The default value is </w:t>
      </w:r>
      <w:r w:rsidRPr="000903C1">
        <w:rPr>
          <w:lang w:val="en-US"/>
        </w:rPr>
        <w:t>"</w:t>
      </w:r>
      <w:r>
        <w:rPr>
          <w:lang w:val="en-US"/>
        </w:rPr>
        <w:t>000000000000000000000000</w:t>
      </w:r>
      <w:r w:rsidRPr="000903C1">
        <w:rPr>
          <w:lang w:val="en-US"/>
        </w:rPr>
        <w:t>"</w:t>
      </w:r>
      <w:r>
        <w:rPr>
          <w:lang w:val="en-US"/>
        </w:rPr>
        <w:t xml:space="preserve">, which indicates that the unavailability </w:t>
      </w:r>
      <w:r w:rsidR="004E448E">
        <w:rPr>
          <w:lang w:val="en-US"/>
        </w:rPr>
        <w:t xml:space="preserve">duration </w:t>
      </w:r>
      <w:r>
        <w:rPr>
          <w:lang w:val="en-US"/>
        </w:rPr>
        <w:t>period is not known.</w:t>
      </w:r>
      <w:r>
        <w:t xml:space="preserve"> </w:t>
      </w:r>
    </w:p>
    <w:p w14:paraId="058CA7B5" w14:textId="4B9705AE" w:rsidR="00387C15" w:rsidRPr="009E1CF4" w:rsidRDefault="00387C15" w:rsidP="00387C15">
      <w:pPr>
        <w:pStyle w:val="B1"/>
      </w:pP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0903C1">
        <w:t xml:space="preserve">: string type; </w:t>
      </w:r>
      <w:r w:rsidR="004E448E">
        <w:t xml:space="preserve">indicates </w:t>
      </w:r>
      <w:r w:rsidR="004E448E">
        <w:rPr>
          <w:rFonts w:ascii="Arial" w:hAnsi="Arial" w:cs="Arial"/>
          <w:color w:val="000000"/>
          <w:sz w:val="18"/>
          <w:szCs w:val="18"/>
          <w:lang w:eastAsia="fr-FR"/>
        </w:rPr>
        <w:t>the time until the start of the next unavailability period</w:t>
      </w:r>
      <w:r w:rsidRPr="000903C1">
        <w:t>.</w:t>
      </w:r>
      <w:r>
        <w:t xml:space="preserve"> The</w:t>
      </w:r>
      <w:r w:rsidRPr="000903C1">
        <w:t xml:space="preserve">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 xml:space="preserve">]. </w:t>
      </w:r>
      <w:r>
        <w:t xml:space="preserve"> The default value is </w:t>
      </w:r>
      <w:r w:rsidRPr="000903C1">
        <w:rPr>
          <w:lang w:val="en-US"/>
        </w:rPr>
        <w:t>"</w:t>
      </w:r>
      <w:r>
        <w:rPr>
          <w:lang w:val="en-US"/>
        </w:rPr>
        <w:t>000000000000000000000000</w:t>
      </w:r>
      <w:r w:rsidRPr="000903C1">
        <w:rPr>
          <w:lang w:val="en-US"/>
        </w:rPr>
        <w:t>"</w:t>
      </w:r>
      <w:r>
        <w:rPr>
          <w:lang w:val="en-US"/>
        </w:rPr>
        <w:t xml:space="preserve">. </w:t>
      </w:r>
    </w:p>
    <w:p w14:paraId="000A8700" w14:textId="4B2B25AB" w:rsidR="00387C15" w:rsidRPr="000903C1" w:rsidRDefault="00387C15" w:rsidP="00387C15">
      <w:pPr>
        <w:pStyle w:val="B1"/>
        <w:rPr>
          <w:lang w:val="en-US"/>
        </w:rPr>
      </w:pPr>
      <w:r w:rsidRPr="000903C1">
        <w:rPr>
          <w:rFonts w:ascii="Courier New" w:hAnsi="Courier New" w:cs="Courier New"/>
        </w:rPr>
        <w:t>&lt;</w:t>
      </w:r>
      <w:r>
        <w:rPr>
          <w:rFonts w:ascii="Courier New" w:hAnsi="Courier New" w:cs="Courier New"/>
        </w:rPr>
        <w:t>unper_support_nw</w:t>
      </w:r>
      <w:r w:rsidRPr="000903C1">
        <w:rPr>
          <w:rFonts w:ascii="Courier New" w:hAnsi="Courier New" w:cs="Courier New"/>
        </w:rPr>
        <w:t>&gt;</w:t>
      </w:r>
      <w:r w:rsidRPr="000903C1">
        <w:t xml:space="preserve">: integer type. </w:t>
      </w:r>
      <w:r>
        <w:t xml:space="preserve">Indicates the unavailability period feature support by the network </w:t>
      </w:r>
      <w:r>
        <w:rPr>
          <w:lang w:val="en-US"/>
        </w:rPr>
        <w:t>see 3GPP TS 24.501 [161] clause 5.3.26.</w:t>
      </w:r>
    </w:p>
    <w:p w14:paraId="2EE9BFFA" w14:textId="77777777" w:rsidR="00387C15" w:rsidRPr="000903C1" w:rsidRDefault="00387C15" w:rsidP="00387C15">
      <w:pPr>
        <w:pStyle w:val="B2"/>
      </w:pPr>
      <w:r w:rsidRPr="00F50C0A">
        <w:rPr>
          <w:u w:val="single"/>
        </w:rPr>
        <w:t>0</w:t>
      </w:r>
      <w:r w:rsidRPr="000903C1">
        <w:tab/>
        <w:t xml:space="preserve">indicates that </w:t>
      </w:r>
      <w:r>
        <w:t>the unavailability period feature is not supported by the network.</w:t>
      </w:r>
    </w:p>
    <w:p w14:paraId="58769D68" w14:textId="77777777" w:rsidR="00387C15" w:rsidRDefault="00387C15" w:rsidP="00387C15">
      <w:pPr>
        <w:pStyle w:val="B2"/>
      </w:pPr>
      <w:r w:rsidRPr="000903C1">
        <w:t>1</w:t>
      </w:r>
      <w:r w:rsidRPr="000903C1">
        <w:tab/>
        <w:t xml:space="preserve">indicates that </w:t>
      </w:r>
      <w:r>
        <w:t>the unavailability period feature is supported by the network.</w:t>
      </w:r>
    </w:p>
    <w:p w14:paraId="5981801D" w14:textId="77777777" w:rsidR="00387C15" w:rsidRPr="000903C1" w:rsidRDefault="00387C15" w:rsidP="00387C15">
      <w:pPr>
        <w:pStyle w:val="B1"/>
      </w:pPr>
      <w:r w:rsidRPr="000903C1">
        <w:rPr>
          <w:rFonts w:ascii="Courier New" w:hAnsi="Courier New"/>
        </w:rPr>
        <w:t>&lt;result&gt;</w:t>
      </w:r>
      <w:r w:rsidRPr="000903C1">
        <w:t xml:space="preserve">: </w:t>
      </w:r>
      <w:r>
        <w:t>integer type; indicates the final result of successful indication of unavailability period to network.</w:t>
      </w:r>
    </w:p>
    <w:p w14:paraId="581CB080" w14:textId="77777777" w:rsidR="00387C15" w:rsidRPr="000903C1" w:rsidRDefault="00387C15" w:rsidP="00387C15">
      <w:pPr>
        <w:pStyle w:val="B2"/>
      </w:pPr>
      <w:r w:rsidRPr="00753C34">
        <w:rPr>
          <w:u w:val="single"/>
        </w:rPr>
        <w:t>0</w:t>
      </w:r>
      <w:r w:rsidRPr="000903C1">
        <w:tab/>
      </w:r>
      <w:r>
        <w:t xml:space="preserve">de-registration procedure </w:t>
      </w:r>
      <w:r w:rsidRPr="008B1FC7">
        <w:t xml:space="preserve">successful </w:t>
      </w:r>
      <w:r>
        <w:t>(see 3GPP</w:t>
      </w:r>
      <w:r w:rsidRPr="000903C1">
        <w:t> </w:t>
      </w:r>
      <w:r>
        <w:t>TS</w:t>
      </w:r>
      <w:r w:rsidRPr="000903C1">
        <w:t> </w:t>
      </w:r>
      <w:r>
        <w:t>24.501 [161] clause</w:t>
      </w:r>
      <w:r w:rsidRPr="000903C1">
        <w:t> </w:t>
      </w:r>
      <w:r>
        <w:t>5.3.26)</w:t>
      </w:r>
    </w:p>
    <w:p w14:paraId="5FAC01C7" w14:textId="77777777" w:rsidR="00387C15" w:rsidRDefault="00387C15" w:rsidP="00387C15">
      <w:pPr>
        <w:pStyle w:val="B2"/>
      </w:pPr>
      <w:r w:rsidRPr="000903C1">
        <w:t>1</w:t>
      </w:r>
      <w:r w:rsidRPr="000903C1">
        <w:tab/>
      </w:r>
      <w:r>
        <w:t>registration procedure successful (see 3GPP</w:t>
      </w:r>
      <w:r w:rsidRPr="000903C1">
        <w:t> </w:t>
      </w:r>
      <w:r>
        <w:t>TS</w:t>
      </w:r>
      <w:r w:rsidRPr="000903C1">
        <w:t> </w:t>
      </w:r>
      <w:r>
        <w:t xml:space="preserve">24.501 [161] </w:t>
      </w:r>
      <w:r w:rsidRPr="005532FE">
        <w:t>clause</w:t>
      </w:r>
      <w:r>
        <w:t> </w:t>
      </w:r>
      <w:r w:rsidRPr="005532FE">
        <w:t>5</w:t>
      </w:r>
      <w:r>
        <w:t>.5.1.3.4)</w:t>
      </w:r>
    </w:p>
    <w:p w14:paraId="64CD22FB" w14:textId="77777777" w:rsidR="00387C15" w:rsidRDefault="00387C15" w:rsidP="00387C15">
      <w:pPr>
        <w:pStyle w:val="B2"/>
      </w:pPr>
      <w:r>
        <w:t>2</w:t>
      </w:r>
      <w:r w:rsidRPr="000903C1">
        <w:tab/>
      </w:r>
      <w:r>
        <w:t>registration procedure not successful (see 3GPP TS 24.501 [161] 5.5.1.3.5, clause 5.5.1.3.7).</w:t>
      </w:r>
    </w:p>
    <w:p w14:paraId="282A0E1C" w14:textId="5150F646" w:rsidR="004E448E" w:rsidRDefault="004E448E" w:rsidP="004E448E">
      <w:pPr>
        <w:pStyle w:val="B1"/>
        <w:overflowPunct/>
        <w:autoSpaceDE/>
        <w:autoSpaceDN/>
        <w:adjustRightInd/>
        <w:textAlignment w:val="auto"/>
        <w:rPr>
          <w:rFonts w:eastAsiaTheme="minorEastAsia"/>
          <w:lang w:eastAsia="en-US"/>
        </w:rPr>
      </w:pPr>
      <w:r w:rsidRPr="009301B7">
        <w:rPr>
          <w:rFonts w:eastAsiaTheme="minorEastAsia"/>
          <w:lang w:eastAsia="en-US"/>
        </w:rPr>
        <w:t xml:space="preserve">&lt;nw_sent_unper_duration&gt;: string type; </w:t>
      </w:r>
      <w:r w:rsidR="009301B7">
        <w:rPr>
          <w:rFonts w:eastAsiaTheme="minorEastAsia"/>
          <w:lang w:eastAsia="en-US"/>
        </w:rPr>
        <w:t>I</w:t>
      </w:r>
      <w:r w:rsidRPr="009301B7">
        <w:rPr>
          <w:rFonts w:eastAsiaTheme="minorEastAsia"/>
          <w:lang w:eastAsia="en-US"/>
        </w:rPr>
        <w:t xml:space="preserve">ndicates the network sent unavailability period duration. This is coded as three bytes (octets 3 to 5) of the Time duration information element in 3GPP TS 24.301 [83]. The default value </w:t>
      </w:r>
      <w:r w:rsidRPr="009301B7">
        <w:rPr>
          <w:rFonts w:eastAsiaTheme="minorEastAsia"/>
          <w:lang w:eastAsia="en-US"/>
        </w:rPr>
        <w:lastRenderedPageBreak/>
        <w:t>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018100C1" w14:textId="77777777" w:rsidR="009301B7" w:rsidRPr="000903C1" w:rsidRDefault="009301B7" w:rsidP="009301B7">
      <w:pPr>
        <w:pStyle w:val="B1"/>
        <w:rPr>
          <w:lang w:val="en-US"/>
        </w:rPr>
      </w:pPr>
      <w:r w:rsidRPr="000903C1">
        <w:rPr>
          <w:rFonts w:ascii="Courier New" w:hAnsi="Courier New" w:cs="Courier New"/>
        </w:rPr>
        <w:t>&lt;</w:t>
      </w:r>
      <w:r>
        <w:rPr>
          <w:rFonts w:ascii="Courier New" w:hAnsi="Courier New" w:cs="Courier New"/>
        </w:rPr>
        <w:t>access_stratum_status</w:t>
      </w:r>
      <w:r w:rsidRPr="000903C1">
        <w:rPr>
          <w:rFonts w:ascii="Courier New" w:hAnsi="Courier New" w:cs="Courier New"/>
        </w:rPr>
        <w:t>&gt;</w:t>
      </w:r>
      <w:r w:rsidRPr="000903C1">
        <w:t xml:space="preserve">: integer type. </w:t>
      </w:r>
      <w:r>
        <w:t>Indicates the status of access stratum in the UE due to unavailability.</w:t>
      </w:r>
    </w:p>
    <w:p w14:paraId="4D06A189" w14:textId="77777777" w:rsidR="009301B7" w:rsidRPr="009301B7" w:rsidRDefault="009301B7" w:rsidP="009301B7">
      <w:pPr>
        <w:pStyle w:val="B2"/>
        <w:overflowPunct/>
        <w:autoSpaceDE/>
        <w:autoSpaceDN/>
        <w:adjustRightInd/>
        <w:textAlignment w:val="auto"/>
        <w:rPr>
          <w:rFonts w:eastAsiaTheme="minorEastAsia"/>
          <w:lang w:eastAsia="en-US"/>
        </w:rPr>
      </w:pPr>
      <w:r w:rsidRPr="009301B7">
        <w:rPr>
          <w:rFonts w:eastAsiaTheme="minorEastAsia"/>
          <w:lang w:eastAsia="en-US"/>
        </w:rPr>
        <w:t>0</w:t>
      </w:r>
      <w:r w:rsidRPr="009301B7">
        <w:rPr>
          <w:rFonts w:eastAsiaTheme="minorEastAsia"/>
          <w:lang w:eastAsia="en-US"/>
        </w:rPr>
        <w:tab/>
        <w:t>indicates that access-stratum is not deactivated due to unavailability.</w:t>
      </w:r>
    </w:p>
    <w:p w14:paraId="69EE93CA" w14:textId="126FF22B" w:rsidR="009301B7" w:rsidRPr="000903C1" w:rsidRDefault="009301B7" w:rsidP="009301B7">
      <w:pPr>
        <w:pStyle w:val="B2"/>
        <w:overflowPunct/>
        <w:autoSpaceDE/>
        <w:autoSpaceDN/>
        <w:adjustRightInd/>
        <w:textAlignment w:val="auto"/>
      </w:pPr>
      <w:r w:rsidRPr="009301B7">
        <w:rPr>
          <w:rFonts w:eastAsiaTheme="minorEastAsia"/>
          <w:lang w:eastAsia="en-US"/>
        </w:rPr>
        <w:t>1</w:t>
      </w:r>
      <w:r w:rsidRPr="009301B7">
        <w:rPr>
          <w:rFonts w:eastAsiaTheme="minorEastAsia"/>
          <w:lang w:eastAsia="en-US"/>
        </w:rPr>
        <w:tab/>
        <w:t>indicates that access-stratum is deactivated due to unavailability which is because of UE specific reasons.</w:t>
      </w:r>
    </w:p>
    <w:p w14:paraId="2CC3E268" w14:textId="77777777" w:rsidR="00387C15" w:rsidRPr="000903C1" w:rsidRDefault="00387C15" w:rsidP="00387C15">
      <w:r w:rsidRPr="000903C1">
        <w:rPr>
          <w:b/>
        </w:rPr>
        <w:t>Implementation</w:t>
      </w:r>
    </w:p>
    <w:p w14:paraId="71D186D8" w14:textId="77777777" w:rsidR="00387C15" w:rsidRDefault="00387C15" w:rsidP="00387C15">
      <w:r w:rsidRPr="000903C1">
        <w:t>Optional.</w:t>
      </w:r>
    </w:p>
    <w:p w14:paraId="0E2F0F39" w14:textId="2A04BD83" w:rsidR="00387C15" w:rsidRDefault="00387C15" w:rsidP="00387C15">
      <w:r>
        <w:t>This command is only applicable to UEs in NG-RAN.</w:t>
      </w:r>
    </w:p>
    <w:p w14:paraId="61FCBCC1" w14:textId="67AF8EFA" w:rsidR="00484063" w:rsidRPr="000903C1" w:rsidRDefault="00484063" w:rsidP="00484063">
      <w:pPr>
        <w:pStyle w:val="Heading2"/>
      </w:pPr>
      <w:bookmarkStart w:id="2778" w:name="_Toc131185167"/>
      <w:bookmarkStart w:id="2779" w:name="_Toc171691486"/>
      <w:r>
        <w:t>8.87</w:t>
      </w:r>
      <w:r w:rsidRPr="000903C1">
        <w:tab/>
      </w:r>
      <w:r>
        <w:t>Discontinuous Coverage</w:t>
      </w:r>
      <w:r w:rsidRPr="000903C1">
        <w:t xml:space="preserve"> +C</w:t>
      </w:r>
      <w:bookmarkEnd w:id="2778"/>
      <w:r>
        <w:t>DISCO</w:t>
      </w:r>
      <w:bookmarkEnd w:id="2779"/>
    </w:p>
    <w:p w14:paraId="37E23552" w14:textId="11CEB407" w:rsidR="00484063" w:rsidRPr="000903C1" w:rsidRDefault="00484063" w:rsidP="00484063">
      <w:pPr>
        <w:pStyle w:val="TH"/>
      </w:pPr>
      <w:r w:rsidRPr="000903C1">
        <w:t>Table </w:t>
      </w:r>
      <w:r>
        <w:t>8.87</w:t>
      </w:r>
      <w:r w:rsidRPr="000903C1">
        <w:t>-1: +</w:t>
      </w:r>
      <w:r>
        <w:t>CDISCO</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0903C1" w14:paraId="5C6E1525" w14:textId="77777777" w:rsidTr="00370FFC">
        <w:trPr>
          <w:cantSplit/>
        </w:trPr>
        <w:tc>
          <w:tcPr>
            <w:tcW w:w="3261" w:type="dxa"/>
          </w:tcPr>
          <w:p w14:paraId="7C245244" w14:textId="77777777" w:rsidR="00484063" w:rsidRPr="000903C1" w:rsidRDefault="00484063" w:rsidP="00370FFC">
            <w:pPr>
              <w:pStyle w:val="TAH"/>
              <w:rPr>
                <w:rFonts w:ascii="Courier New" w:hAnsi="Courier New"/>
              </w:rPr>
            </w:pPr>
            <w:r w:rsidRPr="000903C1">
              <w:t>Command</w:t>
            </w:r>
          </w:p>
        </w:tc>
        <w:tc>
          <w:tcPr>
            <w:tcW w:w="4994" w:type="dxa"/>
          </w:tcPr>
          <w:p w14:paraId="187505D9" w14:textId="77777777" w:rsidR="00484063" w:rsidRPr="000903C1" w:rsidRDefault="00484063" w:rsidP="00370FFC">
            <w:pPr>
              <w:pStyle w:val="TAH"/>
              <w:rPr>
                <w:rFonts w:ascii="Courier New" w:hAnsi="Courier New"/>
              </w:rPr>
            </w:pPr>
            <w:r w:rsidRPr="000903C1">
              <w:t>Possible response(s)</w:t>
            </w:r>
          </w:p>
        </w:tc>
      </w:tr>
      <w:tr w:rsidR="00484063" w:rsidRPr="000903C1" w14:paraId="04CFA22F" w14:textId="77777777" w:rsidTr="00370FFC">
        <w:trPr>
          <w:cantSplit/>
        </w:trPr>
        <w:tc>
          <w:tcPr>
            <w:tcW w:w="3261" w:type="dxa"/>
          </w:tcPr>
          <w:p w14:paraId="062E18F1" w14:textId="54504451" w:rsidR="00484063" w:rsidRPr="000903C1" w:rsidRDefault="00484063" w:rsidP="00370FFC">
            <w:pPr>
              <w:spacing w:after="20"/>
              <w:rPr>
                <w:rFonts w:ascii="Courier New" w:hAnsi="Courier New"/>
              </w:rPr>
            </w:pPr>
            <w:r w:rsidRPr="000903C1">
              <w:rPr>
                <w:rFonts w:ascii="Courier New" w:hAnsi="Courier New"/>
              </w:rPr>
              <w:t>+</w:t>
            </w:r>
            <w:r>
              <w:rPr>
                <w:rFonts w:ascii="Courier New" w:hAnsi="Courier New"/>
              </w:rPr>
              <w:t>CDISCO</w:t>
            </w:r>
            <w:r w:rsidRPr="000903C1">
              <w:rPr>
                <w:rFonts w:ascii="Courier New" w:hAnsi="Courier New"/>
              </w:rPr>
              <w:t>=</w:t>
            </w:r>
            <w:r>
              <w:rPr>
                <w:rFonts w:ascii="Courier New" w:hAnsi="Courier New"/>
              </w:rPr>
              <w:t>[&lt;n&gt;]</w:t>
            </w:r>
            <w:r w:rsidR="00DA718C">
              <w:rPr>
                <w:rFonts w:ascii="Courier New" w:hAnsi="Courier New"/>
              </w:rPr>
              <w:t>[,</w:t>
            </w:r>
            <w:r w:rsidR="00DA718C" w:rsidRPr="000903C1">
              <w:rPr>
                <w:rFonts w:ascii="Courier New" w:hAnsi="Courier New"/>
              </w:rPr>
              <w:t>&lt;</w:t>
            </w:r>
            <w:r w:rsidR="00DA718C" w:rsidRPr="00EA4169">
              <w:rPr>
                <w:rFonts w:ascii="Courier New" w:hAnsi="Courier New"/>
              </w:rPr>
              <w:t>unavailability_period_duration</w:t>
            </w:r>
            <w:r w:rsidR="00DA718C" w:rsidRPr="000903C1">
              <w:rPr>
                <w:rFonts w:ascii="Courier New" w:hAnsi="Courier New"/>
              </w:rPr>
              <w:t>&gt;</w:t>
            </w:r>
            <w:r w:rsidR="00DA718C">
              <w:rPr>
                <w:rFonts w:ascii="Courier New" w:hAnsi="Courier New"/>
              </w:rPr>
              <w:t>,&lt;</w:t>
            </w:r>
            <w:r w:rsidR="00DA718C" w:rsidRPr="00EA4169">
              <w:rPr>
                <w:rFonts w:ascii="Courier New" w:hAnsi="Courier New"/>
              </w:rPr>
              <w:t>unavailability_period</w:t>
            </w:r>
            <w:r w:rsidR="00DA718C">
              <w:rPr>
                <w:rFonts w:ascii="Courier New" w:hAnsi="Courier New"/>
              </w:rPr>
              <w:t>_start&gt;]</w:t>
            </w:r>
          </w:p>
        </w:tc>
        <w:tc>
          <w:tcPr>
            <w:tcW w:w="4994" w:type="dxa"/>
          </w:tcPr>
          <w:p w14:paraId="317F89A1" w14:textId="77777777" w:rsidR="00484063" w:rsidRPr="000903C1" w:rsidRDefault="00484063" w:rsidP="00370FFC">
            <w:pPr>
              <w:spacing w:after="20"/>
              <w:rPr>
                <w:rFonts w:ascii="Courier New" w:hAnsi="Courier New"/>
              </w:rPr>
            </w:pPr>
            <w:r w:rsidRPr="000903C1">
              <w:rPr>
                <w:rFonts w:ascii="Courier New" w:hAnsi="Courier New"/>
                <w:i/>
              </w:rPr>
              <w:t>+CME ERROR: &lt;err&gt;</w:t>
            </w:r>
          </w:p>
        </w:tc>
      </w:tr>
      <w:tr w:rsidR="00484063" w:rsidRPr="000903C1" w14:paraId="3DE61B2A" w14:textId="77777777" w:rsidTr="00370FFC">
        <w:trPr>
          <w:cantSplit/>
        </w:trPr>
        <w:tc>
          <w:tcPr>
            <w:tcW w:w="3261" w:type="dxa"/>
          </w:tcPr>
          <w:p w14:paraId="2C8D9D7F"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096055C3" w14:textId="6C48E768" w:rsidR="0070054B" w:rsidRDefault="0070054B" w:rsidP="0070054B">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 &lt;</w:t>
            </w:r>
            <w:r>
              <w:rPr>
                <w:rFonts w:ascii="Courier New" w:hAnsi="Courier New"/>
              </w:rPr>
              <w:t>n&gt;,&lt;indicator&gt;,&lt;access_stratum_status&gt;,</w:t>
            </w:r>
            <w:r w:rsidRPr="00EA4169">
              <w:rPr>
                <w:rFonts w:ascii="Courier New" w:hAnsi="Courier New"/>
              </w:rPr>
              <w:t>&lt;unavailability_period_duration&gt;</w:t>
            </w:r>
            <w:r w:rsidR="00DA718C">
              <w:rPr>
                <w:rFonts w:ascii="Courier New" w:hAnsi="Courier New"/>
              </w:rPr>
              <w:t>,</w:t>
            </w:r>
            <w:r w:rsidR="00DA718C" w:rsidRPr="000903C1">
              <w:rPr>
                <w:rFonts w:ascii="Courier New" w:hAnsi="Courier New" w:cs="Courier New"/>
              </w:rPr>
              <w:t>&lt;</w:t>
            </w:r>
            <w:r w:rsidR="00DA718C">
              <w:rPr>
                <w:rFonts w:ascii="Courier New" w:hAnsi="Courier New" w:cs="Courier New"/>
              </w:rPr>
              <w:t>unavailability_period_</w:t>
            </w:r>
            <w:r w:rsidR="00DA718C">
              <w:rPr>
                <w:rFonts w:ascii="Courier New" w:hAnsi="Courier New"/>
              </w:rPr>
              <w:t>start</w:t>
            </w:r>
            <w:r w:rsidR="00DA718C" w:rsidRPr="000903C1">
              <w:rPr>
                <w:rFonts w:ascii="Courier New" w:hAnsi="Courier New" w:cs="Courier New"/>
              </w:rPr>
              <w:t>&gt;</w:t>
            </w:r>
            <w:r w:rsidR="00DA718C">
              <w:rPr>
                <w:rFonts w:ascii="Courier New" w:hAnsi="Courier New" w:cs="Courier New"/>
              </w:rPr>
              <w:t>,</w:t>
            </w:r>
            <w:r w:rsidR="00DA718C" w:rsidRPr="000903C1">
              <w:rPr>
                <w:rFonts w:ascii="Courier New" w:hAnsi="Courier New" w:cs="Courier New"/>
              </w:rPr>
              <w:t>&lt;</w:t>
            </w:r>
            <w:r w:rsidR="00DA718C">
              <w:rPr>
                <w:rFonts w:ascii="Courier New" w:hAnsi="Courier New" w:cs="Courier New"/>
              </w:rPr>
              <w:t>DISCO_support_nw</w:t>
            </w:r>
            <w:r w:rsidR="00DA718C" w:rsidRPr="000903C1">
              <w:rPr>
                <w:rFonts w:ascii="Courier New" w:hAnsi="Courier New" w:cs="Courier New"/>
              </w:rPr>
              <w:t>&gt;</w:t>
            </w:r>
          </w:p>
          <w:p w14:paraId="4FC6D93B" w14:textId="77777777" w:rsidR="0070054B" w:rsidRDefault="0070054B" w:rsidP="0070054B">
            <w:pPr>
              <w:spacing w:after="20"/>
              <w:rPr>
                <w:rFonts w:ascii="Courier New" w:hAnsi="Courier New"/>
              </w:rPr>
            </w:pPr>
          </w:p>
          <w:p w14:paraId="06030BBE" w14:textId="2E1356EC" w:rsidR="00484063" w:rsidRPr="000903C1" w:rsidRDefault="0070054B" w:rsidP="0070054B">
            <w:pPr>
              <w:spacing w:after="20"/>
              <w:rPr>
                <w:rFonts w:ascii="Courier New" w:hAnsi="Courier New"/>
              </w:rPr>
            </w:pPr>
            <w:r w:rsidRPr="000903C1">
              <w:rPr>
                <w:rFonts w:ascii="Courier New" w:hAnsi="Courier New"/>
                <w:i/>
                <w:lang w:val="es-ES_tradnl"/>
              </w:rPr>
              <w:t>+CME ERROR: </w:t>
            </w:r>
            <w:r w:rsidRPr="000903C1">
              <w:rPr>
                <w:rFonts w:ascii="Courier New" w:hAnsi="Courier New"/>
                <w:i/>
              </w:rPr>
              <w:t>&lt;err&gt;</w:t>
            </w:r>
          </w:p>
        </w:tc>
      </w:tr>
      <w:tr w:rsidR="00484063" w:rsidRPr="000903C1" w14:paraId="1D4F40E7" w14:textId="77777777" w:rsidTr="00370FFC">
        <w:trPr>
          <w:cantSplit/>
        </w:trPr>
        <w:tc>
          <w:tcPr>
            <w:tcW w:w="3261" w:type="dxa"/>
          </w:tcPr>
          <w:p w14:paraId="3FACFB5D"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6A340835" w14:textId="77777777" w:rsidR="00484063" w:rsidRDefault="00484063" w:rsidP="00370FFC">
            <w:pPr>
              <w:spacing w:after="20"/>
              <w:rPr>
                <w:rFonts w:ascii="Courier New" w:hAnsi="Courier New" w:cs="Courier New"/>
              </w:rPr>
            </w:pPr>
            <w:r w:rsidRPr="000903C1">
              <w:rPr>
                <w:rFonts w:ascii="Courier New" w:hAnsi="Courier New"/>
              </w:rPr>
              <w:t>+</w:t>
            </w:r>
            <w:r>
              <w:rPr>
                <w:rFonts w:ascii="Courier New" w:hAnsi="Courier New"/>
              </w:rPr>
              <w:t>CDISCO</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n</w:t>
            </w:r>
            <w:r w:rsidRPr="000903C1">
              <w:rPr>
                <w:rFonts w:ascii="Courier New" w:hAnsi="Courier New"/>
              </w:rPr>
              <w:t>&gt;</w:t>
            </w:r>
            <w:r w:rsidRPr="000903C1">
              <w:t>s</w:t>
            </w:r>
            <w:r w:rsidRPr="000903C1">
              <w:rPr>
                <w:rFonts w:ascii="Courier New" w:hAnsi="Courier New" w:cs="Courier New"/>
              </w:rPr>
              <w:t>)</w:t>
            </w:r>
          </w:p>
          <w:p w14:paraId="692BC8E5" w14:textId="77777777" w:rsidR="00484063" w:rsidRDefault="00484063" w:rsidP="00370FFC">
            <w:pPr>
              <w:spacing w:after="20"/>
              <w:rPr>
                <w:rFonts w:ascii="Courier New" w:hAnsi="Courier New" w:cs="Courier New"/>
              </w:rPr>
            </w:pPr>
          </w:p>
          <w:p w14:paraId="4FC6EBC2" w14:textId="77777777" w:rsidR="00484063" w:rsidRPr="000903C1" w:rsidRDefault="00484063" w:rsidP="00370FFC">
            <w:pPr>
              <w:spacing w:after="20"/>
              <w:rPr>
                <w:rFonts w:ascii="Courier New" w:hAnsi="Courier New"/>
              </w:rPr>
            </w:pPr>
            <w:r w:rsidRPr="000903C1">
              <w:rPr>
                <w:rFonts w:ascii="Courier New" w:hAnsi="Courier New"/>
                <w:i/>
                <w:lang w:val="es-ES_tradnl"/>
              </w:rPr>
              <w:t>+CME ERROR: </w:t>
            </w:r>
            <w:r w:rsidRPr="000903C1">
              <w:rPr>
                <w:rFonts w:ascii="Courier New" w:hAnsi="Courier New"/>
                <w:i/>
              </w:rPr>
              <w:t>&lt;err&gt;</w:t>
            </w:r>
          </w:p>
        </w:tc>
      </w:tr>
    </w:tbl>
    <w:p w14:paraId="0479A614" w14:textId="77777777" w:rsidR="00484063" w:rsidRPr="000903C1" w:rsidRDefault="00484063" w:rsidP="00484063"/>
    <w:p w14:paraId="49E4FDAB" w14:textId="77777777" w:rsidR="00484063" w:rsidRPr="000903C1" w:rsidRDefault="00484063" w:rsidP="00484063">
      <w:pPr>
        <w:rPr>
          <w:b/>
        </w:rPr>
      </w:pPr>
      <w:r w:rsidRPr="000903C1">
        <w:rPr>
          <w:b/>
        </w:rPr>
        <w:t>Description</w:t>
      </w:r>
    </w:p>
    <w:p w14:paraId="70E46FFF" w14:textId="12E71B84" w:rsidR="00484063" w:rsidRDefault="00DA718C" w:rsidP="00484063">
      <w:r>
        <w:t xml:space="preserve">This command allows control </w:t>
      </w:r>
      <w:r w:rsidRPr="000903C1">
        <w:t xml:space="preserve">of the </w:t>
      </w:r>
      <w:r>
        <w:t xml:space="preserve">unavailability due to discontinuous coverage. </w:t>
      </w:r>
      <w:r w:rsidR="00484063">
        <w:t>The s</w:t>
      </w:r>
      <w:r w:rsidR="00484063" w:rsidRPr="000903C1">
        <w:t xml:space="preserve">et command </w:t>
      </w:r>
      <w:r w:rsidR="00484063">
        <w:t xml:space="preserve">controls the presentation of unsolicited result code </w:t>
      </w:r>
      <w:r w:rsidR="00484063" w:rsidRPr="000903C1">
        <w:rPr>
          <w:rFonts w:ascii="Courier New" w:hAnsi="Courier New"/>
        </w:rPr>
        <w:t>+C</w:t>
      </w:r>
      <w:r w:rsidR="00484063">
        <w:rPr>
          <w:rFonts w:ascii="Courier New" w:hAnsi="Courier New"/>
        </w:rPr>
        <w:t xml:space="preserve">DISCO: &lt;indicator&gt; </w:t>
      </w:r>
      <w:r w:rsidR="00484063">
        <w:t xml:space="preserve">when </w:t>
      </w:r>
      <w:r w:rsidR="00484063" w:rsidRPr="000903C1">
        <w:rPr>
          <w:rFonts w:ascii="Courier New" w:hAnsi="Courier New"/>
        </w:rPr>
        <w:t>&lt;n&gt;</w:t>
      </w:r>
      <w:r w:rsidR="00484063" w:rsidRPr="000903C1">
        <w:t>=1</w:t>
      </w:r>
      <w:r w:rsidR="00484063">
        <w:t xml:space="preserve"> </w:t>
      </w:r>
      <w:r>
        <w:t xml:space="preserve">wherein </w:t>
      </w:r>
      <w:r>
        <w:rPr>
          <w:rFonts w:ascii="Courier New" w:hAnsi="Courier New"/>
        </w:rPr>
        <w:t>&lt;indicator&gt;</w:t>
      </w:r>
      <w:r w:rsidR="00484063">
        <w:t xml:space="preserve"> is indicating the discontinuous coverage situation.</w:t>
      </w:r>
    </w:p>
    <w:p w14:paraId="06A9728A" w14:textId="77777777" w:rsidR="00484063" w:rsidRPr="000903C1" w:rsidRDefault="00484063" w:rsidP="00484063">
      <w:r w:rsidRPr="000903C1">
        <w:t xml:space="preserve">Refer clause 9.2 for possible </w:t>
      </w:r>
      <w:r w:rsidRPr="000903C1">
        <w:rPr>
          <w:rFonts w:ascii="Courier New" w:hAnsi="Courier New"/>
        </w:rPr>
        <w:t>&lt;err&gt;</w:t>
      </w:r>
      <w:r w:rsidRPr="00857DB9">
        <w:t xml:space="preserve"> </w:t>
      </w:r>
      <w:r w:rsidRPr="000903C1">
        <w:t>values.</w:t>
      </w:r>
    </w:p>
    <w:p w14:paraId="2D9BD700" w14:textId="47175106" w:rsidR="00484063" w:rsidRPr="0067543D" w:rsidRDefault="00484063" w:rsidP="00484063">
      <w:pPr>
        <w:rPr>
          <w:rFonts w:ascii="Courier New" w:hAnsi="Courier New"/>
        </w:rPr>
      </w:pPr>
      <w:r w:rsidRPr="000903C1">
        <w:t xml:space="preserve">Read command returns the current settings of </w:t>
      </w:r>
      <w:r w:rsidRPr="000903C1">
        <w:rPr>
          <w:rFonts w:ascii="Courier New" w:hAnsi="Courier New" w:cs="Courier New"/>
        </w:rPr>
        <w:t>&lt;n&gt;</w:t>
      </w:r>
      <w:r w:rsidRPr="000903C1">
        <w:t xml:space="preserve"> and the </w:t>
      </w:r>
      <w:r w:rsidR="00DA718C">
        <w:rPr>
          <w:rFonts w:ascii="Courier New" w:hAnsi="Courier New"/>
        </w:rPr>
        <w:t>&lt;indicator&gt;</w:t>
      </w:r>
      <w:r>
        <w:t xml:space="preserve"> for discontinuous coverage situation</w:t>
      </w:r>
      <w:r w:rsidRPr="0067543D">
        <w:t>.</w:t>
      </w:r>
    </w:p>
    <w:p w14:paraId="4E93DDB0" w14:textId="77777777" w:rsidR="00484063" w:rsidRPr="000903C1" w:rsidRDefault="00484063" w:rsidP="00484063">
      <w:r w:rsidRPr="000903C1">
        <w:t>Test command returns supported</w:t>
      </w:r>
      <w:r>
        <w:t xml:space="preserve"> &lt;n&gt;s</w:t>
      </w:r>
      <w:r w:rsidRPr="000903C1">
        <w:t xml:space="preserve"> values as a compound value.</w:t>
      </w:r>
    </w:p>
    <w:p w14:paraId="19AC75BE" w14:textId="77777777" w:rsidR="00484063" w:rsidRPr="000903C1" w:rsidRDefault="00484063" w:rsidP="00484063">
      <w:r w:rsidRPr="000903C1">
        <w:rPr>
          <w:b/>
        </w:rPr>
        <w:t>Defined values</w:t>
      </w:r>
    </w:p>
    <w:p w14:paraId="082DB479" w14:textId="77777777" w:rsidR="00484063" w:rsidRPr="006010D1" w:rsidRDefault="00484063" w:rsidP="00484063">
      <w:pPr>
        <w:ind w:left="568" w:hanging="284"/>
      </w:pPr>
      <w:r w:rsidRPr="006010D1">
        <w:rPr>
          <w:rFonts w:ascii="Courier New" w:hAnsi="Courier New"/>
        </w:rPr>
        <w:t>&lt;n&gt;</w:t>
      </w:r>
      <w:r w:rsidRPr="006010D1">
        <w:t>: integer type.</w:t>
      </w:r>
    </w:p>
    <w:p w14:paraId="5C712D25" w14:textId="77777777" w:rsidR="00484063" w:rsidRPr="006010D1" w:rsidRDefault="00484063" w:rsidP="00484063">
      <w:pPr>
        <w:ind w:left="851" w:hanging="284"/>
      </w:pPr>
      <w:r w:rsidRPr="00C95839">
        <w:rPr>
          <w:u w:val="single"/>
        </w:rPr>
        <w:t>0</w:t>
      </w:r>
      <w:r w:rsidRPr="006010D1">
        <w:tab/>
        <w:t xml:space="preserve">Disable presentation of the unsolicited result code </w:t>
      </w:r>
      <w:r w:rsidRPr="006010D1">
        <w:rPr>
          <w:rFonts w:ascii="Courier New" w:hAnsi="Courier New" w:cs="Courier New"/>
        </w:rPr>
        <w:t>+C</w:t>
      </w:r>
      <w:r>
        <w:rPr>
          <w:rFonts w:ascii="Courier New" w:hAnsi="Courier New" w:cs="Courier New"/>
        </w:rPr>
        <w:t>DISCO</w:t>
      </w:r>
      <w:r>
        <w:rPr>
          <w:rFonts w:ascii="Courier New" w:hAnsi="Courier New"/>
        </w:rPr>
        <w:t>: &lt;indicator&gt;</w:t>
      </w:r>
      <w:r w:rsidRPr="006010D1">
        <w:t>.</w:t>
      </w:r>
    </w:p>
    <w:p w14:paraId="7CDDBE34" w14:textId="77777777" w:rsidR="00484063" w:rsidRPr="006010D1" w:rsidRDefault="00484063" w:rsidP="00484063">
      <w:pPr>
        <w:ind w:left="851" w:hanging="284"/>
      </w:pPr>
      <w:r w:rsidRPr="006010D1">
        <w:t>1</w:t>
      </w:r>
      <w:r w:rsidRPr="006010D1">
        <w:tab/>
      </w:r>
      <w:r w:rsidRPr="006010D1">
        <w:rPr>
          <w:color w:val="000000"/>
        </w:rPr>
        <w:t xml:space="preserve">Enable </w:t>
      </w:r>
      <w:r w:rsidRPr="006010D1">
        <w:t xml:space="preserve">presentation of </w:t>
      </w:r>
      <w:r w:rsidRPr="006010D1">
        <w:rPr>
          <w:color w:val="000000"/>
        </w:rPr>
        <w:t xml:space="preserve">the unsolicited result code </w:t>
      </w:r>
      <w:r w:rsidRPr="006010D1">
        <w:rPr>
          <w:rFonts w:ascii="Courier New" w:hAnsi="Courier New" w:cs="Courier New"/>
        </w:rPr>
        <w:t>+C</w:t>
      </w:r>
      <w:r>
        <w:rPr>
          <w:rFonts w:ascii="Courier New" w:hAnsi="Courier New" w:cs="Courier New"/>
        </w:rPr>
        <w:t>DISCO</w:t>
      </w:r>
      <w:r w:rsidRPr="00C95839">
        <w:rPr>
          <w:rFonts w:ascii="Courier New" w:hAnsi="Courier New" w:cs="Courier New"/>
        </w:rPr>
        <w:t>: &lt;indicator&gt;</w:t>
      </w:r>
      <w:r w:rsidRPr="006010D1">
        <w:t>.</w:t>
      </w:r>
    </w:p>
    <w:p w14:paraId="61D6C1F5" w14:textId="77777777" w:rsidR="00484063" w:rsidRPr="000903C1" w:rsidRDefault="00484063" w:rsidP="00484063">
      <w:pPr>
        <w:pStyle w:val="B1"/>
        <w:rPr>
          <w:lang w:val="en-US"/>
        </w:rPr>
      </w:pPr>
      <w:r w:rsidRPr="000903C1">
        <w:rPr>
          <w:rFonts w:ascii="Courier New" w:hAnsi="Courier New" w:cs="Courier New"/>
        </w:rPr>
        <w:t>&lt;</w:t>
      </w:r>
      <w:r>
        <w:rPr>
          <w:rFonts w:ascii="Courier New" w:hAnsi="Courier New" w:cs="Courier New"/>
        </w:rPr>
        <w:t>indicator</w:t>
      </w:r>
      <w:r w:rsidRPr="000903C1">
        <w:rPr>
          <w:rFonts w:ascii="Courier New" w:hAnsi="Courier New" w:cs="Courier New"/>
        </w:rPr>
        <w:t>&gt;</w:t>
      </w:r>
      <w:r w:rsidRPr="000903C1">
        <w:t xml:space="preserve">: integer type. </w:t>
      </w:r>
      <w:r>
        <w:t>Indicates the current discontinuous coverage situation status for the UE in the network</w:t>
      </w:r>
      <w:r>
        <w:rPr>
          <w:lang w:val="en-US"/>
        </w:rPr>
        <w:t>.</w:t>
      </w:r>
    </w:p>
    <w:p w14:paraId="06DBB198" w14:textId="77777777" w:rsidR="00484063" w:rsidRPr="000903C1" w:rsidRDefault="00484063" w:rsidP="00484063">
      <w:pPr>
        <w:pStyle w:val="B2"/>
      </w:pPr>
      <w:r w:rsidRPr="00232565">
        <w:t>0</w:t>
      </w:r>
      <w:r w:rsidRPr="000903C1">
        <w:tab/>
        <w:t xml:space="preserve">indicates that </w:t>
      </w:r>
      <w:r>
        <w:t>the UE is in satellite coverage.</w:t>
      </w:r>
    </w:p>
    <w:p w14:paraId="3538C2AD" w14:textId="77777777" w:rsidR="00484063" w:rsidRDefault="00484063" w:rsidP="00484063">
      <w:pPr>
        <w:pStyle w:val="B2"/>
      </w:pPr>
      <w:r w:rsidRPr="000903C1">
        <w:t>1</w:t>
      </w:r>
      <w:r w:rsidRPr="000903C1">
        <w:tab/>
        <w:t xml:space="preserve">indicates that </w:t>
      </w:r>
      <w:r>
        <w:t>the UE is out of satellite coverage (i.e., in discontinuous coverage).</w:t>
      </w:r>
    </w:p>
    <w:p w14:paraId="5D913200" w14:textId="648C2440" w:rsidR="00484063" w:rsidRPr="000903C1" w:rsidRDefault="00484063" w:rsidP="00484063">
      <w:pPr>
        <w:pStyle w:val="B1"/>
        <w:rPr>
          <w:lang w:val="en-US"/>
        </w:rPr>
      </w:pPr>
      <w:r w:rsidRPr="000903C1">
        <w:rPr>
          <w:rFonts w:ascii="Courier New" w:hAnsi="Courier New" w:cs="Courier New"/>
        </w:rPr>
        <w:lastRenderedPageBreak/>
        <w:t>&lt;</w:t>
      </w:r>
      <w:r>
        <w:rPr>
          <w:rFonts w:ascii="Courier New" w:hAnsi="Courier New" w:cs="Courier New"/>
        </w:rPr>
        <w:t>access_stratum_status</w:t>
      </w:r>
      <w:r w:rsidRPr="000903C1">
        <w:rPr>
          <w:rFonts w:ascii="Courier New" w:hAnsi="Courier New" w:cs="Courier New"/>
        </w:rPr>
        <w:t>&gt;</w:t>
      </w:r>
      <w:r w:rsidRPr="000903C1">
        <w:t xml:space="preserve">: integer type. </w:t>
      </w:r>
      <w:r>
        <w:t>Indicates the status of access stratum in the UE due to discontinuous coverage</w:t>
      </w:r>
      <w:r>
        <w:rPr>
          <w:lang w:val="en-US"/>
        </w:rPr>
        <w:t>.</w:t>
      </w:r>
    </w:p>
    <w:p w14:paraId="26380AF6" w14:textId="77777777" w:rsidR="00484063" w:rsidRPr="000903C1" w:rsidRDefault="00484063" w:rsidP="00484063">
      <w:pPr>
        <w:pStyle w:val="B2"/>
      </w:pPr>
      <w:r w:rsidRPr="00954E12">
        <w:t>0</w:t>
      </w:r>
      <w:r w:rsidRPr="000903C1">
        <w:tab/>
        <w:t xml:space="preserve">indicates that </w:t>
      </w:r>
      <w:r>
        <w:t>access-stratum is not deactivated due to discontinuous coverage.</w:t>
      </w:r>
    </w:p>
    <w:p w14:paraId="4F09347E" w14:textId="77777777" w:rsidR="00484063" w:rsidRDefault="00484063" w:rsidP="00484063">
      <w:pPr>
        <w:pStyle w:val="B2"/>
      </w:pPr>
      <w:r w:rsidRPr="000903C1">
        <w:t>1</w:t>
      </w:r>
      <w:r w:rsidRPr="000903C1">
        <w:tab/>
        <w:t xml:space="preserve">indicates that </w:t>
      </w:r>
      <w:r>
        <w:t>access-stratum is deactivated due to discontinuous coverage.</w:t>
      </w:r>
    </w:p>
    <w:p w14:paraId="09E4B5A2" w14:textId="2F72AC80" w:rsidR="00DA718C" w:rsidRDefault="00DA718C" w:rsidP="00DA718C">
      <w:pPr>
        <w:pStyle w:val="B1"/>
      </w:pPr>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sidRPr="000903C1">
        <w:t xml:space="preserve">: string type; </w:t>
      </w:r>
      <w:r>
        <w:t xml:space="preserve">Indicates the </w:t>
      </w:r>
      <w:r>
        <w:rPr>
          <w:lang w:eastAsia="ko-KR"/>
        </w:rPr>
        <w:t xml:space="preserve">remaining unavailability period duration (i.e., the time until the discontinuous coverage is over) in seconds. </w:t>
      </w:r>
      <w:r>
        <w:rPr>
          <w:rFonts w:hint="eastAsia"/>
          <w:lang w:eastAsia="ko-KR"/>
        </w:rPr>
        <w:t>T</w:t>
      </w:r>
      <w:r>
        <w:rPr>
          <w:lang w:eastAsia="ko-KR"/>
        </w:rPr>
        <w:t xml:space="preserve">he </w:t>
      </w:r>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Pr>
          <w:lang w:eastAsia="ko-KR"/>
        </w:rPr>
        <w:t xml:space="preserve"> is coded as </w:t>
      </w:r>
      <w:r>
        <w:t>three</w:t>
      </w:r>
      <w:r w:rsidRPr="000903C1">
        <w:t xml:space="preserve"> byte</w:t>
      </w:r>
      <w:r>
        <w:t>s</w:t>
      </w:r>
      <w:r w:rsidRPr="000903C1">
        <w:t xml:space="preserve"> (</w:t>
      </w:r>
      <w:r>
        <w:rPr>
          <w:lang w:eastAsia="ko-KR"/>
        </w:rPr>
        <w:t>octets 3 to 5) of the Time duration IE</w:t>
      </w:r>
      <w:r w:rsidRPr="000903C1">
        <w:t xml:space="preserve"> </w:t>
      </w:r>
      <w:r>
        <w:t xml:space="preserve">as defined in </w:t>
      </w:r>
      <w:r w:rsidRPr="000903C1">
        <w:t>3GPP TS 24.501 [161]</w:t>
      </w:r>
      <w:r>
        <w:t>.</w:t>
      </w:r>
    </w:p>
    <w:p w14:paraId="277EE9C3" w14:textId="5627D31B" w:rsidR="00DA718C" w:rsidRDefault="00DA718C" w:rsidP="00DA718C">
      <w:pPr>
        <w:pStyle w:val="B1"/>
        <w:rPr>
          <w:lang w:val="en-US"/>
        </w:rPr>
      </w:pPr>
      <w:r w:rsidRPr="000903C1">
        <w:rPr>
          <w:rFonts w:ascii="Courier New" w:hAnsi="Courier New" w:cs="Courier New"/>
        </w:rPr>
        <w:t>&lt;</w:t>
      </w:r>
      <w:r>
        <w:rPr>
          <w:rFonts w:ascii="Courier New" w:hAnsi="Courier New" w:cs="Courier New"/>
        </w:rPr>
        <w:t>unavailability_period_</w:t>
      </w:r>
      <w:r>
        <w:rPr>
          <w:rFonts w:ascii="Courier New" w:hAnsi="Courier New"/>
        </w:rPr>
        <w:t>start</w:t>
      </w:r>
      <w:r w:rsidRPr="000903C1">
        <w:rPr>
          <w:rFonts w:ascii="Courier New" w:hAnsi="Courier New" w:cs="Courier New"/>
        </w:rPr>
        <w:t>&gt;</w:t>
      </w:r>
      <w:r w:rsidRPr="000903C1">
        <w:t>: string type;</w:t>
      </w:r>
      <w:r>
        <w:t>I</w:t>
      </w:r>
      <w:r w:rsidRPr="00637774">
        <w:t xml:space="preserve">ndicates </w:t>
      </w:r>
      <w:r w:rsidRPr="007F762F">
        <w:rPr>
          <w:color w:val="000000"/>
          <w:lang w:eastAsia="fr-FR"/>
        </w:rPr>
        <w:t>the time until the start of the next unavailability period</w:t>
      </w:r>
      <w:r w:rsidRPr="000903C1">
        <w:t>.</w:t>
      </w:r>
      <w:r>
        <w:t xml:space="preserve"> The</w:t>
      </w:r>
      <w:r w:rsidRPr="000903C1">
        <w:t xml:space="preserve"> </w:t>
      </w:r>
      <w:r w:rsidRPr="000903C1">
        <w:rPr>
          <w:rFonts w:ascii="Courier New" w:hAnsi="Courier New" w:cs="Courier New"/>
        </w:rPr>
        <w:t>&lt;</w:t>
      </w:r>
      <w:r>
        <w:rPr>
          <w:rFonts w:ascii="Courier New" w:hAnsi="Courier New" w:cs="Courier New"/>
        </w:rPr>
        <w:t>unavailability_period_</w:t>
      </w:r>
      <w:r>
        <w:rPr>
          <w:rFonts w:ascii="Courier New" w:hAnsi="Courier New"/>
        </w:rPr>
        <w:t>start</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 xml:space="preserve">]. </w:t>
      </w:r>
      <w:r>
        <w:t xml:space="preserve">The default value is </w:t>
      </w:r>
      <w:r w:rsidRPr="000903C1">
        <w:rPr>
          <w:lang w:val="en-US"/>
        </w:rPr>
        <w:t>"</w:t>
      </w:r>
      <w:r>
        <w:rPr>
          <w:lang w:val="en-US"/>
        </w:rPr>
        <w:t>000000000000000000000000</w:t>
      </w:r>
      <w:r w:rsidRPr="000903C1">
        <w:rPr>
          <w:lang w:val="en-US"/>
        </w:rPr>
        <w:t>"</w:t>
      </w:r>
      <w:r>
        <w:rPr>
          <w:lang w:val="en-US"/>
        </w:rPr>
        <w:t>.</w:t>
      </w:r>
    </w:p>
    <w:p w14:paraId="4ADAB6C8" w14:textId="77777777" w:rsidR="00DA718C" w:rsidRPr="000903C1" w:rsidRDefault="00DA718C" w:rsidP="00DA718C">
      <w:pPr>
        <w:pStyle w:val="B1"/>
        <w:rPr>
          <w:lang w:val="en-US"/>
        </w:rPr>
      </w:pPr>
      <w:r w:rsidRPr="000903C1">
        <w:rPr>
          <w:rFonts w:ascii="Courier New" w:hAnsi="Courier New" w:cs="Courier New"/>
        </w:rPr>
        <w:t>&lt;</w:t>
      </w:r>
      <w:r>
        <w:rPr>
          <w:rFonts w:ascii="Courier New" w:hAnsi="Courier New" w:cs="Courier New"/>
        </w:rPr>
        <w:t>DISCO_support_nw</w:t>
      </w:r>
      <w:r w:rsidRPr="000903C1">
        <w:rPr>
          <w:rFonts w:ascii="Courier New" w:hAnsi="Courier New" w:cs="Courier New"/>
        </w:rPr>
        <w:t>&gt;</w:t>
      </w:r>
      <w:r w:rsidRPr="000903C1">
        <w:t>: integer type</w:t>
      </w:r>
      <w:r>
        <w:t>;</w:t>
      </w:r>
      <w:r w:rsidRPr="000903C1">
        <w:t xml:space="preserve"> </w:t>
      </w:r>
      <w:r>
        <w:t xml:space="preserve">Indicates the discontinuous coverage feature support by the network </w:t>
      </w:r>
      <w:r>
        <w:rPr>
          <w:lang w:val="en-US"/>
        </w:rPr>
        <w:t>see 3GPP TS 24.501 [161] clause 5.3.26 and 3GPP TS 24.301 [83].</w:t>
      </w:r>
    </w:p>
    <w:p w14:paraId="43A2E16F" w14:textId="77777777" w:rsidR="00DA718C" w:rsidRPr="000903C1" w:rsidRDefault="00DA718C" w:rsidP="00DA718C">
      <w:pPr>
        <w:pStyle w:val="B2"/>
      </w:pPr>
      <w:r w:rsidRPr="00F50C0A">
        <w:rPr>
          <w:u w:val="single"/>
        </w:rPr>
        <w:t>0</w:t>
      </w:r>
      <w:r w:rsidRPr="000903C1">
        <w:tab/>
        <w:t xml:space="preserve">indicates that </w:t>
      </w:r>
      <w:r>
        <w:t>the discontinuous coverage feature is not supported by the network.</w:t>
      </w:r>
    </w:p>
    <w:p w14:paraId="02ECE8A2" w14:textId="5AAF43CD" w:rsidR="00DA718C" w:rsidRDefault="00DA718C" w:rsidP="00AD51C9">
      <w:pPr>
        <w:pStyle w:val="B2"/>
        <w:overflowPunct/>
        <w:autoSpaceDE/>
        <w:autoSpaceDN/>
        <w:adjustRightInd/>
        <w:textAlignment w:val="auto"/>
      </w:pPr>
      <w:r w:rsidRPr="00AD51C9">
        <w:rPr>
          <w:rFonts w:eastAsiaTheme="minorEastAsia"/>
          <w:lang w:eastAsia="en-US"/>
        </w:rPr>
        <w:t>1</w:t>
      </w:r>
      <w:r w:rsidRPr="00AD51C9">
        <w:rPr>
          <w:rFonts w:eastAsiaTheme="minorEastAsia"/>
          <w:lang w:eastAsia="en-US"/>
        </w:rPr>
        <w:tab/>
        <w:t>indicates that the discontinuous coverage feature is supported by the network.</w:t>
      </w:r>
    </w:p>
    <w:p w14:paraId="2F2F974C" w14:textId="77777777" w:rsidR="00484063" w:rsidRPr="000903C1" w:rsidRDefault="00484063" w:rsidP="00484063">
      <w:r w:rsidRPr="000903C1">
        <w:rPr>
          <w:b/>
        </w:rPr>
        <w:t>Implementation</w:t>
      </w:r>
    </w:p>
    <w:p w14:paraId="4FCC0A10" w14:textId="77777777" w:rsidR="00484063" w:rsidRDefault="00484063" w:rsidP="00484063">
      <w:r w:rsidRPr="000903C1">
        <w:t>Optional.</w:t>
      </w:r>
    </w:p>
    <w:p w14:paraId="12EA5904" w14:textId="150017B4" w:rsidR="00484063" w:rsidRDefault="00484063" w:rsidP="00292D44">
      <w:r>
        <w:t>This command is only applicable to UEs supporting satellite E-UTRAN access or satellite NR access.</w:t>
      </w:r>
    </w:p>
    <w:p w14:paraId="7265569E" w14:textId="1E17FF7B" w:rsidR="002D6775" w:rsidRPr="000903C1" w:rsidRDefault="002D6775" w:rsidP="002D6775">
      <w:pPr>
        <w:pStyle w:val="Heading2"/>
      </w:pPr>
      <w:bookmarkStart w:id="2780" w:name="_Toc171691487"/>
      <w:r w:rsidRPr="000903C1">
        <w:t>8.</w:t>
      </w:r>
      <w:r w:rsidR="001473D2">
        <w:t>88</w:t>
      </w:r>
      <w:r w:rsidRPr="000903C1">
        <w:tab/>
        <w:t>Informative examples</w:t>
      </w:r>
      <w:bookmarkEnd w:id="2780"/>
    </w:p>
    <w:p w14:paraId="34B8F139" w14:textId="77777777" w:rsidR="002D6775" w:rsidRPr="000903C1" w:rsidRDefault="002D6775" w:rsidP="002D6775">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0903C1">
        <w:rPr>
          <w:rFonts w:ascii="Courier New" w:hAnsi="Courier New" w:cs="Courier New"/>
        </w:rPr>
        <w:t>+CPAS</w:t>
      </w:r>
      <w:r w:rsidRPr="000903C1">
        <w:t xml:space="preserve">, and hence the returned value can be obsolete. Detachment of the MT from the TA is indicated with a special final result code that indicates all errors related to the operation of the MT. Result code is </w:t>
      </w:r>
      <w:r w:rsidRPr="000903C1">
        <w:rPr>
          <w:rFonts w:ascii="Courier New" w:hAnsi="Courier New"/>
        </w:rPr>
        <w:t>+CME ERROR: &lt;err&gt;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clause "Mobile termination error result code </w:t>
      </w:r>
      <w:r w:rsidRPr="000903C1">
        <w:rPr>
          <w:rFonts w:ascii="Courier New" w:hAnsi="Courier New" w:cs="Courier New"/>
        </w:rPr>
        <w:t>+CME ERROR</w:t>
      </w:r>
      <w:r w:rsidRPr="000903C1">
        <w:t>").</w:t>
      </w:r>
    </w:p>
    <w:p w14:paraId="360ADB12" w14:textId="77777777" w:rsidR="002D6775" w:rsidRPr="000903C1" w:rsidRDefault="002D6775" w:rsidP="002D677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0903C1" w:rsidRDefault="002D6775" w:rsidP="002D6775">
      <w:r w:rsidRPr="000903C1">
        <w:t>Keypad Control command (</w:t>
      </w:r>
      <w:r w:rsidRPr="000903C1">
        <w:rPr>
          <w:rFonts w:ascii="Courier New" w:hAnsi="Courier New"/>
        </w:rPr>
        <w:t>+CKPD</w:t>
      </w:r>
      <w:r w:rsidRPr="000903C1">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0903C1" w:rsidRDefault="002D6775" w:rsidP="002D6775">
      <w:pPr>
        <w:pStyle w:val="PL"/>
      </w:pPr>
      <w:r w:rsidRPr="000903C1">
        <w:t>AT+CKPD="@:Ilkka:S",5,1</w:t>
      </w:r>
    </w:p>
    <w:p w14:paraId="3A0F5681" w14:textId="77777777" w:rsidR="002D6775" w:rsidRPr="000903C1" w:rsidRDefault="002D6775" w:rsidP="002D6775">
      <w:pPr>
        <w:pStyle w:val="PL"/>
      </w:pPr>
      <w:r w:rsidRPr="000903C1">
        <w:t>OK</w:t>
      </w:r>
    </w:p>
    <w:p w14:paraId="7976734B" w14:textId="77777777" w:rsidR="002D6775" w:rsidRPr="000903C1" w:rsidRDefault="002D6775" w:rsidP="002D6775">
      <w:pPr>
        <w:pStyle w:val="PL"/>
      </w:pPr>
    </w:p>
    <w:p w14:paraId="5031FBAE" w14:textId="77777777" w:rsidR="002D6775" w:rsidRPr="000903C1" w:rsidRDefault="002D6775" w:rsidP="002D6775">
      <w:r w:rsidRPr="000903C1">
        <w:lastRenderedPageBreak/>
        <w:t>Display Control command (</w:t>
      </w:r>
      <w:r w:rsidRPr="000903C1">
        <w:rPr>
          <w:rFonts w:ascii="Courier New" w:hAnsi="Courier New"/>
        </w:rPr>
        <w:t>+CDIS</w:t>
      </w:r>
      <w:r w:rsidRPr="000903C1">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834512" w:rsidRDefault="002D6775" w:rsidP="002D6775">
      <w:pPr>
        <w:pStyle w:val="PL"/>
        <w:rPr>
          <w:lang w:val="fr-FR"/>
        </w:rPr>
      </w:pPr>
      <w:r w:rsidRPr="00834512">
        <w:rPr>
          <w:lang w:val="fr-FR"/>
        </w:rPr>
        <w:t>AT+CSCS=?;+CDIS=?</w:t>
      </w:r>
    </w:p>
    <w:p w14:paraId="65074CB3" w14:textId="77777777" w:rsidR="002D6775" w:rsidRPr="00834512" w:rsidRDefault="002D6775" w:rsidP="002D6775">
      <w:pPr>
        <w:pStyle w:val="PL"/>
        <w:rPr>
          <w:lang w:val="fr-FR"/>
        </w:rPr>
      </w:pPr>
      <w:r w:rsidRPr="00834512">
        <w:rPr>
          <w:lang w:val="fr-FR"/>
        </w:rPr>
        <w:t>+CSCS: ("IRA","PCCP850","8859</w:t>
      </w:r>
      <w:r w:rsidRPr="00834512">
        <w:rPr>
          <w:lang w:val="fr-FR"/>
        </w:rPr>
        <w:noBreakHyphen/>
        <w:t>1")</w:t>
      </w:r>
    </w:p>
    <w:p w14:paraId="641655E7" w14:textId="77777777" w:rsidR="002D6775" w:rsidRPr="000903C1" w:rsidRDefault="002D6775" w:rsidP="002D6775">
      <w:pPr>
        <w:pStyle w:val="PL"/>
      </w:pPr>
      <w:r w:rsidRPr="000903C1">
        <w:t>+CDIS: 10,10,10,6,6</w:t>
      </w:r>
    </w:p>
    <w:p w14:paraId="47EA67D1" w14:textId="77777777" w:rsidR="002D6775" w:rsidRPr="000903C1" w:rsidRDefault="002D6775" w:rsidP="002D6775">
      <w:pPr>
        <w:pStyle w:val="PL"/>
        <w:rPr>
          <w:lang w:val="en-US"/>
        </w:rPr>
      </w:pPr>
      <w:r w:rsidRPr="000903C1">
        <w:rPr>
          <w:lang w:val="en-US"/>
        </w:rPr>
        <w:t>OK</w:t>
      </w:r>
    </w:p>
    <w:p w14:paraId="069DA228" w14:textId="77777777" w:rsidR="002D6775" w:rsidRPr="000903C1" w:rsidRDefault="002D6775" w:rsidP="002D6775">
      <w:pPr>
        <w:pStyle w:val="PL"/>
        <w:rPr>
          <w:lang w:val="en-US"/>
        </w:rPr>
      </w:pPr>
      <w:r w:rsidRPr="000903C1">
        <w:rPr>
          <w:lang w:val="en-US"/>
        </w:rPr>
        <w:t>AT+CSCS="IRA"</w:t>
      </w:r>
    </w:p>
    <w:p w14:paraId="68629B37" w14:textId="77777777" w:rsidR="002D6775" w:rsidRPr="000903C1" w:rsidRDefault="002D6775" w:rsidP="002D6775">
      <w:pPr>
        <w:pStyle w:val="PL"/>
      </w:pPr>
      <w:r w:rsidRPr="000903C1">
        <w:t>OK</w:t>
      </w:r>
    </w:p>
    <w:p w14:paraId="29E98026" w14:textId="77777777" w:rsidR="002D6775" w:rsidRPr="000903C1" w:rsidRDefault="002D6775" w:rsidP="002D6775">
      <w:pPr>
        <w:pStyle w:val="PL"/>
      </w:pPr>
      <w:r w:rsidRPr="000903C1">
        <w:t>AT+CDIS?</w:t>
      </w:r>
    </w:p>
    <w:p w14:paraId="7DE5EC3F" w14:textId="77777777" w:rsidR="002D6775" w:rsidRPr="000903C1" w:rsidRDefault="002D6775" w:rsidP="002D6775">
      <w:pPr>
        <w:pStyle w:val="PL"/>
      </w:pPr>
      <w:r w:rsidRPr="000903C1">
        <w:t>+CDIS: "RADIOLINJA","","","Menu","Memory"</w:t>
      </w:r>
    </w:p>
    <w:p w14:paraId="78A520CC" w14:textId="77777777" w:rsidR="002D6775" w:rsidRPr="000903C1" w:rsidRDefault="002D6775" w:rsidP="002D6775">
      <w:pPr>
        <w:pStyle w:val="PL"/>
      </w:pPr>
      <w:r w:rsidRPr="000903C1">
        <w:t>OK</w:t>
      </w:r>
    </w:p>
    <w:p w14:paraId="71E8324F" w14:textId="77777777" w:rsidR="002D6775" w:rsidRPr="000903C1" w:rsidRDefault="002D6775" w:rsidP="002D6775">
      <w:pPr>
        <w:pStyle w:val="PL"/>
      </w:pPr>
      <w:r w:rsidRPr="000903C1">
        <w:t>AT+CDIS="IRA","Hello, I'm","writing to","display",,</w:t>
      </w:r>
    </w:p>
    <w:p w14:paraId="73DEF8CE" w14:textId="77777777" w:rsidR="002D6775" w:rsidRPr="000903C1" w:rsidRDefault="002D6775" w:rsidP="002D6775">
      <w:pPr>
        <w:pStyle w:val="PL"/>
      </w:pPr>
      <w:r w:rsidRPr="000903C1">
        <w:t>OK</w:t>
      </w:r>
    </w:p>
    <w:p w14:paraId="4BFBFDA2" w14:textId="77777777" w:rsidR="002D6775" w:rsidRPr="000903C1" w:rsidRDefault="002D6775" w:rsidP="002D6775">
      <w:pPr>
        <w:pStyle w:val="PL"/>
      </w:pPr>
    </w:p>
    <w:p w14:paraId="1D3E0100" w14:textId="77777777" w:rsidR="002D6775" w:rsidRPr="000903C1" w:rsidRDefault="002D6775" w:rsidP="002D6775">
      <w:r w:rsidRPr="000903C1">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0903C1" w:rsidRDefault="002D6775" w:rsidP="002D6775">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w:t>
      </w:r>
      <w:r>
        <w:t>'</w:t>
      </w:r>
      <w:r w:rsidRPr="000903C1">
        <w:t>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0903C1" w:rsidRDefault="002D6775" w:rsidP="002D6775">
      <w:pPr>
        <w:pStyle w:val="PL"/>
      </w:pPr>
      <w:r w:rsidRPr="000903C1">
        <w:t>AT+CSO=?</w:t>
      </w:r>
      <w:r w:rsidRPr="000903C1">
        <w:tab/>
      </w:r>
      <w:r w:rsidRPr="000903C1">
        <w:tab/>
      </w:r>
      <w:r w:rsidRPr="000903C1">
        <w:rPr>
          <w:rFonts w:ascii="Times New Roman" w:hAnsi="Times New Roman"/>
        </w:rPr>
        <w:t>obtain the touch screen orientation</w:t>
      </w:r>
    </w:p>
    <w:p w14:paraId="2A445C9D" w14:textId="77777777" w:rsidR="002D6775" w:rsidRPr="000903C1" w:rsidRDefault="002D6775" w:rsidP="002D6775">
      <w:pPr>
        <w:pStyle w:val="PL"/>
        <w:rPr>
          <w:rFonts w:cs="Courier New"/>
        </w:rPr>
      </w:pPr>
      <w:r w:rsidRPr="000903C1">
        <w:rPr>
          <w:rFonts w:cs="Courier New"/>
        </w:rPr>
        <w:t>+CSO=2,0</w:t>
      </w:r>
    </w:p>
    <w:p w14:paraId="1BA1B845" w14:textId="77777777" w:rsidR="002D6775" w:rsidRPr="000903C1" w:rsidRDefault="002D6775" w:rsidP="002D6775">
      <w:pPr>
        <w:pStyle w:val="PL"/>
        <w:rPr>
          <w:lang w:val="da-DK"/>
        </w:rPr>
      </w:pPr>
      <w:r w:rsidRPr="000903C1">
        <w:t>AT+CSS=?</w:t>
      </w:r>
      <w:r w:rsidRPr="000903C1">
        <w:tab/>
      </w:r>
      <w:r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Pr="000903C1">
        <w:rPr>
          <w:rFonts w:cs="Courier New"/>
        </w:rPr>
        <w:tab/>
      </w:r>
      <w:r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Pr="000903C1">
        <w:rPr>
          <w:lang w:val="da-DK"/>
        </w:rPr>
        <w:tab/>
      </w:r>
      <w:r w:rsidRPr="000903C1">
        <w:rPr>
          <w:lang w:val="da-DK"/>
        </w:rPr>
        <w:tab/>
      </w:r>
      <w:r w:rsidRPr="000903C1">
        <w:rPr>
          <w:rFonts w:ascii="Times New Roman" w:hAnsi="Times New Roman"/>
          <w:lang w:val="da-DK"/>
        </w:rPr>
        <w:t>start emulating a gesture</w:t>
      </w:r>
      <w:r w:rsidRPr="000903C1">
        <w:rPr>
          <w:lang w:val="da-DK"/>
        </w:rPr>
        <w:br/>
        <w:t>AT+CTSA=1,50,50</w:t>
      </w:r>
      <w:r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Pr="000903C1">
        <w:rPr>
          <w:lang w:val="da-DK"/>
        </w:rPr>
        <w:br/>
        <w:t>+CTSA=0,100,100</w:t>
      </w:r>
      <w:r w:rsidRPr="000903C1">
        <w:rPr>
          <w:lang w:val="da-DK"/>
        </w:rPr>
        <w:tab/>
      </w:r>
      <w:r w:rsidRPr="000903C1">
        <w:rPr>
          <w:lang w:val="da-DK"/>
        </w:rPr>
        <w:tab/>
      </w:r>
      <w:r w:rsidRPr="000903C1">
        <w:rPr>
          <w:rFonts w:ascii="Times New Roman" w:hAnsi="Times New Roman"/>
          <w:lang w:val="da-DK"/>
        </w:rPr>
        <w:t>end emulating the gesture</w:t>
      </w:r>
    </w:p>
    <w:p w14:paraId="2627029D" w14:textId="77777777" w:rsidR="002D6775" w:rsidRPr="000903C1" w:rsidRDefault="002D6775" w:rsidP="002D6775">
      <w:pPr>
        <w:pStyle w:val="PL"/>
        <w:rPr>
          <w:lang w:val="da-DK"/>
        </w:rPr>
      </w:pPr>
    </w:p>
    <w:p w14:paraId="419C08D1" w14:textId="77777777" w:rsidR="002D6775" w:rsidRPr="000903C1" w:rsidRDefault="002D6775" w:rsidP="002D6775">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0903C1" w:rsidRDefault="002D6775" w:rsidP="002D6775">
      <w:pPr>
        <w:pStyle w:val="PL"/>
      </w:pPr>
      <w:r w:rsidRPr="000903C1">
        <w:t>AT+CIND=?</w:t>
      </w:r>
    </w:p>
    <w:p w14:paraId="3613571A" w14:textId="77777777" w:rsidR="002D6775" w:rsidRPr="000903C1" w:rsidRDefault="002D6775" w:rsidP="002D6775">
      <w:pPr>
        <w:pStyle w:val="PL"/>
      </w:pPr>
      <w:r w:rsidRPr="000903C1">
        <w:t>+CIND: ("memory",(0</w:t>
      </w:r>
      <w:r w:rsidRPr="000903C1">
        <w:noBreakHyphen/>
        <w:t>2)),("call",(0,1)),("data",(0,1)),("roam",(0,1)),</w:t>
      </w:r>
    </w:p>
    <w:p w14:paraId="1F01411C" w14:textId="77777777" w:rsidR="002D6775" w:rsidRPr="000903C1" w:rsidRDefault="002D6775" w:rsidP="002D6775">
      <w:pPr>
        <w:pStyle w:val="PL"/>
      </w:pPr>
      <w:r w:rsidRPr="000903C1">
        <w:t>("alpha",(0,1)),("message",(0,1)),("index1",(0</w:t>
      </w:r>
      <w:r w:rsidRPr="000903C1">
        <w:noBreakHyphen/>
        <w:t>11)),("index2",(0</w:t>
      </w:r>
      <w:r w:rsidRPr="000903C1">
        <w:noBreakHyphen/>
        <w:t>11)),</w:t>
      </w:r>
    </w:p>
    <w:p w14:paraId="0E2B9FA6" w14:textId="77777777" w:rsidR="002D6775" w:rsidRPr="000903C1" w:rsidRDefault="002D6775" w:rsidP="002D6775">
      <w:pPr>
        <w:pStyle w:val="PL"/>
      </w:pPr>
      <w:r w:rsidRPr="000903C1">
        <w:t>("index3",(0</w:t>
      </w:r>
      <w:r w:rsidRPr="000903C1">
        <w:noBreakHyphen/>
        <w:t>11)),("signal",(0</w:t>
      </w:r>
      <w:r w:rsidRPr="000903C1">
        <w:noBreakHyphen/>
        <w:t>5)),("service",(0,1)),("sel1",(0,1)),</w:t>
      </w:r>
    </w:p>
    <w:p w14:paraId="3A9859EE" w14:textId="77777777" w:rsidR="002D6775" w:rsidRPr="000903C1" w:rsidRDefault="002D6775" w:rsidP="002D6775">
      <w:pPr>
        <w:pStyle w:val="PL"/>
      </w:pPr>
      <w:r w:rsidRPr="000903C1">
        <w:t>("sel2",(0,1)),("sel3",(0,1)),("battchg",(0</w:t>
      </w:r>
      <w:r w:rsidRPr="000903C1">
        <w:noBreakHyphen/>
        <w:t>5))</w:t>
      </w:r>
    </w:p>
    <w:p w14:paraId="01BEC2E7" w14:textId="77777777" w:rsidR="002D6775" w:rsidRPr="000903C1" w:rsidRDefault="002D6775" w:rsidP="002D6775">
      <w:pPr>
        <w:pStyle w:val="PL"/>
      </w:pPr>
      <w:r w:rsidRPr="000903C1">
        <w:t>OK</w:t>
      </w:r>
    </w:p>
    <w:p w14:paraId="0E47B751" w14:textId="77777777" w:rsidR="002D6775" w:rsidRPr="000903C1" w:rsidRDefault="002D6775" w:rsidP="002D6775">
      <w:pPr>
        <w:pStyle w:val="PL"/>
      </w:pPr>
      <w:r w:rsidRPr="000903C1">
        <w:t>AT+CIND?</w:t>
      </w:r>
    </w:p>
    <w:p w14:paraId="70505606" w14:textId="77777777" w:rsidR="002D6775" w:rsidRPr="000903C1" w:rsidRDefault="002D6775" w:rsidP="002D6775">
      <w:pPr>
        <w:pStyle w:val="PL"/>
      </w:pPr>
      <w:r w:rsidRPr="000903C1">
        <w:t>+CIND: 1,0,0,0,0,1,0,0,0,3,1,0,0,0,5</w:t>
      </w:r>
    </w:p>
    <w:p w14:paraId="55010C7B" w14:textId="77777777" w:rsidR="002D6775" w:rsidRPr="000903C1" w:rsidRDefault="002D6775" w:rsidP="002D6775">
      <w:pPr>
        <w:pStyle w:val="PL"/>
      </w:pPr>
      <w:r w:rsidRPr="000903C1">
        <w:t>OK</w:t>
      </w:r>
    </w:p>
    <w:p w14:paraId="24489E88" w14:textId="77777777" w:rsidR="002D6775" w:rsidRPr="000903C1" w:rsidRDefault="002D6775" w:rsidP="002D6775">
      <w:pPr>
        <w:pStyle w:val="PL"/>
      </w:pPr>
      <w:r w:rsidRPr="000903C1">
        <w:t>AT+CIND=,,,,,0</w:t>
      </w:r>
    </w:p>
    <w:p w14:paraId="10F684B3" w14:textId="77777777" w:rsidR="002D6775" w:rsidRPr="000903C1" w:rsidRDefault="002D6775" w:rsidP="002D6775">
      <w:pPr>
        <w:pStyle w:val="PL"/>
      </w:pPr>
      <w:r w:rsidRPr="000903C1">
        <w:t>+CME ERROR: 10</w:t>
      </w:r>
    </w:p>
    <w:p w14:paraId="5C4D90D5" w14:textId="77777777" w:rsidR="002D6775" w:rsidRPr="000903C1" w:rsidRDefault="002D6775" w:rsidP="002D6775">
      <w:pPr>
        <w:pStyle w:val="PL"/>
      </w:pPr>
    </w:p>
    <w:p w14:paraId="26BA11FF" w14:textId="77777777" w:rsidR="002D6775" w:rsidRPr="000903C1" w:rsidRDefault="002D6775" w:rsidP="002D677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4B513C94" w14:textId="77777777" w:rsidR="002D6775" w:rsidRPr="000903C1" w:rsidRDefault="002D6775" w:rsidP="002D6775">
      <w:r w:rsidRPr="000903C1">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w:t>
      </w:r>
      <w:r w:rsidRPr="000903C1">
        <w:lastRenderedPageBreak/>
        <w:t xml:space="preserve">screen 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xml:space="preserve">) and the new value of it, and </w:t>
      </w:r>
      <w:r w:rsidRPr="000903C1">
        <w:rPr>
          <w:rFonts w:ascii="Courier New" w:hAnsi="Courier New" w:cs="Courier New"/>
        </w:rPr>
        <w:t>+CTEV</w:t>
      </w:r>
      <w:r w:rsidRPr="000903C1">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0903C1" w:rsidRDefault="002D6775" w:rsidP="002D6775">
      <w:pPr>
        <w:pStyle w:val="PL"/>
        <w:keepNext/>
      </w:pPr>
      <w:r w:rsidRPr="000903C1">
        <w:t>+CKEV: 49,1</w:t>
      </w:r>
    </w:p>
    <w:p w14:paraId="07B9ECFB" w14:textId="77777777" w:rsidR="002D6775" w:rsidRPr="000903C1" w:rsidRDefault="002D6775" w:rsidP="002D6775">
      <w:pPr>
        <w:pStyle w:val="PL"/>
        <w:keepNext/>
      </w:pPr>
      <w:r w:rsidRPr="000903C1">
        <w:t>+CDEV: 1,"1"</w:t>
      </w:r>
    </w:p>
    <w:p w14:paraId="02C4FC8E" w14:textId="77777777" w:rsidR="002D6775" w:rsidRPr="000903C1" w:rsidRDefault="002D6775" w:rsidP="002D6775">
      <w:pPr>
        <w:pStyle w:val="PL"/>
        <w:keepNext/>
      </w:pPr>
      <w:r w:rsidRPr="000903C1">
        <w:t>+CKEV: 49,0</w:t>
      </w:r>
    </w:p>
    <w:p w14:paraId="5A197CDF" w14:textId="77777777" w:rsidR="002D6775" w:rsidRPr="000903C1" w:rsidRDefault="002D6775" w:rsidP="002D6775">
      <w:pPr>
        <w:pStyle w:val="PL"/>
        <w:rPr>
          <w:rFonts w:cs="Courier New"/>
        </w:rPr>
      </w:pPr>
      <w:r w:rsidRPr="000903C1">
        <w:t>+CIND: 10,5</w:t>
      </w:r>
    </w:p>
    <w:p w14:paraId="1ED85414" w14:textId="77777777" w:rsidR="002D6775" w:rsidRPr="000903C1" w:rsidRDefault="002D6775" w:rsidP="002D6775">
      <w:pPr>
        <w:pStyle w:val="PL"/>
      </w:pPr>
      <w:r w:rsidRPr="000903C1">
        <w:rPr>
          <w:rFonts w:cs="Courier New"/>
        </w:rPr>
        <w:t>+CTEV: 1,10,10,0;</w:t>
      </w:r>
    </w:p>
    <w:p w14:paraId="6C1E3E4F" w14:textId="77777777" w:rsidR="002D6775" w:rsidRPr="000903C1" w:rsidRDefault="002D6775" w:rsidP="002D6775">
      <w:pPr>
        <w:pStyle w:val="PL"/>
      </w:pPr>
      <w:r w:rsidRPr="000903C1">
        <w:rPr>
          <w:rFonts w:cs="Courier New"/>
        </w:rPr>
        <w:t>+CTEV: 0,10,10,0,3000</w:t>
      </w:r>
    </w:p>
    <w:p w14:paraId="5F493BA2" w14:textId="77777777" w:rsidR="002D6775" w:rsidRPr="000903C1" w:rsidRDefault="002D6775" w:rsidP="002D6775">
      <w:pPr>
        <w:pStyle w:val="PL"/>
      </w:pPr>
    </w:p>
    <w:p w14:paraId="17819517" w14:textId="77777777" w:rsidR="002D6775" w:rsidRPr="000903C1" w:rsidRDefault="002D6775" w:rsidP="002D6775">
      <w:pPr>
        <w:keepNext/>
        <w:keepLines/>
      </w:pPr>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0903C1" w:rsidRDefault="002D6775" w:rsidP="002D6775">
      <w:pPr>
        <w:pStyle w:val="TH"/>
      </w:pPr>
      <w:r w:rsidRPr="000903C1">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0903C1" w:rsidRDefault="002D6775" w:rsidP="002D6775">
      <w:pPr>
        <w:pStyle w:val="TF"/>
      </w:pPr>
      <w:r w:rsidRPr="000903C1">
        <w:t>Figure </w:t>
      </w:r>
      <w:r w:rsidRPr="000903C1">
        <w:rPr>
          <w:noProof/>
        </w:rPr>
        <w:t>8</w:t>
      </w:r>
      <w:r w:rsidRPr="000903C1">
        <w:t>: Mobile termination event reporting</w:t>
      </w:r>
    </w:p>
    <w:p w14:paraId="2C50E0A8" w14:textId="77777777" w:rsidR="002D6775" w:rsidRPr="000903C1" w:rsidRDefault="002D6775" w:rsidP="002D6775">
      <w:r w:rsidRPr="000903C1">
        <w:t>An example of complete setup of the TA where TE takes the control of keypad, but does not want to write to display nor control the indicators (in the start MT is powered off):</w:t>
      </w:r>
    </w:p>
    <w:p w14:paraId="35C767C5" w14:textId="77777777" w:rsidR="002D6775" w:rsidRPr="000903C1" w:rsidRDefault="002D6775" w:rsidP="002D6775">
      <w:pPr>
        <w:pStyle w:val="PL"/>
      </w:pPr>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p w14:paraId="3DE4C922" w14:textId="77777777" w:rsidR="002D6775" w:rsidRPr="000903C1" w:rsidRDefault="002D6775" w:rsidP="002D6775">
      <w:pPr>
        <w:pStyle w:val="PL"/>
      </w:pPr>
      <w:r w:rsidRPr="000903C1">
        <w:t>OK</w:t>
      </w:r>
    </w:p>
    <w:p w14:paraId="0D04EBA8" w14:textId="77777777" w:rsidR="002D6775" w:rsidRPr="000903C1" w:rsidRDefault="002D6775" w:rsidP="002D6775">
      <w:pPr>
        <w:pStyle w:val="PL"/>
      </w:pPr>
      <w:r w:rsidRPr="000903C1">
        <w:t>AT+CPAS</w:t>
      </w:r>
      <w:r w:rsidRPr="000903C1">
        <w:tab/>
      </w:r>
      <w:r w:rsidRPr="000903C1">
        <w:tab/>
      </w:r>
      <w:r w:rsidRPr="000903C1">
        <w:rPr>
          <w:rFonts w:ascii="Times New Roman" w:hAnsi="Times New Roman"/>
        </w:rPr>
        <w:t>(query MT status)</w:t>
      </w:r>
    </w:p>
    <w:p w14:paraId="10D13864" w14:textId="77777777" w:rsidR="002D6775" w:rsidRPr="000903C1" w:rsidRDefault="002D6775" w:rsidP="002D6775">
      <w:pPr>
        <w:pStyle w:val="PL"/>
      </w:pPr>
      <w:r w:rsidRPr="000903C1">
        <w:t>+CPAS: 5</w:t>
      </w:r>
      <w:r w:rsidRPr="000903C1">
        <w:tab/>
      </w:r>
      <w:r w:rsidRPr="000903C1">
        <w:tab/>
      </w:r>
      <w:r w:rsidRPr="000903C1">
        <w:rPr>
          <w:rFonts w:ascii="Times New Roman" w:hAnsi="Times New Roman"/>
        </w:rPr>
        <w:t>(MT is asleep)</w:t>
      </w:r>
    </w:p>
    <w:p w14:paraId="456D1C2F" w14:textId="77777777" w:rsidR="002D6775" w:rsidRPr="000903C1" w:rsidRDefault="002D6775" w:rsidP="002D6775">
      <w:pPr>
        <w:pStyle w:val="PL"/>
      </w:pPr>
      <w:r w:rsidRPr="000903C1">
        <w:t>OK</w:t>
      </w:r>
    </w:p>
    <w:p w14:paraId="05DF1856" w14:textId="77777777" w:rsidR="002D6775" w:rsidRPr="000903C1" w:rsidRDefault="002D6775" w:rsidP="002D6775">
      <w:pPr>
        <w:pStyle w:val="PL"/>
      </w:pPr>
      <w:r w:rsidRPr="000903C1">
        <w:t>AT+CFUN=1</w:t>
      </w:r>
      <w:r w:rsidRPr="000903C1">
        <w:tab/>
      </w:r>
      <w:r w:rsidRPr="000903C1">
        <w:tab/>
      </w:r>
      <w:r w:rsidRPr="000903C1">
        <w:rPr>
          <w:rFonts w:ascii="Times New Roman" w:hAnsi="Times New Roman"/>
        </w:rPr>
        <w:t>(set MT to full functionality state)</w:t>
      </w:r>
    </w:p>
    <w:p w14:paraId="5AB545E0" w14:textId="77777777" w:rsidR="002D6775" w:rsidRPr="000903C1" w:rsidRDefault="002D6775" w:rsidP="002D6775">
      <w:pPr>
        <w:pStyle w:val="PL"/>
      </w:pPr>
      <w:r w:rsidRPr="000903C1">
        <w:t>+CME ERROR: SIM PIN required</w:t>
      </w:r>
      <w:r w:rsidRPr="000903C1">
        <w:rPr>
          <w:rFonts w:ascii="Times New Roman" w:hAnsi="Times New Roman"/>
        </w:rPr>
        <w:tab/>
        <w:t>(SIM requests PIN)</w:t>
      </w:r>
    </w:p>
    <w:p w14:paraId="774689C6" w14:textId="77777777" w:rsidR="002D6775" w:rsidRPr="000903C1" w:rsidRDefault="002D6775" w:rsidP="002D6775">
      <w:pPr>
        <w:pStyle w:val="PL"/>
      </w:pPr>
      <w:r w:rsidRPr="000903C1">
        <w:t>AT+CPIN="1234"</w:t>
      </w:r>
    </w:p>
    <w:p w14:paraId="6820643E" w14:textId="77777777" w:rsidR="002D6775" w:rsidRPr="000903C1" w:rsidRDefault="002D6775" w:rsidP="002D6775">
      <w:pPr>
        <w:pStyle w:val="PL"/>
        <w:rPr>
          <w:rFonts w:ascii="Times New Roman" w:hAnsi="Times New Roman"/>
        </w:rPr>
      </w:pPr>
      <w:r w:rsidRPr="000903C1">
        <w:t>+CME ERROR: incorrect password</w:t>
      </w:r>
      <w:r w:rsidRPr="000903C1">
        <w:tab/>
      </w:r>
      <w:r w:rsidRPr="000903C1">
        <w:rPr>
          <w:rFonts w:ascii="Times New Roman" w:hAnsi="Times New Roman"/>
        </w:rPr>
        <w:t>(user entered wrong PIN)</w:t>
      </w:r>
    </w:p>
    <w:p w14:paraId="3DB28D58" w14:textId="77777777" w:rsidR="002D6775" w:rsidRPr="000903C1" w:rsidRDefault="002D6775" w:rsidP="002D6775">
      <w:pPr>
        <w:pStyle w:val="PL"/>
      </w:pPr>
      <w:r w:rsidRPr="000903C1">
        <w:t>AT+CPIN="4321"</w:t>
      </w:r>
    </w:p>
    <w:p w14:paraId="05E53540"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(correct PIN)</w:t>
      </w:r>
    </w:p>
    <w:p w14:paraId="45388847" w14:textId="77777777" w:rsidR="002D6775" w:rsidRPr="000903C1" w:rsidRDefault="002D6775" w:rsidP="002D6775">
      <w:pPr>
        <w:pStyle w:val="PL"/>
      </w:pPr>
      <w:r w:rsidRPr="000903C1">
        <w:t>AT+COPS=0,0</w:t>
      </w:r>
      <w:r w:rsidRPr="000903C1">
        <w:rPr>
          <w:rFonts w:ascii="Times New Roman" w:hAnsi="Times New Roman"/>
        </w:rPr>
        <w:tab/>
      </w:r>
      <w:r w:rsidRPr="000903C1">
        <w:rPr>
          <w:rFonts w:ascii="Times New Roman" w:hAnsi="Times New Roman"/>
        </w:rPr>
        <w:tab/>
        <w:t>(ask for automatic operator selection and registration)</w:t>
      </w:r>
    </w:p>
    <w:p w14:paraId="24D0F631" w14:textId="77777777" w:rsidR="002D6775" w:rsidRPr="000903C1" w:rsidRDefault="002D6775" w:rsidP="002D6775">
      <w:pPr>
        <w:pStyle w:val="PL"/>
      </w:pPr>
      <w:r w:rsidRPr="000903C1">
        <w:t>OK</w:t>
      </w:r>
    </w:p>
    <w:p w14:paraId="7F818CF0" w14:textId="77777777" w:rsidR="002D6775" w:rsidRPr="000903C1" w:rsidRDefault="002D6775" w:rsidP="002D6775">
      <w:pPr>
        <w:pStyle w:val="PL"/>
      </w:pPr>
      <w:r w:rsidRPr="000903C1">
        <w:t>+CREG: 1</w:t>
      </w:r>
      <w:r w:rsidRPr="000903C1">
        <w:tab/>
      </w:r>
      <w:r w:rsidRPr="000903C1">
        <w:rPr>
          <w:rFonts w:ascii="Times New Roman" w:hAnsi="Times New Roman"/>
        </w:rPr>
        <w:tab/>
        <w:t>(registered in the network)</w:t>
      </w:r>
    </w:p>
    <w:p w14:paraId="2808DCE8" w14:textId="77777777" w:rsidR="002D6775" w:rsidRPr="000903C1" w:rsidRDefault="002D6775" w:rsidP="002D6775">
      <w:pPr>
        <w:pStyle w:val="PL"/>
      </w:pPr>
      <w:r w:rsidRPr="000903C1">
        <w:t>AT+COPS?</w:t>
      </w:r>
    </w:p>
    <w:p w14:paraId="770F84B9" w14:textId="77777777" w:rsidR="002D6775" w:rsidRPr="000903C1" w:rsidRDefault="002D6775" w:rsidP="002D6775">
      <w:pPr>
        <w:pStyle w:val="PL"/>
      </w:pPr>
      <w:r w:rsidRPr="000903C1">
        <w:t>+COPS: 0,0,"RADIOLINJA"</w:t>
      </w:r>
      <w:r w:rsidRPr="000903C1">
        <w:rPr>
          <w:rFonts w:ascii="Times New Roman" w:hAnsi="Times New Roman"/>
        </w:rPr>
        <w:tab/>
        <w:t>(get the operator name)</w:t>
      </w:r>
    </w:p>
    <w:p w14:paraId="2963A23F" w14:textId="77777777" w:rsidR="002D6775" w:rsidRPr="000903C1" w:rsidRDefault="002D6775" w:rsidP="002D6775">
      <w:pPr>
        <w:pStyle w:val="PL"/>
      </w:pPr>
      <w:r w:rsidRPr="000903C1">
        <w:t>OK</w:t>
      </w:r>
    </w:p>
    <w:p w14:paraId="6E541A3C" w14:textId="77777777" w:rsidR="002D6775" w:rsidRPr="000903C1" w:rsidRDefault="002D6775" w:rsidP="002D6775">
      <w:pPr>
        <w:pStyle w:val="PL"/>
      </w:pPr>
      <w:r w:rsidRPr="000903C1">
        <w:t>AT+CMEC=1,0,0</w:t>
      </w:r>
      <w:r w:rsidRPr="000903C1">
        <w:tab/>
      </w:r>
      <w:r w:rsidRPr="000903C1">
        <w:tab/>
      </w:r>
      <w:r w:rsidRPr="000903C1">
        <w:rPr>
          <w:rFonts w:ascii="Times New Roman" w:hAnsi="Times New Roman"/>
        </w:rPr>
        <w:t>(take over the keypad, leave display to MT)</w:t>
      </w:r>
    </w:p>
    <w:p w14:paraId="2B7F5759" w14:textId="77777777" w:rsidR="002D6775" w:rsidRPr="000903C1" w:rsidRDefault="002D6775" w:rsidP="002D6775">
      <w:pPr>
        <w:pStyle w:val="PL"/>
      </w:pPr>
      <w:r w:rsidRPr="000903C1">
        <w:t>OK</w:t>
      </w:r>
    </w:p>
    <w:p w14:paraId="4F46CC5F" w14:textId="77777777" w:rsidR="002D6775" w:rsidRPr="000903C1" w:rsidRDefault="002D6775" w:rsidP="002D6775">
      <w:pPr>
        <w:pStyle w:val="PL"/>
      </w:pPr>
      <w:r w:rsidRPr="000903C1">
        <w:t>AT+CDIS=?;+CIND=?</w:t>
      </w:r>
      <w:r w:rsidRPr="000903C1">
        <w:tab/>
      </w:r>
      <w:r w:rsidRPr="000903C1">
        <w:rPr>
          <w:rFonts w:ascii="Times New Roman" w:hAnsi="Times New Roman"/>
        </w:rPr>
        <w:t>(query display text and indicator formats)</w:t>
      </w:r>
    </w:p>
    <w:p w14:paraId="6A1B2696" w14:textId="77777777" w:rsidR="002D6775" w:rsidRPr="000903C1" w:rsidRDefault="002D6775" w:rsidP="002D6775">
      <w:pPr>
        <w:pStyle w:val="PL"/>
      </w:pPr>
      <w:r w:rsidRPr="000903C1">
        <w:lastRenderedPageBreak/>
        <w:t>+CDIS: 10,10,10,6,6</w:t>
      </w:r>
    </w:p>
    <w:p w14:paraId="2EA42CAC" w14:textId="77777777" w:rsidR="002D6775" w:rsidRPr="000903C1" w:rsidRDefault="002D6775" w:rsidP="002D6775">
      <w:pPr>
        <w:pStyle w:val="PL"/>
      </w:pPr>
      <w:r w:rsidRPr="000903C1">
        <w:t>+CIND: ("memory",(0</w:t>
      </w:r>
      <w:r w:rsidRPr="000903C1">
        <w:noBreakHyphen/>
        <w:t>2)),("call",(0,1)),("data",(0,1)),("roam",(0,1)),</w:t>
      </w:r>
    </w:p>
    <w:p w14:paraId="6B5296B4" w14:textId="77777777" w:rsidR="002D6775" w:rsidRPr="000903C1" w:rsidRDefault="002D6775" w:rsidP="002D6775">
      <w:pPr>
        <w:pStyle w:val="PL"/>
      </w:pPr>
      <w:r w:rsidRPr="000903C1">
        <w:t>("alpha",(0,1)),("message",(0,1)),("index1",(0</w:t>
      </w:r>
      <w:r w:rsidRPr="000903C1">
        <w:noBreakHyphen/>
        <w:t>11)),("index2",(0</w:t>
      </w:r>
      <w:r w:rsidRPr="000903C1">
        <w:noBreakHyphen/>
        <w:t>11)),</w:t>
      </w:r>
    </w:p>
    <w:p w14:paraId="5A6C5786" w14:textId="77777777" w:rsidR="002D6775" w:rsidRPr="000903C1" w:rsidRDefault="002D6775" w:rsidP="002D6775">
      <w:pPr>
        <w:pStyle w:val="PL"/>
      </w:pPr>
      <w:r w:rsidRPr="000903C1">
        <w:t>("index3",(0</w:t>
      </w:r>
      <w:r w:rsidRPr="000903C1">
        <w:noBreakHyphen/>
        <w:t>11)),("signal",(0</w:t>
      </w:r>
      <w:r w:rsidRPr="000903C1">
        <w:noBreakHyphen/>
        <w:t>5)),("service",(0,1)),("sel1",(0,1)),</w:t>
      </w:r>
    </w:p>
    <w:p w14:paraId="09668B52" w14:textId="77777777" w:rsidR="002D6775" w:rsidRPr="000903C1" w:rsidRDefault="002D6775" w:rsidP="002D6775">
      <w:pPr>
        <w:pStyle w:val="PL"/>
      </w:pPr>
      <w:r w:rsidRPr="000903C1">
        <w:t>("sel2",(0,1)),("sel3",(0,1)),("battchg",(0</w:t>
      </w:r>
      <w:r w:rsidRPr="000903C1">
        <w:noBreakHyphen/>
        <w:t>5))</w:t>
      </w:r>
    </w:p>
    <w:p w14:paraId="3DFB81E3" w14:textId="77777777" w:rsidR="002D6775" w:rsidRPr="000903C1" w:rsidRDefault="002D6775" w:rsidP="002D6775">
      <w:pPr>
        <w:pStyle w:val="PL"/>
      </w:pPr>
      <w:r w:rsidRPr="000903C1">
        <w:t>OK</w:t>
      </w:r>
    </w:p>
    <w:p w14:paraId="74B2A4AC" w14:textId="77777777" w:rsidR="002D6775" w:rsidRPr="000903C1" w:rsidRDefault="002D6775" w:rsidP="002D6775">
      <w:pPr>
        <w:pStyle w:val="PL"/>
      </w:pPr>
      <w:r w:rsidRPr="000903C1">
        <w:t>AT+CSCS="IRA"</w:t>
      </w:r>
      <w:r w:rsidRPr="000903C1">
        <w:tab/>
      </w:r>
      <w:r w:rsidRPr="000903C1">
        <w:tab/>
      </w:r>
      <w:r w:rsidRPr="000903C1">
        <w:rPr>
          <w:rFonts w:ascii="Times New Roman" w:hAnsi="Times New Roman"/>
        </w:rPr>
        <w:t>(set TE character set for display text results)</w:t>
      </w:r>
    </w:p>
    <w:p w14:paraId="04645811" w14:textId="77777777" w:rsidR="002D6775" w:rsidRPr="000903C1" w:rsidRDefault="002D6775" w:rsidP="002D6775">
      <w:pPr>
        <w:pStyle w:val="PL"/>
      </w:pPr>
      <w:r w:rsidRPr="000903C1">
        <w:t>OK</w:t>
      </w:r>
    </w:p>
    <w:p w14:paraId="18934823" w14:textId="77777777" w:rsidR="002D6775" w:rsidRPr="000903C1" w:rsidRDefault="002D6775" w:rsidP="002D6775">
      <w:pPr>
        <w:pStyle w:val="PL"/>
        <w:rPr>
          <w:rFonts w:ascii="Times New Roman" w:hAnsi="Times New Roman"/>
        </w:rPr>
      </w:pPr>
      <w:r w:rsidRPr="000903C1">
        <w:t>AT+CMER=1,0,2,2,0</w:t>
      </w:r>
      <w:r w:rsidRPr="000903C1">
        <w:tab/>
      </w:r>
      <w:r w:rsidRPr="000903C1">
        <w:rPr>
          <w:rFonts w:ascii="Times New Roman" w:hAnsi="Times New Roman"/>
        </w:rPr>
        <w:t>(return display text and indicator result codes when</w:t>
      </w:r>
    </w:p>
    <w:p w14:paraId="654336E3"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in command state, in data mode discard them)</w:t>
      </w:r>
    </w:p>
    <w:p w14:paraId="5E9D89F0" w14:textId="77777777" w:rsidR="002D6775" w:rsidRPr="000903C1" w:rsidRDefault="002D6775" w:rsidP="002D6775">
      <w:pPr>
        <w:pStyle w:val="PL"/>
      </w:pPr>
      <w:r w:rsidRPr="000903C1">
        <w:t>AT+CDIS?;+CIND?</w:t>
      </w:r>
      <w:r w:rsidRPr="000903C1">
        <w:tab/>
      </w:r>
      <w:r w:rsidRPr="000903C1">
        <w:tab/>
      </w:r>
      <w:r w:rsidRPr="000903C1">
        <w:rPr>
          <w:rFonts w:ascii="Times New Roman" w:hAnsi="Times New Roman"/>
        </w:rPr>
        <w:t>(read current state of display texts and indicators)</w:t>
      </w:r>
    </w:p>
    <w:p w14:paraId="5CC1B678" w14:textId="77777777" w:rsidR="002D6775" w:rsidRPr="000903C1" w:rsidRDefault="002D6775" w:rsidP="002D6775">
      <w:pPr>
        <w:pStyle w:val="PL"/>
      </w:pPr>
      <w:r w:rsidRPr="000903C1">
        <w:t>+CDIS: "","","     12345","Menu","Memory"</w:t>
      </w:r>
      <w:r w:rsidRPr="000903C1">
        <w:tab/>
      </w:r>
      <w:r w:rsidRPr="000903C1">
        <w:rPr>
          <w:rFonts w:ascii="Times New Roman" w:hAnsi="Times New Roman"/>
        </w:rPr>
        <w:t>(user had pressed number buttons before</w:t>
      </w:r>
    </w:p>
    <w:p w14:paraId="0E820438" w14:textId="77777777" w:rsidR="002D6775" w:rsidRPr="000903C1" w:rsidRDefault="002D6775" w:rsidP="002D6775">
      <w:pPr>
        <w:pStyle w:val="PL"/>
        <w:keepNext/>
      </w:pPr>
      <w:r w:rsidRPr="000903C1">
        <w:t>+CIND: 1,0,0,0,0,1,0,0,0,3,1,0,0,0,5</w:t>
      </w:r>
      <w:r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p w14:paraId="2CE89E07" w14:textId="77777777" w:rsidR="002D6775" w:rsidRPr="000903C1" w:rsidRDefault="002D6775" w:rsidP="002D6775">
      <w:pPr>
        <w:pStyle w:val="PL"/>
        <w:keepNext/>
      </w:pPr>
      <w:r w:rsidRPr="000903C1">
        <w:t>OK</w:t>
      </w:r>
    </w:p>
    <w:p w14:paraId="73034988" w14:textId="77777777" w:rsidR="002D6775" w:rsidRPr="000903C1" w:rsidRDefault="002D6775" w:rsidP="002D6775">
      <w:pPr>
        <w:pStyle w:val="PL"/>
        <w:keepNext/>
      </w:pPr>
      <w:r w:rsidRPr="000903C1">
        <w:t>AT+CKPD="C",20</w:t>
      </w:r>
      <w:r w:rsidRPr="000903C1">
        <w:tab/>
      </w:r>
      <w:r w:rsidRPr="000903C1">
        <w:tab/>
      </w:r>
      <w:r w:rsidRPr="000903C1">
        <w:rPr>
          <w:rFonts w:ascii="Times New Roman" w:hAnsi="Times New Roman"/>
        </w:rPr>
        <w:t>(clear main display text '12345' by holding the</w:t>
      </w:r>
    </w:p>
    <w:p w14:paraId="6028E230" w14:textId="77777777" w:rsidR="002D6775" w:rsidRPr="000903C1" w:rsidRDefault="002D6775" w:rsidP="002D6775">
      <w:pPr>
        <w:pStyle w:val="PL"/>
        <w:keepNext/>
      </w:pPr>
      <w:r w:rsidRPr="000903C1">
        <w:t>OK</w:t>
      </w:r>
      <w:r w:rsidRPr="000903C1">
        <w:tab/>
      </w:r>
      <w:r w:rsidRPr="000903C1">
        <w:tab/>
      </w:r>
      <w:r w:rsidRPr="000903C1">
        <w:rPr>
          <w:rFonts w:ascii="Times New Roman" w:hAnsi="Times New Roman"/>
        </w:rPr>
        <w:t>'clear' button down two seconds)</w:t>
      </w:r>
    </w:p>
    <w:p w14:paraId="1B7A27FA" w14:textId="77777777" w:rsidR="002D6775" w:rsidRPr="000903C1" w:rsidRDefault="002D6775" w:rsidP="002D6775">
      <w:pPr>
        <w:pStyle w:val="PL"/>
        <w:keepNext/>
      </w:pPr>
      <w:r w:rsidRPr="000903C1">
        <w:t>+CDEV: 3,"1234"</w:t>
      </w:r>
      <w:r w:rsidRPr="000903C1">
        <w:tab/>
      </w:r>
      <w:r w:rsidRPr="000903C1">
        <w:tab/>
      </w:r>
      <w:r w:rsidRPr="000903C1">
        <w:rPr>
          <w:rFonts w:ascii="Times New Roman" w:hAnsi="Times New Roman"/>
        </w:rPr>
        <w:t>(first only one character deleted)</w:t>
      </w:r>
    </w:p>
    <w:p w14:paraId="385C61CF" w14:textId="77777777" w:rsidR="002D6775" w:rsidRPr="000903C1" w:rsidRDefault="002D6775" w:rsidP="002D6775">
      <w:pPr>
        <w:pStyle w:val="PL"/>
        <w:keepNext/>
      </w:pPr>
      <w:r w:rsidRPr="000903C1">
        <w:t>+CDEV: 3,""</w:t>
      </w:r>
      <w:r w:rsidRPr="000903C1">
        <w:tab/>
      </w:r>
      <w:r w:rsidRPr="000903C1">
        <w:tab/>
      </w:r>
      <w:r w:rsidRPr="000903C1">
        <w:rPr>
          <w:rFonts w:ascii="Times New Roman" w:hAnsi="Times New Roman"/>
        </w:rPr>
        <w:t>(while holding continues, whole display is cleared)</w:t>
      </w:r>
    </w:p>
    <w:p w14:paraId="4B2120AF" w14:textId="77777777" w:rsidR="002D6775" w:rsidRPr="000903C1" w:rsidRDefault="002D6775" w:rsidP="002D6775">
      <w:pPr>
        <w:pStyle w:val="PL"/>
        <w:rPr>
          <w:rFonts w:ascii="Times New Roman" w:hAnsi="Times New Roman"/>
        </w:rPr>
      </w:pPr>
      <w:r w:rsidRPr="000903C1">
        <w:t>+CDEV: 1,"RADIOLINJA"</w:t>
      </w:r>
      <w:r w:rsidRPr="000903C1">
        <w:tab/>
      </w:r>
      <w:r w:rsidRPr="000903C1">
        <w:rPr>
          <w:rFonts w:ascii="Times New Roman" w:hAnsi="Times New Roman"/>
        </w:rPr>
        <w:t>(operator name comes to the display)</w:t>
      </w:r>
    </w:p>
    <w:p w14:paraId="50EFB549" w14:textId="77777777" w:rsidR="002D6775" w:rsidRPr="000903C1" w:rsidRDefault="002D6775" w:rsidP="002D6775">
      <w:pPr>
        <w:pStyle w:val="PL"/>
      </w:pPr>
    </w:p>
    <w:p w14:paraId="170A97F3" w14:textId="77777777" w:rsidR="002D6775" w:rsidRPr="000903C1" w:rsidRDefault="002D6775" w:rsidP="002D6775">
      <w:r w:rsidRPr="000903C1">
        <w:t>The start of the previous example could go as follows when MT has already been powered on but is waiting for the PIN:</w:t>
      </w:r>
    </w:p>
    <w:p w14:paraId="0C74045F" w14:textId="77777777" w:rsidR="002D6775" w:rsidRPr="000903C1" w:rsidRDefault="002D6775" w:rsidP="002D6775">
      <w:pPr>
        <w:pStyle w:val="PL"/>
      </w:pPr>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p w14:paraId="59D861BD" w14:textId="77777777" w:rsidR="002D6775" w:rsidRPr="000903C1" w:rsidRDefault="002D6775" w:rsidP="002D6775">
      <w:pPr>
        <w:pStyle w:val="PL"/>
      </w:pPr>
      <w:r w:rsidRPr="000903C1">
        <w:t>OK</w:t>
      </w:r>
    </w:p>
    <w:p w14:paraId="5D2A7676" w14:textId="77777777" w:rsidR="002D6775" w:rsidRPr="000903C1" w:rsidRDefault="002D6775" w:rsidP="002D6775">
      <w:pPr>
        <w:pStyle w:val="PL"/>
      </w:pPr>
      <w:r w:rsidRPr="000903C1">
        <w:t>AT+CPAS</w:t>
      </w:r>
      <w:r w:rsidRPr="000903C1">
        <w:tab/>
      </w:r>
      <w:r w:rsidRPr="000903C1">
        <w:tab/>
      </w:r>
      <w:r w:rsidRPr="000903C1">
        <w:rPr>
          <w:rFonts w:ascii="Times New Roman" w:hAnsi="Times New Roman"/>
        </w:rPr>
        <w:t>(query MT status)</w:t>
      </w:r>
    </w:p>
    <w:p w14:paraId="410F6ECC" w14:textId="77777777" w:rsidR="002D6775" w:rsidRPr="000903C1" w:rsidRDefault="002D6775" w:rsidP="002D6775">
      <w:pPr>
        <w:pStyle w:val="PL"/>
      </w:pPr>
      <w:r w:rsidRPr="000903C1">
        <w:t>+CPAS: 0</w:t>
      </w:r>
      <w:r w:rsidRPr="000903C1">
        <w:tab/>
      </w:r>
      <w:r w:rsidRPr="000903C1">
        <w:tab/>
      </w:r>
      <w:r w:rsidRPr="000903C1">
        <w:rPr>
          <w:rFonts w:ascii="Times New Roman" w:hAnsi="Times New Roman"/>
        </w:rPr>
        <w:t>(MT is ready to receive commands)</w:t>
      </w:r>
    </w:p>
    <w:p w14:paraId="081A7176" w14:textId="77777777" w:rsidR="002D6775" w:rsidRPr="000903C1" w:rsidRDefault="002D6775" w:rsidP="002D6775">
      <w:pPr>
        <w:pStyle w:val="PL"/>
      </w:pPr>
      <w:r w:rsidRPr="000903C1">
        <w:t>OK</w:t>
      </w:r>
    </w:p>
    <w:p w14:paraId="797F7E2D" w14:textId="77777777" w:rsidR="002D6775" w:rsidRPr="000903C1" w:rsidRDefault="002D6775" w:rsidP="002D6775">
      <w:pPr>
        <w:pStyle w:val="PL"/>
      </w:pPr>
      <w:r w:rsidRPr="000903C1">
        <w:t>AT+CPIN?</w:t>
      </w:r>
      <w:r w:rsidRPr="000903C1">
        <w:tab/>
      </w:r>
      <w:r w:rsidRPr="000903C1">
        <w:tab/>
      </w:r>
      <w:r w:rsidRPr="000903C1">
        <w:rPr>
          <w:rFonts w:ascii="Times New Roman" w:hAnsi="Times New Roman"/>
        </w:rPr>
        <w:t>(is MT asking passwords?)</w:t>
      </w:r>
    </w:p>
    <w:p w14:paraId="2B187B09" w14:textId="77777777" w:rsidR="002D6775" w:rsidRPr="000903C1" w:rsidRDefault="002D6775" w:rsidP="002D6775">
      <w:pPr>
        <w:pStyle w:val="PL"/>
        <w:rPr>
          <w:lang w:val="pt-BR"/>
        </w:rPr>
      </w:pPr>
      <w:r w:rsidRPr="000903C1">
        <w:rPr>
          <w:lang w:val="pt-BR"/>
        </w:rPr>
        <w:t>+CPIN: SIM PIN</w:t>
      </w:r>
      <w:r w:rsidRPr="000903C1">
        <w:rPr>
          <w:lang w:val="pt-BR"/>
        </w:rPr>
        <w:tab/>
      </w:r>
      <w:r w:rsidRPr="000903C1">
        <w:rPr>
          <w:rFonts w:ascii="Times New Roman" w:hAnsi="Times New Roman"/>
          <w:lang w:val="pt-BR"/>
        </w:rPr>
        <w:tab/>
        <w:t>(yes, SIM PIN required)</w:t>
      </w:r>
    </w:p>
    <w:p w14:paraId="6534D751" w14:textId="77777777" w:rsidR="002D6775" w:rsidRPr="000903C1" w:rsidRDefault="002D6775" w:rsidP="002D6775">
      <w:pPr>
        <w:pStyle w:val="PL"/>
      </w:pPr>
      <w:r w:rsidRPr="000903C1">
        <w:t>AT+CPIN="4321"</w:t>
      </w:r>
    </w:p>
    <w:p w14:paraId="37353078"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(correct PIN)</w:t>
      </w:r>
    </w:p>
    <w:p w14:paraId="0E91309B" w14:textId="77777777" w:rsidR="002D6775" w:rsidRPr="000903C1" w:rsidRDefault="002D6775" w:rsidP="002D6775">
      <w:pPr>
        <w:pStyle w:val="PL"/>
      </w:pPr>
    </w:p>
    <w:p w14:paraId="730268F2" w14:textId="77777777" w:rsidR="002D6775" w:rsidRPr="000903C1" w:rsidRDefault="002D6775" w:rsidP="002D6775">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3E81066C" w14:textId="77777777" w:rsidR="002D6775" w:rsidRPr="000903C1" w:rsidRDefault="002D6775" w:rsidP="002D677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can be used to search alphanumeric entries starting with specific string. An example where the whole phonebook of the MT is read, index number four is cleared, and number three is written:</w:t>
      </w:r>
    </w:p>
    <w:p w14:paraId="76E03679" w14:textId="77777777" w:rsidR="002D6775" w:rsidRPr="000903C1" w:rsidRDefault="002D6775" w:rsidP="002D6775">
      <w:pPr>
        <w:pStyle w:val="PL"/>
        <w:keepNext/>
      </w:pPr>
      <w:r w:rsidRPr="000903C1">
        <w:t>AT+CPBS=?</w:t>
      </w:r>
    </w:p>
    <w:p w14:paraId="1296A69D" w14:textId="77777777" w:rsidR="002D6775" w:rsidRPr="000903C1" w:rsidRDefault="002D6775" w:rsidP="002D6775">
      <w:pPr>
        <w:pStyle w:val="PL"/>
        <w:keepNext/>
      </w:pPr>
      <w:r w:rsidRPr="000903C1">
        <w:t>+CPBS: ("ME","SM")</w:t>
      </w:r>
      <w:r w:rsidRPr="000903C1">
        <w:tab/>
      </w:r>
      <w:r w:rsidRPr="000903C1">
        <w:rPr>
          <w:rFonts w:ascii="Times New Roman" w:hAnsi="Times New Roman"/>
        </w:rPr>
        <w:t>(MT and SIM have phonebooks)</w:t>
      </w:r>
    </w:p>
    <w:p w14:paraId="388282D1" w14:textId="77777777" w:rsidR="002D6775" w:rsidRPr="000903C1" w:rsidRDefault="002D6775" w:rsidP="002D6775">
      <w:pPr>
        <w:pStyle w:val="PL"/>
        <w:keepNext/>
      </w:pPr>
      <w:r w:rsidRPr="000903C1">
        <w:t>OK</w:t>
      </w:r>
    </w:p>
    <w:p w14:paraId="01E16518" w14:textId="77777777" w:rsidR="002D6775" w:rsidRPr="000903C1" w:rsidRDefault="002D6775" w:rsidP="002D6775">
      <w:pPr>
        <w:pStyle w:val="PL"/>
        <w:keepNext/>
      </w:pPr>
      <w:r w:rsidRPr="000903C1">
        <w:t>AT+CPBS="ME"</w:t>
      </w:r>
      <w:r w:rsidRPr="000903C1">
        <w:tab/>
      </w:r>
      <w:r w:rsidRPr="000903C1">
        <w:tab/>
      </w:r>
      <w:r w:rsidRPr="000903C1">
        <w:rPr>
          <w:rFonts w:ascii="Times New Roman" w:hAnsi="Times New Roman"/>
        </w:rPr>
        <w:t>(select MT memory)</w:t>
      </w:r>
    </w:p>
    <w:p w14:paraId="3EF0030A" w14:textId="77777777" w:rsidR="002D6775" w:rsidRPr="000903C1" w:rsidRDefault="002D6775" w:rsidP="002D6775">
      <w:pPr>
        <w:pStyle w:val="PL"/>
        <w:keepNext/>
      </w:pPr>
      <w:r w:rsidRPr="000903C1">
        <w:t>OK</w:t>
      </w:r>
    </w:p>
    <w:p w14:paraId="18B16EC1" w14:textId="77777777" w:rsidR="002D6775" w:rsidRPr="000903C1" w:rsidRDefault="002D6775" w:rsidP="002D6775">
      <w:pPr>
        <w:pStyle w:val="PL"/>
        <w:keepNext/>
      </w:pPr>
      <w:r w:rsidRPr="000903C1">
        <w:t>AT+CPBR=?</w:t>
      </w:r>
      <w:r w:rsidRPr="000903C1">
        <w:tab/>
      </w:r>
      <w:r w:rsidRPr="000903C1">
        <w:tab/>
      </w:r>
      <w:r w:rsidRPr="000903C1">
        <w:rPr>
          <w:rFonts w:ascii="Times New Roman" w:hAnsi="Times New Roman"/>
        </w:rPr>
        <w:t>(read index range and element lengths)</w:t>
      </w:r>
    </w:p>
    <w:p w14:paraId="69F29D9B" w14:textId="77777777" w:rsidR="002D6775" w:rsidRPr="000903C1" w:rsidRDefault="002D6775" w:rsidP="002D6775">
      <w:pPr>
        <w:pStyle w:val="PL"/>
        <w:keepNext/>
      </w:pPr>
      <w:r w:rsidRPr="000903C1">
        <w:t>+CPBR: (1</w:t>
      </w:r>
      <w:r w:rsidRPr="000903C1">
        <w:noBreakHyphen/>
        <w:t>99),30,30</w:t>
      </w:r>
    </w:p>
    <w:p w14:paraId="1B9525B1" w14:textId="77777777" w:rsidR="002D6775" w:rsidRPr="000903C1" w:rsidRDefault="002D6775" w:rsidP="002D6775">
      <w:pPr>
        <w:pStyle w:val="PL"/>
        <w:keepNext/>
      </w:pPr>
      <w:r w:rsidRPr="000903C1">
        <w:t>OK</w:t>
      </w:r>
    </w:p>
    <w:p w14:paraId="43D3BDBC" w14:textId="77777777" w:rsidR="002D6775" w:rsidRPr="000903C1" w:rsidRDefault="002D6775" w:rsidP="002D6775">
      <w:pPr>
        <w:pStyle w:val="PL"/>
        <w:keepNext/>
      </w:pPr>
      <w:r w:rsidRPr="000903C1">
        <w:t>AT+CPBR=1,99</w:t>
      </w:r>
      <w:r w:rsidRPr="000903C1">
        <w:tab/>
      </w:r>
      <w:r w:rsidRPr="000903C1">
        <w:tab/>
      </w:r>
      <w:r w:rsidRPr="000903C1">
        <w:rPr>
          <w:rFonts w:ascii="Times New Roman" w:hAnsi="Times New Roman"/>
        </w:rPr>
        <w:t>(read all entries but only the ones set are returned)</w:t>
      </w:r>
    </w:p>
    <w:p w14:paraId="2D22A53F" w14:textId="77777777" w:rsidR="002D6775" w:rsidRPr="000903C1" w:rsidRDefault="002D6775" w:rsidP="002D6775">
      <w:pPr>
        <w:pStyle w:val="PL"/>
        <w:keepNext/>
      </w:pPr>
      <w:r w:rsidRPr="000903C1">
        <w:t>+CPBR: 1,"931123456",129,"Ilkka"</w:t>
      </w:r>
    </w:p>
    <w:p w14:paraId="252A3476" w14:textId="77777777" w:rsidR="002D6775" w:rsidRPr="000903C1" w:rsidRDefault="002D6775" w:rsidP="002D6775">
      <w:pPr>
        <w:pStyle w:val="PL"/>
        <w:keepNext/>
      </w:pPr>
      <w:r w:rsidRPr="000903C1">
        <w:t>+CPBR: 2,"9501234567",129,""</w:t>
      </w:r>
    </w:p>
    <w:p w14:paraId="5F2B4CC9" w14:textId="77777777" w:rsidR="002D6775" w:rsidRPr="000903C1" w:rsidRDefault="002D6775" w:rsidP="002D6775">
      <w:pPr>
        <w:pStyle w:val="PL"/>
        <w:keepNext/>
      </w:pPr>
      <w:r w:rsidRPr="000903C1">
        <w:t>+CPBR: 4,"901234567",129,"Hesari"</w:t>
      </w:r>
    </w:p>
    <w:p w14:paraId="1B2DA485" w14:textId="77777777" w:rsidR="002D6775" w:rsidRPr="000903C1" w:rsidRDefault="002D6775" w:rsidP="002D6775">
      <w:pPr>
        <w:pStyle w:val="PL"/>
        <w:keepNext/>
      </w:pPr>
      <w:r w:rsidRPr="000903C1">
        <w:t>OK</w:t>
      </w:r>
    </w:p>
    <w:p w14:paraId="410D5291" w14:textId="77777777" w:rsidR="002D6775" w:rsidRPr="000903C1" w:rsidRDefault="002D6775" w:rsidP="002D6775">
      <w:pPr>
        <w:pStyle w:val="PL"/>
        <w:keepNext/>
      </w:pPr>
      <w:r w:rsidRPr="000903C1">
        <w:t xml:space="preserve">AT+CPBW=4;+CPBW=3,"921123456",,"TS" </w:t>
      </w:r>
      <w:r w:rsidRPr="000903C1">
        <w:rPr>
          <w:rFonts w:ascii="Times New Roman" w:hAnsi="Times New Roman"/>
        </w:rPr>
        <w:t>(clear index 4 and write index 3)</w:t>
      </w:r>
    </w:p>
    <w:p w14:paraId="37254CC2" w14:textId="77777777" w:rsidR="002D6775" w:rsidRPr="000903C1" w:rsidRDefault="002D6775" w:rsidP="002D6775">
      <w:pPr>
        <w:pStyle w:val="PL"/>
      </w:pPr>
      <w:r w:rsidRPr="000903C1">
        <w:t>OK</w:t>
      </w:r>
    </w:p>
    <w:p w14:paraId="2CFE7E47" w14:textId="77777777" w:rsidR="002D6775" w:rsidRPr="000903C1" w:rsidRDefault="002D6775" w:rsidP="002D6775">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 +CCSFB=3, +CCSFB=4</w:t>
      </w:r>
      <w:r w:rsidRPr="000903C1">
        <w:t xml:space="preserve"> and </w:t>
      </w:r>
      <w:r w:rsidRPr="000903C1">
        <w:rPr>
          <w:rFonts w:ascii="Courier New" w:hAnsi="Courier New"/>
        </w:rPr>
        <w:t>+CCSFB=5</w:t>
      </w:r>
      <w:r w:rsidRPr="000903C1">
        <w:t xml:space="preserve">. CSFB calls can be manually accepted or rejected by </w:t>
      </w:r>
      <w:r w:rsidRPr="000903C1">
        <w:rPr>
          <w:rFonts w:ascii="Courier New" w:hAnsi="Courier New"/>
        </w:rPr>
        <w:t>+CCSFB=6</w:t>
      </w:r>
      <w:r w:rsidRPr="000903C1">
        <w:t xml:space="preserve"> and </w:t>
      </w:r>
      <w:r w:rsidRPr="000903C1">
        <w:rPr>
          <w:rFonts w:ascii="Courier New" w:hAnsi="Courier New"/>
        </w:rPr>
        <w:t>+CCSFB=7</w:t>
      </w:r>
      <w:r w:rsidRPr="000903C1">
        <w:t>. In the example the ME interrogates the current CSFB settings, enables reporting and accepts a CSFB call:</w:t>
      </w:r>
    </w:p>
    <w:p w14:paraId="3A3F2E6E" w14:textId="77777777" w:rsidR="002D6775" w:rsidRPr="000903C1" w:rsidRDefault="002D6775" w:rsidP="002D6775">
      <w:pPr>
        <w:pStyle w:val="PL"/>
        <w:keepNext/>
      </w:pPr>
      <w:r w:rsidRPr="000903C1">
        <w:lastRenderedPageBreak/>
        <w:t>AT+CCSFB=?</w:t>
      </w:r>
    </w:p>
    <w:p w14:paraId="24E4F420" w14:textId="77777777" w:rsidR="002D6775" w:rsidRPr="000903C1" w:rsidRDefault="002D6775" w:rsidP="002D6775">
      <w:pPr>
        <w:pStyle w:val="PL"/>
        <w:keepNext/>
      </w:pPr>
      <w:r w:rsidRPr="000903C1">
        <w:t>+CCSFB: 0</w:t>
      </w:r>
      <w:r w:rsidRPr="000903C1">
        <w:tab/>
      </w:r>
      <w:r w:rsidRPr="000903C1">
        <w:tab/>
      </w:r>
      <w:r w:rsidRPr="000903C1">
        <w:rPr>
          <w:rFonts w:ascii="Times New Roman" w:hAnsi="Times New Roman"/>
        </w:rPr>
        <w:t>(reporting and automatic acceptance/rejection disabled)</w:t>
      </w:r>
    </w:p>
    <w:p w14:paraId="7E763202" w14:textId="77777777" w:rsidR="002D6775" w:rsidRPr="000903C1" w:rsidRDefault="002D6775" w:rsidP="002D6775">
      <w:pPr>
        <w:pStyle w:val="PL"/>
        <w:keepNext/>
      </w:pPr>
      <w:r w:rsidRPr="000903C1">
        <w:t>OK</w:t>
      </w:r>
    </w:p>
    <w:p w14:paraId="17697462" w14:textId="77777777" w:rsidR="002D6775" w:rsidRPr="000903C1" w:rsidRDefault="002D6775" w:rsidP="002D6775">
      <w:pPr>
        <w:pStyle w:val="PL"/>
        <w:keepNext/>
      </w:pPr>
      <w:r w:rsidRPr="000903C1">
        <w:t>AT+CCSFB=1</w:t>
      </w:r>
      <w:r w:rsidRPr="000903C1">
        <w:tab/>
      </w:r>
      <w:r w:rsidRPr="000903C1">
        <w:tab/>
      </w:r>
      <w:r w:rsidRPr="000903C1">
        <w:rPr>
          <w:rFonts w:ascii="Times New Roman" w:hAnsi="Times New Roman"/>
        </w:rPr>
        <w:t>(enable reporting)</w:t>
      </w:r>
    </w:p>
    <w:p w14:paraId="43A29E9B" w14:textId="77777777" w:rsidR="002D6775" w:rsidRPr="000903C1" w:rsidRDefault="002D6775" w:rsidP="002D6775">
      <w:pPr>
        <w:pStyle w:val="PL"/>
        <w:keepNext/>
      </w:pPr>
      <w:r w:rsidRPr="000903C1">
        <w:t>OK</w:t>
      </w:r>
    </w:p>
    <w:p w14:paraId="50AB7354" w14:textId="77777777" w:rsidR="002D6775" w:rsidRPr="000903C1" w:rsidRDefault="002D6775" w:rsidP="002D6775">
      <w:pPr>
        <w:pStyle w:val="PL"/>
        <w:keepNext/>
      </w:pPr>
      <w:r w:rsidRPr="000903C1">
        <w:t>+CCSFBU: 2,1,12345678,17</w:t>
      </w:r>
      <w:r w:rsidRPr="000903C1">
        <w:tab/>
      </w:r>
      <w:r w:rsidRPr="000903C1">
        <w:rPr>
          <w:rFonts w:ascii="Times New Roman" w:hAnsi="Times New Roman"/>
        </w:rPr>
        <w:t>(incoming CSFB paging request with clip supplementary service)</w:t>
      </w:r>
    </w:p>
    <w:p w14:paraId="5C74413E" w14:textId="77777777" w:rsidR="002D6775" w:rsidRPr="000903C1" w:rsidRDefault="002D6775" w:rsidP="002D6775">
      <w:pPr>
        <w:pStyle w:val="PL"/>
        <w:keepNext/>
      </w:pPr>
      <w:r w:rsidRPr="000903C1">
        <w:t>AT+CCSFB=6</w:t>
      </w:r>
      <w:r w:rsidRPr="000903C1">
        <w:tab/>
      </w:r>
      <w:r w:rsidRPr="000903C1">
        <w:tab/>
      </w:r>
      <w:r w:rsidRPr="000903C1">
        <w:rPr>
          <w:rFonts w:ascii="Times New Roman" w:hAnsi="Times New Roman"/>
        </w:rPr>
        <w:t>(accept CSFB call)</w:t>
      </w:r>
    </w:p>
    <w:p w14:paraId="72F7DEA8" w14:textId="77777777" w:rsidR="002D6775" w:rsidRPr="000903C1" w:rsidRDefault="002D6775" w:rsidP="002D6775">
      <w:pPr>
        <w:pStyle w:val="PL"/>
        <w:keepNext/>
      </w:pPr>
      <w:r w:rsidRPr="000903C1">
        <w:t>OK</w:t>
      </w:r>
    </w:p>
    <w:p w14:paraId="0A8D9494" w14:textId="03B26C51" w:rsidR="00660A15" w:rsidRDefault="00660A15" w:rsidP="00292D44"/>
    <w:p w14:paraId="63F8D31A" w14:textId="5CC8D677" w:rsidR="00F272CC" w:rsidRPr="000903C1" w:rsidRDefault="00F272CC" w:rsidP="00F272CC">
      <w:pPr>
        <w:pStyle w:val="Heading2"/>
      </w:pPr>
      <w:bookmarkStart w:id="2781" w:name="_Toc138361836"/>
      <w:bookmarkStart w:id="2782" w:name="_Toc171691488"/>
      <w:r w:rsidRPr="000903C1">
        <w:t>8.</w:t>
      </w:r>
      <w:r>
        <w:t>89</w:t>
      </w:r>
      <w:r w:rsidRPr="000903C1">
        <w:tab/>
      </w:r>
      <w:r w:rsidRPr="009A46B1">
        <w:t xml:space="preserve">Signal level enhanced network selection </w:t>
      </w:r>
      <w:r w:rsidRPr="000903C1">
        <w:t>+</w:t>
      </w:r>
      <w:r>
        <w:t>CSENSE</w:t>
      </w:r>
      <w:bookmarkEnd w:id="2781"/>
      <w:bookmarkEnd w:id="2782"/>
    </w:p>
    <w:p w14:paraId="5BC77292" w14:textId="71CA9CCB" w:rsidR="00F272CC" w:rsidRPr="000903C1" w:rsidRDefault="00F272CC" w:rsidP="00F272CC">
      <w:pPr>
        <w:pStyle w:val="TH"/>
      </w:pPr>
      <w:r w:rsidRPr="000903C1">
        <w:t>Table </w:t>
      </w:r>
      <w:r>
        <w:t>8.89-1</w:t>
      </w:r>
      <w:r w:rsidRPr="000903C1">
        <w:t>: +</w:t>
      </w:r>
      <w:r>
        <w:t>CSENSE</w:t>
      </w:r>
      <w:r w:rsidRPr="000903C1">
        <w:t xml:space="preserve"> </w:t>
      </w:r>
      <w:r>
        <w:t>parameter</w:t>
      </w:r>
      <w:r w:rsidRPr="000903C1">
        <w:t xml:space="preserve">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0903C1" w14:paraId="4009A448" w14:textId="77777777" w:rsidTr="004F1431">
        <w:trPr>
          <w:cantSplit/>
        </w:trPr>
        <w:tc>
          <w:tcPr>
            <w:tcW w:w="3256" w:type="dxa"/>
          </w:tcPr>
          <w:p w14:paraId="0D833AFC" w14:textId="77777777" w:rsidR="00F272CC" w:rsidRPr="000903C1" w:rsidRDefault="00F272CC" w:rsidP="004F1431">
            <w:pPr>
              <w:pStyle w:val="TAH"/>
              <w:rPr>
                <w:rFonts w:ascii="Courier New" w:hAnsi="Courier New"/>
              </w:rPr>
            </w:pPr>
            <w:bookmarkStart w:id="2783" w:name="_Hlk142487247"/>
            <w:r w:rsidRPr="000903C1">
              <w:t>Command</w:t>
            </w:r>
          </w:p>
        </w:tc>
        <w:tc>
          <w:tcPr>
            <w:tcW w:w="6868" w:type="dxa"/>
          </w:tcPr>
          <w:p w14:paraId="7E7A9741" w14:textId="77777777" w:rsidR="00F272CC" w:rsidRPr="000903C1" w:rsidRDefault="00F272CC" w:rsidP="004F1431">
            <w:pPr>
              <w:pStyle w:val="TAH"/>
              <w:rPr>
                <w:rFonts w:ascii="Courier New" w:hAnsi="Courier New"/>
              </w:rPr>
            </w:pPr>
            <w:r w:rsidRPr="000903C1">
              <w:t>Possible response(s)</w:t>
            </w:r>
          </w:p>
        </w:tc>
      </w:tr>
      <w:tr w:rsidR="00F272CC" w:rsidRPr="000903C1" w14:paraId="4E9F6EB4" w14:textId="77777777" w:rsidTr="004F1431">
        <w:trPr>
          <w:cantSplit/>
        </w:trPr>
        <w:tc>
          <w:tcPr>
            <w:tcW w:w="3256" w:type="dxa"/>
          </w:tcPr>
          <w:p w14:paraId="4CF027CF"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r>
              <w:rPr>
                <w:rFonts w:ascii="Courier New" w:hAnsi="Courier New"/>
              </w:rPr>
              <w:t>[&lt;reporting&gt;]</w:t>
            </w:r>
          </w:p>
        </w:tc>
        <w:tc>
          <w:tcPr>
            <w:tcW w:w="6868" w:type="dxa"/>
          </w:tcPr>
          <w:p w14:paraId="34341F3E" w14:textId="77777777" w:rsidR="00F272CC" w:rsidRPr="000903C1" w:rsidRDefault="00F272CC" w:rsidP="004F1431">
            <w:pPr>
              <w:spacing w:after="20"/>
              <w:rPr>
                <w:rFonts w:ascii="Courier New" w:hAnsi="Courier New"/>
              </w:rPr>
            </w:pPr>
          </w:p>
        </w:tc>
      </w:tr>
      <w:tr w:rsidR="00F272CC" w:rsidRPr="000903C1" w14:paraId="4D698D80" w14:textId="77777777" w:rsidTr="004F1431">
        <w:trPr>
          <w:cantSplit/>
        </w:trPr>
        <w:tc>
          <w:tcPr>
            <w:tcW w:w="3256" w:type="dxa"/>
          </w:tcPr>
          <w:p w14:paraId="5566DFC8"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p>
        </w:tc>
        <w:tc>
          <w:tcPr>
            <w:tcW w:w="6868" w:type="dxa"/>
          </w:tcPr>
          <w:p w14:paraId="66A3E72D"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SENS</w:t>
            </w:r>
            <w:r w:rsidRPr="000903C1">
              <w:rPr>
                <w:rFonts w:ascii="Courier New" w:hAnsi="Courier New"/>
              </w:rPr>
              <w:t>E1: </w:t>
            </w:r>
            <w:r>
              <w:rPr>
                <w:rFonts w:ascii="Courier New" w:hAnsi="Courier New"/>
              </w:rPr>
              <w:t>&lt;reporting&gt;,&lt;enabled&gt;</w:t>
            </w:r>
          </w:p>
          <w:p w14:paraId="38E89C4A" w14:textId="77777777" w:rsidR="00F272CC" w:rsidRPr="000903C1" w:rsidRDefault="00F272CC" w:rsidP="004F1431">
            <w:pPr>
              <w:spacing w:after="20"/>
              <w:rPr>
                <w:rFonts w:ascii="Courier New" w:hAnsi="Courier New"/>
              </w:rPr>
            </w:pPr>
            <w:r w:rsidRPr="000903C1">
              <w:rPr>
                <w:rFonts w:ascii="Courier New" w:hAnsi="Courier New"/>
              </w:rPr>
              <w:t>&lt;CR&gt;&lt;LF&gt;</w:t>
            </w:r>
            <w:r>
              <w:rPr>
                <w:rFonts w:ascii="Courier New" w:hAnsi="Courier New"/>
              </w:rPr>
              <w:t>[</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2: </w:t>
            </w:r>
            <w:r>
              <w:rPr>
                <w:rFonts w:ascii="Courier New" w:hAnsi="Courier New"/>
              </w:rPr>
              <w:t>&lt;Threshold&gt;,</w:t>
            </w:r>
            <w:r w:rsidRPr="000903C1">
              <w:rPr>
                <w:rFonts w:ascii="Courier New" w:hAnsi="Courier New"/>
              </w:rPr>
              <w:t>&lt;</w:t>
            </w:r>
            <w:r w:rsidRPr="00A25A56">
              <w:rPr>
                <w:rFonts w:ascii="Courier New" w:hAnsi="Courier New"/>
              </w:rPr>
              <w:t>Ac</w:t>
            </w:r>
            <w:r>
              <w:rPr>
                <w:rFonts w:ascii="Courier New" w:hAnsi="Courier New"/>
              </w:rPr>
              <w:t>T&gt;]</w:t>
            </w:r>
          </w:p>
          <w:p w14:paraId="4EC08EC9" w14:textId="77777777" w:rsidR="00F272CC" w:rsidRPr="000903C1" w:rsidRDefault="00F272CC" w:rsidP="004F1431">
            <w:pPr>
              <w:spacing w:after="20"/>
              <w:rPr>
                <w:rFonts w:ascii="Courier New" w:hAnsi="Courier New"/>
              </w:rPr>
            </w:pPr>
            <w:r w:rsidRPr="000903C1">
              <w:rPr>
                <w:rFonts w:ascii="Courier New" w:hAnsi="Courier New"/>
              </w:rPr>
              <w:t>[&lt;CR&gt;&lt;LF&gt;</w:t>
            </w:r>
            <w:r>
              <w:rPr>
                <w:rFonts w:ascii="Courier New" w:hAnsi="Courier New"/>
              </w:rPr>
              <w:t>[</w:t>
            </w:r>
            <w:r w:rsidRPr="00517929">
              <w:rPr>
                <w:rFonts w:ascii="Courier New" w:hAnsi="Courier New"/>
              </w:rPr>
              <w:t>+CSENSE</w:t>
            </w:r>
            <w:r>
              <w:rPr>
                <w:rFonts w:ascii="Courier New" w:hAnsi="Courier New"/>
              </w:rPr>
              <w:t>3</w:t>
            </w:r>
            <w:r w:rsidRPr="00517929">
              <w:rPr>
                <w:rFonts w:ascii="Courier New" w:hAnsi="Courier New"/>
              </w:rPr>
              <w:t>:</w:t>
            </w:r>
            <w:r>
              <w:rPr>
                <w:rFonts w:ascii="Courier New" w:hAnsi="Courier New"/>
              </w:rPr>
              <w:t> </w:t>
            </w:r>
            <w:r w:rsidRPr="00517929">
              <w:rPr>
                <w:rFonts w:ascii="Courier New" w:hAnsi="Courier New"/>
              </w:rPr>
              <w:t>&lt;Threshold&gt;,&lt;AcT&gt;</w:t>
            </w:r>
            <w:r>
              <w:rPr>
                <w:rFonts w:ascii="Courier New" w:hAnsi="Courier New"/>
              </w:rPr>
              <w:t>]</w:t>
            </w:r>
          </w:p>
          <w:p w14:paraId="4C328EEF" w14:textId="77777777" w:rsidR="00F272CC" w:rsidRDefault="00F272CC" w:rsidP="004F1431">
            <w:pPr>
              <w:spacing w:after="20"/>
              <w:rPr>
                <w:rFonts w:ascii="Courier New" w:hAnsi="Courier New"/>
              </w:rPr>
            </w:pPr>
            <w:r w:rsidRPr="000903C1">
              <w:rPr>
                <w:rFonts w:ascii="Courier New" w:hAnsi="Courier New"/>
              </w:rPr>
              <w:t>[...]]</w:t>
            </w:r>
          </w:p>
          <w:p w14:paraId="4AA23F77" w14:textId="77777777" w:rsidR="00F272CC" w:rsidRPr="000903C1" w:rsidRDefault="00F272CC" w:rsidP="004F1431">
            <w:pPr>
              <w:spacing w:after="20"/>
              <w:rPr>
                <w:rFonts w:ascii="Courier New" w:hAnsi="Courier New"/>
              </w:rPr>
            </w:pPr>
          </w:p>
        </w:tc>
      </w:tr>
      <w:tr w:rsidR="00F272CC" w:rsidRPr="000903C1" w14:paraId="47020995" w14:textId="77777777" w:rsidTr="004F1431">
        <w:trPr>
          <w:cantSplit/>
        </w:trPr>
        <w:tc>
          <w:tcPr>
            <w:tcW w:w="3256" w:type="dxa"/>
          </w:tcPr>
          <w:p w14:paraId="65663619" w14:textId="77777777" w:rsidR="00F272CC" w:rsidRPr="000903C1" w:rsidRDefault="00F272CC" w:rsidP="004F1431">
            <w:pPr>
              <w:spacing w:after="20"/>
              <w:rPr>
                <w:rFonts w:ascii="Courier New" w:hAnsi="Courier New"/>
              </w:rPr>
            </w:pPr>
            <w:r>
              <w:rPr>
                <w:rFonts w:ascii="Courier New" w:hAnsi="Courier New"/>
              </w:rPr>
              <w:t>+CSENSE=?</w:t>
            </w:r>
          </w:p>
        </w:tc>
        <w:tc>
          <w:tcPr>
            <w:tcW w:w="6868" w:type="dxa"/>
          </w:tcPr>
          <w:p w14:paraId="1D364BAE" w14:textId="77777777" w:rsidR="00F272CC" w:rsidRPr="000903C1" w:rsidRDefault="00F272CC" w:rsidP="004F1431">
            <w:pPr>
              <w:spacing w:after="20"/>
              <w:rPr>
                <w:rFonts w:ascii="Courier New" w:hAnsi="Courier New"/>
              </w:rPr>
            </w:pPr>
            <w:r>
              <w:rPr>
                <w:rFonts w:ascii="Courier New" w:hAnsi="Courier New" w:cs="Courier New"/>
              </w:rPr>
              <w:t>+CSENSE: (</w:t>
            </w:r>
            <w:r>
              <w:t xml:space="preserve">list of supported </w:t>
            </w:r>
            <w:r>
              <w:rPr>
                <w:rFonts w:ascii="Courier New" w:hAnsi="Courier New" w:cs="Courier New"/>
              </w:rPr>
              <w:t>&lt;reporting&gt;</w:t>
            </w:r>
            <w:r>
              <w:t>s</w:t>
            </w:r>
            <w:r>
              <w:rPr>
                <w:rFonts w:ascii="Courier New" w:hAnsi="Courier New" w:cs="Courier New"/>
              </w:rPr>
              <w:t>)</w:t>
            </w:r>
          </w:p>
        </w:tc>
      </w:tr>
      <w:bookmarkEnd w:id="2783"/>
    </w:tbl>
    <w:p w14:paraId="34367BE3" w14:textId="77777777" w:rsidR="00F272CC" w:rsidRDefault="00F272CC" w:rsidP="00F272CC">
      <w:pPr>
        <w:rPr>
          <w:b/>
        </w:rPr>
      </w:pPr>
    </w:p>
    <w:p w14:paraId="293B7661" w14:textId="77777777" w:rsidR="00F272CC" w:rsidRPr="000903C1" w:rsidRDefault="00F272CC" w:rsidP="00F272CC">
      <w:r w:rsidRPr="000903C1">
        <w:rPr>
          <w:b/>
        </w:rPr>
        <w:t>Description</w:t>
      </w:r>
    </w:p>
    <w:p w14:paraId="69392294" w14:textId="77777777" w:rsidR="00F272CC" w:rsidRDefault="00F272CC" w:rsidP="00F272CC">
      <w:r w:rsidRPr="000903C1">
        <w:t xml:space="preserve">This command allows </w:t>
      </w:r>
      <w:r>
        <w:t>to retrieve</w:t>
      </w:r>
      <w:r w:rsidRPr="000903C1">
        <w:t xml:space="preserve"> </w:t>
      </w:r>
      <w:r w:rsidRPr="006D617C">
        <w:t xml:space="preserve">"Operator controlled signal threshold per access technology" </w:t>
      </w:r>
      <w:r>
        <w:t xml:space="preserve">(as defined in </w:t>
      </w:r>
      <w:r w:rsidRPr="0068566C">
        <w:t>3GPP</w:t>
      </w:r>
      <w:r>
        <w:t> </w:t>
      </w:r>
      <w:r w:rsidRPr="0068566C">
        <w:t>TS</w:t>
      </w:r>
      <w:r>
        <w:t> </w:t>
      </w:r>
      <w:r w:rsidRPr="0068566C">
        <w:t>2</w:t>
      </w:r>
      <w:r>
        <w:t>3</w:t>
      </w:r>
      <w:r w:rsidRPr="0068566C">
        <w:t>.</w:t>
      </w:r>
      <w:r>
        <w:t xml:space="preserve">122 [xxx]) parameters </w:t>
      </w:r>
      <w:r w:rsidRPr="006D617C">
        <w:t>stored in the USIM</w:t>
      </w:r>
      <w:r>
        <w:t xml:space="preserve"> </w:t>
      </w:r>
      <w:r w:rsidRPr="006D617C">
        <w:t>(see 3GPP</w:t>
      </w:r>
      <w:r>
        <w:t> </w:t>
      </w:r>
      <w:r w:rsidRPr="006D617C">
        <w:t>TS</w:t>
      </w:r>
      <w:r>
        <w:t> </w:t>
      </w:r>
      <w:r w:rsidRPr="006D617C">
        <w:t>31.102</w:t>
      </w:r>
      <w:r>
        <w:t> </w:t>
      </w:r>
      <w:r w:rsidRPr="006D617C">
        <w:t>[</w:t>
      </w:r>
      <w:r>
        <w:t>59</w:t>
      </w:r>
      <w:r w:rsidRPr="006D617C">
        <w:t>]</w:t>
      </w:r>
      <w:r>
        <w:t>).</w:t>
      </w:r>
    </w:p>
    <w:p w14:paraId="4FF08293" w14:textId="77777777" w:rsidR="00F272CC" w:rsidRDefault="00F272CC" w:rsidP="00F272CC">
      <w:r w:rsidRPr="006B0777">
        <w:t>Set command enables reporting upon change</w:t>
      </w:r>
      <w:r>
        <w:t xml:space="preserve"> of "</w:t>
      </w:r>
      <w:r w:rsidRPr="006B0777">
        <w:t>Operator controlled signal threshold per access technology</w:t>
      </w:r>
      <w:r>
        <w:t>" parameters.</w:t>
      </w:r>
    </w:p>
    <w:p w14:paraId="58CE1013" w14:textId="77777777" w:rsidR="00F272CC" w:rsidRDefault="00F272CC" w:rsidP="00F272CC">
      <w:r w:rsidRPr="000903C1">
        <w:t xml:space="preserve">Read command returns one line of intermediate result code </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1: </w:t>
      </w:r>
      <w:r>
        <w:rPr>
          <w:rFonts w:ascii="Courier New" w:hAnsi="Courier New"/>
        </w:rPr>
        <w:t>&lt;reporting&gt;,&lt;enabled&gt;</w:t>
      </w:r>
      <w:r w:rsidRPr="0087455A">
        <w:t xml:space="preserve"> </w:t>
      </w:r>
      <w:r>
        <w:t>with the information if the UE</w:t>
      </w:r>
      <w:r w:rsidRPr="006D617C">
        <w:t xml:space="preserve"> is configured for using signal level enhanced network selection</w:t>
      </w:r>
      <w:r>
        <w:t>.</w:t>
      </w:r>
      <w:r w:rsidRPr="0087455A">
        <w:t xml:space="preserve"> Th</w:t>
      </w:r>
      <w:r>
        <w:t>is</w:t>
      </w:r>
      <w:r w:rsidRPr="0087455A">
        <w:t xml:space="preserve"> follow</w:t>
      </w:r>
      <w:r>
        <w:t xml:space="preserve">s </w:t>
      </w:r>
      <w:r w:rsidRPr="0087455A">
        <w:t xml:space="preserve">by zero or more </w:t>
      </w:r>
      <w:r w:rsidRPr="000903C1">
        <w:t xml:space="preserve">occurrences </w:t>
      </w:r>
      <w:r>
        <w:t>lines</w:t>
      </w:r>
      <w:r w:rsidRPr="0087455A">
        <w:t xml:space="preserve"> with intermediate result code +C</w:t>
      </w:r>
      <w:r>
        <w:t>S</w:t>
      </w:r>
      <w:r w:rsidRPr="0087455A">
        <w:t>EN</w:t>
      </w:r>
      <w:r>
        <w:t>SE</w:t>
      </w:r>
      <w:r w:rsidRPr="0087455A">
        <w:t>2:</w:t>
      </w:r>
      <w:r>
        <w:t> &lt;Treshold&gt;,&lt;AcT&gt;</w:t>
      </w:r>
      <w:r w:rsidRPr="0087455A">
        <w:t xml:space="preserve"> with the home operator controlled signal threshold </w:t>
      </w:r>
      <w:r>
        <w:t>and</w:t>
      </w:r>
      <w:r w:rsidRPr="0087455A">
        <w:t xml:space="preserve"> an associated access technology</w:t>
      </w:r>
      <w:r>
        <w:t>.</w:t>
      </w:r>
    </w:p>
    <w:p w14:paraId="744B9E76" w14:textId="77777777" w:rsidR="00F272CC" w:rsidRPr="000903C1" w:rsidRDefault="00F272CC" w:rsidP="00F272CC">
      <w:r w:rsidRPr="000903C1">
        <w:t>Test command returns values supported as a compound value.</w:t>
      </w:r>
    </w:p>
    <w:p w14:paraId="140B14D9" w14:textId="77777777" w:rsidR="00F272CC" w:rsidRDefault="00F272CC" w:rsidP="00F272CC">
      <w:pPr>
        <w:rPr>
          <w:b/>
        </w:rPr>
      </w:pPr>
      <w:r w:rsidRPr="000903C1">
        <w:rPr>
          <w:b/>
        </w:rPr>
        <w:t>Defined values</w:t>
      </w:r>
    </w:p>
    <w:p w14:paraId="082B859A" w14:textId="77777777" w:rsidR="00F272CC" w:rsidRDefault="00F272CC" w:rsidP="00F272CC">
      <w:pPr>
        <w:pStyle w:val="B1"/>
        <w:rPr>
          <w:lang w:val="en-US" w:eastAsia="de-AT"/>
        </w:rPr>
      </w:pPr>
      <w:r>
        <w:rPr>
          <w:rFonts w:ascii="Courier New" w:hAnsi="Courier New" w:cs="Courier New"/>
          <w:lang w:val="en-US"/>
        </w:rPr>
        <w:t>&lt;reporting&gt;</w:t>
      </w:r>
      <w:r>
        <w:rPr>
          <w:lang w:val="en-US"/>
        </w:rPr>
        <w:t>: integer type. Enables or disables reporting of changes in the "</w:t>
      </w:r>
      <w:r w:rsidRPr="002874E3">
        <w:rPr>
          <w:lang w:val="en-US"/>
        </w:rPr>
        <w:t>Operator controlled signal threshold per access technology</w:t>
      </w:r>
      <w:r>
        <w:rPr>
          <w:lang w:val="en-US"/>
        </w:rPr>
        <w:t>".</w:t>
      </w:r>
    </w:p>
    <w:p w14:paraId="08B12457" w14:textId="77777777" w:rsidR="00F272CC" w:rsidRDefault="00F272CC" w:rsidP="00F272CC">
      <w:pPr>
        <w:pStyle w:val="B2"/>
        <w:rPr>
          <w:lang w:val="en-US"/>
        </w:rPr>
      </w:pPr>
      <w:r>
        <w:rPr>
          <w:u w:val="single"/>
          <w:lang w:val="en-US"/>
        </w:rPr>
        <w:t>0</w:t>
      </w:r>
      <w:r>
        <w:rPr>
          <w:lang w:val="en-US"/>
        </w:rPr>
        <w:tab/>
        <w:t>disable reporting</w:t>
      </w:r>
    </w:p>
    <w:p w14:paraId="0ECBC459" w14:textId="77777777" w:rsidR="00F272CC" w:rsidRDefault="00F272CC" w:rsidP="00F272CC">
      <w:pPr>
        <w:pStyle w:val="B2"/>
        <w:rPr>
          <w:lang w:val="en-US"/>
        </w:rPr>
      </w:pPr>
      <w:r>
        <w:rPr>
          <w:lang w:val="en-US"/>
        </w:rPr>
        <w:t>1</w:t>
      </w:r>
      <w:r>
        <w:rPr>
          <w:lang w:val="en-US"/>
        </w:rPr>
        <w:tab/>
        <w:t>enable reporting</w:t>
      </w:r>
    </w:p>
    <w:p w14:paraId="3A383A49" w14:textId="77777777" w:rsidR="00F272CC" w:rsidRPr="000903C1" w:rsidRDefault="00F272CC" w:rsidP="00F272CC">
      <w:pPr>
        <w:pStyle w:val="B1"/>
      </w:pPr>
      <w:r w:rsidRPr="000903C1">
        <w:rPr>
          <w:rFonts w:ascii="Courier New" w:hAnsi="Courier New" w:cs="Courier New"/>
        </w:rPr>
        <w:t>&lt;</w:t>
      </w:r>
      <w:r>
        <w:rPr>
          <w:rFonts w:ascii="Courier New" w:hAnsi="Courier New" w:cs="Courier New"/>
        </w:rPr>
        <w:t>enabled</w:t>
      </w:r>
      <w:r w:rsidRPr="000903C1">
        <w:rPr>
          <w:rFonts w:ascii="Courier New" w:hAnsi="Courier New" w:cs="Courier New"/>
        </w:rPr>
        <w:t>&gt;</w:t>
      </w:r>
      <w:r w:rsidRPr="000903C1">
        <w:t xml:space="preserve">: integer type. </w:t>
      </w:r>
      <w:r>
        <w:t>Information if the UE</w:t>
      </w:r>
      <w:r w:rsidRPr="006D617C">
        <w:t xml:space="preserve"> is configured for using signal level enhanced network selection</w:t>
      </w:r>
      <w:r w:rsidRPr="000903C1">
        <w:t>.</w:t>
      </w:r>
      <w:r>
        <w:t xml:space="preserve"> Value according to </w:t>
      </w:r>
      <w:r w:rsidRPr="006D617C">
        <w:t>3GPP</w:t>
      </w:r>
      <w:r>
        <w:t> </w:t>
      </w:r>
      <w:r w:rsidRPr="006D617C">
        <w:t>TS</w:t>
      </w:r>
      <w:r>
        <w:t> </w:t>
      </w:r>
      <w:r w:rsidRPr="006D617C">
        <w:t>31.102</w:t>
      </w:r>
      <w:r>
        <w:t> </w:t>
      </w:r>
      <w:r w:rsidRPr="006D617C">
        <w:t>[</w:t>
      </w:r>
      <w:r>
        <w:t>59</w:t>
      </w:r>
      <w:r w:rsidRPr="006D617C">
        <w:t>]</w:t>
      </w:r>
      <w:r>
        <w:t>.</w:t>
      </w:r>
    </w:p>
    <w:p w14:paraId="1A20E5F4" w14:textId="77777777" w:rsidR="00F272CC" w:rsidRPr="000903C1" w:rsidRDefault="00F272CC" w:rsidP="00F272CC">
      <w:pPr>
        <w:pStyle w:val="B2"/>
      </w:pPr>
      <w:r>
        <w:t>0</w:t>
      </w:r>
      <w:r>
        <w:tab/>
        <w:t>U</w:t>
      </w:r>
      <w:r w:rsidRPr="0087455A">
        <w:t xml:space="preserve">E is configured for </w:t>
      </w:r>
      <w:r>
        <w:t xml:space="preserve">not </w:t>
      </w:r>
      <w:r w:rsidRPr="0087455A">
        <w:t>using signal level enhanced network selection</w:t>
      </w:r>
      <w:r>
        <w:t>.</w:t>
      </w:r>
    </w:p>
    <w:p w14:paraId="7B227689" w14:textId="77777777" w:rsidR="00F272CC" w:rsidRPr="000903C1" w:rsidRDefault="00F272CC" w:rsidP="00F272CC">
      <w:pPr>
        <w:pStyle w:val="B2"/>
      </w:pPr>
      <w:r w:rsidRPr="000903C1">
        <w:t>1</w:t>
      </w:r>
      <w:r w:rsidRPr="000903C1">
        <w:tab/>
      </w:r>
      <w:r w:rsidRPr="0087455A">
        <w:t>UE is configured for using signal level enhanced network selection</w:t>
      </w:r>
      <w:r>
        <w:t>.</w:t>
      </w:r>
    </w:p>
    <w:p w14:paraId="742A6F1C" w14:textId="77777777" w:rsidR="00F272CC" w:rsidRPr="000903C1" w:rsidRDefault="00F272CC" w:rsidP="00F272CC">
      <w:pPr>
        <w:pStyle w:val="B1"/>
      </w:pPr>
      <w:r w:rsidRPr="000903C1">
        <w:rPr>
          <w:rFonts w:ascii="Courier New" w:hAnsi="Courier New" w:cs="Courier New"/>
        </w:rPr>
        <w:t>&lt;</w:t>
      </w:r>
      <w:r>
        <w:rPr>
          <w:rFonts w:ascii="Courier New" w:hAnsi="Courier New" w:cs="Courier New"/>
        </w:rPr>
        <w:t>Threshold&gt;</w:t>
      </w:r>
      <w:r w:rsidRPr="000903C1">
        <w:t xml:space="preserve">: integer type. </w:t>
      </w:r>
      <w:r>
        <w:t xml:space="preserve">A </w:t>
      </w:r>
      <w:r w:rsidRPr="00FA0323">
        <w:t>home operator controlled signal threshold</w:t>
      </w:r>
      <w:r>
        <w:t>.</w:t>
      </w:r>
      <w:r w:rsidRPr="00FA0323">
        <w:t xml:space="preserve"> </w:t>
      </w:r>
      <w:r>
        <w:t xml:space="preserve">Value according to </w:t>
      </w:r>
      <w:r w:rsidRPr="006D617C">
        <w:t>3GPP</w:t>
      </w:r>
      <w:r>
        <w:t> </w:t>
      </w:r>
      <w:r w:rsidRPr="006D617C">
        <w:t>TS</w:t>
      </w:r>
      <w:r>
        <w:t> </w:t>
      </w:r>
      <w:r w:rsidRPr="006D617C">
        <w:t>31.102</w:t>
      </w:r>
      <w:r>
        <w:t> </w:t>
      </w:r>
      <w:r w:rsidRPr="006D617C">
        <w:t>[</w:t>
      </w:r>
      <w:r>
        <w:t>59</w:t>
      </w:r>
      <w:r w:rsidRPr="006D617C">
        <w:t>]</w:t>
      </w:r>
      <w:r>
        <w:t>.</w:t>
      </w:r>
    </w:p>
    <w:p w14:paraId="1AF5836E" w14:textId="77777777" w:rsidR="00F272CC" w:rsidRDefault="00F272CC" w:rsidP="00F272CC">
      <w:pPr>
        <w:pStyle w:val="B1"/>
        <w:rPr>
          <w:rFonts w:eastAsia="SimSun"/>
          <w:lang w:val="en-US" w:eastAsia="zh-CN"/>
        </w:rPr>
      </w:pPr>
      <w:r w:rsidRPr="000903C1">
        <w:rPr>
          <w:rFonts w:ascii="Courier New" w:hAnsi="Courier New" w:cs="Courier New"/>
        </w:rPr>
        <w:t>&lt;</w:t>
      </w:r>
      <w:r>
        <w:rPr>
          <w:rFonts w:ascii="Courier New" w:hAnsi="Courier New" w:cs="Courier New"/>
        </w:rPr>
        <w:t>AcT</w:t>
      </w:r>
      <w:r w:rsidRPr="000903C1">
        <w:rPr>
          <w:rFonts w:ascii="Courier New" w:hAnsi="Courier New" w:cs="Courier New"/>
        </w:rPr>
        <w:t>&gt;</w:t>
      </w:r>
      <w:r w:rsidRPr="000903C1">
        <w:t xml:space="preserve">: integer type. </w:t>
      </w:r>
      <w:r>
        <w:t>The</w:t>
      </w:r>
      <w:r w:rsidRPr="0087455A">
        <w:t xml:space="preserve"> access technology</w:t>
      </w:r>
      <w:r>
        <w:t xml:space="preserve"> associated to the </w:t>
      </w:r>
      <w:r w:rsidRPr="00FA0323">
        <w:t>home operator controlled signal threshold</w:t>
      </w:r>
      <w:r>
        <w:t xml:space="preserve">. Value according to </w:t>
      </w:r>
      <w:r w:rsidRPr="006D617C">
        <w:t>3GPP</w:t>
      </w:r>
      <w:r>
        <w:t> </w:t>
      </w:r>
      <w:r w:rsidRPr="006D617C">
        <w:t>TS</w:t>
      </w:r>
      <w:r>
        <w:t> </w:t>
      </w:r>
      <w:r w:rsidRPr="006D617C">
        <w:t>31.102</w:t>
      </w:r>
      <w:r>
        <w:t> </w:t>
      </w:r>
      <w:r w:rsidRPr="006D617C">
        <w:t>[</w:t>
      </w:r>
      <w:r>
        <w:t>59</w:t>
      </w:r>
      <w:r w:rsidRPr="006D617C">
        <w:t>]</w:t>
      </w:r>
      <w:r w:rsidRPr="000903C1">
        <w:rPr>
          <w:rFonts w:eastAsia="SimSun"/>
          <w:lang w:val="en-US" w:eastAsia="zh-CN"/>
        </w:rPr>
        <w:t>.</w:t>
      </w:r>
    </w:p>
    <w:p w14:paraId="57BFC8FC" w14:textId="77777777" w:rsidR="00F272CC" w:rsidRPr="00817FA2" w:rsidRDefault="00F272CC" w:rsidP="00F272CC">
      <w:pPr>
        <w:pStyle w:val="B2"/>
        <w:rPr>
          <w:lang w:val="en-US"/>
        </w:rPr>
      </w:pPr>
      <w:r>
        <w:rPr>
          <w:lang w:val="en-US"/>
        </w:rPr>
        <w:t>0</w:t>
      </w:r>
      <w:r w:rsidRPr="00817FA2">
        <w:rPr>
          <w:lang w:val="en-US"/>
        </w:rPr>
        <w:tab/>
      </w:r>
      <w:r w:rsidRPr="00F272CC">
        <w:t>E-UTRAN - NB-IoT (</w:t>
      </w:r>
      <w:r w:rsidRPr="00092A69">
        <w:rPr>
          <w:lang w:val="en-US"/>
        </w:rPr>
        <w:t>NB-S1 mode</w:t>
      </w:r>
      <w:r w:rsidRPr="00F272CC">
        <w:t>)</w:t>
      </w:r>
    </w:p>
    <w:p w14:paraId="738E43F6" w14:textId="77777777" w:rsidR="00F272CC" w:rsidRPr="00603DEF" w:rsidRDefault="00F272CC" w:rsidP="00F272CC">
      <w:pPr>
        <w:pStyle w:val="B2"/>
        <w:rPr>
          <w:lang w:val="en-US"/>
        </w:rPr>
      </w:pPr>
      <w:r w:rsidRPr="00603DEF">
        <w:rPr>
          <w:lang w:val="en-US"/>
        </w:rPr>
        <w:t>1</w:t>
      </w:r>
      <w:r w:rsidRPr="00603DEF">
        <w:rPr>
          <w:lang w:val="en-US"/>
        </w:rPr>
        <w:tab/>
      </w:r>
      <w:r w:rsidRPr="00F272CC">
        <w:t xml:space="preserve">EC-GSM-IoT </w:t>
      </w:r>
      <w:r w:rsidRPr="000903C1">
        <w:t>(A/Gb mode)</w:t>
      </w:r>
    </w:p>
    <w:p w14:paraId="33D21B18" w14:textId="77777777" w:rsidR="00F272CC" w:rsidRPr="00817FA2" w:rsidRDefault="00F272CC" w:rsidP="00F272CC">
      <w:pPr>
        <w:pStyle w:val="B2"/>
        <w:rPr>
          <w:lang w:val="en-US"/>
        </w:rPr>
      </w:pPr>
      <w:r w:rsidRPr="00817FA2">
        <w:rPr>
          <w:lang w:val="en-US"/>
        </w:rPr>
        <w:lastRenderedPageBreak/>
        <w:t>2</w:t>
      </w:r>
      <w:r w:rsidRPr="00817FA2">
        <w:rPr>
          <w:lang w:val="en-US"/>
        </w:rPr>
        <w:tab/>
      </w:r>
      <w:r w:rsidRPr="00F272CC">
        <w:t>E-UTRAN -Category M1 (</w:t>
      </w:r>
      <w:r w:rsidRPr="00092A69">
        <w:rPr>
          <w:lang w:val="en-US"/>
        </w:rPr>
        <w:t>NB-S1 mode</w:t>
      </w:r>
      <w:r w:rsidRPr="00F272CC">
        <w:t>)</w:t>
      </w:r>
    </w:p>
    <w:p w14:paraId="1E6642C2" w14:textId="77777777" w:rsidR="00F272CC" w:rsidRPr="00F272CC" w:rsidRDefault="00F272CC" w:rsidP="00F272CC">
      <w:pPr>
        <w:pStyle w:val="B2"/>
        <w:ind w:left="567" w:firstLine="0"/>
      </w:pPr>
      <w:r w:rsidRPr="000903C1">
        <w:t>3</w:t>
      </w:r>
      <w:r w:rsidRPr="000903C1">
        <w:tab/>
      </w:r>
      <w:r w:rsidRPr="00F272CC">
        <w:t>E-UTRAN - Category M2 (W</w:t>
      </w:r>
      <w:r w:rsidRPr="00092A69">
        <w:rPr>
          <w:lang w:val="en-US"/>
        </w:rPr>
        <w:t>B-S1 mode</w:t>
      </w:r>
      <w:r w:rsidRPr="00F272CC">
        <w:t>)</w:t>
      </w:r>
    </w:p>
    <w:p w14:paraId="541BDA8D" w14:textId="77777777" w:rsidR="00F272CC" w:rsidRPr="000903C1" w:rsidRDefault="00F272CC" w:rsidP="00F272CC">
      <w:r w:rsidRPr="000903C1">
        <w:rPr>
          <w:b/>
        </w:rPr>
        <w:t>Implementation</w:t>
      </w:r>
    </w:p>
    <w:p w14:paraId="2682F81A" w14:textId="07F71FCB" w:rsidR="00772B16" w:rsidRPr="00F272CC" w:rsidRDefault="00F272CC" w:rsidP="00292D44">
      <w:pPr>
        <w:rPr>
          <w:lang w:val="fr-FR"/>
        </w:rPr>
      </w:pPr>
      <w:r w:rsidRPr="000903C1">
        <w:rPr>
          <w:lang w:val="fr-FR"/>
        </w:rPr>
        <w:t>Optional.</w:t>
      </w:r>
    </w:p>
    <w:p w14:paraId="3D4876D4" w14:textId="77777777" w:rsidR="00026965" w:rsidRPr="000903C1" w:rsidRDefault="00026965" w:rsidP="00E26141">
      <w:pPr>
        <w:pStyle w:val="Heading1"/>
      </w:pPr>
      <w:bookmarkStart w:id="2784" w:name="_Toc171691489"/>
      <w:r w:rsidRPr="000903C1">
        <w:t>9</w:t>
      </w:r>
      <w:r w:rsidRPr="000903C1">
        <w:tab/>
        <w:t xml:space="preserve">Mobile </w:t>
      </w:r>
      <w:r w:rsidR="00163FB5" w:rsidRPr="000903C1">
        <w:t>t</w:t>
      </w:r>
      <w:r w:rsidRPr="000903C1">
        <w:t>ermination errors</w:t>
      </w:r>
      <w:bookmarkEnd w:id="2768"/>
      <w:bookmarkEnd w:id="2769"/>
      <w:bookmarkEnd w:id="2770"/>
      <w:bookmarkEnd w:id="2771"/>
      <w:bookmarkEnd w:id="2772"/>
      <w:bookmarkEnd w:id="2784"/>
    </w:p>
    <w:p w14:paraId="2003719E" w14:textId="77777777" w:rsidR="00026965" w:rsidRPr="000903C1" w:rsidRDefault="00026965" w:rsidP="00E26141">
      <w:pPr>
        <w:pStyle w:val="Heading2"/>
      </w:pPr>
      <w:bookmarkStart w:id="2785" w:name="_Toc20207614"/>
      <w:bookmarkStart w:id="2786" w:name="_Toc27579497"/>
      <w:bookmarkStart w:id="2787" w:name="_Toc36116077"/>
      <w:bookmarkStart w:id="2788" w:name="_Toc45214958"/>
      <w:bookmarkStart w:id="2789" w:name="_Toc51866726"/>
      <w:bookmarkStart w:id="2790" w:name="_Toc171691490"/>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785"/>
      <w:bookmarkEnd w:id="2786"/>
      <w:bookmarkEnd w:id="2787"/>
      <w:bookmarkEnd w:id="2788"/>
      <w:bookmarkEnd w:id="2789"/>
      <w:bookmarkEnd w:id="2790"/>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791" w:name="_MCCTEMPBM_CRPT80111663___7"/>
            <w:r w:rsidRPr="000903C1">
              <w:rPr>
                <w:rFonts w:ascii="Courier New" w:hAnsi="Courier New"/>
              </w:rPr>
              <w:t>+CMEE=[&lt;n&gt;]</w:t>
            </w:r>
            <w:bookmarkEnd w:id="2791"/>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792"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793" w:name="_MCCTEMPBM_CRPT80111665___7"/>
            <w:bookmarkEnd w:id="2792"/>
            <w:r w:rsidRPr="000903C1">
              <w:rPr>
                <w:rFonts w:ascii="Courier New" w:hAnsi="Courier New"/>
              </w:rPr>
              <w:t>+CMEE=?</w:t>
            </w:r>
            <w:bookmarkEnd w:id="2793"/>
          </w:p>
        </w:tc>
        <w:tc>
          <w:tcPr>
            <w:tcW w:w="4250" w:type="dxa"/>
          </w:tcPr>
          <w:p w14:paraId="2BACBCCA" w14:textId="77777777" w:rsidR="00026965" w:rsidRPr="000903C1" w:rsidRDefault="00026965">
            <w:pPr>
              <w:spacing w:after="20"/>
            </w:pPr>
            <w:bookmarkStart w:id="2794"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94"/>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795"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795"/>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796"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797" w:name="_MCCTEMPBM_CRPT80111669___7"/>
      <w:bookmarkEnd w:id="2796"/>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797"/>
    <w:p w14:paraId="1808569E" w14:textId="77777777" w:rsidR="00026965" w:rsidRPr="000903C1" w:rsidRDefault="00026965">
      <w:r w:rsidRPr="000903C1">
        <w:rPr>
          <w:b/>
        </w:rPr>
        <w:t>Implementation</w:t>
      </w:r>
    </w:p>
    <w:p w14:paraId="12EFAD6A" w14:textId="77777777" w:rsidR="00163FB5" w:rsidRPr="000903C1" w:rsidRDefault="00026965" w:rsidP="00163FB5">
      <w:bookmarkStart w:id="2798"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799" w:name="_Toc20207615"/>
      <w:bookmarkStart w:id="2800" w:name="_Toc27579498"/>
      <w:bookmarkStart w:id="2801" w:name="_Toc36116078"/>
      <w:bookmarkStart w:id="2802" w:name="_Toc45214959"/>
      <w:bookmarkStart w:id="2803" w:name="_Toc51866727"/>
      <w:bookmarkStart w:id="2804" w:name="_Toc171691491"/>
      <w:bookmarkEnd w:id="2798"/>
      <w:r w:rsidRPr="000903C1">
        <w:t>9.1</w:t>
      </w:r>
      <w:r w:rsidR="00924CC4" w:rsidRPr="000903C1">
        <w:t>A</w:t>
      </w:r>
      <w:r w:rsidRPr="000903C1">
        <w:tab/>
        <w:t>Report mobile originated location request error +CMOLRE</w:t>
      </w:r>
      <w:bookmarkEnd w:id="2799"/>
      <w:bookmarkEnd w:id="2800"/>
      <w:bookmarkEnd w:id="2801"/>
      <w:bookmarkEnd w:id="2802"/>
      <w:bookmarkEnd w:id="2803"/>
      <w:bookmarkEnd w:id="2804"/>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05" w:name="_MCCTEMPBM_CRPT80111671___7"/>
            <w:r w:rsidRPr="000903C1">
              <w:rPr>
                <w:rFonts w:ascii="Courier New" w:hAnsi="Courier New"/>
              </w:rPr>
              <w:t>+CMOLRE=[&lt;n&gt;]</w:t>
            </w:r>
            <w:bookmarkEnd w:id="2805"/>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06"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07" w:name="_MCCTEMPBM_CRPT80111673___7"/>
            <w:bookmarkEnd w:id="2806"/>
            <w:r w:rsidRPr="000903C1">
              <w:rPr>
                <w:rFonts w:ascii="Courier New" w:hAnsi="Courier New"/>
              </w:rPr>
              <w:t>+CMOLRE=?</w:t>
            </w:r>
            <w:bookmarkEnd w:id="2807"/>
          </w:p>
        </w:tc>
        <w:tc>
          <w:tcPr>
            <w:tcW w:w="3416" w:type="dxa"/>
          </w:tcPr>
          <w:p w14:paraId="16D96DAF" w14:textId="77777777" w:rsidR="00163FB5" w:rsidRPr="000903C1" w:rsidRDefault="00163FB5" w:rsidP="00BC47B3">
            <w:pPr>
              <w:spacing w:after="20"/>
            </w:pPr>
            <w:bookmarkStart w:id="2808"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08"/>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lastRenderedPageBreak/>
        <w:t>Description</w:t>
      </w:r>
    </w:p>
    <w:p w14:paraId="22ADBAA1" w14:textId="77777777" w:rsidR="00163FB5" w:rsidRPr="000903C1" w:rsidRDefault="00163FB5" w:rsidP="00163FB5">
      <w:pPr>
        <w:keepNext/>
        <w:keepLines/>
      </w:pPr>
      <w:bookmarkStart w:id="2809"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09"/>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10"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11" w:name="_MCCTEMPBM_CRPT80111677___7"/>
      <w:bookmarkEnd w:id="2810"/>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11"/>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12" w:name="_Toc20207616"/>
      <w:bookmarkStart w:id="2813" w:name="_Toc27579499"/>
      <w:bookmarkStart w:id="2814" w:name="_Toc36116079"/>
      <w:bookmarkStart w:id="2815" w:name="_Toc45214960"/>
      <w:bookmarkStart w:id="2816" w:name="_Toc51866728"/>
      <w:bookmarkStart w:id="2817" w:name="_Toc171691492"/>
      <w:r w:rsidRPr="000903C1">
        <w:t>9.1</w:t>
      </w:r>
      <w:r w:rsidR="00924CC4" w:rsidRPr="000903C1">
        <w:t>B</w:t>
      </w:r>
      <w:r w:rsidRPr="000903C1">
        <w:tab/>
        <w:t>Report network error codes +CNEC</w:t>
      </w:r>
      <w:bookmarkEnd w:id="2812"/>
      <w:bookmarkEnd w:id="2813"/>
      <w:bookmarkEnd w:id="2814"/>
      <w:bookmarkEnd w:id="2815"/>
      <w:bookmarkEnd w:id="2816"/>
      <w:bookmarkEnd w:id="2817"/>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18"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19" w:name="_MCCTEMPBM_CRPT80111679___7" w:colFirst="0" w:colLast="0"/>
            <w:bookmarkEnd w:id="2818"/>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20" w:name="_MCCTEMPBM_CRPT80111680___7"/>
            <w:bookmarkEnd w:id="2819"/>
            <w:r w:rsidRPr="000903C1">
              <w:rPr>
                <w:rFonts w:ascii="Courier New" w:hAnsi="Courier New"/>
              </w:rPr>
              <w:t>+CNEC=?</w:t>
            </w:r>
            <w:bookmarkEnd w:id="2820"/>
          </w:p>
        </w:tc>
        <w:tc>
          <w:tcPr>
            <w:tcW w:w="4386" w:type="dxa"/>
          </w:tcPr>
          <w:p w14:paraId="0D868034" w14:textId="77777777" w:rsidR="00323B28" w:rsidRPr="000903C1" w:rsidRDefault="00323B28" w:rsidP="005B1E7B">
            <w:pPr>
              <w:spacing w:after="20"/>
              <w:rPr>
                <w:rFonts w:ascii="Courier New" w:hAnsi="Courier New"/>
              </w:rPr>
            </w:pPr>
            <w:bookmarkStart w:id="2821"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21"/>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22"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23" w:name="_MCCTEMPBM_CRPT80111683___2"/>
      <w:bookmarkEnd w:id="2822"/>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24" w:name="_MCCTEMPBM_CRPT80111684___7"/>
      <w:bookmarkEnd w:id="2823"/>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24"/>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25"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25"/>
    <w:p w14:paraId="7704CF53" w14:textId="77777777" w:rsidR="00323B28" w:rsidRPr="000903C1" w:rsidRDefault="00323B28" w:rsidP="00323B28">
      <w:pPr>
        <w:pStyle w:val="B2"/>
      </w:pPr>
      <w:r w:rsidRPr="000903C1">
        <w:rPr>
          <w:u w:val="single"/>
        </w:rPr>
        <w:lastRenderedPageBreak/>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26"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27" w:name="_MCCTEMPBM_CRPT80111687___7"/>
      <w:bookmarkEnd w:id="2826"/>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28" w:name="_MCCTEMPBM_CRPT80111688___7"/>
      <w:bookmarkEnd w:id="2827"/>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29" w:name="_MCCTEMPBM_CRPT80111689___7"/>
      <w:bookmarkEnd w:id="2828"/>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30" w:name="_MCCTEMPBM_CRPT80111690___3"/>
      <w:bookmarkEnd w:id="2829"/>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31" w:name="_MCCTEMPBM_CRPT80111691___7"/>
      <w:bookmarkEnd w:id="2830"/>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32" w:name="_MCCTEMPBM_CRPT80111692___3"/>
      <w:bookmarkEnd w:id="2831"/>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33" w:name="_MCCTEMPBM_CRPT80111693___7"/>
      <w:bookmarkEnd w:id="2832"/>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33"/>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34"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35" w:name="_MCCTEMPBM_CRPT80111695___7"/>
      <w:bookmarkEnd w:id="2834"/>
      <w:r w:rsidRPr="000903C1">
        <w:rPr>
          <w:rFonts w:ascii="Courier New" w:hAnsi="Courier New" w:cs="Courier New"/>
        </w:rPr>
        <w:t>&lt;cid&gt;</w:t>
      </w:r>
      <w:r w:rsidRPr="000903C1">
        <w:t>: integer type. Specifies a particular PDP context definition.</w:t>
      </w:r>
    </w:p>
    <w:bookmarkEnd w:id="2835"/>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36" w:name="_Toc20207617"/>
      <w:bookmarkStart w:id="2837" w:name="_Toc27579500"/>
      <w:bookmarkStart w:id="2838" w:name="_Toc36116080"/>
      <w:bookmarkStart w:id="2839" w:name="_Toc45214961"/>
      <w:bookmarkStart w:id="2840" w:name="_Toc51866729"/>
      <w:bookmarkStart w:id="2841" w:name="_Toc171691493"/>
      <w:r w:rsidRPr="000903C1">
        <w:rPr>
          <w:lang w:val="en-US"/>
        </w:rPr>
        <w:lastRenderedPageBreak/>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36"/>
      <w:bookmarkEnd w:id="2837"/>
      <w:bookmarkEnd w:id="2838"/>
      <w:bookmarkEnd w:id="2839"/>
      <w:bookmarkEnd w:id="2840"/>
      <w:bookmarkEnd w:id="2841"/>
    </w:p>
    <w:p w14:paraId="7A8D49B2" w14:textId="77777777" w:rsidR="00B15AA8" w:rsidRPr="000903C1" w:rsidRDefault="00B15AA8" w:rsidP="00E26141">
      <w:pPr>
        <w:pStyle w:val="Heading3"/>
      </w:pPr>
      <w:bookmarkStart w:id="2842" w:name="_Toc20207618"/>
      <w:bookmarkStart w:id="2843" w:name="_Toc27579501"/>
      <w:bookmarkStart w:id="2844" w:name="_Toc36116081"/>
      <w:bookmarkStart w:id="2845" w:name="_Toc45214962"/>
      <w:bookmarkStart w:id="2846" w:name="_Toc51866730"/>
      <w:bookmarkStart w:id="2847" w:name="_Toc171691494"/>
      <w:r w:rsidRPr="000903C1">
        <w:t>9.2.0</w:t>
      </w:r>
      <w:r w:rsidRPr="000903C1">
        <w:tab/>
        <w:t>General</w:t>
      </w:r>
      <w:bookmarkEnd w:id="2842"/>
      <w:bookmarkEnd w:id="2843"/>
      <w:bookmarkEnd w:id="2844"/>
      <w:bookmarkEnd w:id="2845"/>
      <w:bookmarkEnd w:id="2846"/>
      <w:bookmarkEnd w:id="2847"/>
    </w:p>
    <w:p w14:paraId="19512236" w14:textId="7D6C15DA" w:rsidR="00026965" w:rsidRPr="000903C1" w:rsidRDefault="00026965">
      <w:bookmarkStart w:id="2848"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49" w:name="_MCCTEMPBM_CRPT80111697___7"/>
      <w:bookmarkEnd w:id="2848"/>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50" w:name="_MCCTEMPBM_CRPT80111698___7"/>
      <w:bookmarkEnd w:id="2849"/>
      <w:r w:rsidRPr="000903C1">
        <w:rPr>
          <w:rFonts w:ascii="Courier New" w:hAnsi="Courier New"/>
        </w:rPr>
        <w:t>&lt;err&gt;</w:t>
      </w:r>
      <w:r w:rsidRPr="000903C1">
        <w:t xml:space="preserve"> values (numeric format followed by verbose format):</w:t>
      </w:r>
    </w:p>
    <w:bookmarkEnd w:id="2850"/>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51" w:name="_Toc20207619"/>
      <w:bookmarkStart w:id="2852" w:name="_Toc27579502"/>
      <w:bookmarkStart w:id="2853" w:name="_Toc36116082"/>
      <w:bookmarkStart w:id="2854" w:name="_Toc45214963"/>
      <w:bookmarkStart w:id="2855" w:name="_Toc51866731"/>
      <w:bookmarkStart w:id="2856" w:name="_Toc171691495"/>
      <w:r w:rsidRPr="000903C1">
        <w:t>9.2.1</w:t>
      </w:r>
      <w:r w:rsidRPr="000903C1">
        <w:tab/>
        <w:t>General errors</w:t>
      </w:r>
      <w:bookmarkEnd w:id="2851"/>
      <w:bookmarkEnd w:id="2852"/>
      <w:bookmarkEnd w:id="2853"/>
      <w:bookmarkEnd w:id="2854"/>
      <w:bookmarkEnd w:id="2855"/>
      <w:bookmarkEnd w:id="2856"/>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57"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lastRenderedPageBreak/>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57"/>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58" w:name="_Toc20207620"/>
      <w:bookmarkStart w:id="2859" w:name="_Toc27579503"/>
      <w:bookmarkStart w:id="2860" w:name="_Toc36116083"/>
      <w:bookmarkStart w:id="2861" w:name="_Toc45214964"/>
      <w:bookmarkStart w:id="2862" w:name="_Toc51866732"/>
      <w:bookmarkStart w:id="2863" w:name="_Toc171691496"/>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58"/>
      <w:bookmarkEnd w:id="2859"/>
      <w:bookmarkEnd w:id="2860"/>
      <w:bookmarkEnd w:id="2861"/>
      <w:bookmarkEnd w:id="2862"/>
      <w:bookmarkEnd w:id="2863"/>
    </w:p>
    <w:p w14:paraId="78C9C14E" w14:textId="77777777" w:rsidR="00B27489" w:rsidRPr="000903C1" w:rsidRDefault="00026965" w:rsidP="00E26141">
      <w:pPr>
        <w:pStyle w:val="Heading4"/>
      </w:pPr>
      <w:bookmarkStart w:id="2864" w:name="_Toc20207621"/>
      <w:bookmarkStart w:id="2865" w:name="_Toc27579504"/>
      <w:bookmarkStart w:id="2866" w:name="_Toc36116084"/>
      <w:bookmarkStart w:id="2867" w:name="_Toc45214965"/>
      <w:bookmarkStart w:id="2868" w:name="_Toc51866733"/>
      <w:bookmarkStart w:id="2869" w:name="_Toc171691497"/>
      <w:r w:rsidRPr="000903C1">
        <w:t>9.2.2.1</w:t>
      </w:r>
      <w:r w:rsidRPr="000903C1">
        <w:tab/>
        <w:t xml:space="preserve">Errors related to a failure to perform an </w:t>
      </w:r>
      <w:r w:rsidR="00163FB5" w:rsidRPr="000903C1">
        <w:t>a</w:t>
      </w:r>
      <w:r w:rsidRPr="000903C1">
        <w:t>ttach</w:t>
      </w:r>
      <w:bookmarkEnd w:id="2864"/>
      <w:bookmarkEnd w:id="2865"/>
      <w:bookmarkEnd w:id="2866"/>
      <w:bookmarkEnd w:id="2867"/>
      <w:bookmarkEnd w:id="2868"/>
      <w:bookmarkEnd w:id="2869"/>
    </w:p>
    <w:p w14:paraId="6F09C2AC" w14:textId="77777777" w:rsidR="00026965" w:rsidRPr="000903C1" w:rsidRDefault="00B27489" w:rsidP="000903C1">
      <w:pPr>
        <w:pStyle w:val="Heading5"/>
      </w:pPr>
      <w:bookmarkStart w:id="2870" w:name="_Toc20207622"/>
      <w:bookmarkStart w:id="2871" w:name="_Toc27579505"/>
      <w:bookmarkStart w:id="2872" w:name="_Toc36116085"/>
      <w:bookmarkStart w:id="2873" w:name="_Toc45214966"/>
      <w:bookmarkStart w:id="2874" w:name="_Toc51866734"/>
      <w:bookmarkStart w:id="2875" w:name="_Toc171691498"/>
      <w:r w:rsidRPr="000903C1">
        <w:t>9.2.2.1.1</w:t>
      </w:r>
      <w:r w:rsidRPr="000903C1">
        <w:tab/>
        <w:t>Errors for CS</w:t>
      </w:r>
      <w:r w:rsidR="004B4188" w:rsidRPr="000903C1">
        <w:t>,</w:t>
      </w:r>
      <w:r w:rsidRPr="000903C1">
        <w:t xml:space="preserve"> GPRS</w:t>
      </w:r>
      <w:r w:rsidR="004B4188" w:rsidRPr="000903C1">
        <w:t xml:space="preserve"> and UMTS</w:t>
      </w:r>
      <w:bookmarkEnd w:id="2870"/>
      <w:bookmarkEnd w:id="2871"/>
      <w:bookmarkEnd w:id="2872"/>
      <w:bookmarkEnd w:id="2873"/>
      <w:bookmarkEnd w:id="2874"/>
      <w:bookmarkEnd w:id="2875"/>
    </w:p>
    <w:p w14:paraId="647E2BB4" w14:textId="77777777" w:rsidR="00026965" w:rsidRPr="000903C1" w:rsidRDefault="00026965">
      <w:pPr>
        <w:pStyle w:val="B1"/>
        <w:ind w:firstLine="0"/>
      </w:pPr>
      <w:bookmarkStart w:id="2876"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r>
      <w:r w:rsidR="007B55B2" w:rsidRPr="000903C1">
        <w:lastRenderedPageBreak/>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876"/>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877" w:name="_Toc20207623"/>
      <w:bookmarkStart w:id="2878" w:name="_Toc27579506"/>
      <w:bookmarkStart w:id="2879" w:name="_Toc36116086"/>
      <w:bookmarkStart w:id="2880" w:name="_Toc45214967"/>
      <w:bookmarkStart w:id="2881" w:name="_Toc51866735"/>
      <w:bookmarkStart w:id="2882" w:name="_Toc171691499"/>
      <w:r w:rsidRPr="000903C1">
        <w:t>9.2.2.1.2</w:t>
      </w:r>
      <w:r w:rsidRPr="000903C1">
        <w:tab/>
        <w:t>Errors for EPS</w:t>
      </w:r>
      <w:bookmarkEnd w:id="2877"/>
      <w:bookmarkEnd w:id="2878"/>
      <w:bookmarkEnd w:id="2879"/>
      <w:bookmarkEnd w:id="2880"/>
      <w:bookmarkEnd w:id="2881"/>
      <w:bookmarkEnd w:id="2882"/>
    </w:p>
    <w:p w14:paraId="1C26C183" w14:textId="77777777" w:rsidR="00B27489" w:rsidRPr="000903C1" w:rsidRDefault="00B27489" w:rsidP="00B27489">
      <w:pPr>
        <w:pStyle w:val="B1"/>
        <w:ind w:firstLine="0"/>
      </w:pPr>
      <w:bookmarkStart w:id="2883"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883"/>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884" w:name="_Toc20207624"/>
      <w:bookmarkStart w:id="2885" w:name="_Toc27579507"/>
      <w:bookmarkStart w:id="2886" w:name="_Toc36116087"/>
      <w:bookmarkStart w:id="2887" w:name="_Toc45214968"/>
      <w:bookmarkStart w:id="2888" w:name="_Toc51866736"/>
      <w:bookmarkStart w:id="2889" w:name="_Toc171691500"/>
      <w:r w:rsidRPr="000903C1">
        <w:t>9.2.2.1.3</w:t>
      </w:r>
      <w:r w:rsidRPr="000903C1">
        <w:tab/>
        <w:t>Errors for 5GS</w:t>
      </w:r>
      <w:bookmarkEnd w:id="2884"/>
      <w:bookmarkEnd w:id="2885"/>
      <w:bookmarkEnd w:id="2886"/>
      <w:bookmarkEnd w:id="2887"/>
      <w:bookmarkEnd w:id="2888"/>
      <w:bookmarkEnd w:id="2889"/>
    </w:p>
    <w:p w14:paraId="680555C7" w14:textId="77777777" w:rsidR="00B27489" w:rsidRPr="000903C1" w:rsidRDefault="00B27489" w:rsidP="00B27489">
      <w:pPr>
        <w:pStyle w:val="B1"/>
        <w:ind w:firstLine="0"/>
      </w:pPr>
      <w:bookmarkStart w:id="2890"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r>
      <w:r w:rsidR="00325DD2" w:rsidRPr="000903C1">
        <w:lastRenderedPageBreak/>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890"/>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891" w:name="_Toc20207625"/>
      <w:bookmarkStart w:id="2892" w:name="_Toc27579508"/>
      <w:bookmarkStart w:id="2893" w:name="_Toc36116088"/>
      <w:bookmarkStart w:id="2894" w:name="_Toc45214969"/>
      <w:bookmarkStart w:id="2895" w:name="_Toc51866737"/>
      <w:bookmarkStart w:id="2896" w:name="_Toc171691501"/>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891"/>
      <w:bookmarkEnd w:id="2892"/>
      <w:bookmarkEnd w:id="2893"/>
      <w:bookmarkEnd w:id="2894"/>
      <w:bookmarkEnd w:id="2895"/>
      <w:bookmarkEnd w:id="2896"/>
    </w:p>
    <w:p w14:paraId="76DC2DBE" w14:textId="77777777" w:rsidR="00026965" w:rsidRPr="000903C1" w:rsidRDefault="00B27489" w:rsidP="00E26141">
      <w:pPr>
        <w:pStyle w:val="Heading5"/>
      </w:pPr>
      <w:bookmarkStart w:id="2897" w:name="_Toc20207626"/>
      <w:bookmarkStart w:id="2898" w:name="_Toc27579509"/>
      <w:bookmarkStart w:id="2899" w:name="_Toc36116089"/>
      <w:bookmarkStart w:id="2900" w:name="_Toc45214970"/>
      <w:bookmarkStart w:id="2901" w:name="_Toc51866738"/>
      <w:bookmarkStart w:id="2902" w:name="_Toc171691502"/>
      <w:r w:rsidRPr="000903C1">
        <w:t>9.2.2.2.1</w:t>
      </w:r>
      <w:r w:rsidRPr="000903C1">
        <w:tab/>
        <w:t>Errors for GPRS</w:t>
      </w:r>
      <w:r w:rsidR="00385795" w:rsidRPr="000903C1">
        <w:t xml:space="preserve"> and UMTS</w:t>
      </w:r>
      <w:bookmarkEnd w:id="2897"/>
      <w:bookmarkEnd w:id="2898"/>
      <w:bookmarkEnd w:id="2899"/>
      <w:bookmarkEnd w:id="2900"/>
      <w:bookmarkEnd w:id="2901"/>
      <w:bookmarkEnd w:id="2902"/>
    </w:p>
    <w:p w14:paraId="77D3BCF1" w14:textId="77777777" w:rsidR="00026965" w:rsidRPr="000903C1" w:rsidRDefault="00026965">
      <w:pPr>
        <w:pStyle w:val="B1"/>
        <w:keepNext/>
        <w:keepLines/>
        <w:ind w:firstLine="0"/>
      </w:pPr>
      <w:bookmarkStart w:id="2903"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lastRenderedPageBreak/>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3"/>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04" w:name="_Toc20207627"/>
      <w:bookmarkStart w:id="2905" w:name="_Toc27579510"/>
      <w:bookmarkStart w:id="2906" w:name="_Toc36116090"/>
      <w:bookmarkStart w:id="2907" w:name="_Toc45214971"/>
      <w:bookmarkStart w:id="2908" w:name="_Toc51866739"/>
      <w:bookmarkStart w:id="2909" w:name="_Toc171691503"/>
      <w:r w:rsidRPr="000903C1">
        <w:lastRenderedPageBreak/>
        <w:t>9.2.2.2.2</w:t>
      </w:r>
      <w:r w:rsidRPr="000903C1">
        <w:tab/>
        <w:t>Errors for EPS</w:t>
      </w:r>
      <w:bookmarkEnd w:id="2904"/>
      <w:bookmarkEnd w:id="2905"/>
      <w:bookmarkEnd w:id="2906"/>
      <w:bookmarkEnd w:id="2907"/>
      <w:bookmarkEnd w:id="2908"/>
      <w:bookmarkEnd w:id="2909"/>
    </w:p>
    <w:p w14:paraId="0B0551FA" w14:textId="77777777" w:rsidR="00FB3F65" w:rsidRPr="000903C1" w:rsidRDefault="00FB3F65" w:rsidP="00FB3F65">
      <w:pPr>
        <w:pStyle w:val="B1"/>
        <w:keepNext/>
        <w:keepLines/>
        <w:ind w:firstLine="0"/>
      </w:pPr>
      <w:bookmarkStart w:id="2910"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10"/>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11" w:name="_Toc20207628"/>
      <w:bookmarkStart w:id="2912" w:name="_Toc27579511"/>
      <w:bookmarkStart w:id="2913" w:name="_Toc36116091"/>
      <w:bookmarkStart w:id="2914" w:name="_Toc45214972"/>
      <w:bookmarkStart w:id="2915" w:name="_Toc51866740"/>
      <w:bookmarkStart w:id="2916" w:name="_Toc171691504"/>
      <w:r w:rsidRPr="000903C1">
        <w:lastRenderedPageBreak/>
        <w:t>9.2.2.2.3</w:t>
      </w:r>
      <w:r w:rsidRPr="000903C1">
        <w:tab/>
        <w:t>Errors for 5GS</w:t>
      </w:r>
      <w:bookmarkEnd w:id="2911"/>
      <w:bookmarkEnd w:id="2912"/>
      <w:bookmarkEnd w:id="2913"/>
      <w:bookmarkEnd w:id="2914"/>
      <w:bookmarkEnd w:id="2915"/>
      <w:bookmarkEnd w:id="2916"/>
    </w:p>
    <w:p w14:paraId="3BD3A3A8" w14:textId="77777777" w:rsidR="0004244C" w:rsidRPr="000903C1" w:rsidRDefault="0004244C" w:rsidP="0004244C">
      <w:pPr>
        <w:pStyle w:val="B1"/>
        <w:keepNext/>
        <w:keepLines/>
        <w:ind w:firstLine="0"/>
      </w:pPr>
      <w:bookmarkStart w:id="2917"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17"/>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18" w:name="_Toc20207629"/>
      <w:bookmarkStart w:id="2919" w:name="_Toc27579512"/>
      <w:bookmarkStart w:id="2920" w:name="_Toc36116092"/>
      <w:bookmarkStart w:id="2921" w:name="_Toc45214973"/>
      <w:bookmarkStart w:id="2922" w:name="_Toc51866741"/>
      <w:bookmarkStart w:id="2923" w:name="_Toc171691505"/>
      <w:r w:rsidRPr="000903C1">
        <w:t>9.2.2.3</w:t>
      </w:r>
      <w:r w:rsidRPr="000903C1">
        <w:tab/>
      </w:r>
      <w:r w:rsidR="00B27489" w:rsidRPr="000903C1">
        <w:t>Void</w:t>
      </w:r>
      <w:bookmarkEnd w:id="2918"/>
      <w:bookmarkEnd w:id="2919"/>
      <w:bookmarkEnd w:id="2920"/>
      <w:bookmarkEnd w:id="2921"/>
      <w:bookmarkEnd w:id="2922"/>
      <w:bookmarkEnd w:id="2923"/>
    </w:p>
    <w:p w14:paraId="4EBDD4CA" w14:textId="77777777" w:rsidR="00026965" w:rsidRPr="000903C1" w:rsidRDefault="00026965" w:rsidP="00E26141">
      <w:pPr>
        <w:pStyle w:val="Heading4"/>
      </w:pPr>
      <w:bookmarkStart w:id="2924" w:name="_Toc20207630"/>
      <w:bookmarkStart w:id="2925" w:name="_Toc27579513"/>
      <w:bookmarkStart w:id="2926" w:name="_Toc36116093"/>
      <w:bookmarkStart w:id="2927" w:name="_Toc45214974"/>
      <w:bookmarkStart w:id="2928" w:name="_Toc51866742"/>
      <w:bookmarkStart w:id="2929" w:name="_Toc171691506"/>
      <w:r w:rsidRPr="000903C1">
        <w:t>9.2.2.</w:t>
      </w:r>
      <w:r w:rsidR="007C529F" w:rsidRPr="000903C1">
        <w:t>4</w:t>
      </w:r>
      <w:r w:rsidRPr="000903C1">
        <w:tab/>
      </w:r>
      <w:r w:rsidR="00B27489" w:rsidRPr="000903C1">
        <w:t>Void</w:t>
      </w:r>
      <w:bookmarkEnd w:id="2924"/>
      <w:bookmarkEnd w:id="2925"/>
      <w:bookmarkEnd w:id="2926"/>
      <w:bookmarkEnd w:id="2927"/>
      <w:bookmarkEnd w:id="2928"/>
      <w:bookmarkEnd w:id="2929"/>
    </w:p>
    <w:p w14:paraId="63993607" w14:textId="77777777" w:rsidR="00026965" w:rsidRPr="000903C1" w:rsidRDefault="00026965" w:rsidP="00E26141">
      <w:pPr>
        <w:pStyle w:val="Heading3"/>
      </w:pPr>
      <w:bookmarkStart w:id="2930" w:name="_Toc20207631"/>
      <w:bookmarkStart w:id="2931" w:name="_Toc27579514"/>
      <w:bookmarkStart w:id="2932" w:name="_Toc36116094"/>
      <w:bookmarkStart w:id="2933" w:name="_Toc45214975"/>
      <w:bookmarkStart w:id="2934" w:name="_Toc51866743"/>
      <w:bookmarkStart w:id="2935" w:name="_Toc171691507"/>
      <w:r w:rsidRPr="000903C1">
        <w:t>9.2.3</w:t>
      </w:r>
      <w:r w:rsidRPr="000903C1">
        <w:tab/>
        <w:t>VBS</w:t>
      </w:r>
      <w:r w:rsidR="007B55B2" w:rsidRPr="000903C1">
        <w:t>,</w:t>
      </w:r>
      <w:r w:rsidRPr="000903C1">
        <w:t xml:space="preserve"> VGCS and eMLPP-related errors</w:t>
      </w:r>
      <w:bookmarkEnd w:id="2930"/>
      <w:bookmarkEnd w:id="2931"/>
      <w:bookmarkEnd w:id="2932"/>
      <w:bookmarkEnd w:id="2933"/>
      <w:bookmarkEnd w:id="2934"/>
      <w:bookmarkEnd w:id="2935"/>
    </w:p>
    <w:p w14:paraId="07BA92EC" w14:textId="77777777" w:rsidR="00026965" w:rsidRPr="000903C1" w:rsidRDefault="00026965">
      <w:pPr>
        <w:pStyle w:val="B1"/>
        <w:ind w:firstLine="0"/>
      </w:pPr>
      <w:bookmarkStart w:id="2936"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r>
      <w:r w:rsidRPr="000903C1">
        <w:lastRenderedPageBreak/>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36"/>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37" w:name="_Toc20207632"/>
      <w:bookmarkStart w:id="2938" w:name="_Toc27579515"/>
      <w:bookmarkStart w:id="2939" w:name="_Toc36116095"/>
      <w:bookmarkStart w:id="2940" w:name="_Toc45214976"/>
      <w:bookmarkStart w:id="2941" w:name="_Toc51866744"/>
      <w:bookmarkStart w:id="2942" w:name="_Toc171691508"/>
      <w:r w:rsidRPr="000903C1">
        <w:t>9.3</w:t>
      </w:r>
      <w:r w:rsidRPr="000903C1">
        <w:tab/>
        <w:t>Mobile termination error result code +CMOLRE</w:t>
      </w:r>
      <w:bookmarkEnd w:id="2937"/>
      <w:bookmarkEnd w:id="2938"/>
      <w:bookmarkEnd w:id="2939"/>
      <w:bookmarkEnd w:id="2940"/>
      <w:bookmarkEnd w:id="2941"/>
      <w:bookmarkEnd w:id="2942"/>
    </w:p>
    <w:p w14:paraId="6E01064A" w14:textId="77777777" w:rsidR="00646C97" w:rsidRPr="000903C1" w:rsidRDefault="00646C97" w:rsidP="00E26141">
      <w:pPr>
        <w:pStyle w:val="Heading3"/>
      </w:pPr>
      <w:bookmarkStart w:id="2943" w:name="_Toc20207633"/>
      <w:bookmarkStart w:id="2944" w:name="_Toc27579516"/>
      <w:bookmarkStart w:id="2945" w:name="_Toc36116096"/>
      <w:bookmarkStart w:id="2946" w:name="_Toc45214977"/>
      <w:bookmarkStart w:id="2947" w:name="_Toc51866745"/>
      <w:bookmarkStart w:id="2948" w:name="_Toc171691509"/>
      <w:r w:rsidRPr="000903C1">
        <w:t>9.3.1</w:t>
      </w:r>
      <w:r w:rsidRPr="000903C1">
        <w:tab/>
        <w:t>General</w:t>
      </w:r>
      <w:bookmarkEnd w:id="2943"/>
      <w:bookmarkEnd w:id="2944"/>
      <w:bookmarkEnd w:id="2945"/>
      <w:bookmarkEnd w:id="2946"/>
      <w:bookmarkEnd w:id="2947"/>
      <w:bookmarkEnd w:id="2948"/>
    </w:p>
    <w:p w14:paraId="385B2F95" w14:textId="486FF442" w:rsidR="00646C97" w:rsidRPr="000903C1" w:rsidRDefault="00646C97" w:rsidP="00646C97">
      <w:bookmarkStart w:id="2949"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50" w:name="_MCCTEMPBM_CRPT80111708___7"/>
      <w:bookmarkEnd w:id="2949"/>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51" w:name="_Toc20207634"/>
      <w:bookmarkStart w:id="2952" w:name="_Toc27579517"/>
      <w:bookmarkStart w:id="2953" w:name="_Toc36116097"/>
      <w:bookmarkStart w:id="2954" w:name="_Toc45214978"/>
      <w:bookmarkStart w:id="2955" w:name="_Toc51866746"/>
      <w:bookmarkStart w:id="2956" w:name="_Toc171691510"/>
      <w:bookmarkEnd w:id="2950"/>
      <w:r w:rsidRPr="000903C1">
        <w:t>9.3.2</w:t>
      </w:r>
      <w:r w:rsidRPr="000903C1">
        <w:tab/>
        <w:t>Errors</w:t>
      </w:r>
      <w:bookmarkEnd w:id="2951"/>
      <w:bookmarkEnd w:id="2952"/>
      <w:bookmarkEnd w:id="2953"/>
      <w:bookmarkEnd w:id="2954"/>
      <w:bookmarkEnd w:id="2955"/>
      <w:bookmarkEnd w:id="2956"/>
    </w:p>
    <w:p w14:paraId="0482DAD7" w14:textId="77777777" w:rsidR="00646C97" w:rsidRPr="000903C1" w:rsidRDefault="00646C97" w:rsidP="00646C97">
      <w:pPr>
        <w:pStyle w:val="B1"/>
        <w:ind w:firstLine="0"/>
      </w:pPr>
      <w:bookmarkStart w:id="2957"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57"/>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58" w:name="_Toc20207635"/>
      <w:bookmarkStart w:id="2959" w:name="_Toc27579518"/>
      <w:bookmarkStart w:id="2960" w:name="_Toc36116098"/>
      <w:bookmarkStart w:id="2961" w:name="_Toc45214979"/>
      <w:bookmarkStart w:id="2962" w:name="_Toc51866747"/>
      <w:bookmarkStart w:id="2963" w:name="_Toc171691511"/>
      <w:r w:rsidRPr="000903C1">
        <w:t>9.</w:t>
      </w:r>
      <w:r w:rsidR="00646C97" w:rsidRPr="000903C1">
        <w:t>4</w:t>
      </w:r>
      <w:r w:rsidRPr="000903C1">
        <w:tab/>
        <w:t>Informative examples</w:t>
      </w:r>
      <w:bookmarkEnd w:id="2958"/>
      <w:bookmarkEnd w:id="2959"/>
      <w:bookmarkEnd w:id="2960"/>
      <w:bookmarkEnd w:id="2961"/>
      <w:bookmarkEnd w:id="2962"/>
      <w:bookmarkEnd w:id="2963"/>
    </w:p>
    <w:p w14:paraId="0E2BC56F" w14:textId="77777777" w:rsidR="00026965" w:rsidRPr="000903C1" w:rsidRDefault="00026965">
      <w:bookmarkStart w:id="2964"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65" w:name="_MCCTEMPBM_CRPT80111711___7"/>
      <w:bookmarkEnd w:id="2964"/>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65"/>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66"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66"/>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67"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67"/>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lastRenderedPageBreak/>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68" w:name="_Toc20207636"/>
      <w:bookmarkStart w:id="2969" w:name="_Toc27579519"/>
      <w:bookmarkStart w:id="2970" w:name="_Toc36116099"/>
      <w:bookmarkStart w:id="2971" w:name="_Toc45214980"/>
      <w:bookmarkStart w:id="2972" w:name="_Toc51866748"/>
      <w:bookmarkStart w:id="2973" w:name="_Toc171691512"/>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68"/>
      <w:bookmarkEnd w:id="2969"/>
      <w:bookmarkEnd w:id="2970"/>
      <w:bookmarkEnd w:id="2971"/>
      <w:bookmarkEnd w:id="2972"/>
      <w:bookmarkEnd w:id="2973"/>
    </w:p>
    <w:p w14:paraId="3AB3166E" w14:textId="77777777" w:rsidR="00B15AA8" w:rsidRPr="000903C1" w:rsidRDefault="00B15AA8" w:rsidP="00E26141">
      <w:pPr>
        <w:pStyle w:val="Heading2"/>
      </w:pPr>
      <w:bookmarkStart w:id="2974" w:name="_Toc20207637"/>
      <w:bookmarkStart w:id="2975" w:name="_Toc27579520"/>
      <w:bookmarkStart w:id="2976" w:name="_Toc36116100"/>
      <w:bookmarkStart w:id="2977" w:name="_Toc45214981"/>
      <w:bookmarkStart w:id="2978" w:name="_Toc51866749"/>
      <w:bookmarkStart w:id="2979" w:name="_Toc171691513"/>
      <w:r w:rsidRPr="000903C1">
        <w:t>10.0</w:t>
      </w:r>
      <w:r w:rsidRPr="000903C1">
        <w:tab/>
        <w:t>General</w:t>
      </w:r>
      <w:bookmarkEnd w:id="2974"/>
      <w:bookmarkEnd w:id="2975"/>
      <w:bookmarkEnd w:id="2976"/>
      <w:bookmarkEnd w:id="2977"/>
      <w:bookmarkEnd w:id="2978"/>
      <w:bookmarkEnd w:id="2979"/>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2980" w:name="_Toc20207638"/>
      <w:bookmarkStart w:id="2981" w:name="_Toc27579521"/>
      <w:bookmarkStart w:id="2982" w:name="_Toc36116101"/>
      <w:bookmarkStart w:id="2983" w:name="_Toc45214982"/>
      <w:bookmarkStart w:id="2984" w:name="_Toc51866750"/>
      <w:bookmarkStart w:id="2985" w:name="_Toc171691514"/>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2980"/>
      <w:bookmarkEnd w:id="2981"/>
      <w:bookmarkEnd w:id="2982"/>
      <w:bookmarkEnd w:id="2983"/>
      <w:bookmarkEnd w:id="2984"/>
      <w:bookmarkEnd w:id="2985"/>
    </w:p>
    <w:p w14:paraId="664A0039" w14:textId="77777777" w:rsidR="00124692" w:rsidRPr="000903C1" w:rsidRDefault="00124692" w:rsidP="00E26141">
      <w:pPr>
        <w:pStyle w:val="Heading3"/>
      </w:pPr>
      <w:bookmarkStart w:id="2986" w:name="_Toc20207639"/>
      <w:bookmarkStart w:id="2987" w:name="_Toc27579522"/>
      <w:bookmarkStart w:id="2988" w:name="_Toc36116102"/>
      <w:bookmarkStart w:id="2989" w:name="_Toc45214983"/>
      <w:bookmarkStart w:id="2990" w:name="_Toc51866751"/>
      <w:bookmarkStart w:id="2991" w:name="_Toc171691515"/>
      <w:r w:rsidRPr="000903C1">
        <w:t>10.1.0</w:t>
      </w:r>
      <w:r w:rsidRPr="000903C1">
        <w:tab/>
        <w:t>General remark about EPS bearer contexts and PDP contexts</w:t>
      </w:r>
      <w:bookmarkEnd w:id="2986"/>
      <w:bookmarkEnd w:id="2987"/>
      <w:bookmarkEnd w:id="2988"/>
      <w:bookmarkEnd w:id="2989"/>
      <w:bookmarkEnd w:id="2990"/>
      <w:bookmarkEnd w:id="2991"/>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2992"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2992"/>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2993"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2994" w:name="_MCCTEMPBM_CRPT80111716___7"/>
      <w:bookmarkEnd w:id="2993"/>
      <w:r w:rsidRPr="000903C1">
        <w:lastRenderedPageBreak/>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2994"/>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2995"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2996" w:name="_MCCTEMPBM_CRPT80111719___7"/>
            <w:bookmarkEnd w:id="2995"/>
            <w:r w:rsidRPr="000903C1">
              <w:rPr>
                <w:rFonts w:ascii="Courier New" w:hAnsi="Courier New" w:cs="Courier New"/>
                <w:color w:val="000000"/>
              </w:rPr>
              <w:t>+CGDCONT</w:t>
            </w:r>
            <w:bookmarkEnd w:id="2996"/>
          </w:p>
        </w:tc>
        <w:tc>
          <w:tcPr>
            <w:tcW w:w="4678" w:type="dxa"/>
            <w:shd w:val="clear" w:color="auto" w:fill="auto"/>
          </w:tcPr>
          <w:p w14:paraId="796E8EE8" w14:textId="77777777" w:rsidR="00D07F61" w:rsidRPr="000903C1" w:rsidRDefault="00D07F61" w:rsidP="00FA4D2A">
            <w:pPr>
              <w:rPr>
                <w:color w:val="000000"/>
              </w:rPr>
            </w:pPr>
            <w:bookmarkStart w:id="2997" w:name="_PERM_MCCTEMPBM_CRPT80111720___5"/>
            <w:r w:rsidRPr="000903C1">
              <w:rPr>
                <w:color w:val="000000"/>
              </w:rPr>
              <w:t>Used to define PDN connection for EPS.</w:t>
            </w:r>
            <w:bookmarkEnd w:id="2997"/>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2998" w:name="_MCCTEMPBM_CRPT80111721___7"/>
            <w:r w:rsidRPr="000903C1">
              <w:rPr>
                <w:rFonts w:ascii="Courier New" w:hAnsi="Courier New" w:cs="Courier New"/>
                <w:color w:val="000000"/>
              </w:rPr>
              <w:t>+CGACT</w:t>
            </w:r>
            <w:bookmarkEnd w:id="2998"/>
          </w:p>
        </w:tc>
        <w:tc>
          <w:tcPr>
            <w:tcW w:w="4678" w:type="dxa"/>
            <w:shd w:val="clear" w:color="auto" w:fill="auto"/>
          </w:tcPr>
          <w:p w14:paraId="7472E083" w14:textId="77777777" w:rsidR="00D07F61" w:rsidRPr="000903C1" w:rsidRDefault="00D07F61" w:rsidP="00FA4D2A">
            <w:pPr>
              <w:rPr>
                <w:color w:val="000000"/>
              </w:rPr>
            </w:pPr>
            <w:bookmarkStart w:id="2999" w:name="_PERM_MCCTEMPBM_CRPT80111722___5"/>
            <w:r w:rsidRPr="000903C1">
              <w:rPr>
                <w:color w:val="000000"/>
              </w:rPr>
              <w:t>Used to activate a bearer resource for EPS.</w:t>
            </w:r>
            <w:bookmarkEnd w:id="2999"/>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00" w:name="_MCCTEMPBM_CRPT80111723___7"/>
            <w:r w:rsidRPr="000903C1">
              <w:rPr>
                <w:rFonts w:ascii="Courier New" w:hAnsi="Courier New" w:cs="Courier New"/>
                <w:color w:val="000000"/>
              </w:rPr>
              <w:t>+CGCONTRDP</w:t>
            </w:r>
            <w:bookmarkEnd w:id="3000"/>
          </w:p>
        </w:tc>
        <w:tc>
          <w:tcPr>
            <w:tcW w:w="4678" w:type="dxa"/>
            <w:shd w:val="clear" w:color="auto" w:fill="auto"/>
          </w:tcPr>
          <w:p w14:paraId="670469B5" w14:textId="77777777" w:rsidR="00D07F61" w:rsidRPr="000903C1" w:rsidRDefault="00D07F61" w:rsidP="00FA4D2A">
            <w:pPr>
              <w:rPr>
                <w:color w:val="000000"/>
              </w:rPr>
            </w:pPr>
            <w:bookmarkStart w:id="3001" w:name="_PERM_MCCTEMPBM_CRPT80111724___5"/>
            <w:r w:rsidRPr="000903C1">
              <w:rPr>
                <w:color w:val="000000"/>
              </w:rPr>
              <w:t>Used to show dynamically allocated PDN parameters.</w:t>
            </w:r>
            <w:bookmarkEnd w:id="3001"/>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02"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02"/>
          </w:p>
        </w:tc>
        <w:tc>
          <w:tcPr>
            <w:tcW w:w="4678" w:type="dxa"/>
            <w:shd w:val="clear" w:color="auto" w:fill="auto"/>
          </w:tcPr>
          <w:p w14:paraId="39DAF087" w14:textId="77777777" w:rsidR="00D07F61" w:rsidRPr="000903C1" w:rsidRDefault="00D07F61" w:rsidP="00FA4D2A">
            <w:pPr>
              <w:rPr>
                <w:color w:val="000000"/>
              </w:rPr>
            </w:pPr>
            <w:bookmarkStart w:id="3003" w:name="_PERM_MCCTEMPBM_CRPT80111726___5"/>
            <w:r w:rsidRPr="000903C1">
              <w:rPr>
                <w:color w:val="000000"/>
              </w:rPr>
              <w:t>Used to indicate EPS bearers operations status.</w:t>
            </w:r>
            <w:bookmarkEnd w:id="3003"/>
          </w:p>
        </w:tc>
      </w:tr>
    </w:tbl>
    <w:p w14:paraId="00A5D3BE" w14:textId="77777777" w:rsidR="00124692" w:rsidRPr="000903C1" w:rsidRDefault="00124692" w:rsidP="00124692">
      <w:pPr>
        <w:rPr>
          <w:color w:val="000000"/>
        </w:rPr>
      </w:pPr>
      <w:bookmarkStart w:id="3004" w:name="_PERM_MCCTEMPBM_CRPT80111727___5"/>
    </w:p>
    <w:bookmarkEnd w:id="3004"/>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05"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06" w:name="_MCCTEMPBM_CRPT80111730___7"/>
            <w:bookmarkEnd w:id="3005"/>
            <w:r w:rsidRPr="000903C1">
              <w:rPr>
                <w:rFonts w:ascii="Courier New" w:hAnsi="Courier New" w:cs="Courier New"/>
                <w:color w:val="000000"/>
              </w:rPr>
              <w:t>+CGACT</w:t>
            </w:r>
            <w:bookmarkEnd w:id="3006"/>
          </w:p>
        </w:tc>
        <w:tc>
          <w:tcPr>
            <w:tcW w:w="4678" w:type="dxa"/>
            <w:shd w:val="clear" w:color="auto" w:fill="auto"/>
          </w:tcPr>
          <w:p w14:paraId="3F100907" w14:textId="77777777" w:rsidR="00271255" w:rsidRPr="000903C1" w:rsidRDefault="00271255" w:rsidP="00FA4D2A">
            <w:pPr>
              <w:rPr>
                <w:color w:val="000000"/>
              </w:rPr>
            </w:pPr>
            <w:bookmarkStart w:id="3007" w:name="_PERM_MCCTEMPBM_CRPT80111731___5"/>
            <w:r w:rsidRPr="000903C1">
              <w:rPr>
                <w:color w:val="000000"/>
              </w:rPr>
              <w:t>Used to activate a modification of a PDP context or EPS bearer resource.</w:t>
            </w:r>
            <w:bookmarkEnd w:id="3007"/>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08" w:name="_MCCTEMPBM_CRPT80111732___7"/>
            <w:r w:rsidRPr="000903C1">
              <w:rPr>
                <w:rFonts w:ascii="Courier New" w:hAnsi="Courier New" w:cs="Courier New"/>
                <w:color w:val="000000"/>
              </w:rPr>
              <w:t>+CGDSCONT</w:t>
            </w:r>
            <w:bookmarkEnd w:id="3008"/>
          </w:p>
        </w:tc>
        <w:tc>
          <w:tcPr>
            <w:tcW w:w="4678" w:type="dxa"/>
            <w:shd w:val="clear" w:color="auto" w:fill="auto"/>
          </w:tcPr>
          <w:p w14:paraId="66D2550E" w14:textId="77777777" w:rsidR="00124692" w:rsidRPr="000903C1" w:rsidRDefault="00271255" w:rsidP="00D073DA">
            <w:pPr>
              <w:rPr>
                <w:color w:val="000000"/>
              </w:rPr>
            </w:pPr>
            <w:bookmarkStart w:id="3009" w:name="_PERM_MCCTEMPBM_CRPT80111733___5"/>
            <w:r w:rsidRPr="000903C1">
              <w:rPr>
                <w:color w:val="000000"/>
              </w:rPr>
              <w:t>Used to define EPS Bearer Resource for a specific PDN for EPS.</w:t>
            </w:r>
            <w:bookmarkEnd w:id="3009"/>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10" w:name="_MCCTEMPBM_CRPT80111734___7"/>
            <w:r w:rsidRPr="000903C1">
              <w:rPr>
                <w:rFonts w:ascii="Courier New" w:hAnsi="Courier New" w:cs="Courier New"/>
                <w:color w:val="000000"/>
              </w:rPr>
              <w:t>+CGSCONTRDP</w:t>
            </w:r>
            <w:bookmarkEnd w:id="3010"/>
          </w:p>
        </w:tc>
        <w:tc>
          <w:tcPr>
            <w:tcW w:w="4678" w:type="dxa"/>
            <w:shd w:val="clear" w:color="auto" w:fill="auto"/>
          </w:tcPr>
          <w:p w14:paraId="0843A518" w14:textId="77777777" w:rsidR="00271255" w:rsidRPr="000903C1" w:rsidDel="00AB4669" w:rsidRDefault="00271255" w:rsidP="00FA4D2A">
            <w:pPr>
              <w:rPr>
                <w:color w:val="000000"/>
              </w:rPr>
            </w:pPr>
            <w:bookmarkStart w:id="3011" w:name="_PERM_MCCTEMPBM_CRPT80111735___5"/>
            <w:r w:rsidRPr="000903C1">
              <w:rPr>
                <w:color w:val="000000"/>
              </w:rPr>
              <w:t>Used to show dynamically allocated EPS Bearer Resource parameters.</w:t>
            </w:r>
            <w:bookmarkEnd w:id="3011"/>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12" w:name="_MCCTEMPBM_CRPT80111736___7"/>
            <w:r w:rsidRPr="000903C1">
              <w:rPr>
                <w:rFonts w:ascii="Courier New" w:hAnsi="Courier New" w:cs="Courier New"/>
                <w:color w:val="000000"/>
              </w:rPr>
              <w:t>+CGCMOD</w:t>
            </w:r>
            <w:bookmarkEnd w:id="3012"/>
          </w:p>
        </w:tc>
        <w:tc>
          <w:tcPr>
            <w:tcW w:w="4678" w:type="dxa"/>
            <w:shd w:val="clear" w:color="auto" w:fill="auto"/>
          </w:tcPr>
          <w:p w14:paraId="572D78B4" w14:textId="77777777" w:rsidR="00271255" w:rsidRPr="000903C1" w:rsidRDefault="00271255" w:rsidP="00FA4D2A">
            <w:pPr>
              <w:rPr>
                <w:color w:val="000000"/>
              </w:rPr>
            </w:pPr>
            <w:bookmarkStart w:id="3013" w:name="_PERM_MCCTEMPBM_CRPT80111737___5"/>
            <w:r w:rsidRPr="000903C1">
              <w:rPr>
                <w:color w:val="000000"/>
              </w:rPr>
              <w:t>Used to request a modification of a PDP context or EPS Bearer Resource.</w:t>
            </w:r>
            <w:bookmarkEnd w:id="3013"/>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14" w:name="_MCCTEMPBM_CRPT80111738___7"/>
            <w:r w:rsidRPr="000903C1">
              <w:rPr>
                <w:rFonts w:ascii="Courier New" w:hAnsi="Courier New" w:cs="Courier New"/>
                <w:color w:val="000000"/>
              </w:rPr>
              <w:t>+CGTFT</w:t>
            </w:r>
            <w:bookmarkEnd w:id="3014"/>
          </w:p>
        </w:tc>
        <w:tc>
          <w:tcPr>
            <w:tcW w:w="4678" w:type="dxa"/>
            <w:shd w:val="clear" w:color="auto" w:fill="auto"/>
          </w:tcPr>
          <w:p w14:paraId="3D8D8C0B" w14:textId="77777777" w:rsidR="00271255" w:rsidRPr="000903C1" w:rsidRDefault="00271255" w:rsidP="00FA4D2A">
            <w:pPr>
              <w:rPr>
                <w:color w:val="000000"/>
              </w:rPr>
            </w:pPr>
            <w:bookmarkStart w:id="3015" w:name="_PERM_MCCTEMPBM_CRPT80111739___5"/>
            <w:r w:rsidRPr="000903C1">
              <w:rPr>
                <w:color w:val="000000"/>
              </w:rPr>
              <w:t>Used to define a Traffic Flow Template for a PDP context or a Traffic Flow Aggregate for an EPS bearer resource.</w:t>
            </w:r>
            <w:bookmarkEnd w:id="3015"/>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16" w:name="_MCCTEMPBM_CRPT80111740___7"/>
            <w:r w:rsidRPr="000903C1">
              <w:rPr>
                <w:rFonts w:ascii="Courier New" w:hAnsi="Courier New" w:cs="Courier New"/>
                <w:color w:val="000000"/>
              </w:rPr>
              <w:t>+CGTFTRDP</w:t>
            </w:r>
            <w:bookmarkEnd w:id="3016"/>
          </w:p>
        </w:tc>
        <w:tc>
          <w:tcPr>
            <w:tcW w:w="4678" w:type="dxa"/>
            <w:shd w:val="clear" w:color="auto" w:fill="auto"/>
          </w:tcPr>
          <w:p w14:paraId="2E482D1A" w14:textId="77777777" w:rsidR="00271255" w:rsidRPr="000903C1" w:rsidRDefault="00271255" w:rsidP="00FA4D2A">
            <w:pPr>
              <w:rPr>
                <w:color w:val="000000"/>
              </w:rPr>
            </w:pPr>
            <w:bookmarkStart w:id="3017" w:name="_PERM_MCCTEMPBM_CRPT80111741___5"/>
            <w:r w:rsidRPr="000903C1">
              <w:rPr>
                <w:color w:val="000000"/>
              </w:rPr>
              <w:t>Used to show the network assigned Traffic Flow Template for an EPS bearer resource.</w:t>
            </w:r>
            <w:bookmarkEnd w:id="3017"/>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18" w:name="_MCCTEMPBM_CRPT80111742___7"/>
            <w:r w:rsidRPr="000903C1">
              <w:rPr>
                <w:rFonts w:ascii="Courier New" w:hAnsi="Courier New" w:cs="Courier New"/>
                <w:color w:val="000000"/>
              </w:rPr>
              <w:t>+CGEQOS</w:t>
            </w:r>
            <w:bookmarkEnd w:id="3018"/>
          </w:p>
        </w:tc>
        <w:tc>
          <w:tcPr>
            <w:tcW w:w="4678" w:type="dxa"/>
            <w:shd w:val="clear" w:color="auto" w:fill="auto"/>
          </w:tcPr>
          <w:p w14:paraId="3ED68919" w14:textId="77777777" w:rsidR="00271255" w:rsidRPr="000903C1" w:rsidRDefault="00271255" w:rsidP="00FA4D2A">
            <w:pPr>
              <w:rPr>
                <w:color w:val="000000"/>
              </w:rPr>
            </w:pPr>
            <w:bookmarkStart w:id="3019"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19"/>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20" w:name="_MCCTEMPBM_CRPT80111744___7"/>
            <w:r w:rsidRPr="000903C1">
              <w:rPr>
                <w:rFonts w:ascii="Courier New" w:hAnsi="Courier New" w:cs="Courier New"/>
                <w:color w:val="000000"/>
              </w:rPr>
              <w:t>+CGEQOSRDP</w:t>
            </w:r>
            <w:bookmarkEnd w:id="3020"/>
          </w:p>
        </w:tc>
        <w:tc>
          <w:tcPr>
            <w:tcW w:w="4678" w:type="dxa"/>
            <w:shd w:val="clear" w:color="auto" w:fill="auto"/>
          </w:tcPr>
          <w:p w14:paraId="15C3A7BD" w14:textId="77777777" w:rsidR="00271255" w:rsidRPr="000903C1" w:rsidRDefault="00271255" w:rsidP="00FA4D2A">
            <w:pPr>
              <w:rPr>
                <w:color w:val="000000"/>
              </w:rPr>
            </w:pPr>
            <w:bookmarkStart w:id="3021"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21"/>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22"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2"/>
          </w:p>
        </w:tc>
        <w:tc>
          <w:tcPr>
            <w:tcW w:w="4678" w:type="dxa"/>
            <w:shd w:val="clear" w:color="auto" w:fill="auto"/>
          </w:tcPr>
          <w:p w14:paraId="52DBFE20" w14:textId="77777777" w:rsidR="00124692" w:rsidRPr="000903C1" w:rsidRDefault="00124692" w:rsidP="00D073DA">
            <w:pPr>
              <w:rPr>
                <w:color w:val="000000"/>
              </w:rPr>
            </w:pPr>
            <w:bookmarkStart w:id="3023"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23"/>
          </w:p>
        </w:tc>
      </w:tr>
    </w:tbl>
    <w:p w14:paraId="0D2BA48A" w14:textId="77777777" w:rsidR="00124692" w:rsidRPr="000903C1" w:rsidRDefault="00124692" w:rsidP="00124692">
      <w:pPr>
        <w:rPr>
          <w:color w:val="000000"/>
        </w:rPr>
      </w:pPr>
      <w:bookmarkStart w:id="3024" w:name="_MCCTEMPBM_CRPT80111748___5"/>
    </w:p>
    <w:p w14:paraId="5E540019" w14:textId="77777777" w:rsidR="00124692" w:rsidRPr="000903C1" w:rsidRDefault="00124692" w:rsidP="00287991">
      <w:pPr>
        <w:pStyle w:val="TH"/>
        <w:rPr>
          <w:color w:val="000000"/>
        </w:rPr>
      </w:pPr>
      <w:bookmarkStart w:id="3025" w:name="_MCCTEMPBM_CRPT80111749___5"/>
      <w:bookmarkEnd w:id="3024"/>
      <w:r w:rsidRPr="000903C1">
        <w:rPr>
          <w:color w:val="000000"/>
        </w:rPr>
        <w:lastRenderedPageBreak/>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26" w:name="_MCCTEMPBM_CRPT80111750___5" w:colFirst="0" w:colLast="0"/>
            <w:bookmarkEnd w:id="3025"/>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27" w:name="_MCCTEMPBM_CRPT80111751___7"/>
            <w:bookmarkEnd w:id="3026"/>
            <w:r w:rsidRPr="000903C1">
              <w:rPr>
                <w:rFonts w:ascii="Courier New" w:hAnsi="Courier New" w:cs="Courier New"/>
                <w:color w:val="000000"/>
              </w:rPr>
              <w:t>+CGATT</w:t>
            </w:r>
            <w:bookmarkEnd w:id="3027"/>
          </w:p>
        </w:tc>
        <w:tc>
          <w:tcPr>
            <w:tcW w:w="4678" w:type="dxa"/>
            <w:shd w:val="clear" w:color="auto" w:fill="auto"/>
          </w:tcPr>
          <w:p w14:paraId="7D697D53" w14:textId="77777777" w:rsidR="00124692" w:rsidRPr="000903C1" w:rsidRDefault="00124692" w:rsidP="001B3DCD">
            <w:pPr>
              <w:keepNext/>
              <w:rPr>
                <w:color w:val="000000"/>
              </w:rPr>
            </w:pPr>
            <w:bookmarkStart w:id="3028" w:name="_MCCTEMPBM_CRPT80111752___5"/>
            <w:r w:rsidRPr="000903C1">
              <w:rPr>
                <w:color w:val="000000"/>
              </w:rPr>
              <w:t>Used to attach/detach the MT from the Packet Domain service.</w:t>
            </w:r>
            <w:bookmarkEnd w:id="3028"/>
          </w:p>
        </w:tc>
      </w:tr>
    </w:tbl>
    <w:p w14:paraId="56310883" w14:textId="77777777" w:rsidR="00124692" w:rsidRPr="000903C1" w:rsidRDefault="00124692" w:rsidP="00124692">
      <w:pPr>
        <w:rPr>
          <w:color w:val="000000"/>
        </w:rPr>
      </w:pPr>
      <w:bookmarkStart w:id="3029" w:name="_MCCTEMPBM_CRPT80111753___5"/>
    </w:p>
    <w:bookmarkEnd w:id="3029"/>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30" w:name="_Toc20207640"/>
      <w:bookmarkStart w:id="3031" w:name="_Toc27579523"/>
      <w:bookmarkStart w:id="3032" w:name="_Toc36116103"/>
      <w:bookmarkStart w:id="3033" w:name="_Toc45214984"/>
      <w:bookmarkStart w:id="3034" w:name="_Toc51866752"/>
      <w:bookmarkStart w:id="3035" w:name="_Toc171691516"/>
      <w:r w:rsidRPr="000903C1">
        <w:t>10.1.00</w:t>
      </w:r>
      <w:r w:rsidRPr="000903C1">
        <w:tab/>
        <w:t>General remark about 5GS PDU sessions and EPS PDN connections</w:t>
      </w:r>
      <w:bookmarkEnd w:id="3030"/>
      <w:bookmarkEnd w:id="3031"/>
      <w:bookmarkEnd w:id="3032"/>
      <w:bookmarkEnd w:id="3033"/>
      <w:bookmarkEnd w:id="3034"/>
      <w:bookmarkEnd w:id="3035"/>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36"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37" w:name="_MCCTEMPBM_CRPT80111755___5" w:colFirst="0" w:colLast="0"/>
            <w:bookmarkEnd w:id="3036"/>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38" w:name="_MCCTEMPBM_CRPT80111756___7"/>
            <w:bookmarkEnd w:id="3037"/>
            <w:r w:rsidRPr="000903C1">
              <w:rPr>
                <w:rFonts w:ascii="Courier New" w:hAnsi="Courier New" w:cs="Courier New"/>
                <w:color w:val="000000"/>
              </w:rPr>
              <w:t>+CGDCONT</w:t>
            </w:r>
            <w:bookmarkEnd w:id="3038"/>
          </w:p>
        </w:tc>
        <w:tc>
          <w:tcPr>
            <w:tcW w:w="4678" w:type="dxa"/>
            <w:shd w:val="clear" w:color="auto" w:fill="auto"/>
          </w:tcPr>
          <w:p w14:paraId="5559D870" w14:textId="77777777" w:rsidR="00437740" w:rsidRPr="000903C1" w:rsidRDefault="00437740" w:rsidP="007145DB">
            <w:pPr>
              <w:rPr>
                <w:color w:val="000000"/>
              </w:rPr>
            </w:pPr>
            <w:bookmarkStart w:id="3039" w:name="_MCCTEMPBM_CRPT80111757___5"/>
            <w:r w:rsidRPr="000903C1">
              <w:rPr>
                <w:color w:val="000000"/>
              </w:rPr>
              <w:t>Used to define a 5GS PDU session</w:t>
            </w:r>
            <w:bookmarkEnd w:id="3039"/>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40" w:name="_MCCTEMPBM_CRPT80111758___7"/>
            <w:r w:rsidRPr="000903C1">
              <w:rPr>
                <w:rFonts w:ascii="Courier New" w:hAnsi="Courier New" w:cs="Courier New"/>
                <w:color w:val="000000"/>
              </w:rPr>
              <w:t>+CGACT</w:t>
            </w:r>
            <w:bookmarkEnd w:id="3040"/>
          </w:p>
        </w:tc>
        <w:tc>
          <w:tcPr>
            <w:tcW w:w="4678" w:type="dxa"/>
            <w:shd w:val="clear" w:color="auto" w:fill="auto"/>
          </w:tcPr>
          <w:p w14:paraId="6979FB88" w14:textId="77777777" w:rsidR="00437740" w:rsidRPr="000903C1" w:rsidRDefault="00437740" w:rsidP="007145DB">
            <w:pPr>
              <w:rPr>
                <w:color w:val="000000"/>
              </w:rPr>
            </w:pPr>
            <w:bookmarkStart w:id="3041" w:name="_MCCTEMPBM_CRPT80111759___5"/>
            <w:r w:rsidRPr="000903C1">
              <w:rPr>
                <w:color w:val="000000"/>
              </w:rPr>
              <w:t>Used to activate a 5GS PDU session.</w:t>
            </w:r>
            <w:bookmarkEnd w:id="3041"/>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42" w:name="_MCCTEMPBM_CRPT80111760___7"/>
            <w:r w:rsidRPr="000903C1">
              <w:rPr>
                <w:rFonts w:ascii="Courier New" w:hAnsi="Courier New" w:cs="Courier New"/>
                <w:color w:val="000000"/>
              </w:rPr>
              <w:t>+CCSTATEREQ</w:t>
            </w:r>
            <w:bookmarkEnd w:id="3042"/>
          </w:p>
        </w:tc>
        <w:tc>
          <w:tcPr>
            <w:tcW w:w="4678" w:type="dxa"/>
            <w:shd w:val="clear" w:color="auto" w:fill="auto"/>
          </w:tcPr>
          <w:p w14:paraId="217B4496" w14:textId="77777777" w:rsidR="001A3685" w:rsidRPr="000903C1" w:rsidRDefault="001A3685" w:rsidP="007145DB">
            <w:pPr>
              <w:rPr>
                <w:color w:val="000000"/>
              </w:rPr>
            </w:pPr>
            <w:bookmarkStart w:id="3043" w:name="_MCCTEMPBM_CRPT80111761___5"/>
            <w:r w:rsidRPr="000903C1">
              <w:rPr>
                <w:color w:val="000000"/>
              </w:rPr>
              <w:t>Used to change the state of a PDU session</w:t>
            </w:r>
            <w:bookmarkEnd w:id="3043"/>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44"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44"/>
          </w:p>
        </w:tc>
        <w:tc>
          <w:tcPr>
            <w:tcW w:w="4678" w:type="dxa"/>
            <w:shd w:val="clear" w:color="auto" w:fill="auto"/>
          </w:tcPr>
          <w:p w14:paraId="575C51B9" w14:textId="77777777" w:rsidR="00437740" w:rsidRPr="000903C1" w:rsidRDefault="00437740" w:rsidP="007145DB">
            <w:pPr>
              <w:rPr>
                <w:color w:val="000000"/>
              </w:rPr>
            </w:pPr>
            <w:bookmarkStart w:id="3045"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45"/>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46" w:name="_MCCTEMPBM_CRPT80111764___7"/>
            <w:r w:rsidRPr="000903C1">
              <w:rPr>
                <w:rFonts w:ascii="Courier New" w:hAnsi="Courier New" w:cs="Courier New"/>
                <w:color w:val="000000"/>
              </w:rPr>
              <w:t>+CGCONTRDP</w:t>
            </w:r>
            <w:bookmarkEnd w:id="3046"/>
          </w:p>
        </w:tc>
        <w:tc>
          <w:tcPr>
            <w:tcW w:w="4678" w:type="dxa"/>
            <w:shd w:val="clear" w:color="auto" w:fill="auto"/>
          </w:tcPr>
          <w:p w14:paraId="3FDCD2E0" w14:textId="77777777" w:rsidR="00437740" w:rsidRPr="000903C1" w:rsidRDefault="00437740" w:rsidP="007145DB">
            <w:pPr>
              <w:rPr>
                <w:color w:val="000000"/>
              </w:rPr>
            </w:pPr>
            <w:bookmarkStart w:id="3047" w:name="_MCCTEMPBM_CRPT80111765___5"/>
            <w:r w:rsidRPr="000903C1">
              <w:rPr>
                <w:color w:val="000000"/>
              </w:rPr>
              <w:t>Used to show dynamically allocated 5GS PDU session parameters.</w:t>
            </w:r>
            <w:bookmarkEnd w:id="3047"/>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48" w:name="_MCCTEMPBM_CRPT80111766___7"/>
            <w:r w:rsidRPr="000903C1">
              <w:rPr>
                <w:rFonts w:ascii="Courier New" w:hAnsi="Courier New" w:cs="Courier New"/>
                <w:color w:val="000000"/>
              </w:rPr>
              <w:t>+CGEV: xxx ...</w:t>
            </w:r>
            <w:bookmarkEnd w:id="3048"/>
          </w:p>
        </w:tc>
        <w:tc>
          <w:tcPr>
            <w:tcW w:w="4678" w:type="dxa"/>
            <w:shd w:val="clear" w:color="auto" w:fill="auto"/>
          </w:tcPr>
          <w:p w14:paraId="181635E7" w14:textId="77777777" w:rsidR="00437740" w:rsidRPr="000903C1" w:rsidRDefault="00437740" w:rsidP="007145DB">
            <w:pPr>
              <w:rPr>
                <w:color w:val="000000"/>
              </w:rPr>
            </w:pPr>
            <w:bookmarkStart w:id="3049" w:name="_MCCTEMPBM_CRPT80111767___5"/>
            <w:r w:rsidRPr="000903C1">
              <w:rPr>
                <w:color w:val="000000"/>
              </w:rPr>
              <w:t>Used to indicate 5GS PDU session operations status.</w:t>
            </w:r>
            <w:bookmarkEnd w:id="3049"/>
          </w:p>
        </w:tc>
      </w:tr>
    </w:tbl>
    <w:p w14:paraId="59D7AA64" w14:textId="77777777" w:rsidR="00437740" w:rsidRPr="000903C1" w:rsidRDefault="00437740" w:rsidP="00437740">
      <w:pPr>
        <w:pStyle w:val="TH"/>
        <w:keepNext w:val="0"/>
        <w:rPr>
          <w:color w:val="000000"/>
        </w:rPr>
      </w:pPr>
      <w:bookmarkStart w:id="3050"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51" w:name="_MCCTEMPBM_CRPT80111769___5" w:colFirst="0" w:colLast="0"/>
            <w:bookmarkEnd w:id="3050"/>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52" w:name="_MCCTEMPBM_CRPT80111770___7"/>
            <w:bookmarkEnd w:id="3051"/>
            <w:r w:rsidRPr="000903C1">
              <w:rPr>
                <w:rFonts w:ascii="Courier New" w:hAnsi="Courier New" w:cs="Courier New"/>
                <w:color w:val="000000"/>
              </w:rPr>
              <w:t>+CGDSCONT</w:t>
            </w:r>
            <w:bookmarkEnd w:id="3052"/>
          </w:p>
        </w:tc>
        <w:tc>
          <w:tcPr>
            <w:tcW w:w="4678" w:type="dxa"/>
            <w:shd w:val="clear" w:color="auto" w:fill="auto"/>
          </w:tcPr>
          <w:p w14:paraId="197068B7" w14:textId="77777777" w:rsidR="00437740" w:rsidRPr="000903C1" w:rsidRDefault="00437740" w:rsidP="007145DB">
            <w:pPr>
              <w:rPr>
                <w:color w:val="000000"/>
              </w:rPr>
            </w:pPr>
            <w:bookmarkStart w:id="3053" w:name="_MCCTEMPBM_CRPT80111771___5"/>
            <w:r w:rsidRPr="000903C1">
              <w:rPr>
                <w:color w:val="000000"/>
              </w:rPr>
              <w:t>Used to define a 5GS QoS flow</w:t>
            </w:r>
            <w:bookmarkEnd w:id="3053"/>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54" w:name="_MCCTEMPBM_CRPT80111772___7"/>
            <w:r w:rsidRPr="000903C1">
              <w:rPr>
                <w:rFonts w:ascii="Courier New" w:hAnsi="Courier New" w:cs="Courier New"/>
                <w:color w:val="000000"/>
              </w:rPr>
              <w:t>+CGSCONTRDP</w:t>
            </w:r>
            <w:bookmarkEnd w:id="3054"/>
          </w:p>
        </w:tc>
        <w:tc>
          <w:tcPr>
            <w:tcW w:w="4678" w:type="dxa"/>
            <w:shd w:val="clear" w:color="auto" w:fill="auto"/>
          </w:tcPr>
          <w:p w14:paraId="5514B70F" w14:textId="77777777" w:rsidR="00437740" w:rsidRPr="000903C1" w:rsidRDefault="00437740" w:rsidP="007145DB">
            <w:pPr>
              <w:rPr>
                <w:color w:val="000000"/>
              </w:rPr>
            </w:pPr>
            <w:bookmarkStart w:id="3055" w:name="_MCCTEMPBM_CRPT80111773___5"/>
            <w:r w:rsidRPr="000903C1">
              <w:rPr>
                <w:color w:val="000000"/>
              </w:rPr>
              <w:t>Used to show dynamically allocated 5GS QoS flow parameters</w:t>
            </w:r>
            <w:bookmarkEnd w:id="3055"/>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56" w:name="_MCCTEMPBM_CRPT80111774___7"/>
            <w:r w:rsidRPr="000903C1">
              <w:rPr>
                <w:rFonts w:ascii="Courier New" w:hAnsi="Courier New" w:cs="Courier New"/>
                <w:color w:val="000000"/>
              </w:rPr>
              <w:t>+CGTFT</w:t>
            </w:r>
            <w:bookmarkEnd w:id="3056"/>
          </w:p>
        </w:tc>
        <w:tc>
          <w:tcPr>
            <w:tcW w:w="4678" w:type="dxa"/>
            <w:shd w:val="clear" w:color="auto" w:fill="auto"/>
          </w:tcPr>
          <w:p w14:paraId="3B802AE4" w14:textId="77777777" w:rsidR="00437740" w:rsidRPr="000903C1" w:rsidRDefault="00437740" w:rsidP="007145DB">
            <w:pPr>
              <w:rPr>
                <w:color w:val="000000"/>
              </w:rPr>
            </w:pPr>
            <w:bookmarkStart w:id="3057" w:name="_MCCTEMPBM_CRPT80111775___5"/>
            <w:r w:rsidRPr="000903C1">
              <w:rPr>
                <w:color w:val="000000"/>
              </w:rPr>
              <w:t>Used to define QoS rules for a 5GS QoS flow</w:t>
            </w:r>
            <w:bookmarkEnd w:id="3057"/>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58" w:name="_MCCTEMPBM_CRPT80111776___7"/>
            <w:r w:rsidRPr="000903C1">
              <w:rPr>
                <w:rFonts w:ascii="Courier New" w:hAnsi="Courier New" w:cs="Courier New"/>
                <w:color w:val="000000"/>
              </w:rPr>
              <w:t>+CGTFTRDP</w:t>
            </w:r>
            <w:bookmarkEnd w:id="3058"/>
          </w:p>
        </w:tc>
        <w:tc>
          <w:tcPr>
            <w:tcW w:w="4678" w:type="dxa"/>
            <w:shd w:val="clear" w:color="auto" w:fill="auto"/>
          </w:tcPr>
          <w:p w14:paraId="529B609D" w14:textId="77777777" w:rsidR="00437740" w:rsidRPr="000903C1" w:rsidRDefault="00437740" w:rsidP="007145DB">
            <w:pPr>
              <w:rPr>
                <w:color w:val="000000"/>
              </w:rPr>
            </w:pPr>
            <w:bookmarkStart w:id="3059" w:name="_MCCTEMPBM_CRPT80111777___5"/>
            <w:r w:rsidRPr="000903C1">
              <w:rPr>
                <w:color w:val="000000"/>
              </w:rPr>
              <w:t>Used to show the network assigned QoS rules for a 5GS QoS flow</w:t>
            </w:r>
            <w:bookmarkEnd w:id="3059"/>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60" w:name="_MCCTEMPBM_CRPT80111778___7"/>
            <w:r w:rsidRPr="000903C1">
              <w:rPr>
                <w:rFonts w:ascii="Courier New" w:hAnsi="Courier New" w:cs="Courier New"/>
                <w:color w:val="000000"/>
              </w:rPr>
              <w:t>+C5GQOS</w:t>
            </w:r>
            <w:bookmarkEnd w:id="3060"/>
          </w:p>
        </w:tc>
        <w:tc>
          <w:tcPr>
            <w:tcW w:w="4678" w:type="dxa"/>
            <w:shd w:val="clear" w:color="auto" w:fill="auto"/>
          </w:tcPr>
          <w:p w14:paraId="1EACCA21" w14:textId="77777777" w:rsidR="00437740" w:rsidRPr="000903C1" w:rsidRDefault="00437740" w:rsidP="007145DB">
            <w:pPr>
              <w:rPr>
                <w:color w:val="000000"/>
              </w:rPr>
            </w:pPr>
            <w:bookmarkStart w:id="3061" w:name="_MCCTEMPBM_CRPT80111779___5"/>
            <w:r w:rsidRPr="000903C1">
              <w:rPr>
                <w:color w:val="000000"/>
              </w:rPr>
              <w:t>Used to define QoS flows of a 5GS PDU session</w:t>
            </w:r>
            <w:bookmarkEnd w:id="3061"/>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62" w:name="_MCCTEMPBM_CRPT80111780___7"/>
            <w:r w:rsidRPr="000903C1">
              <w:rPr>
                <w:rFonts w:ascii="Courier New" w:hAnsi="Courier New" w:cs="Courier New"/>
                <w:color w:val="000000"/>
              </w:rPr>
              <w:t>+C5GQOSRDP</w:t>
            </w:r>
            <w:bookmarkEnd w:id="3062"/>
          </w:p>
        </w:tc>
        <w:tc>
          <w:tcPr>
            <w:tcW w:w="4678" w:type="dxa"/>
            <w:shd w:val="clear" w:color="auto" w:fill="auto"/>
          </w:tcPr>
          <w:p w14:paraId="6630CA22" w14:textId="77777777" w:rsidR="00437740" w:rsidRPr="000903C1" w:rsidRDefault="00437740" w:rsidP="007145DB">
            <w:pPr>
              <w:rPr>
                <w:color w:val="000000"/>
              </w:rPr>
            </w:pPr>
            <w:bookmarkStart w:id="3063" w:name="_MCCTEMPBM_CRPT80111781___5"/>
            <w:r w:rsidRPr="000903C1">
              <w:rPr>
                <w:color w:val="000000"/>
              </w:rPr>
              <w:t>Used to show the dynamically allocated QoS flows corresponding to a 5GS PDU session.</w:t>
            </w:r>
            <w:bookmarkEnd w:id="3063"/>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64" w:name="_MCCTEMPBM_CRPT80111782___7"/>
            <w:r w:rsidRPr="000903C1">
              <w:rPr>
                <w:rFonts w:ascii="Courier New" w:hAnsi="Courier New" w:cs="Courier New"/>
                <w:color w:val="000000"/>
              </w:rPr>
              <w:lastRenderedPageBreak/>
              <w:t>+C5GPDUAUTHS</w:t>
            </w:r>
            <w:bookmarkEnd w:id="3064"/>
          </w:p>
        </w:tc>
        <w:tc>
          <w:tcPr>
            <w:tcW w:w="4678" w:type="dxa"/>
            <w:shd w:val="clear" w:color="auto" w:fill="auto"/>
          </w:tcPr>
          <w:p w14:paraId="5BA8F061" w14:textId="77777777" w:rsidR="001A3685" w:rsidRPr="000903C1" w:rsidRDefault="001A3685" w:rsidP="001A3685">
            <w:pPr>
              <w:rPr>
                <w:color w:val="000000"/>
              </w:rPr>
            </w:pPr>
            <w:bookmarkStart w:id="3065" w:name="_MCCTEMPBM_CRPT80111783___5"/>
            <w:r w:rsidRPr="000903C1">
              <w:rPr>
                <w:color w:val="000000"/>
              </w:rPr>
              <w:t xml:space="preserve">Used to define </w:t>
            </w:r>
            <w:r w:rsidRPr="000903C1">
              <w:t>5G PDU Session Authentication settings.</w:t>
            </w:r>
            <w:bookmarkEnd w:id="3065"/>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66" w:name="_MCCTEMPBM_CRPT80111784___7"/>
            <w:r w:rsidRPr="000903C1">
              <w:rPr>
                <w:rFonts w:ascii="Courier New" w:hAnsi="Courier New" w:cs="Courier New"/>
                <w:color w:val="000000"/>
                <w:lang w:val="fr-FR"/>
              </w:rPr>
              <w:t>+C5GPDUAUTHR</w:t>
            </w:r>
            <w:bookmarkEnd w:id="3066"/>
          </w:p>
        </w:tc>
        <w:tc>
          <w:tcPr>
            <w:tcW w:w="4678" w:type="dxa"/>
            <w:shd w:val="clear" w:color="auto" w:fill="auto"/>
          </w:tcPr>
          <w:p w14:paraId="4A1F99A2" w14:textId="77777777" w:rsidR="001A3685" w:rsidRPr="000903C1" w:rsidRDefault="001A3685" w:rsidP="001A3685">
            <w:pPr>
              <w:rPr>
                <w:color w:val="000000"/>
              </w:rPr>
            </w:pPr>
            <w:bookmarkStart w:id="3067" w:name="_MCCTEMPBM_CRPT80111785___5"/>
            <w:r w:rsidRPr="000903C1">
              <w:rPr>
                <w:color w:val="000000"/>
              </w:rPr>
              <w:t xml:space="preserve">Used to indicate </w:t>
            </w:r>
            <w:r w:rsidRPr="000903C1">
              <w:t>5G PDU Session Authentication Response</w:t>
            </w:r>
            <w:r w:rsidRPr="000903C1">
              <w:rPr>
                <w:color w:val="000000"/>
              </w:rPr>
              <w:t>.</w:t>
            </w:r>
            <w:bookmarkEnd w:id="3067"/>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68"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69" w:name="_MCCTEMPBM_CRPT80111787___5" w:colFirst="0" w:colLast="0"/>
            <w:bookmarkEnd w:id="3068"/>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70" w:name="_MCCTEMPBM_CRPT80111788___7"/>
            <w:bookmarkEnd w:id="3069"/>
            <w:r w:rsidRPr="000903C1">
              <w:rPr>
                <w:rFonts w:ascii="Courier New" w:hAnsi="Courier New" w:cs="Courier New"/>
                <w:color w:val="000000"/>
              </w:rPr>
              <w:t>+CGATT</w:t>
            </w:r>
            <w:bookmarkEnd w:id="3070"/>
          </w:p>
        </w:tc>
        <w:tc>
          <w:tcPr>
            <w:tcW w:w="4678" w:type="dxa"/>
            <w:shd w:val="clear" w:color="auto" w:fill="auto"/>
          </w:tcPr>
          <w:p w14:paraId="1EBE1E64" w14:textId="77777777" w:rsidR="00437740" w:rsidRPr="000903C1" w:rsidRDefault="00437740" w:rsidP="007145DB">
            <w:pPr>
              <w:keepNext/>
              <w:rPr>
                <w:color w:val="000000"/>
              </w:rPr>
            </w:pPr>
            <w:bookmarkStart w:id="3071" w:name="_MCCTEMPBM_CRPT80111789___5"/>
            <w:r w:rsidRPr="000903C1">
              <w:rPr>
                <w:color w:val="000000"/>
              </w:rPr>
              <w:t>Used to attach/detach the MT from the packet domain service.</w:t>
            </w:r>
            <w:bookmarkEnd w:id="3071"/>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72"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073" w:name="_MCCTEMPBM_CRPT80111791___5"/>
            <w:r w:rsidRPr="000903C1">
              <w:rPr>
                <w:color w:val="000000"/>
              </w:rPr>
              <w:t>Indicates 5GS network registration status</w:t>
            </w:r>
            <w:bookmarkEnd w:id="3073"/>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072"/>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74" w:name="_Toc20207641"/>
      <w:bookmarkStart w:id="3075" w:name="_Toc27579524"/>
      <w:bookmarkStart w:id="3076" w:name="_Toc36116104"/>
      <w:bookmarkStart w:id="3077" w:name="_Toc45214985"/>
      <w:bookmarkStart w:id="3078" w:name="_Toc51866753"/>
      <w:bookmarkStart w:id="3079" w:name="_Toc171691517"/>
      <w:r w:rsidRPr="000903C1">
        <w:t>10.1.1</w:t>
      </w:r>
      <w:r w:rsidRPr="000903C1">
        <w:tab/>
        <w:t xml:space="preserve">Define PDP </w:t>
      </w:r>
      <w:r w:rsidR="00E94632" w:rsidRPr="000903C1">
        <w:t>c</w:t>
      </w:r>
      <w:r w:rsidRPr="000903C1">
        <w:t>ontext +CGDCONT</w:t>
      </w:r>
      <w:bookmarkEnd w:id="3074"/>
      <w:bookmarkEnd w:id="3075"/>
      <w:bookmarkEnd w:id="3076"/>
      <w:bookmarkEnd w:id="3077"/>
      <w:bookmarkEnd w:id="3078"/>
      <w:bookmarkEnd w:id="3079"/>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4C086170" w14:textId="77777777" w:rsidR="009705A1" w:rsidRDefault="00026965">
            <w:pPr>
              <w:spacing w:after="20"/>
              <w:rPr>
                <w:rFonts w:ascii="Courier New" w:hAnsi="Courier New" w:cs="Courier New"/>
              </w:rPr>
            </w:pPr>
            <w:bookmarkStart w:id="3080"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p>
          <w:p w14:paraId="24845A73" w14:textId="3F4151D2" w:rsidR="00026965" w:rsidRPr="000903C1" w:rsidRDefault="009705A1">
            <w:pPr>
              <w:spacing w:after="20"/>
              <w:rPr>
                <w:rFonts w:ascii="Courier New" w:hAnsi="Courier New"/>
              </w:rPr>
            </w:pPr>
            <w:r>
              <w:rPr>
                <w:rFonts w:ascii="Courier New" w:eastAsiaTheme="minorHAnsi" w:hAnsi="Courier New" w:cs="Courier New"/>
                <w:color w:val="000000"/>
              </w:rPr>
              <w:t>&gt;[,&lt;EDC_support&gt;</w:t>
            </w:r>
            <w:r>
              <w:rPr>
                <w:rFonts w:ascii="Courier New" w:hAnsi="Courier New"/>
              </w:rPr>
              <w:t>[,&lt;SDNAEPC_support&gt;</w:t>
            </w:r>
            <w:r w:rsidR="00C44CD7">
              <w:rPr>
                <w:rFonts w:ascii="Courier New" w:hAnsi="Courier New" w:cs="Courier New"/>
              </w:rPr>
              <w:t>[,</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Pr>
                <w:rFonts w:ascii="Courier New" w:hAnsi="Courier New"/>
              </w:rPr>
              <w: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026965"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081" w:name="_MCCTEMPBM_CRPT80111793___7" w:colFirst="0" w:colLast="1"/>
            <w:bookmarkEnd w:id="3080"/>
            <w:r w:rsidRPr="000903C1">
              <w:rPr>
                <w:rFonts w:ascii="Courier New" w:hAnsi="Courier New"/>
              </w:rPr>
              <w:lastRenderedPageBreak/>
              <w:t>+CGDCONT?</w:t>
            </w:r>
          </w:p>
        </w:tc>
        <w:tc>
          <w:tcPr>
            <w:tcW w:w="4819" w:type="dxa"/>
          </w:tcPr>
          <w:p w14:paraId="7F65FBEA" w14:textId="403BE282" w:rsidR="000E5818" w:rsidRPr="00802C46" w:rsidRDefault="000E5818" w:rsidP="000E5818">
            <w:pPr>
              <w:rPr>
                <w:rFonts w:ascii="Courier New" w:hAnsi="Courier New" w:cs="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r w:rsidR="00802C46" w:rsidRPr="001B0D11">
              <w:rPr>
                <w:rFonts w:ascii="Courier New" w:hAnsi="Courier New" w:cs="Courier New"/>
              </w:rPr>
              <w:t>&gt;</w:t>
            </w:r>
            <w:r w:rsidR="00802C46">
              <w:rPr>
                <w:rFonts w:ascii="Courier New" w:eastAsiaTheme="minorHAnsi" w:hAnsi="Courier New" w:cs="Courier New"/>
                <w:color w:val="000000"/>
              </w:rPr>
              <w:t>&gt;[,&lt;EDC_support&gt;</w:t>
            </w:r>
            <w:r w:rsidR="00802C46">
              <w:rPr>
                <w:rFonts w:ascii="Courier New" w:hAnsi="Courier New"/>
              </w:rPr>
              <w:t>[,&lt;SDNAEPC_support&gt;</w:t>
            </w:r>
            <w:r w:rsidR="00C44CD7">
              <w:rPr>
                <w:rFonts w:ascii="Courier New" w:hAnsi="Courier New" w:cs="Courier New"/>
              </w:rPr>
              <w:t>[,</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sidR="00C44CD7">
              <w:rPr>
                <w:rFonts w:ascii="Courier New" w:hAnsi="Courier New" w:cs="Courier New"/>
              </w:rPr>
              <w:t>]</w:t>
            </w:r>
            <w:r w:rsidR="00802C46">
              <w:rPr>
                <w:rFonts w:ascii="Courier New" w:hAnsi="Courier New"/>
              </w:rPr>
              <w: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60AB55D0"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w:t>
            </w:r>
            <w:r w:rsidR="00CA0217" w:rsidRPr="001B0D11">
              <w:rPr>
                <w:rFonts w:ascii="Courier New" w:hAnsi="Courier New"/>
                <w:lang w:eastAsia="ja-JP"/>
              </w:rPr>
              <w:t>&gt;</w:t>
            </w:r>
            <w:r w:rsidR="00CA0217">
              <w:rPr>
                <w:rFonts w:ascii="Courier New" w:eastAsiaTheme="minorHAnsi" w:hAnsi="Courier New" w:cs="Courier New"/>
                <w:color w:val="000000"/>
              </w:rPr>
              <w:t>&gt;[,&lt;EDC_support&gt;</w:t>
            </w:r>
            <w:r w:rsidR="00CA0217">
              <w:rPr>
                <w:rFonts w:ascii="Courier New" w:hAnsi="Courier New"/>
              </w:rPr>
              <w:t>[,&lt;SDNAEPC_support&gt;</w:t>
            </w:r>
            <w:r w:rsidR="00C44CD7">
              <w:rPr>
                <w:rFonts w:ascii="Courier New" w:hAnsi="Courier New" w:cs="Courier New"/>
              </w:rPr>
              <w:t>[,</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sidR="00CA0217">
              <w:rPr>
                <w:rFonts w:ascii="Courier New" w:hAnsi="Courier New"/>
              </w:rPr>
              <w: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082" w:name="_MCCTEMPBM_CRPT80111794___7"/>
            <w:bookmarkEnd w:id="3081"/>
            <w:r w:rsidRPr="000903C1">
              <w:rPr>
                <w:rFonts w:ascii="Courier New" w:hAnsi="Courier New"/>
              </w:rPr>
              <w:lastRenderedPageBreak/>
              <w:t>+CGDCONT=?</w:t>
            </w:r>
            <w:bookmarkEnd w:id="3082"/>
          </w:p>
        </w:tc>
        <w:tc>
          <w:tcPr>
            <w:tcW w:w="4819" w:type="dxa"/>
          </w:tcPr>
          <w:p w14:paraId="7C03972D" w14:textId="4859D577" w:rsidR="00C44CD7" w:rsidRDefault="00026965" w:rsidP="00C44CD7">
            <w:pPr>
              <w:spacing w:after="20"/>
              <w:rPr>
                <w:lang w:eastAsia="ja-JP"/>
              </w:rPr>
            </w:pPr>
            <w:bookmarkStart w:id="3083"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w:t>
            </w:r>
            <w:r w:rsidR="00C44CD7">
              <w:t xml:space="preserve"> range</w:t>
            </w:r>
            <w:r w:rsidR="00C44CD7" w:rsidRPr="000903C1">
              <w:t xml:space="preserve"> of supported</w:t>
            </w:r>
            <w:r w:rsidR="00FB058B" w:rsidRPr="000903C1">
              <w:rPr>
                <w:rFonts w:ascii="Courier New" w:hAnsi="Courier New"/>
                <w:lang w:eastAsia="ja-JP"/>
              </w:rPr>
              <w:t xml:space="preserve"> &lt;PDU_Pair_ID&gt;s),(</w:t>
            </w:r>
            <w:r w:rsidR="00C44CD7" w:rsidRPr="000903C1">
              <w:t xml:space="preserve"> list of supported</w:t>
            </w:r>
            <w:r w:rsidR="00FB058B" w:rsidRPr="000903C1">
              <w:rPr>
                <w:rFonts w:ascii="Courier New" w:hAnsi="Courier New"/>
                <w:lang w:eastAsia="ja-JP"/>
              </w:rPr>
              <w:t xml:space="preserve"> &lt;RSN&gt;s)</w:t>
            </w:r>
            <w:r w:rsidR="001B0D11" w:rsidRPr="001B0D11">
              <w:rPr>
                <w:rFonts w:ascii="Courier New" w:hAnsi="Courier New"/>
                <w:lang w:eastAsia="ja-JP"/>
              </w:rPr>
              <w:t>,(</w:t>
            </w:r>
            <w:r w:rsidR="00C44CD7" w:rsidRPr="000903C1">
              <w:t xml:space="preserve"> list of supported</w:t>
            </w:r>
            <w:r w:rsidR="001B0D11" w:rsidRPr="001B0D11">
              <w:rPr>
                <w:rFonts w:ascii="Courier New" w:hAnsi="Courier New"/>
                <w:lang w:eastAsia="ja-JP"/>
              </w:rPr>
              <w:t xml:space="preserve"> &lt;ECSConf_info_ind&gt;s)</w:t>
            </w:r>
            <w:r w:rsidR="00C44CD7" w:rsidRPr="000903C1">
              <w:rPr>
                <w:rFonts w:ascii="Courier New" w:hAnsi="Courier New"/>
                <w:lang w:eastAsia="ja-JP"/>
              </w:rPr>
              <w:t>,</w:t>
            </w:r>
            <w:r w:rsidR="00C44CD7" w:rsidRPr="000903C1">
              <w:rPr>
                <w:rFonts w:ascii="Courier New" w:hAnsi="Courier New" w:cs="Courier New"/>
                <w:lang w:eastAsia="ja-JP"/>
              </w:rPr>
              <w:t>(</w:t>
            </w:r>
            <w:r w:rsidR="00C44CD7" w:rsidRPr="000903C1">
              <w:rPr>
                <w:lang w:eastAsia="ja-JP"/>
              </w:rPr>
              <w:t>list of supported</w:t>
            </w:r>
            <w:r w:rsidR="00C44CD7">
              <w:rPr>
                <w:lang w:eastAsia="ja-JP"/>
              </w:rPr>
              <w:t xml:space="preserve"> </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sidR="00C44CD7" w:rsidRPr="000903C1">
              <w:rPr>
                <w:lang w:eastAsia="ja-JP"/>
              </w:rPr>
              <w:t>s</w:t>
            </w:r>
            <w:r w:rsidR="00C44CD7">
              <w:rPr>
                <w:lang w:eastAsia="ja-JP"/>
              </w:rPr>
              <w:t>)</w:t>
            </w:r>
          </w:p>
          <w:p w14:paraId="17BAE8D2" w14:textId="30CB9AC0" w:rsidR="00026965" w:rsidRPr="000903C1" w:rsidRDefault="00026965">
            <w:pPr>
              <w:spacing w:after="20"/>
              <w:rPr>
                <w:rFonts w:ascii="Courier New" w:hAnsi="Courier New"/>
              </w:rPr>
            </w:pPr>
          </w:p>
          <w:p w14:paraId="3FA46B33" w14:textId="7A7E4D13" w:rsidR="001B6139" w:rsidRPr="001B6139" w:rsidRDefault="00026965" w:rsidP="00ED6F0C">
            <w:pPr>
              <w:spacing w:after="20"/>
              <w:rPr>
                <w:rFonts w:ascii="Courier New" w:hAnsi="Courier New"/>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1B6139" w:rsidRPr="000903C1">
              <w:rPr>
                <w:rFonts w:ascii="Courier New" w:hAnsi="Courier New"/>
                <w:lang w:eastAsia="ja-JP"/>
              </w:rPr>
              <w:t>&lt;Unstructured_Link_MTU_discovery&gt;s),(</w:t>
            </w:r>
            <w:r w:rsidR="001B6139" w:rsidRPr="000903C1">
              <w:t xml:space="preserve">range of supported </w:t>
            </w:r>
            <w:r w:rsidR="001B6139" w:rsidRPr="000903C1">
              <w:rPr>
                <w:rFonts w:ascii="Courier New" w:hAnsi="Courier New"/>
              </w:rPr>
              <w:t>&lt;PDU_Pair_ID&gt;</w:t>
            </w:r>
            <w:r w:rsidR="001B6139" w:rsidRPr="000903C1">
              <w:t>s</w:t>
            </w:r>
            <w:r w:rsidR="001B6139" w:rsidRPr="000903C1">
              <w:rPr>
                <w:rFonts w:ascii="Courier New" w:hAnsi="Courier New"/>
              </w:rPr>
              <w:t>)</w:t>
            </w:r>
            <w:r w:rsidR="001B6139" w:rsidRPr="000903C1">
              <w:rPr>
                <w:rFonts w:ascii="Courier New" w:hAnsi="Courier New"/>
                <w:lang w:eastAsia="ja-JP"/>
              </w:rPr>
              <w:t>,(</w:t>
            </w:r>
            <w:r w:rsidR="001B6139" w:rsidRPr="000903C1">
              <w:t xml:space="preserve">list of supported </w:t>
            </w:r>
            <w:r w:rsidR="001B6139" w:rsidRPr="000903C1">
              <w:rPr>
                <w:rFonts w:ascii="Courier New" w:hAnsi="Courier New"/>
              </w:rPr>
              <w:t>&lt;RSN&gt;</w:t>
            </w:r>
            <w:r w:rsidR="001B6139" w:rsidRPr="000903C1">
              <w:t>s</w:t>
            </w:r>
            <w:r w:rsidR="001B6139" w:rsidRPr="000903C1">
              <w:rPr>
                <w:rFonts w:ascii="Courier New" w:hAnsi="Courier New"/>
              </w:rPr>
              <w:t>)</w:t>
            </w:r>
            <w:r w:rsidR="001B6139" w:rsidRPr="001B0D11">
              <w:rPr>
                <w:rFonts w:ascii="Courier New" w:hAnsi="Courier New"/>
              </w:rPr>
              <w:t>,(</w:t>
            </w:r>
            <w:r w:rsidR="001B6139" w:rsidRPr="000903C1">
              <w:t>list of supported</w:t>
            </w:r>
            <w:r w:rsidR="001B6139" w:rsidRPr="001B0D11">
              <w:rPr>
                <w:rFonts w:ascii="Courier New" w:hAnsi="Courier New"/>
              </w:rPr>
              <w:t xml:space="preserve"> &lt;ECSConf_info_ind&gt;s)</w:t>
            </w:r>
            <w:r w:rsidR="001B6139">
              <w:rPr>
                <w:rFonts w:ascii="Courier New" w:eastAsiaTheme="minorHAnsi" w:hAnsi="Courier New" w:cs="Courier New"/>
                <w:color w:val="000000"/>
              </w:rPr>
              <w:t>,(</w:t>
            </w:r>
            <w:r w:rsidR="001B6139" w:rsidRPr="000903C1">
              <w:t>list of supported</w:t>
            </w:r>
            <w:r w:rsidR="001B6139">
              <w:rPr>
                <w:rFonts w:ascii="Courier New" w:eastAsiaTheme="minorHAnsi" w:hAnsi="Courier New" w:cs="Courier New"/>
                <w:color w:val="000000"/>
              </w:rPr>
              <w:t xml:space="preserve"> &lt;EDC_support&gt;s),(</w:t>
            </w:r>
            <w:r w:rsidR="001B6139" w:rsidRPr="000903C1">
              <w:t>list of supported</w:t>
            </w:r>
            <w:r w:rsidR="001B6139">
              <w:rPr>
                <w:rFonts w:ascii="Courier New" w:eastAsiaTheme="minorHAnsi" w:hAnsi="Courier New" w:cs="Courier New"/>
                <w:color w:val="000000"/>
              </w:rPr>
              <w:t xml:space="preserve"> </w:t>
            </w:r>
            <w:r w:rsidR="001B6139">
              <w:rPr>
                <w:rFonts w:ascii="Courier New" w:hAnsi="Courier New"/>
              </w:rPr>
              <w:t>&lt;SDNAEPC_support&gt;s)</w:t>
            </w:r>
            <w:r w:rsidR="00C44CD7" w:rsidRPr="001B0D11">
              <w:rPr>
                <w:rFonts w:ascii="Courier New" w:hAnsi="Courier New"/>
                <w:lang w:eastAsia="ja-JP"/>
              </w:rPr>
              <w:t xml:space="preserve"> )</w:t>
            </w:r>
            <w:r w:rsidR="00C44CD7" w:rsidRPr="000903C1">
              <w:rPr>
                <w:rFonts w:ascii="Courier New" w:hAnsi="Courier New"/>
                <w:lang w:eastAsia="ja-JP"/>
              </w:rPr>
              <w:t>,</w:t>
            </w:r>
            <w:r w:rsidR="00C44CD7" w:rsidRPr="000903C1">
              <w:rPr>
                <w:rFonts w:ascii="Courier New" w:hAnsi="Courier New" w:cs="Courier New"/>
                <w:lang w:eastAsia="ja-JP"/>
              </w:rPr>
              <w:t>(</w:t>
            </w:r>
            <w:r w:rsidR="00C44CD7" w:rsidRPr="000903C1">
              <w:rPr>
                <w:lang w:eastAsia="ja-JP"/>
              </w:rPr>
              <w:t>list of supported</w:t>
            </w:r>
            <w:r w:rsidR="00C44CD7">
              <w:rPr>
                <w:lang w:eastAsia="ja-JP"/>
              </w:rPr>
              <w:t xml:space="preserve"> </w:t>
            </w:r>
            <w:r w:rsidR="00C44CD7" w:rsidRPr="000903C1">
              <w:rPr>
                <w:rFonts w:ascii="Courier New" w:hAnsi="Courier New" w:cs="Courier New"/>
              </w:rPr>
              <w:t>&lt;</w:t>
            </w:r>
            <w:r w:rsidR="00C44CD7">
              <w:rPr>
                <w:rFonts w:ascii="Courier New" w:hAnsi="Courier New" w:cs="Courier New"/>
              </w:rPr>
              <w:t>EAS_redisc_supp</w:t>
            </w:r>
            <w:r w:rsidR="00C44CD7" w:rsidRPr="000903C1">
              <w:rPr>
                <w:rFonts w:ascii="Courier New" w:hAnsi="Courier New" w:cs="Courier New"/>
              </w:rPr>
              <w:t>_ind&gt;</w:t>
            </w:r>
            <w:r w:rsidR="00C44CD7" w:rsidRPr="000903C1">
              <w:rPr>
                <w:lang w:eastAsia="ja-JP"/>
              </w:rPr>
              <w:t>s</w:t>
            </w:r>
            <w:r w:rsidR="00C44CD7">
              <w:rPr>
                <w:lang w:eastAsia="ja-JP"/>
              </w:rPr>
              <w:t>)</w:t>
            </w:r>
          </w:p>
          <w:p w14:paraId="3EE80027" w14:textId="77777777" w:rsidR="00026965" w:rsidRPr="000903C1" w:rsidRDefault="00026965">
            <w:pPr>
              <w:spacing w:after="20"/>
              <w:rPr>
                <w:rFonts w:ascii="Courier New" w:hAnsi="Courier New"/>
              </w:rPr>
            </w:pPr>
            <w:bookmarkStart w:id="3084" w:name="_MCCTEMPBM_CRPT80111796___7"/>
            <w:bookmarkEnd w:id="3083"/>
            <w:r w:rsidRPr="000903C1">
              <w:rPr>
                <w:rFonts w:ascii="Courier New" w:hAnsi="Courier New"/>
              </w:rPr>
              <w:lastRenderedPageBreak/>
              <w:t>[...]]</w:t>
            </w:r>
            <w:bookmarkEnd w:id="3084"/>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085" w:name="_MCCTEMPBM_CRPT80111797___7"/>
            <w:r w:rsidRPr="000903C1">
              <w:lastRenderedPageBreak/>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085"/>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086"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086"/>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087"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087"/>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088"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088"/>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089"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090" w:name="_MCCTEMPBM_CRPT80111802___7"/>
      <w:bookmarkEnd w:id="3089"/>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091" w:name="_MCCTEMPBM_CRPT80111803___7"/>
      <w:bookmarkEnd w:id="3090"/>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092" w:name="_MCCTEMPBM_CRPT80111804___2"/>
      <w:bookmarkEnd w:id="3091"/>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092"/>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093"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094" w:name="_MCCTEMPBM_CRPT80111806___3"/>
      <w:bookmarkEnd w:id="3093"/>
      <w:r w:rsidRPr="000903C1">
        <w:lastRenderedPageBreak/>
        <w:t>If the value is null or omitted, then the subscription value will be requested.</w:t>
      </w:r>
    </w:p>
    <w:p w14:paraId="563925C2" w14:textId="77777777" w:rsidR="00026965" w:rsidRPr="000903C1" w:rsidRDefault="00026965">
      <w:pPr>
        <w:pStyle w:val="B1"/>
      </w:pPr>
      <w:bookmarkStart w:id="3095" w:name="_MCCTEMPBM_CRPT80111807___7"/>
      <w:bookmarkEnd w:id="3094"/>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095"/>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096"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096"/>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097"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097"/>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098"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098"/>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099"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099"/>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00" w:name="_MCCTEMPBM_CRPT80111812___7"/>
      <w:r w:rsidRPr="000903C1">
        <w:rPr>
          <w:rFonts w:ascii="Courier New" w:hAnsi="Courier New"/>
        </w:rPr>
        <w:lastRenderedPageBreak/>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01" w:name="_MCCTEMPBM_CRPT80111813___7"/>
      <w:bookmarkEnd w:id="3100"/>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01"/>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02"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02"/>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03"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03"/>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04"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04"/>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05"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06" w:name="_MCCTEMPBM_CRPT80111818___7"/>
      <w:bookmarkEnd w:id="3105"/>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06"/>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07"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07"/>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08"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09" w:name="_MCCTEMPBM_CRPT80111821___7"/>
      <w:bookmarkEnd w:id="3108"/>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09"/>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10"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10"/>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11"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11"/>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lastRenderedPageBreak/>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12"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12"/>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13"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13"/>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14"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4"/>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15"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5"/>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16"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16"/>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17"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17"/>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18"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8"/>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19" w:name="_MCCTEMPBM_CRPT80111831___7"/>
      <w:r w:rsidRPr="000903C1">
        <w:rPr>
          <w:rFonts w:ascii="Courier New" w:hAnsi="Courier New" w:cs="Courier New"/>
        </w:rPr>
        <w:lastRenderedPageBreak/>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19"/>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20"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21" w:name="_MCCTEMPBM_CRPT80111833___7"/>
      <w:bookmarkEnd w:id="3120"/>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21"/>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22"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23" w:name="_MCCTEMPBM_CRPT80111835___7"/>
      <w:bookmarkEnd w:id="3122"/>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23"/>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24"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24"/>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Default="001B0D11" w:rsidP="001B0D11">
      <w:pPr>
        <w:pStyle w:val="B2"/>
        <w:rPr>
          <w:lang w:eastAsia="zh-TW"/>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07AE965C" w14:textId="77777777" w:rsidR="00273825" w:rsidRDefault="00273825" w:rsidP="00273825">
      <w:pPr>
        <w:ind w:left="568" w:hanging="284"/>
        <w:rPr>
          <w:rFonts w:eastAsiaTheme="minorHAnsi"/>
          <w:color w:val="000000"/>
          <w:u w:color="000000"/>
        </w:rPr>
      </w:pPr>
      <w:r>
        <w:rPr>
          <w:rFonts w:ascii="Courier New" w:eastAsiaTheme="minorHAnsi" w:hAnsi="Courier New" w:cs="Courier New"/>
          <w:color w:val="000000"/>
          <w:u w:color="000000"/>
        </w:rPr>
        <w:t>&lt;EDC_support&gt;</w:t>
      </w:r>
      <w:r>
        <w:rPr>
          <w:rFonts w:eastAsiaTheme="minorHAnsi"/>
          <w:color w:val="000000"/>
          <w:u w:color="000000"/>
        </w:rPr>
        <w:t xml:space="preserve">: integer type; indicates whether UE supports EDC for the PDU session being established, see </w:t>
      </w:r>
      <w:r w:rsidRPr="000903C1">
        <w:t>3GPP TS 2</w:t>
      </w:r>
      <w:r w:rsidRPr="000903C1">
        <w:rPr>
          <w:rFonts w:hint="eastAsia"/>
          <w:lang w:eastAsia="ko-KR"/>
        </w:rPr>
        <w:t>4</w:t>
      </w:r>
      <w:r w:rsidRPr="000903C1">
        <w:t>.</w:t>
      </w:r>
      <w:r w:rsidRPr="000903C1">
        <w:rPr>
          <w:rFonts w:hint="eastAsia"/>
          <w:lang w:eastAsia="ko-KR"/>
        </w:rPr>
        <w:t>5</w:t>
      </w:r>
      <w:r w:rsidRPr="000903C1">
        <w:t>01 [161]</w:t>
      </w:r>
      <w:r>
        <w:rPr>
          <w:rFonts w:eastAsiaTheme="minorHAnsi"/>
          <w:color w:val="000000"/>
          <w:u w:color="000000"/>
        </w:rPr>
        <w:t>.</w:t>
      </w:r>
    </w:p>
    <w:p w14:paraId="4FCAFB32" w14:textId="77777777" w:rsidR="00273825" w:rsidRDefault="00273825" w:rsidP="00273825">
      <w:pPr>
        <w:ind w:left="851" w:hanging="284"/>
        <w:rPr>
          <w:rFonts w:eastAsiaTheme="minorHAnsi"/>
          <w:color w:val="000000"/>
          <w:u w:color="000000"/>
        </w:rPr>
      </w:pPr>
      <w:r>
        <w:rPr>
          <w:rFonts w:eastAsiaTheme="minorHAnsi"/>
          <w:color w:val="000000"/>
          <w:u w:val="single" w:color="000000"/>
        </w:rPr>
        <w:t>0</w:t>
      </w:r>
      <w:r>
        <w:rPr>
          <w:rFonts w:eastAsiaTheme="minorHAnsi"/>
          <w:color w:val="000000"/>
          <w:u w:color="000000"/>
        </w:rPr>
        <w:tab/>
        <w:t>indicates that UE does not support EDC</w:t>
      </w:r>
    </w:p>
    <w:p w14:paraId="39139AB6" w14:textId="77777777" w:rsidR="00273825" w:rsidRDefault="00273825" w:rsidP="00273825">
      <w:pPr>
        <w:ind w:left="851" w:hanging="284"/>
        <w:rPr>
          <w:rFonts w:eastAsiaTheme="minorHAnsi"/>
          <w:b/>
          <w:bCs/>
          <w:color w:val="000000"/>
          <w:u w:color="000000"/>
        </w:rPr>
      </w:pPr>
      <w:r>
        <w:rPr>
          <w:rFonts w:eastAsiaTheme="minorHAnsi"/>
          <w:color w:val="000000"/>
          <w:u w:color="000000"/>
        </w:rPr>
        <w:t>1</w:t>
      </w:r>
      <w:r>
        <w:rPr>
          <w:rFonts w:eastAsiaTheme="minorHAnsi"/>
          <w:color w:val="000000"/>
          <w:u w:color="000000"/>
        </w:rPr>
        <w:tab/>
        <w:t>indicates that UE supports EDC</w:t>
      </w:r>
    </w:p>
    <w:p w14:paraId="40230106" w14:textId="77777777" w:rsidR="00273825" w:rsidRDefault="00273825" w:rsidP="00273825">
      <w:pPr>
        <w:ind w:left="568" w:hanging="284"/>
      </w:pPr>
      <w:r>
        <w:rPr>
          <w:rFonts w:ascii="Courier New" w:eastAsiaTheme="minorHAnsi" w:hAnsi="Courier New" w:cs="Courier New"/>
          <w:color w:val="000000"/>
        </w:rPr>
        <w:t>&lt;</w:t>
      </w:r>
      <w:r>
        <w:rPr>
          <w:rFonts w:ascii="Courier New" w:hAnsi="Courier New"/>
        </w:rPr>
        <w:t>SDNAEPC_support</w:t>
      </w:r>
      <w:r>
        <w:rPr>
          <w:rFonts w:ascii="Courier New" w:eastAsiaTheme="minorHAnsi" w:hAnsi="Courier New" w:cs="Courier New"/>
          <w:color w:val="000000"/>
        </w:rPr>
        <w:t>&gt;</w:t>
      </w:r>
      <w:r>
        <w:rPr>
          <w:rFonts w:eastAsiaTheme="minorHAnsi"/>
          <w:color w:val="000000"/>
        </w:rPr>
        <w:t xml:space="preserve">: integer type; </w:t>
      </w:r>
      <w:r>
        <w:t xml:space="preserve">indicates if the UE supports Secondary DN authentication and authorization over EPC, </w:t>
      </w:r>
      <w:r w:rsidRPr="000903C1">
        <w:rPr>
          <w:rFonts w:hint="eastAsia"/>
          <w:lang w:eastAsia="ko-KR"/>
        </w:rPr>
        <w:t xml:space="preserve">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t xml:space="preserve">, </w:t>
      </w:r>
      <w:r w:rsidRPr="000903C1">
        <w:t>clause </w:t>
      </w:r>
      <w:r>
        <w:t xml:space="preserve">6.5.1.2 ,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w:t>
      </w:r>
      <w:r>
        <w:t xml:space="preserve">9.11.4.1 and </w:t>
      </w:r>
      <w:r w:rsidRPr="000903C1">
        <w:t>clause </w:t>
      </w:r>
      <w:r>
        <w:t>6.4.1.2.</w:t>
      </w:r>
    </w:p>
    <w:p w14:paraId="19EB12E8" w14:textId="77777777" w:rsidR="00273825" w:rsidRPr="00DD33DF" w:rsidRDefault="00273825" w:rsidP="00273825">
      <w:pPr>
        <w:ind w:left="568"/>
      </w:pPr>
      <w:r w:rsidRPr="00DD33DF">
        <w:t>0</w:t>
      </w:r>
      <w:r w:rsidRPr="00DD33DF">
        <w:tab/>
        <w:t xml:space="preserve">   Secondary DN authentication and authorization over EPC not supported</w:t>
      </w:r>
    </w:p>
    <w:p w14:paraId="36A03E54" w14:textId="4C7EEB7C" w:rsidR="00273825" w:rsidRDefault="00273825" w:rsidP="00273825">
      <w:pPr>
        <w:pStyle w:val="B2"/>
      </w:pPr>
      <w:r w:rsidRPr="00DD33DF">
        <w:t>1</w:t>
      </w:r>
      <w:r w:rsidRPr="00DD33DF">
        <w:tab/>
        <w:t xml:space="preserve">   Secondary DN authentication and authorization over EPC supported</w:t>
      </w:r>
    </w:p>
    <w:p w14:paraId="4AA0045F" w14:textId="77777777" w:rsidR="00C44CD7" w:rsidRDefault="00C44CD7" w:rsidP="00C44CD7">
      <w:pPr>
        <w:pStyle w:val="B1"/>
        <w:rPr>
          <w:rFonts w:ascii="Arial" w:hAnsi="Arial" w:cs="Arial"/>
          <w:sz w:val="18"/>
        </w:rPr>
      </w:pPr>
      <w:r w:rsidRPr="000903C1">
        <w:rPr>
          <w:rFonts w:ascii="Courier New" w:hAnsi="Courier New" w:cs="Courier New"/>
        </w:rPr>
        <w:t>&lt;</w:t>
      </w:r>
      <w:r>
        <w:rPr>
          <w:rFonts w:ascii="Courier New" w:hAnsi="Courier New" w:cs="Courier New"/>
        </w:rPr>
        <w:t>EAS_redisc_supp</w:t>
      </w:r>
      <w:r w:rsidRPr="000903C1">
        <w:rPr>
          <w:rFonts w:ascii="Courier New" w:hAnsi="Courier New" w:cs="Courier New"/>
        </w:rPr>
        <w:t>_ind&gt;</w:t>
      </w:r>
      <w:r w:rsidRPr="000903C1">
        <w:t xml:space="preserve">: </w:t>
      </w:r>
      <w:r>
        <w:t>integer</w:t>
      </w:r>
      <w:r w:rsidRPr="00C76144">
        <w:t xml:space="preserve"> type; is the </w:t>
      </w:r>
      <w:r w:rsidRPr="00C76144">
        <w:rPr>
          <w:lang w:eastAsia="zh-TW"/>
        </w:rPr>
        <w:t xml:space="preserve">the one octet long capability field indicating the EAS rediscovery support indication to the network as specified in </w:t>
      </w:r>
      <w:r w:rsidRPr="00C76144">
        <w:t>3GPP TS 2</w:t>
      </w:r>
      <w:r w:rsidRPr="00C76144">
        <w:rPr>
          <w:lang w:eastAsia="ko-KR"/>
        </w:rPr>
        <w:t>4</w:t>
      </w:r>
      <w:r w:rsidRPr="00C76144">
        <w:t>.008 [8]</w:t>
      </w:r>
      <w:r w:rsidRPr="00C76144">
        <w:rPr>
          <w:lang w:eastAsia="zh-TW"/>
        </w:rPr>
        <w:t>, clause</w:t>
      </w:r>
      <w:r w:rsidRPr="00C76144">
        <w:t> </w:t>
      </w:r>
      <w:r w:rsidRPr="00C76144">
        <w:rPr>
          <w:lang w:eastAsia="zh-TW"/>
        </w:rPr>
        <w:t>10.5.6.3</w:t>
      </w:r>
      <w:r w:rsidRPr="00C76144">
        <w:t xml:space="preserve"> (also see 3GPP TS 2</w:t>
      </w:r>
      <w:r w:rsidRPr="00C76144">
        <w:rPr>
          <w:lang w:eastAsia="ko-KR"/>
        </w:rPr>
        <w:t>3</w:t>
      </w:r>
      <w:r w:rsidRPr="00C76144">
        <w:t>.</w:t>
      </w:r>
      <w:r w:rsidRPr="00C76144">
        <w:rPr>
          <w:lang w:eastAsia="ko-KR"/>
        </w:rPr>
        <w:t>5</w:t>
      </w:r>
      <w:r>
        <w:t>5</w:t>
      </w:r>
      <w:r w:rsidRPr="00C76144">
        <w:t>8 [187], and 3GPP TS 2</w:t>
      </w:r>
      <w:r w:rsidRPr="00C76144">
        <w:rPr>
          <w:lang w:eastAsia="ko-KR"/>
        </w:rPr>
        <w:t>4</w:t>
      </w:r>
      <w:r w:rsidRPr="00C76144">
        <w:t>.</w:t>
      </w:r>
      <w:r w:rsidRPr="00C76144">
        <w:rPr>
          <w:lang w:eastAsia="ko-KR"/>
        </w:rPr>
        <w:t>5</w:t>
      </w:r>
      <w:r w:rsidRPr="00C76144">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Pr>
          <w:rFonts w:ascii="Arial" w:hAnsi="Arial" w:cs="Arial"/>
          <w:sz w:val="18"/>
        </w:rPr>
        <w:t xml:space="preserve"> </w:t>
      </w:r>
    </w:p>
    <w:p w14:paraId="77D491D7" w14:textId="77777777" w:rsidR="00C44CD7" w:rsidRDefault="00C44CD7" w:rsidP="00C44CD7">
      <w:pPr>
        <w:pStyle w:val="B2"/>
      </w:pPr>
      <w:r>
        <w:t>-</w:t>
      </w:r>
      <w:r>
        <w:rPr>
          <w:rFonts w:eastAsiaTheme="minorHAnsi"/>
          <w:color w:val="000000"/>
          <w:u w:color="000000"/>
        </w:rPr>
        <w:tab/>
      </w:r>
      <w:r>
        <w:t xml:space="preserve">a UE supporting IPv4 address range, IPv6 address range and FQDN shall set </w:t>
      </w:r>
      <w:r w:rsidRPr="000903C1">
        <w:rPr>
          <w:rFonts w:ascii="Courier New" w:hAnsi="Courier New" w:cs="Courier New"/>
        </w:rPr>
        <w:t>&lt;</w:t>
      </w:r>
      <w:r>
        <w:rPr>
          <w:rFonts w:ascii="Courier New" w:hAnsi="Courier New" w:cs="Courier New"/>
        </w:rPr>
        <w:t>EAS_redisc_supp</w:t>
      </w:r>
      <w:r w:rsidRPr="000903C1">
        <w:rPr>
          <w:rFonts w:ascii="Courier New" w:hAnsi="Courier New" w:cs="Courier New"/>
        </w:rPr>
        <w:t>_ind&gt;</w:t>
      </w:r>
      <w:r>
        <w:t xml:space="preserve"> to </w:t>
      </w:r>
      <w:r w:rsidRPr="000903C1">
        <w:rPr>
          <w:lang w:eastAsia="zh-TW"/>
        </w:rPr>
        <w:t>"</w:t>
      </w:r>
      <w:r>
        <w:t>00000111</w:t>
      </w:r>
      <w:r w:rsidRPr="000903C1">
        <w:rPr>
          <w:lang w:eastAsia="zh-TW"/>
        </w:rPr>
        <w:t>"</w:t>
      </w:r>
    </w:p>
    <w:p w14:paraId="5D7B6B11" w14:textId="30EBE370" w:rsidR="00C44CD7" w:rsidRPr="000903C1" w:rsidRDefault="00C44CD7" w:rsidP="00C44CD7">
      <w:pPr>
        <w:pStyle w:val="B2"/>
        <w:rPr>
          <w:b/>
        </w:rPr>
      </w:pPr>
      <w:r>
        <w:t>-</w:t>
      </w:r>
      <w:r>
        <w:rPr>
          <w:rFonts w:eastAsiaTheme="minorHAnsi"/>
          <w:color w:val="000000"/>
          <w:u w:color="000000"/>
        </w:rPr>
        <w:tab/>
      </w:r>
      <w:r>
        <w:t xml:space="preserve">a UE supporting only FQDN shall set </w:t>
      </w:r>
      <w:r w:rsidRPr="000903C1">
        <w:rPr>
          <w:rFonts w:ascii="Courier New" w:hAnsi="Courier New" w:cs="Courier New"/>
        </w:rPr>
        <w:t>&lt;</w:t>
      </w:r>
      <w:r>
        <w:rPr>
          <w:rFonts w:ascii="Courier New" w:hAnsi="Courier New" w:cs="Courier New"/>
        </w:rPr>
        <w:t>EAS_redisc_supp</w:t>
      </w:r>
      <w:r w:rsidRPr="000903C1">
        <w:rPr>
          <w:rFonts w:ascii="Courier New" w:hAnsi="Courier New" w:cs="Courier New"/>
        </w:rPr>
        <w:t>_ind&gt;</w:t>
      </w:r>
      <w:r>
        <w:t xml:space="preserve"> to </w:t>
      </w:r>
      <w:r w:rsidRPr="000903C1">
        <w:rPr>
          <w:lang w:eastAsia="zh-TW"/>
        </w:rPr>
        <w:t>"</w:t>
      </w:r>
      <w:r>
        <w:t>00000100</w:t>
      </w:r>
      <w:r w:rsidRPr="000903C1">
        <w:rPr>
          <w:lang w:eastAsia="zh-TW"/>
        </w:rPr>
        <w:t>"</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lastRenderedPageBreak/>
        <w:t>Mandatory unless only a single subscribed context is supported.</w:t>
      </w:r>
    </w:p>
    <w:p w14:paraId="23591F21" w14:textId="77777777" w:rsidR="00026965" w:rsidRPr="000903C1" w:rsidRDefault="00026965" w:rsidP="00E26141">
      <w:pPr>
        <w:pStyle w:val="Heading3"/>
      </w:pPr>
      <w:bookmarkStart w:id="3125" w:name="_Toc20207642"/>
      <w:bookmarkStart w:id="3126" w:name="_Toc27579525"/>
      <w:bookmarkStart w:id="3127" w:name="_Toc36116105"/>
      <w:bookmarkStart w:id="3128" w:name="_Toc45214986"/>
      <w:bookmarkStart w:id="3129" w:name="_Toc51866754"/>
      <w:bookmarkStart w:id="3130" w:name="_Toc171691518"/>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25"/>
      <w:bookmarkEnd w:id="3126"/>
      <w:bookmarkEnd w:id="3127"/>
      <w:bookmarkEnd w:id="3128"/>
      <w:bookmarkEnd w:id="3129"/>
      <w:bookmarkEnd w:id="3130"/>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31"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32" w:name="_MCCTEMPBM_CRPT80111838___7" w:colFirst="0" w:colLast="1"/>
            <w:bookmarkEnd w:id="3131"/>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33" w:name="_MCCTEMPBM_CRPT80111839___7"/>
            <w:bookmarkEnd w:id="3132"/>
            <w:r w:rsidRPr="000903C1">
              <w:rPr>
                <w:rFonts w:ascii="Courier New" w:hAnsi="Courier New"/>
              </w:rPr>
              <w:t>+CGDSCONT=?</w:t>
            </w:r>
            <w:bookmarkEnd w:id="3133"/>
          </w:p>
        </w:tc>
        <w:tc>
          <w:tcPr>
            <w:tcW w:w="4881" w:type="dxa"/>
          </w:tcPr>
          <w:p w14:paraId="10092861" w14:textId="77777777" w:rsidR="00026965" w:rsidRPr="000903C1" w:rsidRDefault="00026965">
            <w:pPr>
              <w:spacing w:after="20"/>
              <w:rPr>
                <w:rFonts w:ascii="Courier New" w:hAnsi="Courier New"/>
              </w:rPr>
            </w:pPr>
            <w:bookmarkStart w:id="3134"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34"/>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35"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35"/>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36"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36"/>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37"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38" w:name="_MCCTEMPBM_CRPT80111844___7"/>
      <w:bookmarkEnd w:id="3137"/>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38"/>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39"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40" w:name="_MCCTEMPBM_CRPT80111846___7"/>
      <w:bookmarkEnd w:id="3139"/>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41" w:name="_MCCTEMPBM_CRPT80111847___7"/>
      <w:bookmarkEnd w:id="3140"/>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41"/>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lastRenderedPageBreak/>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42"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42"/>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43"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43"/>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44" w:name="_Toc20207643"/>
      <w:bookmarkStart w:id="3145" w:name="_Toc27579526"/>
      <w:bookmarkStart w:id="3146" w:name="_Toc36116106"/>
      <w:bookmarkStart w:id="3147" w:name="_Toc45214987"/>
      <w:bookmarkStart w:id="3148" w:name="_Toc51866755"/>
      <w:bookmarkStart w:id="3149" w:name="_Toc171691519"/>
      <w:r w:rsidRPr="000903C1">
        <w:lastRenderedPageBreak/>
        <w:t>10.1.3</w:t>
      </w:r>
      <w:r w:rsidRPr="000903C1">
        <w:tab/>
        <w:t xml:space="preserve">Traffic </w:t>
      </w:r>
      <w:r w:rsidR="00C82DB3" w:rsidRPr="000903C1">
        <w:t>f</w:t>
      </w:r>
      <w:r w:rsidRPr="000903C1">
        <w:t xml:space="preserve">low </w:t>
      </w:r>
      <w:r w:rsidR="00C82DB3" w:rsidRPr="000903C1">
        <w:t>t</w:t>
      </w:r>
      <w:r w:rsidRPr="000903C1">
        <w:t>emplate +CGTFT</w:t>
      </w:r>
      <w:bookmarkEnd w:id="3144"/>
      <w:bookmarkEnd w:id="3145"/>
      <w:bookmarkEnd w:id="3146"/>
      <w:bookmarkEnd w:id="3147"/>
      <w:bookmarkEnd w:id="3148"/>
      <w:bookmarkEnd w:id="3149"/>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50"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51" w:name="_MCCTEMPBM_CRPT80111851___7" w:colFirst="0" w:colLast="1"/>
            <w:bookmarkEnd w:id="3150"/>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52" w:name="_MCCTEMPBM_CRPT80111852___7"/>
            <w:bookmarkEnd w:id="3151"/>
            <w:r w:rsidRPr="000903C1">
              <w:rPr>
                <w:rFonts w:ascii="Courier New" w:hAnsi="Courier New"/>
              </w:rPr>
              <w:lastRenderedPageBreak/>
              <w:t>+CGTFT=?</w:t>
            </w:r>
            <w:bookmarkEnd w:id="3152"/>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53"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54" w:name="_MCCTEMPBM_CRPT80111854___7"/>
            <w:bookmarkEnd w:id="3153"/>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54"/>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55"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55"/>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56"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 xml:space="preserve">for routing of packets onto different QoS flows towards the TE. The concept is further </w:t>
      </w:r>
      <w:r w:rsidRPr="000903C1">
        <w:lastRenderedPageBreak/>
        <w:t>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56"/>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57"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57"/>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58"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58"/>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59"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lastRenderedPageBreak/>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59"/>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80DC892" w14:textId="77777777" w:rsidR="00A64B25" w:rsidRPr="000903C1" w:rsidRDefault="00A64B25" w:rsidP="00A64B25">
      <w:pPr>
        <w:pStyle w:val="B2"/>
      </w:pPr>
      <w:r>
        <w:tab/>
      </w:r>
      <w:r>
        <w:tab/>
      </w:r>
      <w:r w:rsidRPr="00512C62">
        <w:t>Reserved (see 3GPP</w:t>
      </w:r>
      <w:r>
        <w:t> </w:t>
      </w:r>
      <w:r w:rsidRPr="00512C62">
        <w:t>TS</w:t>
      </w:r>
      <w:r>
        <w:t> </w:t>
      </w:r>
      <w:r w:rsidRPr="00512C62">
        <w:t>24.501</w:t>
      </w:r>
      <w:r>
        <w:t> </w:t>
      </w:r>
      <w:r w:rsidRPr="00512C62">
        <w:t>[161], table</w:t>
      </w:r>
      <w:r>
        <w:t> </w:t>
      </w:r>
      <w:r w:rsidRPr="00512C62">
        <w:t>9.11.4.13.1)</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60"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60"/>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61"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62" w:name="_MCCTEMPBM_CRPT80111862___7"/>
      <w:bookmarkEnd w:id="3161"/>
      <w:r w:rsidRPr="000903C1">
        <w:rPr>
          <w:rFonts w:ascii="Courier New" w:hAnsi="Courier New"/>
        </w:rPr>
        <w:t>&lt;ethertype&gt;</w:t>
      </w:r>
      <w:r w:rsidRPr="000903C1">
        <w:t>: numeric value in hexadecimal format. The value range is from 0000 to FFFF.</w:t>
      </w:r>
    </w:p>
    <w:bookmarkEnd w:id="3162"/>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63" w:name="_Toc20207644"/>
      <w:bookmarkStart w:id="3164" w:name="_Toc27579527"/>
      <w:bookmarkStart w:id="3165" w:name="_Toc36116107"/>
      <w:bookmarkStart w:id="3166" w:name="_Toc45214988"/>
      <w:bookmarkStart w:id="3167" w:name="_Toc51866756"/>
      <w:bookmarkStart w:id="3168" w:name="_Toc171691520"/>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63"/>
      <w:bookmarkEnd w:id="3164"/>
      <w:bookmarkEnd w:id="3165"/>
      <w:bookmarkEnd w:id="3166"/>
      <w:bookmarkEnd w:id="3167"/>
      <w:bookmarkEnd w:id="3168"/>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69" w:name="_MCCTEMPBM_CRPT80111863___7"/>
            <w:r w:rsidRPr="000903C1">
              <w:rPr>
                <w:rFonts w:ascii="Courier New" w:hAnsi="Courier New" w:cs="Courier New"/>
              </w:rPr>
              <w:t>+CGQREQ=[&lt;cid&gt;[,&lt;precedence&gt;[,&lt;delay&gt;,&lt;reliability&gt;[,&lt;peak&gt;[,&lt;mean&gt;]]]]]]</w:t>
            </w:r>
            <w:bookmarkEnd w:id="3169"/>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70" w:name="_MCCTEMPBM_CRPT80111864___7" w:colFirst="0" w:colLast="1"/>
            <w:r w:rsidRPr="000903C1">
              <w:rPr>
                <w:rFonts w:ascii="Courier New" w:hAnsi="Courier New" w:cs="Courier New"/>
              </w:rPr>
              <w:lastRenderedPageBreak/>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71" w:name="_MCCTEMPBM_CRPT80111865___7"/>
            <w:bookmarkEnd w:id="3170"/>
            <w:r w:rsidRPr="000903C1">
              <w:rPr>
                <w:rFonts w:ascii="Courier New" w:hAnsi="Courier New" w:cs="Courier New"/>
              </w:rPr>
              <w:t>+CGQREQ=?</w:t>
            </w:r>
            <w:bookmarkEnd w:id="3171"/>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72"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73" w:name="_MCCTEMPBM_CRPT80111867___7"/>
            <w:bookmarkEnd w:id="3172"/>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3"/>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74"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174"/>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75"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75"/>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176"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176"/>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177" w:name="_Toc20207645"/>
      <w:bookmarkStart w:id="3178" w:name="_Toc27579528"/>
      <w:bookmarkStart w:id="3179" w:name="_Toc36116108"/>
      <w:bookmarkStart w:id="3180" w:name="_Toc45214989"/>
      <w:bookmarkStart w:id="3181" w:name="_Toc51866757"/>
      <w:bookmarkStart w:id="3182" w:name="_Toc171691521"/>
      <w:r w:rsidRPr="000903C1">
        <w:lastRenderedPageBreak/>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177"/>
      <w:bookmarkEnd w:id="3178"/>
      <w:bookmarkEnd w:id="3179"/>
      <w:bookmarkEnd w:id="3180"/>
      <w:bookmarkEnd w:id="3181"/>
      <w:bookmarkEnd w:id="3182"/>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183" w:name="_MCCTEMPBM_CRPT80111871___7"/>
            <w:r w:rsidRPr="000903C1">
              <w:rPr>
                <w:rFonts w:ascii="Courier New" w:hAnsi="Courier New" w:cs="Courier New"/>
              </w:rPr>
              <w:t>+CGQMIN=[&lt;cid&gt;[,&lt;precedence&gt;[,&lt;delay&gt;[,&lt;reliability&gt;[,&lt;peak&gt;[,&lt;mean&gt;]]]]]]</w:t>
            </w:r>
            <w:bookmarkEnd w:id="3183"/>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184"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185" w:name="_MCCTEMPBM_CRPT80111873___7"/>
            <w:bookmarkEnd w:id="3184"/>
            <w:r w:rsidRPr="000903C1">
              <w:rPr>
                <w:rFonts w:ascii="Courier New" w:hAnsi="Courier New" w:cs="Courier New"/>
              </w:rPr>
              <w:t>+CGQMIN=?</w:t>
            </w:r>
            <w:bookmarkEnd w:id="3185"/>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186"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187" w:name="_MCCTEMPBM_CRPT80111875___7"/>
            <w:bookmarkEnd w:id="318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87"/>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188"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88"/>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189"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189"/>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190"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0"/>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191"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lastRenderedPageBreak/>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191"/>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192" w:name="_Toc20207646"/>
      <w:bookmarkStart w:id="3193" w:name="_Toc27579529"/>
      <w:bookmarkStart w:id="3194" w:name="_Toc36116109"/>
      <w:bookmarkStart w:id="3195" w:name="_Toc45214990"/>
      <w:bookmarkStart w:id="3196" w:name="_Toc51866758"/>
      <w:bookmarkStart w:id="3197" w:name="_Toc171691522"/>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192"/>
      <w:bookmarkEnd w:id="3193"/>
      <w:bookmarkEnd w:id="3194"/>
      <w:bookmarkEnd w:id="3195"/>
      <w:bookmarkEnd w:id="3196"/>
      <w:bookmarkEnd w:id="3197"/>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198"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199" w:name="_MCCTEMPBM_CRPT80111881___7" w:colFirst="0" w:colLast="1"/>
            <w:bookmarkEnd w:id="3198"/>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00" w:name="_MCCTEMPBM_CRPT80111882___7"/>
            <w:bookmarkEnd w:id="3199"/>
            <w:r w:rsidRPr="000903C1">
              <w:rPr>
                <w:rFonts w:ascii="Courier New" w:hAnsi="Courier New"/>
              </w:rPr>
              <w:t>+CGEQREQ=?</w:t>
            </w:r>
            <w:bookmarkEnd w:id="3200"/>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01"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 xml:space="preserve">&lt;Traffic handling </w:t>
            </w:r>
            <w:r w:rsidRPr="000903C1">
              <w:rPr>
                <w:rFonts w:ascii="Courier New" w:hAnsi="Courier New"/>
              </w:rPr>
              <w:lastRenderedPageBreak/>
              <w:t>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02" w:name="_MCCTEMPBM_CRPT80111884___7"/>
            <w:bookmarkEnd w:id="3201"/>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02"/>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03" w:name="_MCCTEMPBM_CRPT80111885___7"/>
            <w:r w:rsidRPr="000903C1">
              <w:lastRenderedPageBreak/>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03"/>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04"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04"/>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05"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05"/>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06"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06"/>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lastRenderedPageBreak/>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07"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08" w:name="_MCCTEMPBM_CRPT80111890___7"/>
      <w:bookmarkEnd w:id="320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08"/>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09"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09"/>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10" w:name="_MCCTEMPBM_CRPT80111892___7"/>
      <w:r w:rsidRPr="000903C1">
        <w:rPr>
          <w:rFonts w:ascii="Courier New" w:hAnsi="Courier New"/>
        </w:rPr>
        <w:lastRenderedPageBreak/>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10"/>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11"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11"/>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12"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12"/>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13" w:name="_Toc20207647"/>
      <w:bookmarkStart w:id="3214" w:name="_Toc27579530"/>
      <w:bookmarkStart w:id="3215" w:name="_Toc36116110"/>
      <w:bookmarkStart w:id="3216" w:name="_Toc45214991"/>
      <w:bookmarkStart w:id="3217" w:name="_Toc51866759"/>
      <w:bookmarkStart w:id="3218" w:name="_Toc171691523"/>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13"/>
      <w:bookmarkEnd w:id="3214"/>
      <w:bookmarkEnd w:id="3215"/>
      <w:bookmarkEnd w:id="3216"/>
      <w:bookmarkEnd w:id="3217"/>
      <w:bookmarkEnd w:id="3218"/>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19"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20" w:name="_MCCTEMPBM_CRPT80111896___7" w:colFirst="0" w:colLast="1"/>
            <w:bookmarkEnd w:id="3219"/>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 xml:space="preserve">&lt;cid&gt;,&lt;Traffic class&gt;,&lt;Maximum bitrate UL&gt;,&lt;Maximum bitrate DL&gt;,&lt;Guaranteed bitrate UL&gt;,&lt;Guaranteed bitrate DL&gt;,&lt;Delivery </w:t>
            </w:r>
            <w:r w:rsidRPr="000903C1">
              <w:rPr>
                <w:rFonts w:ascii="Courier New" w:hAnsi="Courier New"/>
              </w:rPr>
              <w:lastRenderedPageBreak/>
              <w:t>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21" w:name="_MCCTEMPBM_CRPT80111897___7"/>
            <w:bookmarkEnd w:id="3220"/>
            <w:r w:rsidRPr="000903C1">
              <w:rPr>
                <w:rFonts w:ascii="Courier New" w:hAnsi="Courier New"/>
              </w:rPr>
              <w:lastRenderedPageBreak/>
              <w:t>+CGEQMIN=?</w:t>
            </w:r>
            <w:bookmarkEnd w:id="3221"/>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22"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23" w:name="_MCCTEMPBM_CRPT80111899___7"/>
            <w:bookmarkEnd w:id="3222"/>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23"/>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24"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4"/>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25"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25"/>
    <w:p w14:paraId="606FBA70" w14:textId="77777777" w:rsidR="00026965" w:rsidRPr="000903C1" w:rsidRDefault="00026965" w:rsidP="007D1BB8">
      <w:r w:rsidRPr="000903C1">
        <w:lastRenderedPageBreak/>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26"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6"/>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27"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27"/>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28"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28"/>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29"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29"/>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lastRenderedPageBreak/>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30"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0"/>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31"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1"/>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32" w:name="_Toc20207648"/>
      <w:bookmarkStart w:id="3233" w:name="_Toc27579531"/>
      <w:bookmarkStart w:id="3234" w:name="_Toc36116111"/>
      <w:bookmarkStart w:id="3235" w:name="_Toc45214992"/>
      <w:bookmarkStart w:id="3236" w:name="_Toc51866760"/>
      <w:bookmarkStart w:id="3237" w:name="_Toc171691524"/>
      <w:r w:rsidRPr="000903C1">
        <w:lastRenderedPageBreak/>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32"/>
      <w:bookmarkEnd w:id="3233"/>
      <w:bookmarkEnd w:id="3234"/>
      <w:bookmarkEnd w:id="3235"/>
      <w:bookmarkEnd w:id="3236"/>
      <w:bookmarkEnd w:id="3237"/>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38"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39" w:name="_MCCTEMPBM_CRPT80111909___7"/>
            <w:bookmarkEnd w:id="3238"/>
            <w:r w:rsidRPr="000903C1">
              <w:rPr>
                <w:rFonts w:ascii="Courier New" w:hAnsi="Courier New"/>
              </w:rPr>
              <w:t>+CGEQNEG=?</w:t>
            </w:r>
            <w:bookmarkEnd w:id="3239"/>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40"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40"/>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41"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41"/>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42"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42"/>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43"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43"/>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44"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44"/>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45" w:name="_MCCTEMPBM_CRPT80111915___7"/>
      <w:r w:rsidRPr="000903C1">
        <w:rPr>
          <w:rFonts w:ascii="Courier New" w:hAnsi="Courier New"/>
        </w:rPr>
        <w:lastRenderedPageBreak/>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45"/>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46"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46"/>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47"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47"/>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48" w:name="_Toc20207649"/>
      <w:bookmarkStart w:id="3249" w:name="_Toc27579532"/>
      <w:bookmarkStart w:id="3250" w:name="_Toc36116112"/>
      <w:bookmarkStart w:id="3251" w:name="_Toc45214993"/>
      <w:bookmarkStart w:id="3252" w:name="_Toc51866761"/>
      <w:bookmarkStart w:id="3253" w:name="_Toc171691525"/>
      <w:r w:rsidRPr="000903C1">
        <w:lastRenderedPageBreak/>
        <w:t>10.1.9</w:t>
      </w:r>
      <w:r w:rsidRPr="000903C1">
        <w:tab/>
        <w:t>PS attach or detach +CGATT</w:t>
      </w:r>
      <w:bookmarkEnd w:id="3248"/>
      <w:bookmarkEnd w:id="3249"/>
      <w:bookmarkEnd w:id="3250"/>
      <w:bookmarkEnd w:id="3251"/>
      <w:bookmarkEnd w:id="3252"/>
      <w:bookmarkEnd w:id="3253"/>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54"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55" w:name="_MCCTEMPBM_CRPT80111919___7" w:colFirst="0" w:colLast="0"/>
            <w:bookmarkEnd w:id="3254"/>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56" w:name="_MCCTEMPBM_CRPT80111920___7"/>
            <w:bookmarkEnd w:id="3255"/>
            <w:r w:rsidRPr="000903C1">
              <w:rPr>
                <w:rFonts w:ascii="Courier New" w:hAnsi="Courier New" w:cs="Courier New"/>
              </w:rPr>
              <w:t>+CGATT=?</w:t>
            </w:r>
            <w:bookmarkEnd w:id="3256"/>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57"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57"/>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5456A825" w:rsidR="00E94632" w:rsidRPr="000903C1" w:rsidRDefault="00026965" w:rsidP="00E94632">
      <w:bookmarkStart w:id="3258" w:name="_MCCTEMPBM_CRPT80111922___7"/>
      <w:r w:rsidRPr="000903C1">
        <w:t xml:space="preserve">The </w:t>
      </w:r>
      <w:r w:rsidR="003A13F2">
        <w:t>set</w:t>
      </w:r>
      <w:r w:rsidRPr="000903C1">
        <w:t xml:space="preserve">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59" w:name="_MCCTEMPBM_CRPT80111923___7"/>
      <w:bookmarkEnd w:id="3258"/>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59"/>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60"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60"/>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61" w:name="_Toc20207650"/>
      <w:bookmarkStart w:id="3262" w:name="_Toc27579533"/>
      <w:bookmarkStart w:id="3263" w:name="_Toc36116113"/>
      <w:bookmarkStart w:id="3264" w:name="_Toc45214994"/>
      <w:bookmarkStart w:id="3265" w:name="_Toc51866762"/>
      <w:bookmarkStart w:id="3266" w:name="_Toc171691526"/>
      <w:r w:rsidRPr="000903C1">
        <w:t>10.1.10</w:t>
      </w:r>
      <w:r w:rsidRPr="000903C1">
        <w:tab/>
        <w:t>PDP context activate or deactivate +CGACT</w:t>
      </w:r>
      <w:bookmarkEnd w:id="3261"/>
      <w:bookmarkEnd w:id="3262"/>
      <w:bookmarkEnd w:id="3263"/>
      <w:bookmarkEnd w:id="3264"/>
      <w:bookmarkEnd w:id="3265"/>
      <w:bookmarkEnd w:id="3266"/>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67"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68" w:name="_MCCTEMPBM_CRPT80111926___7" w:colFirst="0" w:colLast="1"/>
            <w:bookmarkEnd w:id="3267"/>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69" w:name="_MCCTEMPBM_CRPT80111927___7"/>
            <w:bookmarkEnd w:id="3268"/>
            <w:r w:rsidRPr="000903C1">
              <w:rPr>
                <w:rFonts w:ascii="Courier New" w:hAnsi="Courier New" w:cs="Courier New"/>
              </w:rPr>
              <w:t>+CGACT=?</w:t>
            </w:r>
            <w:bookmarkEnd w:id="3269"/>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70"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70"/>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0952668C" w:rsidR="00FA4D2A" w:rsidRPr="000903C1" w:rsidRDefault="00026965" w:rsidP="00FA4D2A">
      <w:bookmarkStart w:id="3271" w:name="_MCCTEMPBM_CRPT80111929___7"/>
      <w:r w:rsidRPr="000903C1">
        <w:t xml:space="preserve">The </w:t>
      </w:r>
      <w:r w:rsidR="003A13F2">
        <w:t>set</w:t>
      </w:r>
      <w:r w:rsidRPr="000903C1">
        <w:t xml:space="preserve">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w:t>
      </w:r>
      <w:r w:rsidRPr="000903C1">
        <w:lastRenderedPageBreak/>
        <w:t xml:space="preserve">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72" w:name="_MCCTEMPBM_CRPT80111930___7"/>
      <w:bookmarkEnd w:id="3271"/>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72"/>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73"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73"/>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74"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74"/>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75"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75"/>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276" w:name="_Toc20207651"/>
      <w:bookmarkStart w:id="3277" w:name="_Toc27579534"/>
      <w:bookmarkStart w:id="3278" w:name="_Toc36116114"/>
      <w:bookmarkStart w:id="3279" w:name="_Toc45214995"/>
      <w:bookmarkStart w:id="3280" w:name="_Toc51866763"/>
      <w:bookmarkStart w:id="3281" w:name="_Toc171691527"/>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276"/>
      <w:bookmarkEnd w:id="3277"/>
      <w:bookmarkEnd w:id="3278"/>
      <w:bookmarkEnd w:id="3279"/>
      <w:bookmarkEnd w:id="3280"/>
      <w:bookmarkEnd w:id="3281"/>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282"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283" w:name="_MCCTEMPBM_CRPT80111935___7"/>
            <w:bookmarkEnd w:id="3282"/>
            <w:r w:rsidRPr="000903C1">
              <w:rPr>
                <w:rFonts w:ascii="Courier New" w:hAnsi="Courier New"/>
              </w:rPr>
              <w:t>+CGCMOD=?</w:t>
            </w:r>
            <w:bookmarkEnd w:id="3283"/>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284"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84"/>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285"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285"/>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51EC39C3" w:rsidR="00FA4D2A" w:rsidRPr="000903C1" w:rsidRDefault="00026965" w:rsidP="00FA4D2A">
      <w:bookmarkStart w:id="3286" w:name="_MCCTEMPBM_CRPT80111938___7"/>
      <w:r w:rsidRPr="000903C1">
        <w:t>The execution command is used to modify the specified PDP context (s) with repect to QoS profiles</w:t>
      </w:r>
      <w:r w:rsidR="00B35B8E">
        <w:t>,</w:t>
      </w:r>
      <w:r w:rsidRPr="000903C1">
        <w:t xml:space="preserve"> TFTs</w:t>
      </w:r>
      <w:r w:rsidR="00B35B8E">
        <w:t xml:space="preserve"> and MBS sessions</w:t>
      </w:r>
      <w:r w:rsidRPr="000903C1">
        <w:t xml:space="preserve">.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286"/>
    <w:p w14:paraId="3DA27B53" w14:textId="77777777" w:rsidR="00026965" w:rsidRPr="000903C1" w:rsidRDefault="00FA4D2A" w:rsidP="00FA4D2A">
      <w:r w:rsidRPr="000903C1">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287"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287"/>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288"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88"/>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289" w:name="_Toc20207652"/>
      <w:bookmarkStart w:id="3290" w:name="_Toc27579535"/>
      <w:bookmarkStart w:id="3291" w:name="_Toc36116115"/>
      <w:bookmarkStart w:id="3292" w:name="_Toc45214996"/>
      <w:bookmarkStart w:id="3293" w:name="_Toc51866764"/>
      <w:bookmarkStart w:id="3294" w:name="_Toc171691528"/>
      <w:r w:rsidRPr="000903C1">
        <w:t>10.1.12</w:t>
      </w:r>
      <w:r w:rsidRPr="000903C1">
        <w:tab/>
        <w:t>Enter data state +CGDATA</w:t>
      </w:r>
      <w:bookmarkEnd w:id="3289"/>
      <w:bookmarkEnd w:id="3290"/>
      <w:bookmarkEnd w:id="3291"/>
      <w:bookmarkEnd w:id="3292"/>
      <w:bookmarkEnd w:id="3293"/>
      <w:bookmarkEnd w:id="3294"/>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295"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296" w:name="_MCCTEMPBM_CRPT80111942___7"/>
            <w:bookmarkEnd w:id="3295"/>
            <w:r w:rsidRPr="000903C1">
              <w:rPr>
                <w:rFonts w:ascii="Courier New" w:hAnsi="Courier New" w:cs="Courier New"/>
              </w:rPr>
              <w:t>+CGDATA=?</w:t>
            </w:r>
            <w:bookmarkEnd w:id="3296"/>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297"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297"/>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298"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298"/>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299"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00" w:name="_MCCTEMPBM_CRPT80111946___7"/>
      <w:bookmarkEnd w:id="3299"/>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01" w:name="_MCCTEMPBM_CRPT80111947___7"/>
      <w:bookmarkEnd w:id="3300"/>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01"/>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02"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02"/>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lastRenderedPageBreak/>
        <w:t>If any of this information is in conflict, the command will fail.</w:t>
      </w:r>
    </w:p>
    <w:p w14:paraId="588EF813" w14:textId="77777777" w:rsidR="00026965" w:rsidRPr="000903C1" w:rsidRDefault="00026965">
      <w:bookmarkStart w:id="3303"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03"/>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04"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04"/>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05"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05"/>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06"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07" w:name="_MCCTEMPBM_CRPT80111953___2"/>
      <w:bookmarkEnd w:id="3306"/>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08" w:name="_MCCTEMPBM_CRPT80111954___7"/>
      <w:bookmarkEnd w:id="3307"/>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08"/>
    <w:p w14:paraId="408D9868" w14:textId="77777777" w:rsidR="00026965" w:rsidRPr="000903C1" w:rsidRDefault="00026965">
      <w:r w:rsidRPr="000903C1">
        <w:rPr>
          <w:b/>
        </w:rPr>
        <w:t>Implementation</w:t>
      </w:r>
    </w:p>
    <w:p w14:paraId="131CB316" w14:textId="77777777" w:rsidR="00026965" w:rsidRPr="000903C1" w:rsidRDefault="00026965">
      <w:bookmarkStart w:id="3309"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09"/>
    <w:p w14:paraId="4F0F1CA5" w14:textId="77777777" w:rsidR="00026965" w:rsidRPr="000903C1" w:rsidRDefault="00026965" w:rsidP="00E26141">
      <w:pPr>
        <w:pStyle w:val="Heading3"/>
      </w:pPr>
      <w:r w:rsidRPr="000903C1">
        <w:br w:type="page"/>
      </w:r>
      <w:bookmarkStart w:id="3310" w:name="_Toc20207653"/>
      <w:bookmarkStart w:id="3311" w:name="_Toc27579536"/>
      <w:bookmarkStart w:id="3312" w:name="_Toc36116116"/>
      <w:bookmarkStart w:id="3313" w:name="_Toc45214997"/>
      <w:bookmarkStart w:id="3314" w:name="_Toc51866765"/>
      <w:bookmarkStart w:id="3315" w:name="_Toc171691529"/>
      <w:r w:rsidRPr="000903C1">
        <w:lastRenderedPageBreak/>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10"/>
      <w:bookmarkEnd w:id="3311"/>
      <w:bookmarkEnd w:id="3312"/>
      <w:bookmarkEnd w:id="3313"/>
      <w:bookmarkEnd w:id="3314"/>
      <w:bookmarkEnd w:id="3315"/>
    </w:p>
    <w:p w14:paraId="11CAD4FD" w14:textId="77777777" w:rsidR="00026965" w:rsidRPr="000903C1" w:rsidRDefault="00026965" w:rsidP="00E26141">
      <w:pPr>
        <w:pStyle w:val="Heading3"/>
      </w:pPr>
      <w:bookmarkStart w:id="3316" w:name="_Toc20207654"/>
      <w:bookmarkStart w:id="3317" w:name="_Toc27579537"/>
      <w:bookmarkStart w:id="3318" w:name="_Toc36116117"/>
      <w:bookmarkStart w:id="3319" w:name="_Toc45214998"/>
      <w:bookmarkStart w:id="3320" w:name="_Toc51866766"/>
      <w:bookmarkStart w:id="3321" w:name="_Toc171691530"/>
      <w:r w:rsidRPr="000903C1">
        <w:t>10.1.14</w:t>
      </w:r>
      <w:r w:rsidRPr="000903C1">
        <w:tab/>
        <w:t>Show PDP address</w:t>
      </w:r>
      <w:r w:rsidR="00E706C5" w:rsidRPr="000903C1">
        <w:t>(es)</w:t>
      </w:r>
      <w:r w:rsidRPr="000903C1">
        <w:t xml:space="preserve"> +CGPADDR</w:t>
      </w:r>
      <w:bookmarkEnd w:id="3316"/>
      <w:bookmarkEnd w:id="3317"/>
      <w:bookmarkEnd w:id="3318"/>
      <w:bookmarkEnd w:id="3319"/>
      <w:bookmarkEnd w:id="3320"/>
      <w:bookmarkEnd w:id="3321"/>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22"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23" w:name="_MCCTEMPBM_CRPT80111957___7"/>
            <w:bookmarkEnd w:id="3322"/>
            <w:r w:rsidRPr="000903C1">
              <w:rPr>
                <w:rFonts w:ascii="Courier New" w:hAnsi="Courier New"/>
              </w:rPr>
              <w:t>+CGPADDR=?</w:t>
            </w:r>
            <w:bookmarkEnd w:id="3323"/>
          </w:p>
        </w:tc>
        <w:tc>
          <w:tcPr>
            <w:tcW w:w="4747" w:type="dxa"/>
          </w:tcPr>
          <w:p w14:paraId="2407880C" w14:textId="77777777" w:rsidR="00026965" w:rsidRPr="000903C1" w:rsidRDefault="00026965">
            <w:pPr>
              <w:spacing w:after="20"/>
              <w:rPr>
                <w:rFonts w:ascii="Courier New" w:hAnsi="Courier New"/>
              </w:rPr>
            </w:pPr>
            <w:bookmarkStart w:id="3324"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24"/>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25"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5"/>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26"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26"/>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27"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27"/>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28"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29" w:name="_MCCTEMPBM_CRPT80111963___7"/>
      <w:bookmarkEnd w:id="3328"/>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29"/>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30" w:name="_Toc20207655"/>
      <w:bookmarkStart w:id="3331" w:name="_Toc27579538"/>
      <w:bookmarkStart w:id="3332" w:name="_Toc36116118"/>
      <w:bookmarkStart w:id="3333" w:name="_Toc45214999"/>
      <w:bookmarkStart w:id="3334" w:name="_Toc51866767"/>
      <w:bookmarkStart w:id="3335" w:name="_Toc171691531"/>
      <w:r w:rsidRPr="000903C1">
        <w:lastRenderedPageBreak/>
        <w:t>10.1.15</w:t>
      </w:r>
      <w:r w:rsidRPr="000903C1">
        <w:tab/>
        <w:t>Automatic response to a network request for PDP context activation +CGAUTO</w:t>
      </w:r>
      <w:bookmarkEnd w:id="3330"/>
      <w:bookmarkEnd w:id="3331"/>
      <w:bookmarkEnd w:id="3332"/>
      <w:bookmarkEnd w:id="3333"/>
      <w:bookmarkEnd w:id="3334"/>
      <w:bookmarkEnd w:id="3335"/>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36"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37" w:name="_MCCTEMPBM_CRPT80111965___7" w:colFirst="0" w:colLast="0"/>
            <w:bookmarkEnd w:id="3336"/>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38" w:name="_MCCTEMPBM_CRPT80111966___7"/>
            <w:bookmarkEnd w:id="3337"/>
            <w:r w:rsidRPr="000903C1">
              <w:rPr>
                <w:rFonts w:ascii="Courier New" w:hAnsi="Courier New" w:cs="Courier New"/>
              </w:rPr>
              <w:t>+CGAUTO=?</w:t>
            </w:r>
            <w:bookmarkEnd w:id="3338"/>
          </w:p>
        </w:tc>
        <w:tc>
          <w:tcPr>
            <w:tcW w:w="3398" w:type="dxa"/>
          </w:tcPr>
          <w:p w14:paraId="2599F4B0" w14:textId="77777777" w:rsidR="00026965" w:rsidRPr="000903C1" w:rsidRDefault="00026965">
            <w:pPr>
              <w:spacing w:after="20"/>
            </w:pPr>
            <w:bookmarkStart w:id="3339"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39"/>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40"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40"/>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41"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41"/>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42"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lastRenderedPageBreak/>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42"/>
    <w:p w14:paraId="20182743" w14:textId="77777777" w:rsidR="00026965" w:rsidRPr="000903C1" w:rsidRDefault="00026965">
      <w:r w:rsidRPr="000903C1">
        <w:rPr>
          <w:b/>
        </w:rPr>
        <w:t>Implementation</w:t>
      </w:r>
    </w:p>
    <w:p w14:paraId="59A6EA9D" w14:textId="77777777" w:rsidR="00026965" w:rsidRPr="000903C1" w:rsidRDefault="00026965">
      <w:bookmarkStart w:id="3343"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44" w:name="_Toc20207656"/>
      <w:bookmarkStart w:id="3345" w:name="_Toc27579539"/>
      <w:bookmarkStart w:id="3346" w:name="_Toc36116119"/>
      <w:bookmarkStart w:id="3347" w:name="_Toc45215000"/>
      <w:bookmarkStart w:id="3348" w:name="_Toc51866768"/>
      <w:bookmarkStart w:id="3349" w:name="_Toc171691532"/>
      <w:bookmarkEnd w:id="3343"/>
      <w:r w:rsidRPr="000903C1">
        <w:t>10.1.16</w:t>
      </w:r>
      <w:r w:rsidRPr="000903C1">
        <w:tab/>
        <w:t>Manual response to a network request for PDP context activation +CGANS</w:t>
      </w:r>
      <w:bookmarkEnd w:id="3344"/>
      <w:bookmarkEnd w:id="3345"/>
      <w:bookmarkEnd w:id="3346"/>
      <w:bookmarkEnd w:id="3347"/>
      <w:bookmarkEnd w:id="3348"/>
      <w:bookmarkEnd w:id="3349"/>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50"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51" w:name="_MCCTEMPBM_CRPT80111973___7"/>
            <w:bookmarkEnd w:id="3350"/>
            <w:r w:rsidRPr="000903C1">
              <w:rPr>
                <w:rFonts w:ascii="Courier New" w:hAnsi="Courier New" w:cs="Courier New"/>
              </w:rPr>
              <w:t>+CGANS=?</w:t>
            </w:r>
            <w:bookmarkEnd w:id="3351"/>
          </w:p>
        </w:tc>
        <w:tc>
          <w:tcPr>
            <w:tcW w:w="4111" w:type="dxa"/>
          </w:tcPr>
          <w:p w14:paraId="13390CB4" w14:textId="77777777" w:rsidR="00026965" w:rsidRPr="000903C1" w:rsidRDefault="00026965">
            <w:pPr>
              <w:spacing w:after="20"/>
            </w:pPr>
            <w:bookmarkStart w:id="3352"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52"/>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53"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53"/>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54"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54"/>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55"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55"/>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56"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56"/>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57"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57"/>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58"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58"/>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59"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60" w:name="_MCCTEMPBM_CRPT80111982___7"/>
      <w:bookmarkEnd w:id="3359"/>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61" w:name="_MCCTEMPBM_CRPT80111983___7"/>
      <w:bookmarkEnd w:id="3360"/>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61"/>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62"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62"/>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63"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63"/>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64" w:name="_Toc20207657"/>
      <w:bookmarkStart w:id="3365" w:name="_Toc27579540"/>
      <w:bookmarkStart w:id="3366" w:name="_Toc36116120"/>
      <w:bookmarkStart w:id="3367" w:name="_Toc45215001"/>
      <w:bookmarkStart w:id="3368" w:name="_Toc51866769"/>
      <w:bookmarkStart w:id="3369" w:name="_Toc171691533"/>
      <w:r w:rsidRPr="000903C1">
        <w:t>10.1.17</w:t>
      </w:r>
      <w:r w:rsidRPr="000903C1">
        <w:tab/>
        <w:t>GPRS mobile station class +CGCLASS</w:t>
      </w:r>
      <w:bookmarkEnd w:id="3364"/>
      <w:bookmarkEnd w:id="3365"/>
      <w:bookmarkEnd w:id="3366"/>
      <w:bookmarkEnd w:id="3367"/>
      <w:bookmarkEnd w:id="3368"/>
      <w:bookmarkEnd w:id="3369"/>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70"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71" w:name="_MCCTEMPBM_CRPT80111987___7" w:colFirst="0" w:colLast="0"/>
            <w:bookmarkEnd w:id="3370"/>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72" w:name="_MCCTEMPBM_CRPT80111988___7"/>
            <w:bookmarkEnd w:id="3371"/>
            <w:r w:rsidRPr="000903C1">
              <w:rPr>
                <w:rFonts w:ascii="Courier New" w:hAnsi="Courier New" w:cs="Courier New"/>
              </w:rPr>
              <w:t>+CGCLASS=?</w:t>
            </w:r>
            <w:bookmarkEnd w:id="3372"/>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73"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73"/>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lastRenderedPageBreak/>
        <w:t>Description</w:t>
      </w:r>
    </w:p>
    <w:p w14:paraId="033FFDC5" w14:textId="1B0461DD" w:rsidR="00026965" w:rsidRPr="000903C1" w:rsidRDefault="00026965">
      <w:pPr>
        <w:keepNext/>
        <w:keepLines/>
      </w:pPr>
      <w:bookmarkStart w:id="3374"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74"/>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75"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376" w:name="_MCCTEMPBM_CRPT80111992___2"/>
      <w:bookmarkEnd w:id="3375"/>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377" w:name="_MCCTEMPBM_CRPT80111993___7"/>
      <w:bookmarkEnd w:id="3376"/>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378" w:name="_MCCTEMPBM_CRPT80111994___7"/>
      <w:bookmarkEnd w:id="3377"/>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378"/>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379" w:name="_Toc20207658"/>
      <w:bookmarkStart w:id="3380" w:name="_Toc27579541"/>
      <w:bookmarkStart w:id="3381" w:name="_Toc36116121"/>
      <w:bookmarkStart w:id="3382" w:name="_Toc45215002"/>
      <w:bookmarkStart w:id="3383" w:name="_Toc51866770"/>
      <w:bookmarkStart w:id="3384" w:name="_Toc171691534"/>
      <w:r w:rsidRPr="000903C1">
        <w:t>10.1.1</w:t>
      </w:r>
      <w:r w:rsidR="00FA4D2A" w:rsidRPr="000903C1">
        <w:t>8</w:t>
      </w:r>
      <w:r w:rsidRPr="000903C1">
        <w:tab/>
        <w:t>Configure local triple-X PAD parameters +CGCLPAD (GPRS only) (Obsolete)</w:t>
      </w:r>
      <w:bookmarkEnd w:id="3379"/>
      <w:bookmarkEnd w:id="3380"/>
      <w:bookmarkEnd w:id="3381"/>
      <w:bookmarkEnd w:id="3382"/>
      <w:bookmarkEnd w:id="3383"/>
      <w:bookmarkEnd w:id="3384"/>
    </w:p>
    <w:p w14:paraId="399E081A" w14:textId="77777777" w:rsidR="00026965" w:rsidRPr="000903C1" w:rsidRDefault="00026965" w:rsidP="00E26141">
      <w:pPr>
        <w:pStyle w:val="Heading3"/>
      </w:pPr>
      <w:bookmarkStart w:id="3385" w:name="_Toc20207659"/>
      <w:bookmarkStart w:id="3386" w:name="_Toc27579542"/>
      <w:bookmarkStart w:id="3387" w:name="_Toc36116122"/>
      <w:bookmarkStart w:id="3388" w:name="_Toc45215003"/>
      <w:bookmarkStart w:id="3389" w:name="_Toc51866771"/>
      <w:bookmarkStart w:id="3390" w:name="_Toc171691535"/>
      <w:r w:rsidRPr="000903C1">
        <w:t>10.1.1</w:t>
      </w:r>
      <w:r w:rsidR="00FA4D2A" w:rsidRPr="000903C1">
        <w:t>9</w:t>
      </w:r>
      <w:r w:rsidRPr="000903C1">
        <w:tab/>
        <w:t xml:space="preserve">Packet </w:t>
      </w:r>
      <w:r w:rsidR="00E94632" w:rsidRPr="000903C1">
        <w:t>d</w:t>
      </w:r>
      <w:r w:rsidRPr="000903C1">
        <w:t>omain event reporting +CGEREP</w:t>
      </w:r>
      <w:bookmarkEnd w:id="3385"/>
      <w:bookmarkEnd w:id="3386"/>
      <w:bookmarkEnd w:id="3387"/>
      <w:bookmarkEnd w:id="3388"/>
      <w:bookmarkEnd w:id="3389"/>
      <w:bookmarkEnd w:id="3390"/>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391"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392" w:name="_MCCTEMPBM_CRPT80111996___7" w:colFirst="0" w:colLast="0"/>
            <w:bookmarkEnd w:id="3391"/>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393" w:name="_MCCTEMPBM_CRPT80111997___7"/>
            <w:bookmarkEnd w:id="3392"/>
            <w:r w:rsidRPr="000903C1">
              <w:rPr>
                <w:rFonts w:ascii="Courier New" w:hAnsi="Courier New"/>
              </w:rPr>
              <w:t>+CGEREP=?</w:t>
            </w:r>
            <w:bookmarkEnd w:id="3393"/>
          </w:p>
        </w:tc>
        <w:tc>
          <w:tcPr>
            <w:tcW w:w="5521" w:type="dxa"/>
          </w:tcPr>
          <w:p w14:paraId="3E35C1A8" w14:textId="77777777" w:rsidR="00026965" w:rsidRPr="000903C1" w:rsidRDefault="00026965">
            <w:pPr>
              <w:spacing w:after="20"/>
            </w:pPr>
            <w:bookmarkStart w:id="3394"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394"/>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395"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5"/>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lastRenderedPageBreak/>
        <w:t>Defined values</w:t>
      </w:r>
    </w:p>
    <w:p w14:paraId="2258944E" w14:textId="77777777" w:rsidR="00026965" w:rsidRPr="000903C1" w:rsidRDefault="00026965">
      <w:pPr>
        <w:pStyle w:val="B1"/>
        <w:keepNext/>
      </w:pPr>
      <w:bookmarkStart w:id="3396"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396"/>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397"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398" w:name="_MCCTEMPBM_CRPT80112002___7"/>
      <w:bookmarkEnd w:id="3397"/>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398"/>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399"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399"/>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00"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00"/>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01"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02" w:name="_MCCTEMPBM_CRPT80112006___7"/>
      <w:bookmarkEnd w:id="3401"/>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03" w:name="_MCCTEMPBM_CRPT80112007___7"/>
      <w:bookmarkEnd w:id="3402"/>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04" w:name="_MCCTEMPBM_CRPT80112008___7"/>
      <w:bookmarkEnd w:id="3403"/>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04"/>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05"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06" w:name="_MCCTEMPBM_CRPT80112010___7"/>
      <w:bookmarkEnd w:id="3405"/>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06"/>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lastRenderedPageBreak/>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07"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08" w:name="_MCCTEMPBM_CRPT80112012___7"/>
      <w:bookmarkEnd w:id="3407"/>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08"/>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09"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09"/>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10"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10"/>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11" w:name="_MCCTEMPBM_CRPT80112015___7"/>
      <w:r w:rsidRPr="000903C1">
        <w:t>&lt;</w:t>
      </w:r>
      <w:r w:rsidRPr="000903C1">
        <w:rPr>
          <w:rFonts w:ascii="Courier New" w:hAnsi="Courier New"/>
          <w:color w:val="000000"/>
        </w:rPr>
        <w:t>MA_N3GPP</w:t>
      </w:r>
      <w:r w:rsidRPr="000903C1">
        <w:t>&gt;: integer type;</w:t>
      </w:r>
    </w:p>
    <w:bookmarkEnd w:id="3411"/>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12"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13" w:name="_MCCTEMPBM_CRPT80112017___7"/>
      <w:bookmarkEnd w:id="3412"/>
      <w:r w:rsidRPr="000903C1">
        <w:rPr>
          <w:rFonts w:ascii="Courier New" w:hAnsi="Courier New"/>
          <w:color w:val="000000"/>
        </w:rPr>
        <w:lastRenderedPageBreak/>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14" w:name="_MCCTEMPBM_CRPT80112018___7"/>
      <w:bookmarkEnd w:id="3413"/>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14"/>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15"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16" w:name="_MCCTEMPBM_CRPT80112020___7"/>
      <w:bookmarkEnd w:id="3415"/>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17" w:name="_MCCTEMPBM_CRPT80112021___7"/>
      <w:bookmarkEnd w:id="3416"/>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17"/>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18"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19" w:name="_MCCTEMPBM_CRPT80112023___7"/>
      <w:bookmarkEnd w:id="3418"/>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20" w:name="_MCCTEMPBM_CRPT80112024___7"/>
      <w:bookmarkEnd w:id="3419"/>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21" w:name="_MCCTEMPBM_CRPT80112025___7"/>
      <w:bookmarkEnd w:id="3420"/>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22" w:name="_MCCTEMPBM_CRPT80112026___7"/>
      <w:bookmarkEnd w:id="3421"/>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23" w:name="_MCCTEMPBM_CRPT80112027___2"/>
      <w:bookmarkEnd w:id="3422"/>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24" w:name="_MCCTEMPBM_CRPT80112028___7"/>
      <w:bookmarkEnd w:id="3423"/>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25" w:name="_MCCTEMPBM_CRPT80112029___7"/>
      <w:bookmarkEnd w:id="3424"/>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26" w:name="_MCCTEMPBM_CRPT80112030___3"/>
      <w:bookmarkEnd w:id="3425"/>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27" w:name="_MCCTEMPBM_CRPT80112031___7"/>
      <w:bookmarkEnd w:id="3426"/>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28" w:name="_MCCTEMPBM_CRPT80112032___7"/>
      <w:bookmarkEnd w:id="342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29" w:name="_MCCTEMPBM_CRPT80112033___2"/>
      <w:bookmarkEnd w:id="3428"/>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30" w:name="_MCCTEMPBM_CRPT80112034___7"/>
      <w:bookmarkEnd w:id="3429"/>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31" w:name="_MCCTEMPBM_CRPT80112035___7"/>
      <w:bookmarkEnd w:id="3430"/>
      <w:r w:rsidRPr="000903C1">
        <w:rPr>
          <w:rFonts w:ascii="Courier New" w:hAnsi="Courier New"/>
          <w:color w:val="000000"/>
        </w:rPr>
        <w:lastRenderedPageBreak/>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32" w:name="_MCCTEMPBM_CRPT80112036___2"/>
      <w:bookmarkEnd w:id="3431"/>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33" w:name="_MCCTEMPBM_CRPT80112037___7"/>
      <w:bookmarkEnd w:id="3432"/>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33"/>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34"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35" w:name="_MCCTEMPBM_CRPT80112039___2"/>
      <w:bookmarkEnd w:id="3434"/>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36" w:name="_MCCTEMPBM_CRPT80112040___2"/>
      <w:bookmarkEnd w:id="3435"/>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37" w:name="_MCCTEMPBM_CRPT80112041___7"/>
      <w:bookmarkEnd w:id="3436"/>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37"/>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38"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39" w:name="_MCCTEMPBM_CRPT80112043___7"/>
      <w:bookmarkEnd w:id="3438"/>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40" w:name="_MCCTEMPBM_CRPT80112044___3"/>
      <w:bookmarkEnd w:id="3439"/>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40"/>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41"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42" w:name="_MCCTEMPBM_CRPT80112046___7"/>
      <w:bookmarkEnd w:id="3441"/>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42"/>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43" w:name="_MCCTEMPBM_CRPT80112047___7"/>
      <w:r w:rsidRPr="000903C1">
        <w:rPr>
          <w:rFonts w:ascii="Courier New" w:hAnsi="Courier New"/>
        </w:rPr>
        <w:lastRenderedPageBreak/>
        <w:t>+CGEV: NW REACT &lt;PDP_type&gt;, &lt;PDP_addr&gt;, [&lt;cid&gt;]</w:t>
      </w:r>
    </w:p>
    <w:p w14:paraId="6884F4D7" w14:textId="77777777" w:rsidR="00DF7EF0" w:rsidRPr="000903C1" w:rsidRDefault="00DF7EF0" w:rsidP="00DF7EF0">
      <w:pPr>
        <w:pStyle w:val="B1"/>
      </w:pPr>
      <w:bookmarkStart w:id="3444" w:name="_MCCTEMPBM_CRPT80112048___7"/>
      <w:bookmarkEnd w:id="3443"/>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44"/>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45" w:name="_Toc20207660"/>
      <w:bookmarkStart w:id="3446" w:name="_Toc27579543"/>
      <w:bookmarkStart w:id="3447" w:name="_Toc36116123"/>
      <w:bookmarkStart w:id="3448" w:name="_Toc45215004"/>
      <w:bookmarkStart w:id="3449" w:name="_Toc51866772"/>
      <w:bookmarkStart w:id="3450" w:name="_Toc171691536"/>
      <w:r w:rsidRPr="000903C1">
        <w:t>10.1.</w:t>
      </w:r>
      <w:r w:rsidR="00FA4D2A" w:rsidRPr="000903C1">
        <w:t>20</w:t>
      </w:r>
      <w:r w:rsidRPr="000903C1">
        <w:tab/>
        <w:t>GPRS network registration status +CGREG</w:t>
      </w:r>
      <w:bookmarkEnd w:id="3445"/>
      <w:bookmarkEnd w:id="3446"/>
      <w:bookmarkEnd w:id="3447"/>
      <w:bookmarkEnd w:id="3448"/>
      <w:bookmarkEnd w:id="3449"/>
      <w:bookmarkEnd w:id="3450"/>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51"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52" w:name="_MCCTEMPBM_CRPT80112050___7"/>
            <w:bookmarkEnd w:id="3451"/>
            <w:r w:rsidRPr="000903C1">
              <w:rPr>
                <w:rFonts w:ascii="Courier New" w:hAnsi="Courier New"/>
              </w:rPr>
              <w:t>+CGREG?</w:t>
            </w:r>
            <w:bookmarkEnd w:id="3452"/>
          </w:p>
        </w:tc>
        <w:tc>
          <w:tcPr>
            <w:tcW w:w="5430" w:type="dxa"/>
          </w:tcPr>
          <w:p w14:paraId="3A4B4DDC" w14:textId="77777777" w:rsidR="009F3D2C" w:rsidRPr="000903C1" w:rsidRDefault="009F3D2C" w:rsidP="009F3D2C">
            <w:pPr>
              <w:spacing w:after="20"/>
              <w:rPr>
                <w:rFonts w:ascii="Courier New" w:hAnsi="Courier New"/>
              </w:rPr>
            </w:pPr>
            <w:bookmarkStart w:id="3453"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54" w:name="_MCCTEMPBM_CRPT80112052___7"/>
            <w:bookmarkEnd w:id="3453"/>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55" w:name="_MCCTEMPBM_CRPT80112053___7"/>
            <w:bookmarkEnd w:id="3454"/>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56" w:name="_MCCTEMPBM_CRPT80112054___7"/>
            <w:bookmarkEnd w:id="3455"/>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56"/>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57" w:name="_MCCTEMPBM_CRPT80112055___7"/>
            <w:r w:rsidRPr="000903C1">
              <w:rPr>
                <w:rFonts w:ascii="Courier New" w:hAnsi="Courier New"/>
              </w:rPr>
              <w:t>+CGREG=?</w:t>
            </w:r>
            <w:bookmarkEnd w:id="3457"/>
          </w:p>
        </w:tc>
        <w:tc>
          <w:tcPr>
            <w:tcW w:w="5430" w:type="dxa"/>
          </w:tcPr>
          <w:p w14:paraId="56A28533" w14:textId="77777777" w:rsidR="00026965" w:rsidRPr="000903C1" w:rsidRDefault="00026965">
            <w:pPr>
              <w:spacing w:after="20"/>
              <w:rPr>
                <w:rFonts w:ascii="Courier New" w:hAnsi="Courier New"/>
              </w:rPr>
            </w:pPr>
            <w:bookmarkStart w:id="3458"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58"/>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59"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60" w:name="_MCCTEMPBM_CRPT80112058___7"/>
      <w:bookmarkEnd w:id="3459"/>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61" w:name="_MCCTEMPBM_CRPT80112059___7"/>
      <w:bookmarkEnd w:id="3460"/>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lastRenderedPageBreak/>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61"/>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62"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62"/>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63"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64" w:name="_MCCTEMPBM_CRPT80112062___7"/>
      <w:bookmarkEnd w:id="3463"/>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64"/>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65"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65"/>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66"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66"/>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67"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68" w:name="_MCCTEMPBM_CRPT80112066___7"/>
      <w:bookmarkEnd w:id="3467"/>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69" w:name="_MCCTEMPBM_CRPT80112067___7"/>
      <w:bookmarkEnd w:id="3468"/>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69"/>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70" w:name="_MCCTEMPBM_CRPT80112068___7"/>
      <w:r w:rsidRPr="000903C1">
        <w:rPr>
          <w:rFonts w:ascii="Courier New" w:hAnsi="Courier New" w:cs="Courier New"/>
        </w:rPr>
        <w:t>&lt;CSGinfo&gt;</w:t>
      </w:r>
      <w:r w:rsidRPr="000903C1">
        <w:t>: string type;</w:t>
      </w:r>
    </w:p>
    <w:bookmarkEnd w:id="3470"/>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71"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71"/>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72" w:name="_Toc20207661"/>
      <w:bookmarkStart w:id="3473" w:name="_Toc27579544"/>
      <w:bookmarkStart w:id="3474" w:name="_Toc36116124"/>
      <w:bookmarkStart w:id="3475" w:name="_Toc45215005"/>
      <w:bookmarkStart w:id="3476" w:name="_Toc51866773"/>
      <w:bookmarkStart w:id="3477" w:name="_Toc171691537"/>
      <w:r w:rsidRPr="000903C1">
        <w:t>10.1.2</w:t>
      </w:r>
      <w:r w:rsidR="00FA4D2A" w:rsidRPr="000903C1">
        <w:t>1</w:t>
      </w:r>
      <w:r w:rsidRPr="000903C1">
        <w:tab/>
        <w:t>Select service for MO SMS messages +CGSMS</w:t>
      </w:r>
      <w:bookmarkEnd w:id="3472"/>
      <w:bookmarkEnd w:id="3473"/>
      <w:bookmarkEnd w:id="3474"/>
      <w:bookmarkEnd w:id="3475"/>
      <w:bookmarkEnd w:id="3476"/>
      <w:bookmarkEnd w:id="3477"/>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478"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479" w:name="_MCCTEMPBM_CRPT80112071___7" w:colFirst="0" w:colLast="0"/>
            <w:bookmarkEnd w:id="3478"/>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480" w:name="_MCCTEMPBM_CRPT80112072___7"/>
            <w:bookmarkEnd w:id="3479"/>
            <w:r w:rsidRPr="000903C1">
              <w:rPr>
                <w:rFonts w:ascii="Courier New" w:hAnsi="Courier New" w:cs="Courier New"/>
              </w:rPr>
              <w:t>+CGSMS=?</w:t>
            </w:r>
            <w:bookmarkEnd w:id="3480"/>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481"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481"/>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482" w:name="_MCCTEMPBM_CRPT80112074___7"/>
      <w:r w:rsidRPr="000903C1">
        <w:rPr>
          <w:rFonts w:ascii="Courier New" w:hAnsi="Courier New"/>
        </w:rPr>
        <w:lastRenderedPageBreak/>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482"/>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483" w:name="_Toc20207662"/>
      <w:bookmarkStart w:id="3484" w:name="_Toc27579545"/>
      <w:bookmarkStart w:id="3485" w:name="_Toc36116125"/>
      <w:bookmarkStart w:id="3486" w:name="_Toc45215006"/>
      <w:bookmarkStart w:id="3487" w:name="_Toc51866774"/>
      <w:bookmarkStart w:id="3488" w:name="_Toc171691538"/>
      <w:r w:rsidRPr="000903C1">
        <w:t>10.1.2</w:t>
      </w:r>
      <w:r w:rsidR="00FA4D2A" w:rsidRPr="000903C1">
        <w:t>2</w:t>
      </w:r>
      <w:r w:rsidRPr="000903C1">
        <w:tab/>
        <w:t>EPS network registration status +CEREG</w:t>
      </w:r>
      <w:bookmarkEnd w:id="3483"/>
      <w:bookmarkEnd w:id="3484"/>
      <w:bookmarkEnd w:id="3485"/>
      <w:bookmarkEnd w:id="3486"/>
      <w:bookmarkEnd w:id="3487"/>
      <w:bookmarkEnd w:id="3488"/>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489"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490" w:name="_MCCTEMPBM_CRPT80112076___7"/>
            <w:bookmarkEnd w:id="3489"/>
            <w:r w:rsidRPr="000903C1">
              <w:rPr>
                <w:rFonts w:ascii="Courier New" w:hAnsi="Courier New"/>
              </w:rPr>
              <w:t>+CEREG?</w:t>
            </w:r>
            <w:bookmarkEnd w:id="3490"/>
          </w:p>
        </w:tc>
        <w:tc>
          <w:tcPr>
            <w:tcW w:w="5265" w:type="dxa"/>
          </w:tcPr>
          <w:p w14:paraId="344A95FD" w14:textId="77777777" w:rsidR="00EF77E2" w:rsidRPr="000903C1" w:rsidRDefault="00EF77E2" w:rsidP="00EF77E2">
            <w:pPr>
              <w:spacing w:after="20"/>
              <w:rPr>
                <w:rFonts w:ascii="Courier New" w:hAnsi="Courier New"/>
              </w:rPr>
            </w:pPr>
            <w:bookmarkStart w:id="3491"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492" w:name="_MCCTEMPBM_CRPT80112078___7"/>
            <w:bookmarkEnd w:id="3491"/>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493" w:name="_MCCTEMPBM_CRPT80112079___7"/>
            <w:bookmarkEnd w:id="3492"/>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494" w:name="_MCCTEMPBM_CRPT80112080___7"/>
            <w:bookmarkEnd w:id="3493"/>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494"/>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495" w:name="_MCCTEMPBM_CRPT80112081___7"/>
            <w:r w:rsidRPr="000903C1">
              <w:rPr>
                <w:rFonts w:ascii="Courier New" w:hAnsi="Courier New"/>
              </w:rPr>
              <w:t>+CEREG=?</w:t>
            </w:r>
            <w:bookmarkEnd w:id="3495"/>
          </w:p>
        </w:tc>
        <w:tc>
          <w:tcPr>
            <w:tcW w:w="5265" w:type="dxa"/>
          </w:tcPr>
          <w:p w14:paraId="51C574D6" w14:textId="77777777" w:rsidR="006A1E8F" w:rsidRPr="000903C1" w:rsidRDefault="006A1E8F" w:rsidP="00D073DA">
            <w:pPr>
              <w:spacing w:after="20"/>
              <w:rPr>
                <w:rFonts w:ascii="Courier New" w:hAnsi="Courier New"/>
              </w:rPr>
            </w:pPr>
            <w:bookmarkStart w:id="3496"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96"/>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497"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498" w:name="_MCCTEMPBM_CRPT80112084___7"/>
      <w:bookmarkEnd w:id="3497"/>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499" w:name="_MCCTEMPBM_CRPT80112085___7"/>
      <w:bookmarkEnd w:id="3498"/>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499"/>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00"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00"/>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01"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02" w:name="_MCCTEMPBM_CRPT80112088___7"/>
      <w:bookmarkEnd w:id="3501"/>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02"/>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03"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03"/>
    <w:p w14:paraId="450B09B9" w14:textId="77777777" w:rsidR="00EA76BD" w:rsidRPr="000903C1" w:rsidRDefault="00EA76BD" w:rsidP="00EA76BD">
      <w:pPr>
        <w:pStyle w:val="NO"/>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04"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5FDAC0F2"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r w:rsidR="000B3F43">
        <w:t xml:space="preserve"> </w:t>
      </w:r>
      <w:r w:rsidR="000B3F43" w:rsidRPr="000903C1">
        <w:t xml:space="preserve">The access technology </w:t>
      </w:r>
      <w:r w:rsidR="000B3F43">
        <w:t>type</w:t>
      </w:r>
      <w:r w:rsidR="000B3F43" w:rsidRPr="000903C1">
        <w:t xml:space="preserve"> </w:t>
      </w:r>
      <w:r w:rsidR="000B3F43">
        <w:t xml:space="preserve">parameter </w:t>
      </w:r>
      <w:r w:rsidR="000B3F43" w:rsidRPr="000903C1">
        <w:rPr>
          <w:rFonts w:ascii="Courier New" w:hAnsi="Courier New"/>
        </w:rPr>
        <w:t>&lt;AcT&gt;</w:t>
      </w:r>
      <w:r w:rsidR="000B3F43" w:rsidRPr="000903C1">
        <w:t xml:space="preserve"> should </w:t>
      </w:r>
      <w:r w:rsidR="000B3F43">
        <w:t>not</w:t>
      </w:r>
      <w:r w:rsidR="000B3F43" w:rsidRPr="000903C1">
        <w:t xml:space="preserve"> be used in terminals capable </w:t>
      </w:r>
      <w:r w:rsidR="000B3F43">
        <w:t>of</w:t>
      </w:r>
      <w:r w:rsidR="000B3F43" w:rsidRPr="000903C1">
        <w:t xml:space="preserve"> </w:t>
      </w:r>
      <w:r w:rsidR="000B3F43">
        <w:t xml:space="preserve">only </w:t>
      </w:r>
      <w:r w:rsidR="000B3F43" w:rsidRPr="000903C1">
        <w:t>one access technology.</w:t>
      </w:r>
    </w:p>
    <w:bookmarkEnd w:id="3504"/>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3401F1"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w:t>
      </w:r>
    </w:p>
    <w:p w14:paraId="6CF63796" w14:textId="77777777" w:rsidR="00C83918" w:rsidRDefault="00C83918" w:rsidP="00C8391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3CBF5CBE" w14:textId="6B7FDA81" w:rsidR="00C83918" w:rsidRPr="00606C28" w:rsidRDefault="00C83918" w:rsidP="00C83918">
      <w:pPr>
        <w:pStyle w:val="B2"/>
        <w:rPr>
          <w:lang w:val="en-US"/>
        </w:rPr>
      </w:pPr>
      <w:r w:rsidRPr="007463AD">
        <w:rPr>
          <w:lang w:val="en-US"/>
        </w:rPr>
        <w:t>15</w:t>
      </w:r>
      <w:r w:rsidRPr="007463AD">
        <w:rPr>
          <w:lang w:val="en-US"/>
        </w:rPr>
        <w:tab/>
        <w:t>satellite E-UTRAN (WB-S1 mode)</w:t>
      </w:r>
    </w:p>
    <w:p w14:paraId="7D6308AD" w14:textId="77777777" w:rsidR="00FA676B" w:rsidRPr="007463AD" w:rsidRDefault="00FA676B" w:rsidP="00FA676B">
      <w:pPr>
        <w:pStyle w:val="B2"/>
        <w:rPr>
          <w:lang w:val="en-US"/>
        </w:rPr>
      </w:pPr>
      <w:r>
        <w:t>16</w:t>
      </w:r>
      <w:r>
        <w:tab/>
        <w:t>satellite NG-RAN</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265180EC" w14:textId="77777777" w:rsidR="006C1543" w:rsidRPr="000903C1" w:rsidRDefault="006C1543" w:rsidP="006C1543">
      <w:pPr>
        <w:pStyle w:val="NO"/>
      </w:pPr>
      <w:bookmarkStart w:id="3505" w:name="_MCCTEMPBM_CRPT80112091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9F01D6F" w14:textId="77777777" w:rsidR="00260716" w:rsidRPr="000903C1" w:rsidRDefault="00260716" w:rsidP="00260716">
      <w:pPr>
        <w:pStyle w:val="B1"/>
      </w:pPr>
      <w:r w:rsidRPr="000903C1">
        <w:rPr>
          <w:rFonts w:ascii="Courier New" w:hAnsi="Courier New"/>
        </w:rPr>
        <w:lastRenderedPageBreak/>
        <w:t>&lt;cause_type&gt;</w:t>
      </w:r>
      <w:r w:rsidRPr="000903C1">
        <w:t xml:space="preserve">: integer type; indicates the type of </w:t>
      </w:r>
      <w:r w:rsidRPr="000903C1">
        <w:rPr>
          <w:rFonts w:ascii="Courier New" w:hAnsi="Courier New" w:cs="Courier New"/>
        </w:rPr>
        <w:t>&lt;reject_cause&gt;</w:t>
      </w:r>
      <w:r w:rsidRPr="000903C1">
        <w:t>.</w:t>
      </w:r>
    </w:p>
    <w:bookmarkEnd w:id="3505"/>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06"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06"/>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07" w:name="_MCCTEMPBM_CRPT80112093___7"/>
      <w:r w:rsidRPr="000903C1">
        <w:rPr>
          <w:rFonts w:ascii="Courier New" w:hAnsi="Courier New" w:cs="Courier New"/>
        </w:rPr>
        <w:t>&lt;CSGinfo&gt;</w:t>
      </w:r>
      <w:r w:rsidRPr="000903C1">
        <w:t xml:space="preserve">: string type; </w:t>
      </w:r>
    </w:p>
    <w:bookmarkEnd w:id="3507"/>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08"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08"/>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09" w:name="_Toc20207663"/>
      <w:bookmarkStart w:id="3510" w:name="_Toc27579546"/>
      <w:bookmarkStart w:id="3511" w:name="_Toc36116126"/>
      <w:bookmarkStart w:id="3512" w:name="_Toc45215007"/>
      <w:bookmarkStart w:id="3513" w:name="_Toc51866775"/>
      <w:bookmarkStart w:id="3514" w:name="_Toc171691539"/>
      <w:r w:rsidRPr="000903C1">
        <w:lastRenderedPageBreak/>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09"/>
      <w:bookmarkEnd w:id="3510"/>
      <w:bookmarkEnd w:id="3511"/>
      <w:bookmarkEnd w:id="3512"/>
      <w:bookmarkEnd w:id="3513"/>
      <w:bookmarkEnd w:id="3514"/>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15"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16" w:name="_MCCTEMPBM_CRPT80112096___7"/>
            <w:bookmarkEnd w:id="3515"/>
            <w:r w:rsidRPr="000903C1">
              <w:rPr>
                <w:rFonts w:ascii="Courier New" w:hAnsi="Courier New"/>
              </w:rPr>
              <w:t>+CGCONTRDP=?</w:t>
            </w:r>
            <w:bookmarkEnd w:id="3516"/>
          </w:p>
        </w:tc>
        <w:tc>
          <w:tcPr>
            <w:tcW w:w="4881" w:type="dxa"/>
          </w:tcPr>
          <w:p w14:paraId="1FC411F3" w14:textId="77777777" w:rsidR="00FA4D2A" w:rsidRPr="000903C1" w:rsidRDefault="00FA4D2A" w:rsidP="00FA4D2A">
            <w:pPr>
              <w:spacing w:after="20"/>
              <w:rPr>
                <w:rFonts w:ascii="Courier New" w:hAnsi="Courier New"/>
              </w:rPr>
            </w:pPr>
            <w:bookmarkStart w:id="3517"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17"/>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18"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18"/>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19"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lastRenderedPageBreak/>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19"/>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20"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20"/>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21"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21"/>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22"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23" w:name="_MCCTEMPBM_CRPT80112103___3"/>
      <w:bookmarkEnd w:id="3522"/>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24" w:name="_MCCTEMPBM_CRPT80112104___7"/>
      <w:bookmarkEnd w:id="3523"/>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24"/>
    <w:p w14:paraId="548618D8" w14:textId="77777777" w:rsidR="00475B74" w:rsidRPr="000903C1" w:rsidRDefault="00475B74" w:rsidP="00475B74">
      <w:pPr>
        <w:pStyle w:val="B2"/>
        <w:rPr>
          <w:lang w:eastAsia="ja-JP"/>
        </w:rPr>
      </w:pPr>
      <w:r w:rsidRPr="000903C1">
        <w:lastRenderedPageBreak/>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25"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25"/>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26"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26"/>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27"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27"/>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28"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28"/>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29"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30" w:name="_MCCTEMPBM_CRPT80112110___7"/>
      <w:bookmarkEnd w:id="3529"/>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30"/>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31"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31"/>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lastRenderedPageBreak/>
        <w:t>2</w:t>
      </w:r>
      <w:r w:rsidRPr="000903C1">
        <w:tab/>
        <w:t>indicates that the PDU session is associated with SSC mode 3</w:t>
      </w:r>
    </w:p>
    <w:p w14:paraId="6891581E" w14:textId="5977417A" w:rsidR="00E64F00" w:rsidRPr="000903C1" w:rsidRDefault="00E64F00" w:rsidP="00E64F00">
      <w:pPr>
        <w:pStyle w:val="B1"/>
      </w:pPr>
      <w:bookmarkStart w:id="3532"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32"/>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33"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33"/>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34"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34"/>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35" w:name="_Toc20207664"/>
      <w:bookmarkStart w:id="3536" w:name="_Toc27579547"/>
      <w:bookmarkStart w:id="3537" w:name="_Toc36116127"/>
      <w:bookmarkStart w:id="3538" w:name="_Toc45215008"/>
      <w:bookmarkStart w:id="3539" w:name="_Toc51866776"/>
      <w:bookmarkStart w:id="3540" w:name="_Toc171691540"/>
      <w:r w:rsidRPr="000903C1">
        <w:lastRenderedPageBreak/>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35"/>
      <w:bookmarkEnd w:id="3536"/>
      <w:bookmarkEnd w:id="3537"/>
      <w:bookmarkEnd w:id="3538"/>
      <w:bookmarkEnd w:id="3539"/>
      <w:bookmarkEnd w:id="3540"/>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41"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42" w:name="_MCCTEMPBM_CRPT80112116___7"/>
            <w:bookmarkEnd w:id="3541"/>
            <w:r w:rsidRPr="000903C1">
              <w:rPr>
                <w:rFonts w:ascii="Courier New" w:hAnsi="Courier New"/>
              </w:rPr>
              <w:t>+CGSCONTRDP=?</w:t>
            </w:r>
            <w:bookmarkEnd w:id="3542"/>
          </w:p>
        </w:tc>
        <w:tc>
          <w:tcPr>
            <w:tcW w:w="5928" w:type="dxa"/>
          </w:tcPr>
          <w:p w14:paraId="6FBE25EF" w14:textId="77777777" w:rsidR="00FA4D2A" w:rsidRPr="000903C1" w:rsidRDefault="00FA4D2A" w:rsidP="00FA4D2A">
            <w:pPr>
              <w:spacing w:after="20"/>
              <w:rPr>
                <w:rFonts w:ascii="Courier New" w:hAnsi="Courier New"/>
              </w:rPr>
            </w:pPr>
            <w:bookmarkStart w:id="3543"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3"/>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44"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44"/>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45"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45"/>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46"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46"/>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47"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7"/>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48"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48"/>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lastRenderedPageBreak/>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49"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49"/>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50" w:name="_Toc20207665"/>
      <w:bookmarkStart w:id="3551" w:name="_Toc27579548"/>
      <w:bookmarkStart w:id="3552" w:name="_Toc36116128"/>
      <w:bookmarkStart w:id="3553" w:name="_Toc45215009"/>
      <w:bookmarkStart w:id="3554" w:name="_Toc51866777"/>
      <w:bookmarkStart w:id="3555" w:name="_Toc171691541"/>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50"/>
      <w:bookmarkEnd w:id="3551"/>
      <w:bookmarkEnd w:id="3552"/>
      <w:bookmarkEnd w:id="3553"/>
      <w:bookmarkEnd w:id="3554"/>
      <w:bookmarkEnd w:id="3555"/>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56"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57" w:name="_MCCTEMPBM_CRPT80112125___7"/>
            <w:bookmarkEnd w:id="3556"/>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57"/>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58"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58"/>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59"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59"/>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60"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w:t>
      </w:r>
      <w:r w:rsidRPr="000903C1">
        <w:lastRenderedPageBreak/>
        <w:t xml:space="preserve">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60"/>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61"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61"/>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62"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62"/>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63"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63"/>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64"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64"/>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65"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65"/>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66" w:name="_MCCTEMPBM_CRPT80112134___7"/>
      <w:r w:rsidRPr="000903C1">
        <w:rPr>
          <w:rFonts w:ascii="Courier New" w:hAnsi="Courier New"/>
        </w:rPr>
        <w:lastRenderedPageBreak/>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66"/>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67" w:name="_Toc20207666"/>
      <w:bookmarkStart w:id="3568" w:name="_Toc27579549"/>
      <w:bookmarkStart w:id="3569" w:name="_Toc36116129"/>
      <w:bookmarkStart w:id="3570" w:name="_Toc45215010"/>
      <w:bookmarkStart w:id="3571" w:name="_Toc51866778"/>
      <w:bookmarkStart w:id="3572" w:name="_Toc171691542"/>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67"/>
      <w:bookmarkEnd w:id="3568"/>
      <w:bookmarkEnd w:id="3569"/>
      <w:bookmarkEnd w:id="3570"/>
      <w:bookmarkEnd w:id="3571"/>
      <w:bookmarkEnd w:id="3572"/>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73"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74" w:name="_MCCTEMPBM_CRPT80112136___7" w:colFirst="0" w:colLast="0"/>
            <w:bookmarkEnd w:id="3573"/>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75" w:name="_MCCTEMPBM_CRPT80112137___7" w:colFirst="0" w:colLast="1"/>
            <w:bookmarkEnd w:id="3574"/>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576" w:name="_MCCTEMPBM_CRPT80112138___7"/>
            <w:bookmarkEnd w:id="3575"/>
            <w:r w:rsidRPr="000903C1">
              <w:rPr>
                <w:rFonts w:ascii="Courier New" w:hAnsi="Courier New"/>
                <w:color w:val="000000"/>
              </w:rPr>
              <w:t>+CGEQOS=?</w:t>
            </w:r>
            <w:bookmarkEnd w:id="3576"/>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577"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577"/>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578"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578"/>
          </w:p>
        </w:tc>
      </w:tr>
    </w:tbl>
    <w:p w14:paraId="7A131F90" w14:textId="77777777" w:rsidR="00FA4D2A" w:rsidRPr="000903C1" w:rsidRDefault="00FA4D2A" w:rsidP="00FA4D2A">
      <w:pPr>
        <w:rPr>
          <w:b/>
          <w:color w:val="000000"/>
        </w:rPr>
      </w:pPr>
      <w:bookmarkStart w:id="3579" w:name="_MCCTEMPBM_CRPT80112141___5"/>
    </w:p>
    <w:p w14:paraId="4AAED019" w14:textId="77777777" w:rsidR="00FA4D2A" w:rsidRPr="000903C1" w:rsidRDefault="00FA4D2A" w:rsidP="00FA4D2A">
      <w:pPr>
        <w:keepNext/>
        <w:rPr>
          <w:b/>
          <w:color w:val="000000"/>
        </w:rPr>
      </w:pPr>
      <w:r w:rsidRPr="000903C1">
        <w:rPr>
          <w:b/>
          <w:color w:val="000000"/>
        </w:rPr>
        <w:lastRenderedPageBreak/>
        <w:t>Description</w:t>
      </w:r>
    </w:p>
    <w:p w14:paraId="2F72216E" w14:textId="7D3A6F4A" w:rsidR="00FA4D2A" w:rsidRPr="000903C1" w:rsidRDefault="00FA4D2A" w:rsidP="00FA4D2A">
      <w:bookmarkStart w:id="3580" w:name="_MCCTEMPBM_CRPT80112142___7"/>
      <w:bookmarkEnd w:id="3579"/>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580"/>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581"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582" w:name="_MCCTEMPBM_CRPT80112144___7"/>
      <w:bookmarkEnd w:id="3581"/>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583" w:name="_MCCTEMPBM_CRPT80112145___2"/>
      <w:bookmarkEnd w:id="3582"/>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3996FF3C" w:rsidR="0079185F" w:rsidRPr="000903C1" w:rsidRDefault="00FA4D2A" w:rsidP="0079185F">
      <w:pPr>
        <w:pStyle w:val="B2"/>
        <w:ind w:left="1418" w:hanging="851"/>
      </w:pPr>
      <w:r w:rsidRPr="000903C1">
        <w:t xml:space="preserve">[5 – </w:t>
      </w:r>
      <w:r w:rsidR="00C0398D">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584" w:name="_MCCTEMPBM_CRPT80112146___7"/>
      <w:bookmarkEnd w:id="3583"/>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3D26A3C" w14:textId="77777777" w:rsidR="004B481A" w:rsidRPr="00CA343D" w:rsidRDefault="004B481A" w:rsidP="004B481A">
      <w:bookmarkStart w:id="3585" w:name="_MCCTEMPBM_CRPT80112147___7"/>
      <w:bookmarkEnd w:id="3584"/>
      <w:r>
        <w:t xml:space="preserve">The QCI value of 10 can be requested by the UE only when in </w:t>
      </w:r>
      <w:r w:rsidRPr="00114B16">
        <w:rPr>
          <w:bCs/>
        </w:rPr>
        <w:t>satellite E-UTRAN access</w:t>
      </w:r>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586" w:name="_MCCTEMPBM_CRPT80112148___5"/>
      <w:bookmarkEnd w:id="3585"/>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587" w:name="_Toc20207667"/>
      <w:bookmarkStart w:id="3588" w:name="_Toc27579550"/>
      <w:bookmarkStart w:id="3589" w:name="_Toc36116130"/>
      <w:bookmarkStart w:id="3590" w:name="_Toc45215011"/>
      <w:bookmarkStart w:id="3591" w:name="_Toc51866779"/>
      <w:bookmarkStart w:id="3592" w:name="_Toc171691543"/>
      <w:bookmarkEnd w:id="3586"/>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587"/>
      <w:bookmarkEnd w:id="3588"/>
      <w:bookmarkEnd w:id="3589"/>
      <w:bookmarkEnd w:id="3590"/>
      <w:bookmarkEnd w:id="3591"/>
      <w:bookmarkEnd w:id="3592"/>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593"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594" w:name="_MCCTEMPBM_CRPT80112150___7" w:colFirst="0" w:colLast="1"/>
            <w:bookmarkEnd w:id="3593"/>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lastRenderedPageBreak/>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595" w:name="_MCCTEMPBM_CRPT80112151___7"/>
            <w:bookmarkEnd w:id="3594"/>
            <w:r w:rsidRPr="000903C1">
              <w:rPr>
                <w:color w:val="000000"/>
              </w:rPr>
              <w:lastRenderedPageBreak/>
              <w:br w:type="page"/>
            </w:r>
            <w:r w:rsidRPr="000903C1">
              <w:rPr>
                <w:rFonts w:ascii="Courier New" w:hAnsi="Courier New"/>
                <w:color w:val="000000"/>
              </w:rPr>
              <w:t>+CGEQOSRDP=?</w:t>
            </w:r>
            <w:bookmarkEnd w:id="3595"/>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596"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96"/>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597"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597"/>
          </w:p>
        </w:tc>
      </w:tr>
    </w:tbl>
    <w:p w14:paraId="74497C8A" w14:textId="77777777" w:rsidR="00FA4D2A" w:rsidRPr="000903C1" w:rsidRDefault="00FA4D2A" w:rsidP="00FA4D2A">
      <w:pPr>
        <w:rPr>
          <w:b/>
          <w:color w:val="000000"/>
        </w:rPr>
      </w:pPr>
      <w:bookmarkStart w:id="3598"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599" w:name="_MCCTEMPBM_CRPT80112155___7"/>
      <w:bookmarkEnd w:id="3598"/>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599"/>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00" w:name="_MCCTEMPBM_CRPT80112156___5"/>
      <w:r w:rsidRPr="000903C1">
        <w:rPr>
          <w:b/>
          <w:color w:val="000000"/>
        </w:rPr>
        <w:t>Defined values</w:t>
      </w:r>
    </w:p>
    <w:p w14:paraId="665EE5DC" w14:textId="77777777" w:rsidR="00FA4D2A" w:rsidRPr="000903C1" w:rsidRDefault="00FA4D2A" w:rsidP="00FA4D2A">
      <w:pPr>
        <w:pStyle w:val="B1"/>
      </w:pPr>
      <w:bookmarkStart w:id="3601" w:name="_MCCTEMPBM_CRPT80112157___7"/>
      <w:bookmarkEnd w:id="3600"/>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02" w:name="_MCCTEMPBM_CRPT80112158___2"/>
      <w:bookmarkEnd w:id="3601"/>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B8C7956" w:rsidR="0079185F" w:rsidRPr="000903C1" w:rsidRDefault="00FA4D2A" w:rsidP="0079185F">
      <w:pPr>
        <w:pStyle w:val="B2"/>
        <w:ind w:left="1418" w:hanging="851"/>
      </w:pPr>
      <w:r w:rsidRPr="000903C1">
        <w:t xml:space="preserve">[5 – </w:t>
      </w:r>
      <w:r w:rsidR="004B481A">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03" w:name="_MCCTEMPBM_CRPT80112159___7"/>
      <w:bookmarkEnd w:id="3602"/>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04" w:name="_MCCTEMPBM_CRPT80112160___7"/>
      <w:bookmarkEnd w:id="3603"/>
      <w:r w:rsidRPr="000903C1">
        <w:lastRenderedPageBreak/>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05" w:name="_MCCTEMPBM_CRPT80112161___5"/>
      <w:bookmarkEnd w:id="3604"/>
      <w:r w:rsidRPr="000903C1">
        <w:rPr>
          <w:b/>
          <w:color w:val="000000"/>
        </w:rPr>
        <w:t>Implementation</w:t>
      </w:r>
    </w:p>
    <w:bookmarkEnd w:id="3605"/>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06" w:name="_Toc20207668"/>
      <w:bookmarkStart w:id="3607" w:name="_Toc27579551"/>
      <w:bookmarkStart w:id="3608" w:name="_Toc36116131"/>
      <w:bookmarkStart w:id="3609" w:name="_Toc45215012"/>
      <w:bookmarkStart w:id="3610" w:name="_Toc51866780"/>
      <w:bookmarkStart w:id="3611" w:name="_Toc171691544"/>
      <w:r w:rsidRPr="000903C1">
        <w:t>10.1.2</w:t>
      </w:r>
      <w:r w:rsidR="00FA4D2A" w:rsidRPr="000903C1">
        <w:t>8</w:t>
      </w:r>
      <w:r w:rsidRPr="000903C1">
        <w:tab/>
        <w:t>UE modes of operation for EPS +CEMODE</w:t>
      </w:r>
      <w:bookmarkEnd w:id="3606"/>
      <w:bookmarkEnd w:id="3607"/>
      <w:bookmarkEnd w:id="3608"/>
      <w:bookmarkEnd w:id="3609"/>
      <w:bookmarkEnd w:id="3610"/>
      <w:bookmarkEnd w:id="3611"/>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12"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13" w:name="_MCCTEMPBM_CRPT80112163___7" w:colFirst="0" w:colLast="0"/>
            <w:bookmarkEnd w:id="3612"/>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14" w:name="_MCCTEMPBM_CRPT80112164___7"/>
            <w:bookmarkEnd w:id="3613"/>
            <w:r w:rsidRPr="000903C1">
              <w:rPr>
                <w:rFonts w:ascii="Courier New" w:hAnsi="Courier New" w:cs="Courier New"/>
              </w:rPr>
              <w:t>+CEMODE=?</w:t>
            </w:r>
            <w:bookmarkEnd w:id="3614"/>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15"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15"/>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16"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16"/>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17"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17"/>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18" w:name="_Toc20207669"/>
      <w:bookmarkStart w:id="3619" w:name="_Toc27579552"/>
      <w:bookmarkStart w:id="3620" w:name="_Toc36116132"/>
      <w:bookmarkStart w:id="3621" w:name="_Toc45215013"/>
      <w:bookmarkStart w:id="3622" w:name="_Toc51866781"/>
      <w:bookmarkStart w:id="3623" w:name="_Toc171691545"/>
      <w:r w:rsidRPr="000903C1">
        <w:rPr>
          <w:lang w:val="fr-FR"/>
        </w:rPr>
        <w:t>10.1.29</w:t>
      </w:r>
      <w:r w:rsidRPr="000903C1">
        <w:rPr>
          <w:lang w:val="fr-FR"/>
        </w:rPr>
        <w:tab/>
        <w:t>Delete non-active PDP contexts +CGDEL</w:t>
      </w:r>
      <w:bookmarkEnd w:id="3618"/>
      <w:bookmarkEnd w:id="3619"/>
      <w:bookmarkEnd w:id="3620"/>
      <w:bookmarkEnd w:id="3621"/>
      <w:bookmarkEnd w:id="3622"/>
      <w:bookmarkEnd w:id="3623"/>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24" w:name="_MCCTEMPBM_CRPT80112168___7"/>
            <w:r w:rsidRPr="000903C1">
              <w:rPr>
                <w:rFonts w:ascii="Courier New" w:hAnsi="Courier New"/>
              </w:rPr>
              <w:t>+CGDEL[=&lt;cid&gt;]</w:t>
            </w:r>
            <w:bookmarkEnd w:id="3624"/>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25"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25"/>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26"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w:t>
      </w:r>
      <w:r w:rsidRPr="000903C1">
        <w:lastRenderedPageBreak/>
        <w:t xml:space="preserve">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27" w:name="_MCCTEMPBM_CRPT80112171___7"/>
      <w:bookmarkEnd w:id="3626"/>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28" w:name="_MCCTEMPBM_CRPT80112172___7"/>
      <w:bookmarkEnd w:id="3627"/>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28"/>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29"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29"/>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30" w:name="_Toc20207670"/>
      <w:bookmarkStart w:id="3631" w:name="_Toc27579553"/>
      <w:bookmarkStart w:id="3632" w:name="_Toc36116133"/>
      <w:bookmarkStart w:id="3633" w:name="_Toc45215014"/>
      <w:bookmarkStart w:id="3634" w:name="_Toc51866782"/>
      <w:bookmarkStart w:id="3635" w:name="_Toc171691546"/>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30"/>
      <w:bookmarkEnd w:id="3631"/>
      <w:bookmarkEnd w:id="3632"/>
      <w:bookmarkEnd w:id="3633"/>
      <w:bookmarkEnd w:id="3634"/>
      <w:bookmarkEnd w:id="3635"/>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36"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36"/>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37"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38" w:name="_MCCTEMPBM_CRPT80112176___7"/>
            <w:bookmarkEnd w:id="363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38"/>
          </w:p>
        </w:tc>
        <w:tc>
          <w:tcPr>
            <w:tcW w:w="4252" w:type="dxa"/>
          </w:tcPr>
          <w:p w14:paraId="39257A90" w14:textId="77777777" w:rsidR="0090279C" w:rsidRPr="000903C1" w:rsidRDefault="0090279C" w:rsidP="0090279C">
            <w:pPr>
              <w:spacing w:after="20"/>
              <w:rPr>
                <w:rFonts w:ascii="Courier New" w:hAnsi="Courier New"/>
              </w:rPr>
            </w:pPr>
            <w:bookmarkStart w:id="3639"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40" w:name="_MCCTEMPBM_CRPT80112178___7"/>
            <w:bookmarkEnd w:id="3639"/>
            <w:bookmarkEnd w:id="3640"/>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41"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lastRenderedPageBreak/>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41"/>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42"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42"/>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43"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44" w:name="_MCCTEMPBM_CRPT80112182___7"/>
      <w:bookmarkEnd w:id="3643"/>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44"/>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45"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45"/>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46" w:name="_MCCTEMPBM_CRPT80112184___7"/>
      <w:r w:rsidRPr="000903C1">
        <w:rPr>
          <w:rFonts w:ascii="Courier New" w:hAnsi="Courier New"/>
        </w:rPr>
        <w:lastRenderedPageBreak/>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46"/>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47"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47"/>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48" w:name="_Toc20207671"/>
      <w:bookmarkStart w:id="3649" w:name="_Toc27579554"/>
      <w:bookmarkStart w:id="3650" w:name="_Toc36116134"/>
      <w:bookmarkStart w:id="3651" w:name="_Toc45215015"/>
      <w:bookmarkStart w:id="3652" w:name="_Toc51866783"/>
      <w:bookmarkStart w:id="3653" w:name="_Toc171691547"/>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48"/>
      <w:bookmarkEnd w:id="3649"/>
      <w:bookmarkEnd w:id="3650"/>
      <w:bookmarkEnd w:id="3651"/>
      <w:bookmarkEnd w:id="3652"/>
      <w:bookmarkEnd w:id="3653"/>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4DE10C37" w:rsidR="00E24532" w:rsidRPr="000903C1" w:rsidRDefault="005254DA" w:rsidP="00E24532">
            <w:pPr>
              <w:pStyle w:val="Index1"/>
              <w:spacing w:after="20"/>
              <w:rPr>
                <w:rFonts w:ascii="Courier New" w:hAnsi="Courier New" w:cs="Courier New"/>
              </w:rPr>
            </w:pPr>
            <w:r w:rsidRPr="000903C1">
              <w:rPr>
                <w:rFonts w:ascii="Courier New" w:hAnsi="Courier New" w:cs="Courier New"/>
              </w:rPr>
              <w:t>+CGAUTH=&lt;cid&gt;[,&lt;auth_prot&gt;[,&lt;userid&gt;[,&lt;password&gt;</w:t>
            </w:r>
            <w:r w:rsidRPr="00175605">
              <w:rPr>
                <w:rFonts w:ascii="Courier New" w:hAnsi="Courier New" w:cs="Courier New"/>
              </w:rPr>
              <w:t>[</w:t>
            </w:r>
            <w:r>
              <w:rPr>
                <w:rFonts w:ascii="Courier New" w:hAnsi="Courier New" w:cs="Courier New"/>
              </w:rPr>
              <w:t>,</w:t>
            </w:r>
            <w:r w:rsidRPr="00175605">
              <w:rPr>
                <w:rFonts w:ascii="Courier New" w:hAnsi="Courier New" w:cs="Courier New"/>
              </w:rPr>
              <w:t>&lt;DN_id&gt;]</w:t>
            </w:r>
            <w:r w:rsidRPr="000903C1">
              <w:rPr>
                <w:rFonts w:ascii="Courier New" w:hAnsi="Courier New" w:cs="Courier New"/>
              </w:rPr>
              <w: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r w:rsidR="00175605" w:rsidRPr="00175605">
              <w:rPr>
                <w:rFonts w:ascii="Courier New" w:hAnsi="Courier New" w:cs="Courier New"/>
              </w:rPr>
              <w:t>[</w:t>
            </w:r>
            <w:r w:rsidRPr="000903C1">
              <w:rPr>
                <w:rFonts w:ascii="Courier New" w:hAnsi="Courier New" w:cs="Courier New"/>
              </w:rPr>
              <w:t>,&lt;userid&gt;,&lt;password&gt;</w:t>
            </w:r>
            <w:r w:rsidRPr="000903C1">
              <w:rPr>
                <w:rFonts w:ascii="Courier New" w:hAnsi="Courier New" w:cs="Courier New"/>
                <w:lang w:eastAsia="ja-JP"/>
              </w:rPr>
              <w:t>]</w:t>
            </w:r>
            <w:r w:rsidR="00175605" w:rsidRPr="00175605">
              <w:rPr>
                <w:rFonts w:ascii="Courier New" w:hAnsi="Courier New" w:cs="Courier New"/>
                <w:lang w:eastAsia="ja-JP"/>
              </w:rPr>
              <w:t>,[&lt;DN_id&gt;]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54"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54"/>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55"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55"/>
    <w:p w14:paraId="4ECED43A" w14:textId="77777777" w:rsidR="00E24532" w:rsidRPr="000903C1" w:rsidRDefault="00E24532" w:rsidP="00E24532">
      <w:pPr>
        <w:pStyle w:val="B2"/>
      </w:pPr>
      <w:r w:rsidRPr="000903C1">
        <w:rPr>
          <w:u w:val="single"/>
        </w:rPr>
        <w:lastRenderedPageBreak/>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1CB4006" w14:textId="4D9E7E75" w:rsidR="005254DA" w:rsidRPr="000903C1" w:rsidRDefault="005254DA" w:rsidP="005254DA">
      <w:pPr>
        <w:pStyle w:val="B1"/>
        <w:rPr>
          <w:rStyle w:val="Strong"/>
          <w:b w:val="0"/>
          <w:bCs w:val="0"/>
        </w:rPr>
      </w:pPr>
      <w:bookmarkStart w:id="3656" w:name="_MCCTEMPBM_CRPT80112188___7"/>
      <w:r w:rsidRPr="000903C1">
        <w:rPr>
          <w:rFonts w:ascii="Courier New" w:hAnsi="Courier New" w:cs="Courier New"/>
        </w:rPr>
        <w:t>&lt;userid&gt;</w:t>
      </w:r>
      <w:r w:rsidRPr="000903C1">
        <w:t xml:space="preserve">: </w:t>
      </w:r>
      <w:r w:rsidRPr="00761270">
        <w:t>String type.</w:t>
      </w:r>
      <w:r>
        <w:t xml:space="preserve"> Username for access to the IP network.</w:t>
      </w:r>
      <w:r w:rsidRPr="00761270">
        <w:t xml:space="preserve"> </w:t>
      </w:r>
    </w:p>
    <w:p w14:paraId="0D63E712" w14:textId="54663E99" w:rsidR="005254DA" w:rsidRPr="000903C1" w:rsidRDefault="005254DA" w:rsidP="005254DA">
      <w:pPr>
        <w:pStyle w:val="B1"/>
        <w:rPr>
          <w:rStyle w:val="Strong"/>
          <w:b w:val="0"/>
          <w:bCs w:val="0"/>
        </w:rPr>
      </w:pPr>
      <w:r w:rsidRPr="000903C1">
        <w:rPr>
          <w:rFonts w:ascii="Courier New" w:hAnsi="Courier New" w:cs="Courier New"/>
        </w:rPr>
        <w:t>&lt;password&gt;</w:t>
      </w:r>
      <w:r w:rsidRPr="000903C1">
        <w:t>: String type.</w:t>
      </w:r>
      <w:r>
        <w:t xml:space="preserve"> Password for access to the IP network.</w:t>
      </w:r>
      <w:r w:rsidRPr="000903C1">
        <w:t xml:space="preserve"> </w:t>
      </w:r>
    </w:p>
    <w:p w14:paraId="4CA45C8E" w14:textId="472C0B7F" w:rsidR="005254DA" w:rsidRPr="00DE3707" w:rsidRDefault="005254DA" w:rsidP="005254DA">
      <w:pPr>
        <w:pStyle w:val="B1"/>
      </w:pPr>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w:t>
      </w:r>
      <w:r>
        <w:t xml:space="preserve">Data Network (DN) </w:t>
      </w:r>
      <w:r w:rsidRPr="00913BB3">
        <w:t>specific identity of the UE in the network access identifier (NAI) format according to IETF RFC 7542 [37], encoded as UTF-8 string</w:t>
      </w:r>
      <w:r>
        <w:t xml:space="preserve">, </w:t>
      </w:r>
      <w:r w:rsidRPr="000903C1">
        <w:t>see 3GPP TS 24.501 [161]</w:t>
      </w:r>
      <w:r>
        <w:t>, clause 9.11.4.15.</w:t>
      </w:r>
    </w:p>
    <w:bookmarkEnd w:id="3656"/>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57" w:name="_Toc20207672"/>
      <w:bookmarkStart w:id="3658" w:name="_Toc27579555"/>
      <w:bookmarkStart w:id="3659" w:name="_Toc36116135"/>
      <w:bookmarkStart w:id="3660" w:name="_Toc45215016"/>
      <w:bookmarkStart w:id="3661" w:name="_Toc51866784"/>
      <w:bookmarkStart w:id="3662" w:name="_Toc171691548"/>
      <w:r w:rsidRPr="000903C1">
        <w:t>10.1.32</w:t>
      </w:r>
      <w:r w:rsidRPr="000903C1">
        <w:tab/>
        <w:t>Initial PDP context activation +CIPCA</w:t>
      </w:r>
      <w:bookmarkEnd w:id="3657"/>
      <w:bookmarkEnd w:id="3658"/>
      <w:bookmarkEnd w:id="3659"/>
      <w:bookmarkEnd w:id="3660"/>
      <w:bookmarkEnd w:id="3661"/>
      <w:bookmarkEnd w:id="3662"/>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63"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64" w:name="_MCCTEMPBM_CRPT80112190___7" w:colFirst="0" w:colLast="0"/>
            <w:bookmarkEnd w:id="3663"/>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65" w:name="_MCCTEMPBM_CRPT80112191___7"/>
            <w:bookmarkEnd w:id="3664"/>
            <w:r w:rsidRPr="000903C1">
              <w:rPr>
                <w:rFonts w:ascii="Courier New" w:hAnsi="Courier New" w:cs="Courier New"/>
              </w:rPr>
              <w:t>+CIPCA=?</w:t>
            </w:r>
            <w:bookmarkEnd w:id="3665"/>
          </w:p>
        </w:tc>
        <w:tc>
          <w:tcPr>
            <w:tcW w:w="4228" w:type="dxa"/>
          </w:tcPr>
          <w:p w14:paraId="37B5032C" w14:textId="77777777" w:rsidR="00E94632" w:rsidRPr="000903C1" w:rsidRDefault="00E94632" w:rsidP="00E94632">
            <w:pPr>
              <w:rPr>
                <w:rFonts w:ascii="Courier New" w:hAnsi="Courier New" w:cs="Courier New"/>
              </w:rPr>
            </w:pPr>
            <w:bookmarkStart w:id="3666"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66"/>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67"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68" w:name="_MCCTEMPBM_CRPT80112194___7"/>
      <w:bookmarkEnd w:id="3667"/>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69" w:name="_MCCTEMPBM_CRPT80112195___5"/>
      <w:bookmarkEnd w:id="3668"/>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70" w:name="_MCCTEMPBM_CRPT80112196___5"/>
      <w:bookmarkEnd w:id="3669"/>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70"/>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71"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71"/>
    <w:p w14:paraId="1C5DDCAF" w14:textId="77777777" w:rsidR="00E94632" w:rsidRPr="000903C1" w:rsidRDefault="00E94632" w:rsidP="00E94632">
      <w:pPr>
        <w:pStyle w:val="B2"/>
      </w:pPr>
      <w:r w:rsidRPr="000903C1">
        <w:rPr>
          <w:u w:val="single"/>
        </w:rPr>
        <w:lastRenderedPageBreak/>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72" w:name="_MCCTEMPBM_CRPT80112198___7"/>
      <w:r w:rsidRPr="000903C1">
        <w:rPr>
          <w:rFonts w:ascii="Courier New" w:hAnsi="Courier New" w:cs="Courier New"/>
        </w:rPr>
        <w:t>&lt;AttachWithoutPDN&gt;</w:t>
      </w:r>
      <w:r w:rsidRPr="000903C1">
        <w:t>: integer type. EPS Attach with or without PDN connection.</w:t>
      </w:r>
    </w:p>
    <w:bookmarkEnd w:id="3672"/>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73" w:name="_Toc20207673"/>
      <w:bookmarkStart w:id="3674" w:name="_Toc27579556"/>
      <w:bookmarkStart w:id="3675" w:name="_Toc36116136"/>
      <w:bookmarkStart w:id="3676" w:name="_Toc45215017"/>
      <w:bookmarkStart w:id="3677" w:name="_Toc51866785"/>
      <w:bookmarkStart w:id="3678" w:name="_Toc171691549"/>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73"/>
      <w:bookmarkEnd w:id="3674"/>
      <w:bookmarkEnd w:id="3675"/>
      <w:bookmarkEnd w:id="3676"/>
      <w:bookmarkEnd w:id="3677"/>
      <w:bookmarkEnd w:id="3678"/>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679"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680" w:name="_MCCTEMPBM_CRPT80112200___7" w:colFirst="0" w:colLast="0"/>
            <w:bookmarkEnd w:id="3679"/>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680"/>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681" w:name="_Toc20207674"/>
      <w:bookmarkStart w:id="3682" w:name="_Toc27579557"/>
      <w:bookmarkStart w:id="3683" w:name="_Toc36116137"/>
      <w:bookmarkStart w:id="3684" w:name="_Toc45215018"/>
      <w:bookmarkStart w:id="3685" w:name="_Toc51866786"/>
      <w:bookmarkStart w:id="3686" w:name="_Toc171691550"/>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681"/>
      <w:bookmarkEnd w:id="3682"/>
      <w:bookmarkEnd w:id="3683"/>
      <w:bookmarkEnd w:id="3684"/>
      <w:bookmarkEnd w:id="3685"/>
      <w:bookmarkEnd w:id="3686"/>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687"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688" w:name="_MCCTEMPBM_CRPT80112202___7" w:colFirst="0" w:colLast="0"/>
            <w:bookmarkEnd w:id="3687"/>
            <w:r w:rsidRPr="000903C1">
              <w:rPr>
                <w:rFonts w:ascii="Courier New" w:hAnsi="Courier New" w:cs="Courier New"/>
              </w:rPr>
              <w:lastRenderedPageBreak/>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689" w:name="_MCCTEMPBM_CRPT80112203___7"/>
            <w:bookmarkEnd w:id="3688"/>
            <w:r w:rsidRPr="000903C1">
              <w:rPr>
                <w:rFonts w:ascii="Courier New" w:hAnsi="Courier New" w:cs="Courier New"/>
              </w:rPr>
              <w:t>+CEUS=?</w:t>
            </w:r>
            <w:bookmarkEnd w:id="3689"/>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690"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690"/>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691"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691"/>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692" w:name="_Toc20207675"/>
      <w:bookmarkStart w:id="3693" w:name="_Toc27579558"/>
      <w:bookmarkStart w:id="3694" w:name="_Toc36116138"/>
      <w:bookmarkStart w:id="3695" w:name="_Toc45215019"/>
      <w:bookmarkStart w:id="3696" w:name="_Toc51866787"/>
      <w:bookmarkStart w:id="3697" w:name="_Toc171691551"/>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692"/>
      <w:bookmarkEnd w:id="3693"/>
      <w:bookmarkEnd w:id="3694"/>
      <w:bookmarkEnd w:id="3695"/>
      <w:bookmarkEnd w:id="3696"/>
      <w:bookmarkEnd w:id="3697"/>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698"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699" w:name="_MCCTEMPBM_CRPT80112207___7" w:colFirst="0" w:colLast="0"/>
            <w:bookmarkEnd w:id="3698"/>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00" w:name="_MCCTEMPBM_CRPT80112208___7"/>
            <w:bookmarkEnd w:id="3699"/>
            <w:r w:rsidRPr="000903C1">
              <w:rPr>
                <w:rFonts w:ascii="Courier New" w:hAnsi="Courier New" w:cs="Courier New"/>
              </w:rPr>
              <w:t>+CEVDP=?</w:t>
            </w:r>
            <w:bookmarkEnd w:id="3700"/>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01"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01"/>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02"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02"/>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lastRenderedPageBreak/>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03" w:name="_Toc20207676"/>
      <w:bookmarkStart w:id="3704" w:name="_Toc27579559"/>
      <w:bookmarkStart w:id="3705" w:name="_Toc36116139"/>
      <w:bookmarkStart w:id="3706" w:name="_Toc45215020"/>
      <w:bookmarkStart w:id="3707" w:name="_Toc51866788"/>
      <w:bookmarkStart w:id="3708" w:name="_Toc171691552"/>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03"/>
      <w:bookmarkEnd w:id="3704"/>
      <w:bookmarkEnd w:id="3705"/>
      <w:bookmarkEnd w:id="3706"/>
      <w:bookmarkEnd w:id="3707"/>
      <w:bookmarkEnd w:id="3708"/>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09"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10" w:name="_MCCTEMPBM_CRPT80112212___7" w:colFirst="0" w:colLast="0"/>
            <w:bookmarkEnd w:id="3709"/>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11" w:name="_MCCTEMPBM_CRPT80112213___7"/>
            <w:bookmarkEnd w:id="3710"/>
            <w:r w:rsidRPr="000903C1">
              <w:rPr>
                <w:rFonts w:ascii="Courier New" w:hAnsi="Courier New" w:cs="Courier New"/>
              </w:rPr>
              <w:t>+CVDP=?</w:t>
            </w:r>
            <w:bookmarkEnd w:id="3711"/>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12"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2"/>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13"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13"/>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14" w:name="_Toc20207677"/>
      <w:bookmarkStart w:id="3715" w:name="_Toc27579560"/>
      <w:bookmarkStart w:id="3716" w:name="_Toc36116140"/>
      <w:bookmarkStart w:id="3717" w:name="_Toc45215021"/>
      <w:bookmarkStart w:id="3718" w:name="_Toc51866789"/>
      <w:bookmarkStart w:id="3719" w:name="_Toc171691553"/>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14"/>
      <w:bookmarkEnd w:id="3715"/>
      <w:bookmarkEnd w:id="3716"/>
      <w:bookmarkEnd w:id="3717"/>
      <w:bookmarkEnd w:id="3718"/>
      <w:bookmarkEnd w:id="3719"/>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20"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21" w:name="_MCCTEMPBM_CRPT80112217___7" w:colFirst="0" w:colLast="0"/>
            <w:bookmarkEnd w:id="3720"/>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22" w:name="_MCCTEMPBM_CRPT80112218___7"/>
            <w:bookmarkEnd w:id="3721"/>
            <w:r w:rsidRPr="000903C1">
              <w:rPr>
                <w:rFonts w:ascii="Courier New" w:hAnsi="Courier New" w:cs="Courier New"/>
              </w:rPr>
              <w:t>+CMMIVT=?</w:t>
            </w:r>
            <w:bookmarkEnd w:id="3722"/>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23"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3"/>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lastRenderedPageBreak/>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24"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24"/>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25" w:name="_Toc20207678"/>
      <w:bookmarkStart w:id="3726" w:name="_Toc27579561"/>
      <w:bookmarkStart w:id="3727" w:name="_Toc36116141"/>
      <w:bookmarkStart w:id="3728" w:name="_Toc45215022"/>
      <w:bookmarkStart w:id="3729" w:name="_Toc51866790"/>
      <w:bookmarkStart w:id="3730" w:name="_Toc171691554"/>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25"/>
      <w:bookmarkEnd w:id="3726"/>
      <w:bookmarkEnd w:id="3727"/>
      <w:bookmarkEnd w:id="3728"/>
      <w:bookmarkEnd w:id="3729"/>
      <w:bookmarkEnd w:id="3730"/>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31"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32" w:name="_MCCTEMPBM_CRPT80112222___7"/>
            <w:bookmarkEnd w:id="3731"/>
            <w:r w:rsidRPr="000903C1">
              <w:rPr>
                <w:rFonts w:ascii="Courier New" w:hAnsi="Courier New" w:cs="Courier New"/>
              </w:rPr>
              <w:t>+CEPPI=?</w:t>
            </w:r>
            <w:bookmarkEnd w:id="3732"/>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33"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33"/>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34"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34"/>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35"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35"/>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36" w:name="_Toc20207679"/>
      <w:bookmarkStart w:id="3737" w:name="_Toc27579562"/>
      <w:bookmarkStart w:id="3738" w:name="_Toc36116142"/>
      <w:bookmarkStart w:id="3739" w:name="_Toc45215023"/>
      <w:bookmarkStart w:id="3740" w:name="_Toc51866791"/>
      <w:bookmarkStart w:id="3741" w:name="_Toc171691555"/>
      <w:r w:rsidRPr="000903C1">
        <w:t>10.1.39</w:t>
      </w:r>
      <w:r w:rsidRPr="000903C1">
        <w:tab/>
        <w:t>WLAN offload assistance data +CWLANOLAD</w:t>
      </w:r>
      <w:bookmarkEnd w:id="3736"/>
      <w:bookmarkEnd w:id="3737"/>
      <w:bookmarkEnd w:id="3738"/>
      <w:bookmarkEnd w:id="3739"/>
      <w:bookmarkEnd w:id="3740"/>
      <w:bookmarkEnd w:id="3741"/>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42"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43" w:name="_MCCTEMPBM_CRPT80112227___7" w:colFirst="0" w:colLast="1"/>
            <w:bookmarkEnd w:id="3742"/>
            <w:r w:rsidRPr="000903C1">
              <w:rPr>
                <w:rFonts w:ascii="Courier New" w:hAnsi="Courier New"/>
              </w:rPr>
              <w:lastRenderedPageBreak/>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44" w:name="_MCCTEMPBM_CRPT80112228___7"/>
            <w:bookmarkEnd w:id="3743"/>
            <w:r w:rsidRPr="000903C1">
              <w:rPr>
                <w:rFonts w:ascii="Courier New" w:hAnsi="Courier New"/>
              </w:rPr>
              <w:t>+CWLANOLAD=?</w:t>
            </w:r>
            <w:bookmarkEnd w:id="3744"/>
          </w:p>
        </w:tc>
        <w:tc>
          <w:tcPr>
            <w:tcW w:w="7146" w:type="dxa"/>
          </w:tcPr>
          <w:p w14:paraId="5C6E6CDC" w14:textId="77777777" w:rsidR="00DC76D8" w:rsidRPr="000903C1" w:rsidRDefault="00DC76D8" w:rsidP="00FF4BC1">
            <w:pPr>
              <w:spacing w:after="20"/>
              <w:rPr>
                <w:rFonts w:ascii="Courier New" w:hAnsi="Courier New" w:cs="Courier New"/>
              </w:rPr>
            </w:pPr>
            <w:bookmarkStart w:id="3745"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45"/>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46"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46"/>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47"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47"/>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48"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49" w:name="_MCCTEMPBM_CRPT80112233___7"/>
      <w:bookmarkEnd w:id="3748"/>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49"/>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50" w:name="_MCCTEMPBM_CRPT80112234___7"/>
      <w:r w:rsidRPr="000903C1">
        <w:rPr>
          <w:rFonts w:ascii="Courier New" w:hAnsi="Courier New"/>
        </w:rPr>
        <w:t>&lt;n&gt;</w:t>
      </w:r>
      <w:r w:rsidRPr="000903C1">
        <w:t>: integer type</w:t>
      </w:r>
    </w:p>
    <w:bookmarkEnd w:id="3750"/>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51"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52" w:name="_MCCTEMPBM_CRPT80112236___7"/>
      <w:bookmarkEnd w:id="3751"/>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lastRenderedPageBreak/>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52"/>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lastRenderedPageBreak/>
        <w:t>Optional.</w:t>
      </w:r>
    </w:p>
    <w:p w14:paraId="434C8536" w14:textId="77777777" w:rsidR="00DC76D8" w:rsidRPr="000903C1" w:rsidRDefault="00DC76D8" w:rsidP="00E26141">
      <w:pPr>
        <w:pStyle w:val="Heading3"/>
      </w:pPr>
      <w:bookmarkStart w:id="3753" w:name="_Toc20207680"/>
      <w:bookmarkStart w:id="3754" w:name="_Toc27579563"/>
      <w:bookmarkStart w:id="3755" w:name="_Toc36116143"/>
      <w:bookmarkStart w:id="3756" w:name="_Toc45215024"/>
      <w:bookmarkStart w:id="3757" w:name="_Toc51866792"/>
      <w:bookmarkStart w:id="3758" w:name="_Toc171691556"/>
      <w:r w:rsidRPr="000903C1">
        <w:t>10.1.40</w:t>
      </w:r>
      <w:r w:rsidRPr="000903C1">
        <w:tab/>
        <w:t>WLAN offload cell measurement +CWLANOLCM</w:t>
      </w:r>
      <w:bookmarkEnd w:id="3753"/>
      <w:bookmarkEnd w:id="3754"/>
      <w:bookmarkEnd w:id="3755"/>
      <w:bookmarkEnd w:id="3756"/>
      <w:bookmarkEnd w:id="3757"/>
      <w:bookmarkEnd w:id="3758"/>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59"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60" w:name="_MCCTEMPBM_CRPT80112238___7" w:colFirst="0" w:colLast="1"/>
            <w:bookmarkEnd w:id="3759"/>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61" w:name="_MCCTEMPBM_CRPT80112239___7"/>
            <w:bookmarkEnd w:id="3760"/>
            <w:r w:rsidRPr="000903C1">
              <w:rPr>
                <w:rFonts w:ascii="Courier New" w:hAnsi="Courier New"/>
              </w:rPr>
              <w:t>+CWLANOLCM=?</w:t>
            </w:r>
            <w:bookmarkEnd w:id="3761"/>
          </w:p>
        </w:tc>
        <w:tc>
          <w:tcPr>
            <w:tcW w:w="6545" w:type="dxa"/>
          </w:tcPr>
          <w:p w14:paraId="6C0D6A2A" w14:textId="77777777" w:rsidR="00DC76D8" w:rsidRPr="000903C1" w:rsidRDefault="00DC76D8" w:rsidP="00FF4BC1">
            <w:pPr>
              <w:spacing w:after="20"/>
              <w:rPr>
                <w:rFonts w:ascii="Courier New" w:hAnsi="Courier New" w:cs="Courier New"/>
              </w:rPr>
            </w:pPr>
            <w:bookmarkStart w:id="3762"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62"/>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63"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63"/>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64" w:name="_MCCTEMPBM_CRPT80112242___7"/>
      <w:r w:rsidRPr="000903C1">
        <w:rPr>
          <w:rFonts w:ascii="Courier New" w:hAnsi="Courier New"/>
        </w:rPr>
        <w:t>+CWLANOLCMI: &lt;rscp&gt;,&lt;ecno&gt;,&lt;rsrp&gt;,&lt;rsrq&gt;</w:t>
      </w:r>
    </w:p>
    <w:bookmarkEnd w:id="3764"/>
    <w:p w14:paraId="04DB1056" w14:textId="77777777" w:rsidR="00DC76D8" w:rsidRPr="000903C1" w:rsidRDefault="00DC76D8" w:rsidP="00DC76D8">
      <w:pPr>
        <w:spacing w:after="20"/>
      </w:pPr>
    </w:p>
    <w:p w14:paraId="630E6F2F" w14:textId="628889F3" w:rsidR="00DC76D8" w:rsidRPr="000903C1" w:rsidRDefault="00DC76D8" w:rsidP="00DC76D8">
      <w:bookmarkStart w:id="3765"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65"/>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66" w:name="_MCCTEMPBM_CRPT80112244___7"/>
      <w:r w:rsidRPr="000903C1">
        <w:rPr>
          <w:rFonts w:ascii="Courier New" w:hAnsi="Courier New"/>
        </w:rPr>
        <w:t>&lt;n&gt;</w:t>
      </w:r>
      <w:r w:rsidRPr="000903C1">
        <w:t>: integer type</w:t>
      </w:r>
    </w:p>
    <w:bookmarkEnd w:id="3766"/>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67"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68" w:name="_MCCTEMPBM_CRPT80112246___7"/>
      <w:bookmarkEnd w:id="3767"/>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68"/>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69" w:name="_Toc20207681"/>
      <w:bookmarkStart w:id="3770" w:name="_Toc27579564"/>
      <w:bookmarkStart w:id="3771" w:name="_Toc36116144"/>
      <w:bookmarkStart w:id="3772" w:name="_Toc45215025"/>
      <w:bookmarkStart w:id="3773" w:name="_Toc51866793"/>
      <w:bookmarkStart w:id="3774" w:name="_Toc171691557"/>
      <w:r w:rsidRPr="000903C1">
        <w:t>10.1.41</w:t>
      </w:r>
      <w:r w:rsidRPr="000903C1">
        <w:tab/>
        <w:t>APN back-off timer status reporting +CABTSR</w:t>
      </w:r>
      <w:bookmarkEnd w:id="3769"/>
      <w:bookmarkEnd w:id="3770"/>
      <w:bookmarkEnd w:id="3771"/>
      <w:bookmarkEnd w:id="3772"/>
      <w:bookmarkEnd w:id="3773"/>
      <w:bookmarkEnd w:id="3774"/>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775"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776" w:name="_MCCTEMPBM_CRPT80112248___7" w:colFirst="0" w:colLast="0"/>
            <w:bookmarkEnd w:id="3775"/>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777" w:name="_MCCTEMPBM_CRPT80112249___7"/>
            <w:bookmarkEnd w:id="3776"/>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777"/>
          </w:p>
        </w:tc>
        <w:tc>
          <w:tcPr>
            <w:tcW w:w="4614" w:type="dxa"/>
          </w:tcPr>
          <w:p w14:paraId="0103FD99" w14:textId="77777777" w:rsidR="005B08B8" w:rsidRPr="000903C1" w:rsidRDefault="005B08B8" w:rsidP="000F3B7A">
            <w:pPr>
              <w:spacing w:after="20"/>
              <w:rPr>
                <w:rFonts w:ascii="Courier New" w:hAnsi="Courier New"/>
              </w:rPr>
            </w:pPr>
            <w:bookmarkStart w:id="3778"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778"/>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779"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779"/>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780"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781" w:name="_MCCTEMPBM_CRPT80112253___7"/>
      <w:bookmarkEnd w:id="3780"/>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782" w:name="_MCCTEMPBM_CRPT80112254___2"/>
      <w:bookmarkEnd w:id="3781"/>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783" w:name="_MCCTEMPBM_CRPT80112255___7"/>
      <w:bookmarkEnd w:id="3782"/>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783"/>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784"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785" w:name="_MCCTEMPBM_CRPT80112257___2"/>
      <w:bookmarkEnd w:id="3784"/>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785"/>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786"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786"/>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lastRenderedPageBreak/>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787"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787"/>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788" w:name="_Toc20207682"/>
      <w:bookmarkStart w:id="3789" w:name="_Toc27579565"/>
      <w:bookmarkStart w:id="3790" w:name="_Toc36116145"/>
      <w:bookmarkStart w:id="3791" w:name="_Toc45215026"/>
      <w:bookmarkStart w:id="3792" w:name="_Toc51866794"/>
      <w:bookmarkStart w:id="3793" w:name="_Toc171691558"/>
      <w:r w:rsidRPr="000903C1">
        <w:t>10.1.42</w:t>
      </w:r>
      <w:r w:rsidRPr="000903C1">
        <w:tab/>
        <w:t>APN back-off timer read dynamic parameters +CABTRDP</w:t>
      </w:r>
      <w:bookmarkEnd w:id="3788"/>
      <w:bookmarkEnd w:id="3789"/>
      <w:bookmarkEnd w:id="3790"/>
      <w:bookmarkEnd w:id="3791"/>
      <w:bookmarkEnd w:id="3792"/>
      <w:bookmarkEnd w:id="3793"/>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794"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795" w:name="_MCCTEMPBM_CRPT80112261___7"/>
            <w:bookmarkEnd w:id="3794"/>
            <w:r w:rsidRPr="000903C1">
              <w:rPr>
                <w:rFonts w:ascii="Courier New" w:hAnsi="Courier New"/>
              </w:rPr>
              <w:t>+CABTRDP=?</w:t>
            </w:r>
            <w:bookmarkEnd w:id="3795"/>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796"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796"/>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797"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798" w:name="_MCCTEMPBM_CRPT80112264___2"/>
      <w:bookmarkEnd w:id="3797"/>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798"/>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799"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799"/>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lastRenderedPageBreak/>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00"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00"/>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01" w:name="_Toc20207683"/>
      <w:bookmarkStart w:id="3802" w:name="_Toc27579566"/>
      <w:bookmarkStart w:id="3803" w:name="_Toc36116146"/>
      <w:bookmarkStart w:id="3804" w:name="_Toc45215027"/>
      <w:bookmarkStart w:id="3805" w:name="_Toc51866795"/>
      <w:bookmarkStart w:id="3806" w:name="_Toc171691559"/>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01"/>
      <w:bookmarkEnd w:id="3802"/>
      <w:bookmarkEnd w:id="3803"/>
      <w:bookmarkEnd w:id="3804"/>
      <w:bookmarkEnd w:id="3805"/>
      <w:bookmarkEnd w:id="3806"/>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07"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08" w:name="_MCCTEMPBM_CRPT80112268___7"/>
            <w:bookmarkEnd w:id="3807"/>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08"/>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09"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09"/>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3B387F08" w:rsidR="00954A13" w:rsidRPr="000903C1" w:rsidRDefault="00954A13" w:rsidP="00954A13">
      <w:bookmarkStart w:id="3810" w:name="_MCCTEMPBM_CRPT80112270___7"/>
      <w:r w:rsidRPr="000903C1">
        <w:t>Th</w:t>
      </w:r>
      <w:r w:rsidR="009332BB" w:rsidRPr="000903C1">
        <w:t>e</w:t>
      </w:r>
      <w:r w:rsidRPr="000903C1">
        <w:t xml:space="preserve"> </w:t>
      </w:r>
      <w:r w:rsidR="003A13F2">
        <w:t>execution</w:t>
      </w:r>
      <w:r w:rsidR="009332BB" w:rsidRPr="000903C1">
        <w:t xml:space="preserve">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10"/>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11"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11"/>
    <w:p w14:paraId="6CD57424" w14:textId="77777777" w:rsidR="00954A13" w:rsidRPr="000903C1" w:rsidRDefault="00954A13" w:rsidP="00954A13">
      <w:r w:rsidRPr="000903C1">
        <w:rPr>
          <w:b/>
        </w:rPr>
        <w:lastRenderedPageBreak/>
        <w:t>Defined values</w:t>
      </w:r>
    </w:p>
    <w:p w14:paraId="53D583CF" w14:textId="77777777" w:rsidR="00133851" w:rsidRPr="000903C1" w:rsidRDefault="00133851" w:rsidP="00133851">
      <w:pPr>
        <w:pStyle w:val="B1"/>
      </w:pPr>
      <w:bookmarkStart w:id="3812"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12"/>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13"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13"/>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14"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14"/>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15" w:name="_Toc20207684"/>
      <w:bookmarkStart w:id="3816" w:name="_Toc27579567"/>
      <w:bookmarkStart w:id="3817" w:name="_Toc36116147"/>
      <w:bookmarkStart w:id="3818" w:name="_Toc45215028"/>
      <w:bookmarkStart w:id="3819" w:name="_Toc51866796"/>
      <w:bookmarkStart w:id="3820" w:name="_Toc171691560"/>
      <w:r w:rsidRPr="000903C1">
        <w:t>10.1.44</w:t>
      </w:r>
      <w:r w:rsidRPr="000903C1">
        <w:tab/>
        <w:t>Reporting of terminating data via the control plane +CRTDCP</w:t>
      </w:r>
      <w:bookmarkEnd w:id="3815"/>
      <w:bookmarkEnd w:id="3816"/>
      <w:bookmarkEnd w:id="3817"/>
      <w:bookmarkEnd w:id="3818"/>
      <w:bookmarkEnd w:id="3819"/>
      <w:bookmarkEnd w:id="3820"/>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21"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22" w:name="_MCCTEMPBM_CRPT80112276___7" w:colFirst="0" w:colLast="0"/>
            <w:bookmarkEnd w:id="3821"/>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23" w:name="_MCCTEMPBM_CRPT80112277___7"/>
            <w:bookmarkEnd w:id="3822"/>
            <w:r w:rsidRPr="000903C1">
              <w:rPr>
                <w:rFonts w:ascii="Courier New" w:hAnsi="Courier New"/>
              </w:rPr>
              <w:t>+CRTDCP=?</w:t>
            </w:r>
            <w:bookmarkEnd w:id="3823"/>
          </w:p>
        </w:tc>
        <w:tc>
          <w:tcPr>
            <w:tcW w:w="5192" w:type="dxa"/>
          </w:tcPr>
          <w:p w14:paraId="3F0B3BE1" w14:textId="77777777" w:rsidR="009332BB" w:rsidRPr="000903C1" w:rsidRDefault="009332BB" w:rsidP="004F4184">
            <w:pPr>
              <w:spacing w:after="20"/>
              <w:rPr>
                <w:rFonts w:ascii="Courier New" w:hAnsi="Courier New"/>
                <w:lang w:eastAsia="ja-JP"/>
              </w:rPr>
            </w:pPr>
            <w:bookmarkStart w:id="3824"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24"/>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lastRenderedPageBreak/>
        <w:t>Description</w:t>
      </w:r>
    </w:p>
    <w:p w14:paraId="6BDBD400" w14:textId="13E42FE2" w:rsidR="009332BB" w:rsidRPr="000903C1" w:rsidRDefault="009332BB" w:rsidP="009332BB">
      <w:bookmarkStart w:id="3825"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25"/>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26" w:name="_MCCTEMPBM_CRPT80112280___7"/>
      <w:r w:rsidRPr="000903C1">
        <w:rPr>
          <w:rFonts w:ascii="Courier New" w:hAnsi="Courier New"/>
        </w:rPr>
        <w:t>&lt;reporting&gt;</w:t>
      </w:r>
      <w:r w:rsidRPr="000903C1">
        <w:t>: integer type, controlling reporting of mobile terminated control plane data events</w:t>
      </w:r>
    </w:p>
    <w:bookmarkEnd w:id="3826"/>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27"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28" w:name="_MCCTEMPBM_CRPT80112282___7"/>
      <w:bookmarkEnd w:id="382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28"/>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29" w:name="_Toc20207685"/>
      <w:bookmarkStart w:id="3830" w:name="_Toc27579568"/>
      <w:bookmarkStart w:id="3831" w:name="_Toc36116148"/>
      <w:bookmarkStart w:id="3832" w:name="_Toc45215029"/>
      <w:bookmarkStart w:id="3833" w:name="_Toc51866797"/>
      <w:bookmarkStart w:id="3834" w:name="_Toc171691561"/>
      <w:r w:rsidRPr="000903C1">
        <w:t>10.1.45</w:t>
      </w:r>
      <w:r w:rsidRPr="000903C1">
        <w:tab/>
        <w:t>APN rate control +CGAPNRC</w:t>
      </w:r>
      <w:bookmarkEnd w:id="3829"/>
      <w:bookmarkEnd w:id="3830"/>
      <w:bookmarkEnd w:id="3831"/>
      <w:bookmarkEnd w:id="3832"/>
      <w:bookmarkEnd w:id="3833"/>
      <w:bookmarkEnd w:id="3834"/>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35"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36" w:name="_MCCTEMPBM_CRPT80112284___7"/>
            <w:bookmarkEnd w:id="3835"/>
            <w:r w:rsidRPr="000903C1">
              <w:rPr>
                <w:rFonts w:ascii="Courier New" w:hAnsi="Courier New" w:cs="Courier New"/>
              </w:rPr>
              <w:lastRenderedPageBreak/>
              <w:t>+CGAPNRC=?</w:t>
            </w:r>
            <w:bookmarkEnd w:id="3836"/>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37"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37"/>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38"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38"/>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39"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39"/>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40"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40"/>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41"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41"/>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42" w:name="_Toc20207686"/>
      <w:bookmarkStart w:id="3843" w:name="_Toc27579569"/>
      <w:bookmarkStart w:id="3844" w:name="_Toc36116149"/>
      <w:bookmarkStart w:id="3845" w:name="_Toc45215030"/>
      <w:bookmarkStart w:id="3846" w:name="_Toc51866798"/>
      <w:bookmarkStart w:id="3847" w:name="_Toc171691562"/>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42"/>
      <w:bookmarkEnd w:id="3843"/>
      <w:bookmarkEnd w:id="3844"/>
      <w:bookmarkEnd w:id="3845"/>
      <w:bookmarkEnd w:id="3846"/>
      <w:bookmarkEnd w:id="3847"/>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48"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49" w:name="_MCCTEMPBM_CRPT80112291___7" w:colFirst="0" w:colLast="0"/>
            <w:bookmarkEnd w:id="3848"/>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50" w:name="_MCCTEMPBM_CRPT80112292___7"/>
            <w:bookmarkEnd w:id="3849"/>
            <w:r w:rsidRPr="000903C1">
              <w:rPr>
                <w:rFonts w:ascii="Courier New" w:hAnsi="Courier New"/>
              </w:rPr>
              <w:t>+CPSDO=?</w:t>
            </w:r>
            <w:bookmarkEnd w:id="3850"/>
          </w:p>
        </w:tc>
        <w:tc>
          <w:tcPr>
            <w:tcW w:w="4881" w:type="dxa"/>
          </w:tcPr>
          <w:p w14:paraId="35C163D9" w14:textId="77777777" w:rsidR="00DC1CC8" w:rsidRPr="000903C1" w:rsidRDefault="00DC1CC8" w:rsidP="00D00EB5">
            <w:pPr>
              <w:spacing w:after="20"/>
              <w:rPr>
                <w:rFonts w:ascii="Courier New" w:hAnsi="Courier New"/>
              </w:rPr>
            </w:pPr>
            <w:bookmarkStart w:id="3851"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51"/>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lastRenderedPageBreak/>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52"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2"/>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53"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53"/>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54" w:name="_Toc20207687"/>
      <w:bookmarkStart w:id="3855" w:name="_Toc27579570"/>
      <w:bookmarkStart w:id="3856" w:name="_Toc36116150"/>
      <w:bookmarkStart w:id="3857" w:name="_Toc45215031"/>
      <w:bookmarkStart w:id="3858" w:name="_Toc51866799"/>
      <w:bookmarkStart w:id="3859" w:name="_Toc171691563"/>
      <w:r w:rsidRPr="000903C1">
        <w:t>10.1.47</w:t>
      </w:r>
      <w:r w:rsidRPr="000903C1">
        <w:tab/>
      </w:r>
      <w:r w:rsidR="00545D9B" w:rsidRPr="000903C1">
        <w:t>5GS</w:t>
      </w:r>
      <w:r w:rsidRPr="000903C1">
        <w:t xml:space="preserve"> network registration status +C</w:t>
      </w:r>
      <w:r w:rsidR="00545D9B" w:rsidRPr="000903C1">
        <w:t>5G</w:t>
      </w:r>
      <w:r w:rsidRPr="000903C1">
        <w:t>REG</w:t>
      </w:r>
      <w:bookmarkEnd w:id="3854"/>
      <w:bookmarkEnd w:id="3855"/>
      <w:bookmarkEnd w:id="3856"/>
      <w:bookmarkEnd w:id="3857"/>
      <w:bookmarkEnd w:id="3858"/>
      <w:bookmarkEnd w:id="3859"/>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60"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61" w:name="_MCCTEMPBM_CRPT80112297___7"/>
            <w:bookmarkEnd w:id="3860"/>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61"/>
          </w:p>
        </w:tc>
        <w:tc>
          <w:tcPr>
            <w:tcW w:w="5265" w:type="dxa"/>
          </w:tcPr>
          <w:p w14:paraId="77998AD2" w14:textId="77777777" w:rsidR="004C0365" w:rsidRPr="000903C1" w:rsidRDefault="004C0365" w:rsidP="00D00EB5">
            <w:pPr>
              <w:spacing w:after="20"/>
              <w:rPr>
                <w:rFonts w:ascii="Courier New" w:hAnsi="Courier New"/>
              </w:rPr>
            </w:pPr>
            <w:bookmarkStart w:id="3862"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63" w:name="_MCCTEMPBM_CRPT80112299___7"/>
            <w:bookmarkEnd w:id="3862"/>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63"/>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64"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64"/>
          </w:p>
        </w:tc>
        <w:tc>
          <w:tcPr>
            <w:tcW w:w="5265" w:type="dxa"/>
          </w:tcPr>
          <w:p w14:paraId="28B6F644" w14:textId="77777777" w:rsidR="004C0365" w:rsidRPr="000903C1" w:rsidRDefault="004C0365" w:rsidP="00D00EB5">
            <w:pPr>
              <w:spacing w:after="20"/>
              <w:rPr>
                <w:rFonts w:ascii="Courier New" w:hAnsi="Courier New"/>
              </w:rPr>
            </w:pPr>
            <w:bookmarkStart w:id="3865"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65"/>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3866"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67" w:name="_MCCTEMPBM_CRPT80112303___7"/>
      <w:bookmarkEnd w:id="3866"/>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68" w:name="_MCCTEMPBM_CRPT80112304___7"/>
      <w:bookmarkEnd w:id="3867"/>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68"/>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69" w:name="_MCCTEMPBM_CRPT80112305___7"/>
      <w:r w:rsidRPr="000903C1">
        <w:rPr>
          <w:rFonts w:ascii="Courier New" w:hAnsi="Courier New"/>
        </w:rPr>
        <w:t>&lt;n&gt;</w:t>
      </w:r>
      <w:r w:rsidRPr="000903C1">
        <w:t>: integer type</w:t>
      </w:r>
    </w:p>
    <w:bookmarkEnd w:id="3869"/>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70"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71" w:name="_MCCTEMPBM_CRPT80112307___7"/>
      <w:bookmarkEnd w:id="3870"/>
      <w:r w:rsidRPr="000903C1">
        <w:rPr>
          <w:rFonts w:ascii="Courier New" w:hAnsi="Courier New"/>
        </w:rPr>
        <w:t>&lt;stat&gt;</w:t>
      </w:r>
      <w:r w:rsidRPr="000903C1">
        <w:t>: integer type; indicates the NR registration status</w:t>
      </w:r>
      <w:r w:rsidR="0066210A" w:rsidRPr="000903C1">
        <w:t>.</w:t>
      </w:r>
    </w:p>
    <w:bookmarkEnd w:id="3871"/>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785D82BA" w14:textId="22A1D1EC" w:rsidR="004B5F9F" w:rsidRDefault="00337488" w:rsidP="004B5F9F">
      <w:pPr>
        <w:pStyle w:val="B2"/>
      </w:pPr>
      <w:r w:rsidRPr="000903C1">
        <w:t>11</w:t>
      </w:r>
      <w:r w:rsidRPr="000903C1">
        <w:tab/>
        <w:t>attached for access to RLOS (See NOTE 2a) (not applicable</w:t>
      </w:r>
      <w:r w:rsidR="004B5F9F">
        <w:t>)</w:t>
      </w:r>
    </w:p>
    <w:p w14:paraId="32403726" w14:textId="615AEDB1" w:rsidR="004B5F9F" w:rsidRDefault="004B5F9F" w:rsidP="004B5F9F">
      <w:pPr>
        <w:pStyle w:val="B2"/>
      </w:pPr>
      <w:r w:rsidRPr="000903C1">
        <w:t>1</w:t>
      </w:r>
      <w:r>
        <w:t>2</w:t>
      </w:r>
      <w:r w:rsidRPr="000903C1">
        <w:tab/>
        <w:t>registered for "</w:t>
      </w:r>
      <w:r>
        <w:t>disaster roaming services</w:t>
      </w:r>
      <w:r w:rsidRPr="000903C1">
        <w:t>"</w:t>
      </w:r>
    </w:p>
    <w:p w14:paraId="64907735" w14:textId="77777777" w:rsidR="004B5F9F" w:rsidRPr="000903C1" w:rsidRDefault="004B5F9F" w:rsidP="004B5F9F">
      <w:pPr>
        <w:pStyle w:val="B2"/>
      </w:pPr>
      <w:r w:rsidRPr="000903C1">
        <w:t>1</w:t>
      </w:r>
      <w:r>
        <w:t>3</w:t>
      </w:r>
      <w:r w:rsidRPr="000903C1">
        <w:tab/>
      </w:r>
      <w:r>
        <w:t>disaster condition applied to the current PLMN</w:t>
      </w:r>
    </w:p>
    <w:p w14:paraId="103BDC7D" w14:textId="09A0D304" w:rsidR="004C0365" w:rsidRPr="000903C1" w:rsidRDefault="004C0365" w:rsidP="00232565">
      <w:pPr>
        <w:pStyle w:val="B2"/>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72"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72"/>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5B8BC758" w14:textId="77777777" w:rsidR="007F06C8" w:rsidRDefault="007F06C8" w:rsidP="007F06C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w:t>
      </w:r>
      <w:r>
        <w:rPr>
          <w:lang w:val="en-US"/>
        </w:rPr>
        <w:t>not applicable)</w:t>
      </w:r>
    </w:p>
    <w:p w14:paraId="1C6B5FD3" w14:textId="77777777" w:rsidR="007F06C8" w:rsidRPr="00C619E1" w:rsidRDefault="007F06C8" w:rsidP="007F06C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 (not applicable)</w:t>
      </w:r>
    </w:p>
    <w:p w14:paraId="0A6B934F" w14:textId="77777777" w:rsidR="00F76E90" w:rsidRPr="007463AD" w:rsidRDefault="00F76E90" w:rsidP="00F76E90">
      <w:pPr>
        <w:pStyle w:val="B2"/>
        <w:rPr>
          <w:lang w:val="en-US"/>
        </w:rPr>
      </w:pPr>
      <w:r>
        <w:t>16</w:t>
      </w:r>
      <w:r>
        <w:tab/>
        <w:t>satellite NG-RAN</w:t>
      </w:r>
    </w:p>
    <w:p w14:paraId="26A2EAD1" w14:textId="0DC17FD3"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lastRenderedPageBreak/>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73"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D57BD4F" w:rsidR="004C0365" w:rsidRPr="000903C1" w:rsidRDefault="004C0365" w:rsidP="004C0365">
      <w:pPr>
        <w:pStyle w:val="B2"/>
      </w:pPr>
      <w:bookmarkStart w:id="3874" w:name="_MCCTEMPBM_CRPT80112310___7"/>
      <w:bookmarkEnd w:id="3873"/>
      <w:r w:rsidRPr="000903C1">
        <w:t>0</w:t>
      </w:r>
      <w:r w:rsidRPr="000903C1">
        <w:tab/>
        <w:t xml:space="preserve">Indicates that </w:t>
      </w:r>
      <w:r w:rsidRPr="000903C1">
        <w:rPr>
          <w:rFonts w:ascii="Courier New" w:hAnsi="Courier New" w:cs="Courier New"/>
        </w:rPr>
        <w:t>&lt;reject_cause&gt;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875" w:name="_MCCTEMPBM_CRPT80112311___7"/>
      <w:bookmarkEnd w:id="3874"/>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875"/>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876" w:name="_MCCTEMPBM_CRPT80112312___7"/>
      <w:r w:rsidRPr="000903C1">
        <w:rPr>
          <w:rFonts w:ascii="Courier New" w:hAnsi="Courier New" w:cs="Courier New"/>
        </w:rPr>
        <w:t>&lt;CAGinfo&gt;</w:t>
      </w:r>
      <w:r w:rsidRPr="000903C1">
        <w:t xml:space="preserve">: string type; </w:t>
      </w:r>
    </w:p>
    <w:bookmarkEnd w:id="3876"/>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877"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877"/>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878" w:name="_Toc20207688"/>
      <w:bookmarkStart w:id="3879" w:name="_Toc27579571"/>
      <w:bookmarkStart w:id="3880" w:name="_Toc36116151"/>
      <w:bookmarkStart w:id="3881" w:name="_Toc45215032"/>
      <w:bookmarkStart w:id="3882" w:name="_Toc51866800"/>
      <w:bookmarkStart w:id="3883" w:name="_Toc171691564"/>
      <w:r w:rsidRPr="000903C1">
        <w:t>10.1.48</w:t>
      </w:r>
      <w:r w:rsidRPr="000903C1">
        <w:tab/>
        <w:t>Bandwidth preference indication +CBPI</w:t>
      </w:r>
      <w:bookmarkEnd w:id="3878"/>
      <w:bookmarkEnd w:id="3879"/>
      <w:bookmarkEnd w:id="3880"/>
      <w:bookmarkEnd w:id="3881"/>
      <w:bookmarkEnd w:id="3882"/>
      <w:bookmarkEnd w:id="3883"/>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884"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885" w:name="_MCCTEMPBM_CRPT80112315___7"/>
            <w:bookmarkEnd w:id="3884"/>
            <w:r w:rsidRPr="000903C1">
              <w:rPr>
                <w:rFonts w:ascii="Courier New" w:hAnsi="Courier New" w:cs="Courier New"/>
              </w:rPr>
              <w:t>+CBPI=?</w:t>
            </w:r>
            <w:bookmarkEnd w:id="3885"/>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886"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886"/>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887"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887"/>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888"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88"/>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889"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889"/>
    <w:p w14:paraId="07042C86" w14:textId="77777777" w:rsidR="009A05C2" w:rsidRPr="000903C1" w:rsidRDefault="009A05C2" w:rsidP="009A05C2">
      <w:pPr>
        <w:pStyle w:val="B2"/>
      </w:pPr>
      <w:r w:rsidRPr="000903C1">
        <w:rPr>
          <w:u w:val="single"/>
        </w:rPr>
        <w:lastRenderedPageBreak/>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890"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890"/>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891" w:name="_Toc20207689"/>
      <w:bookmarkStart w:id="3892" w:name="_Toc27579572"/>
      <w:bookmarkStart w:id="3893" w:name="_Toc36116152"/>
      <w:bookmarkStart w:id="3894" w:name="_Toc45215033"/>
      <w:bookmarkStart w:id="3895" w:name="_Toc51866801"/>
      <w:bookmarkStart w:id="3896" w:name="_Toc171691565"/>
      <w:r w:rsidRPr="000903C1">
        <w:t>10.1.49</w:t>
      </w:r>
      <w:r w:rsidRPr="000903C1">
        <w:tab/>
        <w:t>Define 5GS quality of service +C5</w:t>
      </w:r>
      <w:r w:rsidR="008904FB" w:rsidRPr="000903C1">
        <w:t>G</w:t>
      </w:r>
      <w:r w:rsidRPr="000903C1">
        <w:t>QOS</w:t>
      </w:r>
      <w:bookmarkEnd w:id="3891"/>
      <w:bookmarkEnd w:id="3892"/>
      <w:bookmarkEnd w:id="3893"/>
      <w:bookmarkEnd w:id="3894"/>
      <w:bookmarkEnd w:id="3895"/>
      <w:bookmarkEnd w:id="3896"/>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897"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898" w:name="_MCCTEMPBM_CRPT80112322___7" w:colFirst="0" w:colLast="0"/>
            <w:bookmarkEnd w:id="3897"/>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899" w:name="_MCCTEMPBM_CRPT80112323___7" w:colFirst="0" w:colLast="1"/>
            <w:bookmarkEnd w:id="3898"/>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00" w:name="_MCCTEMPBM_CRPT80112324___7"/>
            <w:bookmarkEnd w:id="3899"/>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00"/>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01"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01"/>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02"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02"/>
          </w:p>
        </w:tc>
      </w:tr>
    </w:tbl>
    <w:p w14:paraId="5973453E" w14:textId="77777777" w:rsidR="00125837" w:rsidRPr="000903C1" w:rsidRDefault="00125837" w:rsidP="00125837">
      <w:pPr>
        <w:rPr>
          <w:b/>
          <w:color w:val="000000"/>
        </w:rPr>
      </w:pPr>
      <w:bookmarkStart w:id="3903"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04" w:name="_MCCTEMPBM_CRPT80112328___7"/>
      <w:bookmarkEnd w:id="3903"/>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04"/>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05"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06" w:name="_MCCTEMPBM_CRPT80112330___7"/>
      <w:bookmarkEnd w:id="3905"/>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lastRenderedPageBreak/>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07" w:name="_MCCTEMPBM_CRPT80112331___2"/>
      <w:bookmarkEnd w:id="3906"/>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08" w:name="_MCCTEMPBM_CRPT80112332___7"/>
      <w:bookmarkEnd w:id="3907"/>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09" w:name="_MCCTEMPBM_CRPT80112333___7"/>
      <w:bookmarkEnd w:id="3908"/>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10" w:name="_MCCTEMPBM_CRPT80112334___5"/>
      <w:bookmarkEnd w:id="3909"/>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11" w:name="_Toc20207690"/>
      <w:bookmarkStart w:id="3912" w:name="_Toc27579573"/>
      <w:bookmarkStart w:id="3913" w:name="_Toc36116153"/>
      <w:bookmarkStart w:id="3914" w:name="_Toc45215034"/>
      <w:bookmarkStart w:id="3915" w:name="_Toc51866802"/>
      <w:bookmarkStart w:id="3916" w:name="_Toc171691566"/>
      <w:bookmarkEnd w:id="3910"/>
      <w:r w:rsidRPr="000903C1">
        <w:t>10.1.50</w:t>
      </w:r>
      <w:r w:rsidRPr="000903C1">
        <w:tab/>
        <w:t>5GS quality of service read dynamic parameters +C5</w:t>
      </w:r>
      <w:r w:rsidR="00D32457" w:rsidRPr="000903C1">
        <w:t>G</w:t>
      </w:r>
      <w:r w:rsidRPr="000903C1">
        <w:t>QOSRDP</w:t>
      </w:r>
      <w:bookmarkEnd w:id="3911"/>
      <w:bookmarkEnd w:id="3912"/>
      <w:bookmarkEnd w:id="3913"/>
      <w:bookmarkEnd w:id="3914"/>
      <w:bookmarkEnd w:id="3915"/>
      <w:bookmarkEnd w:id="3916"/>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17"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18" w:name="_MCCTEMPBM_CRPT80112336___7" w:colFirst="0" w:colLast="1"/>
            <w:bookmarkEnd w:id="391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19" w:name="_MCCTEMPBM_CRPT80112337___7"/>
            <w:bookmarkEnd w:id="3918"/>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19"/>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20"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20"/>
          </w:p>
        </w:tc>
      </w:tr>
    </w:tbl>
    <w:p w14:paraId="20B50237" w14:textId="77777777" w:rsidR="00125837" w:rsidRPr="000903C1" w:rsidRDefault="00125837" w:rsidP="00125837">
      <w:pPr>
        <w:rPr>
          <w:b/>
          <w:color w:val="000000"/>
        </w:rPr>
      </w:pPr>
      <w:bookmarkStart w:id="3921" w:name="_MCCTEMPBM_CRPT80112339___5"/>
    </w:p>
    <w:p w14:paraId="5B22CA07" w14:textId="77777777" w:rsidR="00125837" w:rsidRPr="000903C1" w:rsidRDefault="00125837" w:rsidP="00125837">
      <w:pPr>
        <w:keepNext/>
        <w:rPr>
          <w:b/>
          <w:color w:val="000000"/>
        </w:rPr>
      </w:pPr>
      <w:r w:rsidRPr="000903C1">
        <w:rPr>
          <w:b/>
          <w:color w:val="000000"/>
        </w:rPr>
        <w:lastRenderedPageBreak/>
        <w:t>Description</w:t>
      </w:r>
    </w:p>
    <w:p w14:paraId="60AD4469" w14:textId="77777777" w:rsidR="00125837" w:rsidRPr="000903C1" w:rsidRDefault="00125837" w:rsidP="00125837">
      <w:bookmarkStart w:id="3922" w:name="_MCCTEMPBM_CRPT80112340___7"/>
      <w:bookmarkEnd w:id="3921"/>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22"/>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23" w:name="_MCCTEMPBM_CRPT80112341___5"/>
      <w:r w:rsidRPr="000903C1">
        <w:rPr>
          <w:b/>
          <w:color w:val="000000"/>
        </w:rPr>
        <w:t>Defined values</w:t>
      </w:r>
    </w:p>
    <w:p w14:paraId="366015B1" w14:textId="77777777" w:rsidR="00125837" w:rsidRPr="000903C1" w:rsidRDefault="00125837" w:rsidP="00125837">
      <w:pPr>
        <w:pStyle w:val="B1"/>
      </w:pPr>
      <w:bookmarkStart w:id="3924" w:name="_MCCTEMPBM_CRPT80112342___7"/>
      <w:bookmarkEnd w:id="3923"/>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25" w:name="_MCCTEMPBM_CRPT80112343___2"/>
      <w:bookmarkEnd w:id="3924"/>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26" w:name="_MCCTEMPBM_CRPT80112344___7"/>
      <w:bookmarkEnd w:id="3925"/>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27" w:name="_MCCTEMPBM_CRPT80112345___5"/>
      <w:bookmarkEnd w:id="3926"/>
      <w:r w:rsidRPr="000903C1">
        <w:rPr>
          <w:b/>
          <w:color w:val="000000"/>
        </w:rPr>
        <w:t>Implementation</w:t>
      </w:r>
    </w:p>
    <w:bookmarkEnd w:id="3927"/>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28" w:name="_Toc20207691"/>
      <w:bookmarkStart w:id="3929" w:name="_Toc27579574"/>
      <w:bookmarkStart w:id="3930" w:name="_Toc36116154"/>
      <w:bookmarkStart w:id="3931" w:name="_Toc45215035"/>
      <w:bookmarkStart w:id="3932" w:name="_Toc51866803"/>
      <w:bookmarkStart w:id="3933" w:name="_Toc171691567"/>
      <w:r w:rsidRPr="000903C1">
        <w:lastRenderedPageBreak/>
        <w:t>10.1.51</w:t>
      </w:r>
      <w:r w:rsidRPr="000903C1">
        <w:tab/>
        <w:t>Receive UE policy +CRUEPOLICY</w:t>
      </w:r>
      <w:bookmarkEnd w:id="3928"/>
      <w:bookmarkEnd w:id="3929"/>
      <w:bookmarkEnd w:id="3930"/>
      <w:bookmarkEnd w:id="3931"/>
      <w:bookmarkEnd w:id="3932"/>
      <w:bookmarkEnd w:id="3933"/>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34"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35" w:name="_MCCTEMPBM_CRPT80112347___7"/>
            <w:bookmarkEnd w:id="3934"/>
            <w:r w:rsidRPr="000903C1">
              <w:rPr>
                <w:rFonts w:ascii="Courier New" w:hAnsi="Courier New" w:cs="Courier New"/>
              </w:rPr>
              <w:t>+CRUEPOLICY?</w:t>
            </w:r>
            <w:bookmarkEnd w:id="3935"/>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36"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37" w:name="_MCCTEMPBM_CRPT80112349___7"/>
            <w:bookmarkEnd w:id="3936"/>
            <w:bookmarkEnd w:id="3937"/>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38" w:name="_MCCTEMPBM_CRPT80112350___7"/>
            <w:r w:rsidRPr="000903C1">
              <w:rPr>
                <w:rFonts w:ascii="Courier New" w:hAnsi="Courier New" w:cs="Courier New"/>
              </w:rPr>
              <w:t>+CRUEPOLICY=?</w:t>
            </w:r>
            <w:bookmarkEnd w:id="3938"/>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39"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39"/>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40"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40"/>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41"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41"/>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42"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42"/>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43" w:name="_Toc20207692"/>
      <w:bookmarkStart w:id="3944" w:name="_Toc27579575"/>
      <w:bookmarkStart w:id="3945" w:name="_Toc36116155"/>
      <w:bookmarkStart w:id="3946" w:name="_Toc45215036"/>
      <w:bookmarkStart w:id="3947" w:name="_Toc51866804"/>
      <w:bookmarkStart w:id="3948" w:name="_MCCTEMPBM_CRPT80112355___2"/>
      <w:bookmarkStart w:id="3949" w:name="_Toc171691568"/>
      <w:r w:rsidRPr="000903C1">
        <w:t>10.1.52</w:t>
      </w:r>
      <w:r w:rsidRPr="000903C1">
        <w:tab/>
        <w:t>Send UE policy +CSUEPOLICY</w:t>
      </w:r>
      <w:bookmarkEnd w:id="3943"/>
      <w:bookmarkEnd w:id="3944"/>
      <w:bookmarkEnd w:id="3945"/>
      <w:bookmarkEnd w:id="3946"/>
      <w:bookmarkEnd w:id="3947"/>
      <w:bookmarkEnd w:id="3949"/>
    </w:p>
    <w:bookmarkEnd w:id="3948"/>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3A1E725D" w:rsidR="00A22ADF" w:rsidRPr="000903C1" w:rsidRDefault="00A22ADF" w:rsidP="0082495A">
            <w:pPr>
              <w:pStyle w:val="TAL"/>
              <w:rPr>
                <w:rFonts w:ascii="Courier New" w:hAnsi="Courier New" w:cs="Courier New"/>
              </w:rPr>
            </w:pPr>
            <w:bookmarkStart w:id="3950" w:name="_MCCTEMPBM_CRPT80112356___7"/>
            <w:r w:rsidRPr="000903C1">
              <w:rPr>
                <w:rFonts w:ascii="Courier New" w:hAnsi="Courier New" w:cs="Courier New"/>
                <w:sz w:val="20"/>
              </w:rPr>
              <w:t>+CSUEPOLICY=&lt;message_type&gt;[,&lt;UE_policy_information_length&gt;,&lt;UE_policy_information&gt;[,&lt;UE_policy_classmark&gt;</w:t>
            </w:r>
            <w:r w:rsidR="00B015AD">
              <w:rPr>
                <w:rFonts w:ascii="Courier New" w:eastAsiaTheme="minorHAnsi" w:hAnsi="Courier New" w:cs="Courier New"/>
                <w:color w:val="000000"/>
              </w:rPr>
              <w:t>[,&lt;OS_Id_len&gt;,&lt;OS_Id_info&gt;]</w:t>
            </w:r>
            <w:r w:rsidRPr="000903C1">
              <w:rPr>
                <w:rFonts w:ascii="Courier New" w:hAnsi="Courier New" w:cs="Courier New"/>
                <w:sz w:val="20"/>
              </w:rPr>
              <w:t>]]</w:t>
            </w:r>
            <w:bookmarkEnd w:id="3950"/>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51" w:name="_MCCTEMPBM_CRPT80112357___7"/>
            <w:r w:rsidRPr="000903C1">
              <w:rPr>
                <w:rFonts w:ascii="Courier New" w:hAnsi="Courier New" w:cs="Courier New"/>
                <w:i/>
                <w:iCs/>
                <w:lang w:val="es-ES_tradnl"/>
              </w:rPr>
              <w:t>+CME ERROR: &lt;err&gt;</w:t>
            </w:r>
            <w:bookmarkEnd w:id="3951"/>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52"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52"/>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ED174D1" w:rsidR="00A22ADF" w:rsidRPr="000903C1" w:rsidRDefault="00A22ADF" w:rsidP="00A22ADF">
      <w:r w:rsidRPr="000903C1">
        <w:t xml:space="preserve">Execution command allows the TE to send the UE policy section management result </w:t>
      </w:r>
      <w:r w:rsidRPr="000903C1">
        <w:rPr>
          <w:noProof/>
        </w:rPr>
        <w:t xml:space="preserve">or the UPSI list and </w:t>
      </w:r>
      <w:r w:rsidR="00B015AD">
        <w:rPr>
          <w:noProof/>
        </w:rPr>
        <w:t xml:space="preserve">or the </w:t>
      </w:r>
      <w:r w:rsidRPr="000903C1">
        <w:rPr>
          <w:noProof/>
        </w:rPr>
        <w:t xml:space="preserve">UE policy classmark </w:t>
      </w:r>
      <w:r w:rsidR="00B015AD">
        <w:rPr>
          <w:noProof/>
        </w:rPr>
        <w:t xml:space="preserve">and UE OS information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53" w:name="_MCCTEMPBM_CRPT80112359___7"/>
      <w:r w:rsidRPr="000903C1">
        <w:lastRenderedPageBreak/>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53"/>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54" w:name="_MCCTEMPBM_CRPT80112360___7"/>
      <w:r w:rsidRPr="000903C1">
        <w:rPr>
          <w:rFonts w:ascii="Courier New" w:hAnsi="Courier New" w:cs="Courier New"/>
        </w:rPr>
        <w:t>&lt;message_type&gt;</w:t>
      </w:r>
      <w:r w:rsidRPr="000903C1">
        <w:t>: integer type. Indicates which type of message the MT is requested to send.</w:t>
      </w:r>
    </w:p>
    <w:bookmarkEnd w:id="3954"/>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55"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p w14:paraId="405ECC64" w14:textId="77777777" w:rsidR="00B015AD" w:rsidRDefault="00B015AD" w:rsidP="00B015AD">
      <w:pPr>
        <w:pStyle w:val="B1"/>
        <w:rPr>
          <w:rFonts w:ascii="Courier New" w:eastAsiaTheme="minorHAnsi" w:hAnsi="Courier New" w:cs="Courier New"/>
        </w:rPr>
      </w:pPr>
      <w:r>
        <w:rPr>
          <w:rFonts w:ascii="Courier New" w:eastAsiaTheme="minorHAnsi" w:hAnsi="Courier New" w:cs="Courier New"/>
        </w:rPr>
        <w:t>&lt;OS_Id_len&gt;:</w:t>
      </w:r>
      <w:r w:rsidRPr="00835C82">
        <w:rPr>
          <w:rFonts w:eastAsiaTheme="minorHAnsi"/>
        </w:rPr>
        <w:t>integer type, indicating the number of OS I</w:t>
      </w:r>
      <w:r>
        <w:rPr>
          <w:rFonts w:eastAsiaTheme="minorHAnsi"/>
        </w:rPr>
        <w:t>d</w:t>
      </w:r>
      <w:r w:rsidRPr="00835C82">
        <w:rPr>
          <w:rFonts w:eastAsiaTheme="minorHAnsi"/>
        </w:rPr>
        <w:t>s to be sent when</w:t>
      </w:r>
      <w:r>
        <w:rPr>
          <w:rFonts w:ascii="Courier New" w:eastAsiaTheme="minorHAnsi" w:hAnsi="Courier New" w:cs="Courier New"/>
        </w:rPr>
        <w:t xml:space="preserve"> &lt;message_type&gt;</w:t>
      </w:r>
      <w:r>
        <w:rPr>
          <w:rFonts w:eastAsiaTheme="minorHAnsi"/>
        </w:rPr>
        <w:t>=2.</w:t>
      </w:r>
    </w:p>
    <w:p w14:paraId="6BCC6593" w14:textId="0FD3FCF6" w:rsidR="00B015AD" w:rsidRPr="000903C1" w:rsidRDefault="00B015AD" w:rsidP="00B015AD">
      <w:pPr>
        <w:pStyle w:val="B1"/>
      </w:pPr>
      <w:r>
        <w:rPr>
          <w:rFonts w:ascii="Courier New" w:eastAsiaTheme="minorHAnsi" w:hAnsi="Courier New" w:cs="Courier New"/>
        </w:rPr>
        <w:t>&lt;OS_Id_info&gt;:</w:t>
      </w:r>
      <w:r w:rsidRPr="00835C82">
        <w:rPr>
          <w:rFonts w:eastAsiaTheme="minorHAnsi"/>
        </w:rPr>
        <w:t xml:space="preserve">string type, indicating the </w:t>
      </w:r>
      <w:r>
        <w:rPr>
          <w:rFonts w:eastAsiaTheme="minorHAnsi"/>
        </w:rPr>
        <w:t>information about the OS of the UE. The OS Id is coded as a sequence of a sixteen octet OS Id value field. The OS Id value field is defined as Universally Unique IDentifier (UUID) as specified in IETF RFC 4122 [35A]. See 3GPP TS 24.501 [161] clause D.6.6. If there are multiple OS Ids present, each OS Id needs to be separated with a semicolon(;).</w:t>
      </w:r>
    </w:p>
    <w:bookmarkEnd w:id="3955"/>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56" w:name="_Toc20207693"/>
      <w:bookmarkStart w:id="3957" w:name="_Toc27579576"/>
      <w:bookmarkStart w:id="3958" w:name="_Toc36116156"/>
      <w:bookmarkStart w:id="3959" w:name="_Toc45215037"/>
      <w:bookmarkStart w:id="3960" w:name="_Toc51866805"/>
      <w:bookmarkStart w:id="3961" w:name="_Toc171691569"/>
      <w:r w:rsidRPr="000903C1">
        <w:t>10.1.53</w:t>
      </w:r>
      <w:r w:rsidRPr="000903C1">
        <w:tab/>
        <w:t>5GS access selection preference for MO SMS +C5GSMS</w:t>
      </w:r>
      <w:bookmarkEnd w:id="3956"/>
      <w:bookmarkEnd w:id="3957"/>
      <w:bookmarkEnd w:id="3958"/>
      <w:bookmarkEnd w:id="3959"/>
      <w:bookmarkEnd w:id="3960"/>
      <w:bookmarkEnd w:id="3961"/>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62"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63" w:name="_MCCTEMPBM_CRPT80112363___7" w:colFirst="0" w:colLast="0"/>
            <w:bookmarkEnd w:id="3962"/>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64" w:name="_MCCTEMPBM_CRPT80112364___7"/>
            <w:bookmarkEnd w:id="3963"/>
            <w:r w:rsidRPr="000903C1">
              <w:rPr>
                <w:rFonts w:ascii="Courier New" w:hAnsi="Courier New" w:cs="Courier New"/>
              </w:rPr>
              <w:t>+C5GSMS=?</w:t>
            </w:r>
            <w:bookmarkEnd w:id="3964"/>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65"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65"/>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lastRenderedPageBreak/>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66" w:name="_MCCTEMPBM_CRPT80112366___7"/>
      <w:r w:rsidRPr="000903C1">
        <w:rPr>
          <w:rFonts w:ascii="Courier New" w:hAnsi="Courier New"/>
        </w:rPr>
        <w:t>&lt;access_pref&gt;</w:t>
      </w:r>
      <w:r w:rsidRPr="000903C1">
        <w:t>: integer type; indicates the access preference to use to send MO SMS over NAS messages.</w:t>
      </w:r>
    </w:p>
    <w:bookmarkEnd w:id="3966"/>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67" w:name="_Toc20207694"/>
      <w:bookmarkStart w:id="3968" w:name="_Toc27579577"/>
      <w:bookmarkStart w:id="3969" w:name="_Toc36116157"/>
      <w:bookmarkStart w:id="3970" w:name="_Toc45215038"/>
      <w:bookmarkStart w:id="3971" w:name="_Toc51866806"/>
      <w:bookmarkStart w:id="3972" w:name="_Toc171691570"/>
      <w:r w:rsidRPr="000903C1">
        <w:t>10.1.5</w:t>
      </w:r>
      <w:r w:rsidR="00437740" w:rsidRPr="000903C1">
        <w:t>4</w:t>
      </w:r>
      <w:r w:rsidRPr="000903C1">
        <w:tab/>
        <w:t>Mobile initiated connection only mode +CMICO</w:t>
      </w:r>
      <w:bookmarkEnd w:id="3967"/>
      <w:bookmarkEnd w:id="3968"/>
      <w:bookmarkEnd w:id="3969"/>
      <w:bookmarkEnd w:id="3970"/>
      <w:bookmarkEnd w:id="3971"/>
      <w:bookmarkEnd w:id="3972"/>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5DAF00C7" w:rsidR="00295913" w:rsidRPr="000903C1" w:rsidRDefault="009145C3" w:rsidP="0082495A">
            <w:pPr>
              <w:spacing w:after="20"/>
              <w:rPr>
                <w:rFonts w:ascii="Courier New" w:hAnsi="Courier New"/>
              </w:rPr>
            </w:pPr>
            <w:bookmarkStart w:id="3973" w:name="_MCCTEMPBM_CRPT80112367___7" w:colFirst="0" w:colLast="0"/>
            <w:r w:rsidRPr="000903C1">
              <w:rPr>
                <w:rFonts w:ascii="Courier New" w:hAnsi="Courier New"/>
              </w:rPr>
              <w:t>+CMICO=[&lt;n&gt;[,&lt;Requested_MICO_Mode&gt;[,&lt;Requested_Active_Time&gt;&gt;[,&lt;Requested_</w:t>
            </w:r>
            <w:r>
              <w:rPr>
                <w:rFonts w:ascii="Courier New" w:hAnsi="Courier New"/>
              </w:rPr>
              <w:t>SPRT</w:t>
            </w:r>
            <w:r w:rsidRPr="000903C1">
              <w:rPr>
                <w:rFonts w:ascii="Courier New" w:hAnsi="Courier New"/>
              </w:rPr>
              <w:t>&gt;]]]]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74"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3975" w:name="_MCCTEMPBM_CRPT80112369___7"/>
            <w:bookmarkEnd w:id="3974"/>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3975"/>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3976" w:name="_MCCTEMPBM_CRPT80112370___7" w:colFirst="0" w:colLast="0"/>
            <w:bookmarkEnd w:id="3973"/>
            <w:r w:rsidRPr="000903C1">
              <w:rPr>
                <w:rFonts w:ascii="Courier New" w:hAnsi="Courier New"/>
              </w:rPr>
              <w:t>+CMICO?</w:t>
            </w:r>
          </w:p>
        </w:tc>
        <w:tc>
          <w:tcPr>
            <w:tcW w:w="5359" w:type="dxa"/>
          </w:tcPr>
          <w:p w14:paraId="66F6A203" w14:textId="497AF23D" w:rsidR="00295913" w:rsidRPr="000903C1" w:rsidRDefault="001246B9"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Pr="000903C1">
              <w:rPr>
                <w:rFonts w:ascii="Courier New" w:hAnsi="Courier New"/>
              </w:rPr>
              <w:t>n&gt;,</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Pr>
                <w:rFonts w:ascii="Courier New" w:hAnsi="Courier New"/>
                <w:lang w:eastAsia="ja-JP"/>
              </w:rPr>
              <w:t>[</w:t>
            </w:r>
            <w:r w:rsidRPr="000903C1">
              <w:rPr>
                <w:rFonts w:ascii="Courier New" w:hAnsi="Courier New"/>
                <w:lang w:eastAsia="ja-JP"/>
              </w:rPr>
              <w:t>&lt;SPRT&gt;,&lt;</w:t>
            </w:r>
            <w:r>
              <w:rPr>
                <w:rFonts w:ascii="Courier New" w:hAnsi="Courier New"/>
                <w:lang w:eastAsia="ja-JP"/>
              </w:rPr>
              <w:t>Requested_</w:t>
            </w:r>
            <w:r w:rsidRPr="000903C1">
              <w:rPr>
                <w:rFonts w:ascii="Courier New" w:hAnsi="Courier New"/>
                <w:lang w:eastAsia="ja-JP"/>
              </w:rPr>
              <w:t>SPRT&gt; [,&lt;Requested_Active_Time&gt;,&lt;Allocated_Active-Time&gt;]]]</w:t>
            </w:r>
            <w:r>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3977" w:name="_MCCTEMPBM_CRPT80112371___7"/>
            <w:bookmarkEnd w:id="3976"/>
            <w:r w:rsidRPr="000903C1">
              <w:rPr>
                <w:rFonts w:ascii="Courier New" w:hAnsi="Courier New"/>
              </w:rPr>
              <w:t>+CMICO=?</w:t>
            </w:r>
            <w:bookmarkEnd w:id="3977"/>
          </w:p>
        </w:tc>
        <w:tc>
          <w:tcPr>
            <w:tcW w:w="5359" w:type="dxa"/>
          </w:tcPr>
          <w:p w14:paraId="04153319" w14:textId="32DBB75D" w:rsidR="00295913" w:rsidRPr="000903C1" w:rsidRDefault="00443173" w:rsidP="0082495A">
            <w:pPr>
              <w:spacing w:after="20"/>
              <w:rPr>
                <w:rFonts w:ascii="Courier New" w:hAnsi="Courier New"/>
              </w:rPr>
            </w:pPr>
            <w:bookmarkStart w:id="3978"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w:t>
            </w:r>
            <w:r>
              <w:rPr>
                <w:rFonts w:ascii="Courier New" w:hAnsi="Courier New"/>
                <w:lang w:eastAsia="ja-JP"/>
              </w:rPr>
              <w:t>SPRT</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3978"/>
          </w:p>
        </w:tc>
      </w:tr>
    </w:tbl>
    <w:p w14:paraId="4ACC43AE" w14:textId="77777777" w:rsidR="00295913" w:rsidRPr="000903C1" w:rsidRDefault="00295913" w:rsidP="00295913"/>
    <w:p w14:paraId="53927085" w14:textId="77777777" w:rsidR="0085007D" w:rsidRPr="000903C1" w:rsidRDefault="0085007D" w:rsidP="0085007D">
      <w:pPr>
        <w:keepNext/>
        <w:rPr>
          <w:b/>
        </w:rPr>
      </w:pPr>
      <w:r w:rsidRPr="000903C1">
        <w:rPr>
          <w:b/>
        </w:rPr>
        <w:t>Description</w:t>
      </w:r>
    </w:p>
    <w:p w14:paraId="33F37E27" w14:textId="77777777" w:rsidR="0085007D" w:rsidRPr="000903C1" w:rsidRDefault="0085007D" w:rsidP="0085007D">
      <w:pPr>
        <w:keepNext/>
        <w:keepLines/>
      </w:pPr>
      <w:r w:rsidRPr="000903C1">
        <w:t xml:space="preserve">The set command controls the presentation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r w:rsidRPr="000903C1">
        <w:rPr>
          <w:lang w:eastAsia="ja-JP"/>
        </w:rPr>
        <w:t xml:space="preserve"> when </w:t>
      </w:r>
      <w:r w:rsidRPr="000903C1">
        <w:rPr>
          <w:rFonts w:ascii="Courier New" w:hAnsi="Courier New"/>
        </w:rPr>
        <w:t>&lt;n&gt;</w:t>
      </w:r>
      <w:r w:rsidRPr="000903C1">
        <w:t xml:space="preserve">=1 and there is a change in the current MICO mode. The parameters </w:t>
      </w:r>
      <w:r w:rsidRPr="000903C1">
        <w:rPr>
          <w:rFonts w:ascii="Courier New" w:hAnsi="Courier New"/>
          <w:lang w:eastAsia="ja-JP"/>
        </w:rPr>
        <w:t>&lt;RAAI&gt;</w:t>
      </w:r>
      <w:r w:rsidRPr="000903C1">
        <w:rPr>
          <w:lang w:eastAsia="ja-JP"/>
        </w:rPr>
        <w:t xml:space="preserve"> and </w:t>
      </w:r>
      <w:r w:rsidRPr="000903C1">
        <w:rPr>
          <w:rFonts w:ascii="Courier New" w:hAnsi="Courier New"/>
          <w:lang w:eastAsia="ja-JP"/>
        </w:rPr>
        <w:t>&lt;SPRT&gt;</w:t>
      </w:r>
      <w:r w:rsidRPr="000903C1">
        <w:rPr>
          <w:lang w:eastAsia="ja-JP"/>
        </w:rPr>
        <w:t xml:space="preserve"> and optionally </w:t>
      </w:r>
      <w:r w:rsidRPr="000903C1">
        <w:rPr>
          <w:rFonts w:ascii="Courier New" w:hAnsi="Courier New"/>
          <w:lang w:eastAsia="ja-JP"/>
        </w:rPr>
        <w:t>&lt;Allocated_Active_Time&gt;</w:t>
      </w:r>
      <w:r w:rsidRPr="000903C1">
        <w:rPr>
          <w:lang w:eastAsia="ja-JP"/>
        </w:rPr>
        <w:t xml:space="preserve">, are returned when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=1. </w:t>
      </w:r>
      <w:r w:rsidRPr="000903C1">
        <w:t xml:space="preserve">When </w:t>
      </w:r>
      <w:r w:rsidRPr="000903C1">
        <w:rPr>
          <w:rFonts w:ascii="Courier New" w:hAnsi="Courier New" w:cs="Courier New"/>
        </w:rPr>
        <w:t>&lt;n&gt;</w:t>
      </w:r>
      <w:r w:rsidRPr="000903C1">
        <w:t>=2, a special form of the set command enables the UE to request the use of MICO mode from the network or re-negotiate the use of MICO mode from the network and optionally request an active timer value</w:t>
      </w:r>
      <w:r>
        <w:t xml:space="preserve"> along with the indication of support for strictly periodic registration timer (SPRT)</w:t>
      </w:r>
      <w:r w:rsidRPr="000903C1">
        <w:t>, during the registration procedure (see 3GPP TS 2</w:t>
      </w:r>
      <w:r w:rsidRPr="000903C1">
        <w:rPr>
          <w:rFonts w:hint="eastAsia"/>
          <w:lang w:eastAsia="ko-KR"/>
        </w:rPr>
        <w:t>4</w:t>
      </w:r>
      <w:r w:rsidRPr="000903C1">
        <w:t>.501 [161], clause 5.3.6 and clause 5.5.1).</w:t>
      </w:r>
      <w:r>
        <w:t xml:space="preserve"> When MICO mode is requested with </w:t>
      </w:r>
      <w:r w:rsidRPr="000903C1">
        <w:rPr>
          <w:rFonts w:ascii="Courier New" w:hAnsi="Courier New" w:cs="Courier New"/>
        </w:rPr>
        <w:t>&lt;n&gt;</w:t>
      </w:r>
      <w:r w:rsidRPr="000903C1">
        <w:t>=2</w:t>
      </w:r>
      <w:r>
        <w:t xml:space="preserve">, the UE will attempt to trigger the mobility registration immediately. When MICO mode is requested with </w:t>
      </w:r>
      <w:r w:rsidRPr="000903C1">
        <w:rPr>
          <w:rFonts w:ascii="Courier New" w:hAnsi="Courier New" w:cs="Courier New"/>
        </w:rPr>
        <w:t>&lt;n&gt;</w:t>
      </w:r>
      <w:r w:rsidRPr="000903C1">
        <w:t>=</w:t>
      </w:r>
      <w:r>
        <w:t>3, the UE will request MICO mode during initial registration  and the negotiated values from the network will be displayed through the unsolicited response when received.</w:t>
      </w:r>
    </w:p>
    <w:p w14:paraId="1F3B5DDC" w14:textId="77777777" w:rsidR="0085007D" w:rsidRPr="000903C1" w:rsidRDefault="0085007D" w:rsidP="0085007D">
      <w:r w:rsidRPr="000903C1">
        <w:t xml:space="preserve">Refer clause 9.2 for possible </w:t>
      </w:r>
      <w:r w:rsidRPr="000903C1">
        <w:rPr>
          <w:rFonts w:ascii="Courier New" w:hAnsi="Courier New"/>
        </w:rPr>
        <w:t>&lt;err&gt;</w:t>
      </w:r>
      <w:r w:rsidRPr="000903C1">
        <w:t xml:space="preserve"> values.</w:t>
      </w:r>
    </w:p>
    <w:p w14:paraId="438C8389" w14:textId="77777777" w:rsidR="0085007D" w:rsidRPr="000903C1" w:rsidRDefault="0085007D" w:rsidP="0085007D">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09EE49B" w14:textId="77777777" w:rsidR="0085007D" w:rsidRPr="000903C1" w:rsidRDefault="0085007D" w:rsidP="0085007D">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&lt;Requested_MICO_Mode&gt;</w:t>
      </w:r>
      <w:r w:rsidRPr="000903C1">
        <w:t xml:space="preserve"> and </w:t>
      </w:r>
      <w:r w:rsidRPr="000903C1">
        <w:rPr>
          <w:rFonts w:ascii="Courier New" w:hAnsi="Courier New"/>
          <w:lang w:eastAsia="ja-JP"/>
        </w:rPr>
        <w:t>&lt;Requested_Active_Time&gt;</w:t>
      </w:r>
      <w:r w:rsidRPr="000903C1">
        <w:t xml:space="preserve">. The command also returns the current values of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 </w:t>
      </w:r>
      <w:r w:rsidRPr="000903C1">
        <w:rPr>
          <w:rFonts w:ascii="Courier New" w:hAnsi="Courier New"/>
          <w:lang w:eastAsia="ja-JP"/>
        </w:rPr>
        <w:t>&lt;RAAI&gt;</w:t>
      </w:r>
      <w:r w:rsidRPr="000903C1">
        <w:rPr>
          <w:lang w:eastAsia="ja-JP"/>
        </w:rPr>
        <w:t xml:space="preserve">, </w:t>
      </w:r>
      <w:r w:rsidRPr="000903C1">
        <w:rPr>
          <w:rFonts w:ascii="Courier New" w:hAnsi="Courier New"/>
          <w:lang w:eastAsia="ja-JP"/>
        </w:rPr>
        <w:t>&lt;SPRT&gt;</w:t>
      </w:r>
      <w:r w:rsidRPr="000903C1">
        <w:rPr>
          <w:lang w:eastAsia="ja-JP"/>
        </w:rPr>
        <w:t xml:space="preserve">, </w:t>
      </w:r>
      <w:r w:rsidRPr="000903C1">
        <w:rPr>
          <w:rFonts w:ascii="Courier New" w:hAnsi="Courier New"/>
          <w:lang w:eastAsia="ja-JP"/>
        </w:rPr>
        <w:t>&lt;Requested_Active_Time&gt;</w:t>
      </w:r>
      <w:r w:rsidRPr="000903C1">
        <w:rPr>
          <w:lang w:eastAsia="ja-JP"/>
        </w:rPr>
        <w:t xml:space="preserve">, </w:t>
      </w:r>
      <w:r w:rsidRPr="000903C1">
        <w:rPr>
          <w:rFonts w:ascii="Courier New" w:hAnsi="Courier New"/>
          <w:lang w:eastAsia="ja-JP"/>
        </w:rPr>
        <w:t>&lt;Requested_</w:t>
      </w:r>
      <w:r>
        <w:rPr>
          <w:rFonts w:ascii="Courier New" w:hAnsi="Courier New"/>
          <w:lang w:eastAsia="ja-JP"/>
        </w:rPr>
        <w:t>SPRT</w:t>
      </w:r>
      <w:r w:rsidRPr="000903C1">
        <w:rPr>
          <w:rFonts w:ascii="Courier New" w:hAnsi="Courier New"/>
          <w:lang w:eastAsia="ja-JP"/>
        </w:rPr>
        <w:t>&gt;</w:t>
      </w:r>
      <w:r w:rsidRPr="000903C1">
        <w:rPr>
          <w:lang w:eastAsia="ja-JP"/>
        </w:rPr>
        <w:t xml:space="preserve">  and </w:t>
      </w:r>
      <w:r w:rsidRPr="000903C1">
        <w:rPr>
          <w:rFonts w:ascii="Courier New" w:hAnsi="Courier New"/>
          <w:lang w:eastAsia="ja-JP"/>
        </w:rPr>
        <w:t>&lt;Allocated_Active_Time&gt;</w:t>
      </w:r>
      <w:r w:rsidRPr="000903C1">
        <w:t xml:space="preserve"> if available (see 3GPP TS 2</w:t>
      </w:r>
      <w:r w:rsidRPr="000903C1">
        <w:rPr>
          <w:rFonts w:hint="eastAsia"/>
          <w:lang w:eastAsia="ko-KR"/>
        </w:rPr>
        <w:t>4</w:t>
      </w:r>
      <w:r w:rsidRPr="000903C1">
        <w:t>.501 [161] clause 9.11.3.31).</w:t>
      </w:r>
    </w:p>
    <w:p w14:paraId="6AB4CCDF" w14:textId="2B28CCD6" w:rsidR="0085007D" w:rsidRPr="000903C1" w:rsidRDefault="0085007D" w:rsidP="0085007D">
      <w:r w:rsidRPr="000903C1">
        <w:t xml:space="preserve">The test command returns values of supported </w:t>
      </w:r>
      <w:r w:rsidRPr="000903C1">
        <w:rPr>
          <w:rFonts w:ascii="Courier New" w:hAnsi="Courier New" w:cs="Courier New"/>
          <w:lang w:val="en-US"/>
        </w:rPr>
        <w:t>&lt;n&gt;</w:t>
      </w:r>
      <w:r w:rsidRPr="000903C1">
        <w:rPr>
          <w:lang w:val="en-US"/>
        </w:rPr>
        <w:t>s</w:t>
      </w:r>
      <w:r>
        <w:rPr>
          <w:lang w:val="en-US"/>
        </w:rPr>
        <w:t>,</w:t>
      </w:r>
      <w:r w:rsidRPr="000903C1">
        <w:rPr>
          <w:lang w:val="en-US"/>
        </w:rPr>
        <w:t xml:space="preserve"> </w:t>
      </w:r>
      <w:r w:rsidRPr="000903C1">
        <w:rPr>
          <w:rFonts w:ascii="Courier New" w:hAnsi="Courier New" w:cs="Courier New"/>
          <w:lang w:val="en-US"/>
        </w:rPr>
        <w:t>&lt;Requested_MICO_Mode&gt;</w:t>
      </w:r>
      <w:r w:rsidRPr="000903C1">
        <w:rPr>
          <w:lang w:val="en-US"/>
        </w:rPr>
        <w:t>s</w:t>
      </w:r>
      <w:r>
        <w:rPr>
          <w:lang w:val="en-US"/>
        </w:rPr>
        <w:t xml:space="preserve"> </w:t>
      </w:r>
      <w:r w:rsidRPr="000903C1">
        <w:rPr>
          <w:lang w:val="en-US"/>
        </w:rPr>
        <w:t xml:space="preserve">and </w:t>
      </w:r>
      <w:r w:rsidRPr="000903C1">
        <w:rPr>
          <w:rFonts w:ascii="Courier New" w:hAnsi="Courier New" w:cs="Courier New"/>
          <w:lang w:val="en-US"/>
        </w:rPr>
        <w:t>&lt;Requested_</w:t>
      </w:r>
      <w:r>
        <w:rPr>
          <w:rFonts w:ascii="Courier New" w:hAnsi="Courier New" w:cs="Courier New"/>
          <w:lang w:val="en-US"/>
        </w:rPr>
        <w:t>SPRT</w:t>
      </w:r>
      <w:r w:rsidRPr="000903C1">
        <w:rPr>
          <w:rFonts w:ascii="Courier New" w:hAnsi="Courier New" w:cs="Courier New"/>
          <w:lang w:val="en-US"/>
        </w:rPr>
        <w:t>&gt;</w:t>
      </w:r>
      <w:r w:rsidRPr="000903C1">
        <w:rPr>
          <w:lang w:val="en-US"/>
        </w:rPr>
        <w:t xml:space="preserve">s </w:t>
      </w:r>
      <w:r w:rsidRPr="000903C1">
        <w:t>as compound values.</w:t>
      </w:r>
    </w:p>
    <w:p w14:paraId="35247A8E" w14:textId="77777777" w:rsidR="0085007D" w:rsidRPr="000903C1" w:rsidRDefault="0085007D" w:rsidP="0085007D">
      <w:pPr>
        <w:rPr>
          <w:b/>
        </w:rPr>
      </w:pPr>
      <w:r w:rsidRPr="000903C1">
        <w:rPr>
          <w:b/>
        </w:rPr>
        <w:t>Defined values</w:t>
      </w:r>
    </w:p>
    <w:p w14:paraId="537E5BF9" w14:textId="77777777" w:rsidR="0085007D" w:rsidRPr="000903C1" w:rsidRDefault="0085007D" w:rsidP="0085007D">
      <w:pPr>
        <w:pStyle w:val="B1"/>
        <w:keepNext/>
        <w:keepLines/>
      </w:pPr>
      <w:r w:rsidRPr="000903C1">
        <w:rPr>
          <w:rFonts w:ascii="Courier New" w:hAnsi="Courier New"/>
        </w:rPr>
        <w:lastRenderedPageBreak/>
        <w:t>&lt;n&gt;</w:t>
      </w:r>
      <w:r w:rsidRPr="000903C1">
        <w:t>: integer type</w:t>
      </w:r>
    </w:p>
    <w:p w14:paraId="319B36C0" w14:textId="77777777" w:rsidR="0085007D" w:rsidRPr="000903C1" w:rsidRDefault="0085007D" w:rsidP="0085007D">
      <w:pPr>
        <w:pStyle w:val="B2"/>
      </w:pPr>
      <w:r w:rsidRPr="000903C1">
        <w:rPr>
          <w:u w:val="single"/>
        </w:rPr>
        <w:t>0</w:t>
      </w:r>
      <w:r w:rsidRPr="000903C1">
        <w:tab/>
        <w:t xml:space="preserve">disable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2A902EAE" w14:textId="77777777" w:rsidR="0085007D" w:rsidRPr="000903C1" w:rsidRDefault="0085007D" w:rsidP="0085007D">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785B9543" w14:textId="77777777" w:rsidR="0085007D" w:rsidRDefault="0085007D" w:rsidP="0085007D">
      <w:pPr>
        <w:pStyle w:val="B2"/>
        <w:rPr>
          <w:rFonts w:ascii="Courier New" w:hAnsi="Courier New"/>
          <w:lang w:eastAsia="ja-JP"/>
        </w:rPr>
      </w:pPr>
      <w:r w:rsidRPr="000903C1">
        <w:t>2</w:t>
      </w:r>
      <w:r w:rsidRPr="000903C1">
        <w:tab/>
        <w:t xml:space="preserve">MICO mode is requested or re-negotiated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6C7A1330" w14:textId="77777777" w:rsidR="0085007D" w:rsidRPr="000903C1" w:rsidRDefault="0085007D" w:rsidP="0085007D">
      <w:pPr>
        <w:pStyle w:val="B2"/>
        <w:rPr>
          <w:b/>
        </w:rPr>
      </w:pPr>
      <w:r>
        <w:t>3</w:t>
      </w:r>
      <w:r w:rsidRPr="000903C1">
        <w:tab/>
        <w:t xml:space="preserve">MICO mode is requested </w:t>
      </w:r>
      <w:r>
        <w:t>during initial registration</w:t>
      </w:r>
    </w:p>
    <w:p w14:paraId="223F0F5A" w14:textId="77777777" w:rsidR="0085007D" w:rsidRPr="000903C1" w:rsidRDefault="0085007D" w:rsidP="0085007D">
      <w:pPr>
        <w:pStyle w:val="B1"/>
      </w:pPr>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01 [161], clause 5.5.1.</w:t>
      </w:r>
    </w:p>
    <w:p w14:paraId="683CAD5C" w14:textId="77777777" w:rsidR="0085007D" w:rsidRPr="000903C1" w:rsidRDefault="0085007D" w:rsidP="0085007D">
      <w:pPr>
        <w:pStyle w:val="B2"/>
      </w:pPr>
      <w:r w:rsidRPr="000903C1">
        <w:rPr>
          <w:u w:val="single"/>
        </w:rPr>
        <w:t>0</w:t>
      </w:r>
      <w:r w:rsidRPr="000903C1">
        <w:tab/>
        <w:t>triggers the UE to request stopping the use of MICO mode</w:t>
      </w:r>
    </w:p>
    <w:p w14:paraId="7AD38F11" w14:textId="77777777" w:rsidR="0085007D" w:rsidRPr="000903C1" w:rsidRDefault="0085007D" w:rsidP="0085007D">
      <w:pPr>
        <w:pStyle w:val="B2"/>
      </w:pPr>
      <w:r w:rsidRPr="000903C1">
        <w:t>1</w:t>
      </w:r>
      <w:r w:rsidRPr="000903C1">
        <w:tab/>
        <w:t>triggers the UE to request the use of MICO mode</w:t>
      </w:r>
    </w:p>
    <w:p w14:paraId="2124678E" w14:textId="77777777" w:rsidR="0085007D" w:rsidRPr="000903C1" w:rsidRDefault="0085007D" w:rsidP="0085007D">
      <w:pPr>
        <w:pStyle w:val="B1"/>
      </w:pP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0903C1">
        <w:rPr>
          <w:rFonts w:ascii="Courier New" w:hAnsi="Courier New" w:cs="Courier New"/>
        </w:rPr>
        <w:t>&lt;Current_MICO_Mode&gt;</w:t>
      </w:r>
      <w:r w:rsidRPr="000903C1">
        <w:t>: integer type</w:t>
      </w:r>
      <w:r w:rsidRPr="000903C1">
        <w:rPr>
          <w:rFonts w:hint="eastAsia"/>
          <w:lang w:eastAsia="zh-TW"/>
        </w:rPr>
        <w:t>; in</w:t>
      </w:r>
      <w:r w:rsidRPr="000903C1">
        <w:rPr>
          <w:lang w:eastAsia="zh-TW"/>
        </w:rPr>
        <w:t>dicates the current MICO mode,</w:t>
      </w:r>
      <w:r w:rsidRPr="000903C1">
        <w:t xml:space="preserve"> see 3GPP TS 24.</w:t>
      </w:r>
      <w:r w:rsidRPr="000903C1">
        <w:rPr>
          <w:rFonts w:hint="eastAsia"/>
          <w:lang w:eastAsia="ko-KR"/>
        </w:rPr>
        <w:t>5</w:t>
      </w:r>
      <w:r w:rsidRPr="000903C1">
        <w:t>01 [161], clause 5.3.6.</w:t>
      </w:r>
    </w:p>
    <w:p w14:paraId="0CA5671D" w14:textId="77777777" w:rsidR="0085007D" w:rsidRPr="000903C1" w:rsidRDefault="0085007D" w:rsidP="0085007D">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407183AD" w14:textId="77777777" w:rsidR="0085007D" w:rsidRPr="000903C1" w:rsidRDefault="0085007D" w:rsidP="0085007D">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5DD549E7" w14:textId="77777777" w:rsidR="0085007D" w:rsidRPr="000903C1" w:rsidRDefault="0085007D" w:rsidP="0085007D">
      <w:pPr>
        <w:pStyle w:val="B1"/>
      </w:pPr>
      <w:r w:rsidRPr="000903C1">
        <w:rPr>
          <w:rFonts w:ascii="Courier New" w:hAnsi="Courier New" w:cs="Courier New"/>
        </w:rPr>
        <w:t>&lt;RAAI&gt;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01 [161] clause 9.11.3.31.</w:t>
      </w:r>
    </w:p>
    <w:p w14:paraId="5A811CC0" w14:textId="77777777" w:rsidR="0085007D" w:rsidRPr="000903C1" w:rsidRDefault="0085007D" w:rsidP="0085007D">
      <w:pPr>
        <w:pStyle w:val="B2"/>
      </w:pPr>
      <w:r w:rsidRPr="000903C1">
        <w:t>0</w:t>
      </w:r>
      <w:r w:rsidRPr="000903C1">
        <w:tab/>
        <w:t xml:space="preserve">indicates </w:t>
      </w:r>
      <w:r w:rsidRPr="000903C1">
        <w:rPr>
          <w:lang w:eastAsia="zh-TW"/>
        </w:rPr>
        <w:t>to the UE that all PLMN registration areas are not allocated</w:t>
      </w:r>
    </w:p>
    <w:p w14:paraId="2638D8EE" w14:textId="77777777" w:rsidR="0085007D" w:rsidRPr="000903C1" w:rsidRDefault="0085007D" w:rsidP="0085007D">
      <w:pPr>
        <w:pStyle w:val="B2"/>
      </w:pPr>
      <w:r w:rsidRPr="000903C1">
        <w:t>1</w:t>
      </w:r>
      <w:r w:rsidRPr="000903C1">
        <w:tab/>
        <w:t xml:space="preserve">indicates </w:t>
      </w:r>
      <w:r w:rsidRPr="000903C1">
        <w:rPr>
          <w:lang w:eastAsia="zh-TW"/>
        </w:rPr>
        <w:t>to the UE that all PLMN registration areas are allocated</w:t>
      </w:r>
    </w:p>
    <w:p w14:paraId="6DE6DA81" w14:textId="77777777" w:rsidR="0085007D" w:rsidRPr="000903C1" w:rsidRDefault="0085007D" w:rsidP="0085007D">
      <w:pPr>
        <w:pStyle w:val="B1"/>
      </w:pPr>
      <w:r w:rsidRPr="000903C1">
        <w:rPr>
          <w:rFonts w:ascii="Courier New" w:hAnsi="Courier New" w:cs="Courier New"/>
        </w:rPr>
        <w:t>&lt;</w:t>
      </w:r>
      <w:r>
        <w:rPr>
          <w:rFonts w:ascii="Courier New" w:hAnsi="Courier New" w:cs="Courier New"/>
        </w:rPr>
        <w:t>Requested_</w:t>
      </w:r>
      <w:r w:rsidRPr="000903C1">
        <w:rPr>
          <w:rFonts w:ascii="Courier New" w:hAnsi="Courier New" w:cs="Courier New"/>
        </w:rPr>
        <w:t>SPRT&gt;</w:t>
      </w:r>
      <w:r w:rsidRPr="000903C1">
        <w:t>: integer type</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w:t>
      </w:r>
      <w:r>
        <w:rPr>
          <w:lang w:eastAsia="zh-TW"/>
        </w:rPr>
        <w:t>if</w:t>
      </w:r>
      <w:r w:rsidRPr="000903C1">
        <w:rPr>
          <w:lang w:eastAsia="zh-TW"/>
        </w:rPr>
        <w:t xml:space="preserve"> </w:t>
      </w:r>
      <w:r>
        <w:rPr>
          <w:lang w:eastAsia="zh-TW"/>
        </w:rPr>
        <w:t>s</w:t>
      </w:r>
      <w:r w:rsidRPr="000903C1">
        <w:rPr>
          <w:lang w:eastAsia="zh-TW"/>
        </w:rPr>
        <w:t xml:space="preserve">trictly </w:t>
      </w:r>
      <w:r>
        <w:rPr>
          <w:lang w:eastAsia="zh-TW"/>
        </w:rPr>
        <w:t>p</w:t>
      </w:r>
      <w:r w:rsidRPr="000903C1">
        <w:rPr>
          <w:lang w:eastAsia="zh-TW"/>
        </w:rPr>
        <w:t xml:space="preserve">eriodic </w:t>
      </w:r>
      <w:r>
        <w:rPr>
          <w:lang w:eastAsia="zh-TW"/>
        </w:rPr>
        <w:t>r</w:t>
      </w:r>
      <w:r w:rsidRPr="000903C1">
        <w:rPr>
          <w:lang w:eastAsia="zh-TW"/>
        </w:rPr>
        <w:t xml:space="preserve">egistration </w:t>
      </w:r>
      <w:r>
        <w:rPr>
          <w:lang w:eastAsia="zh-TW"/>
        </w:rPr>
        <w:t>t</w:t>
      </w:r>
      <w:r w:rsidRPr="000903C1">
        <w:rPr>
          <w:lang w:eastAsia="zh-TW"/>
        </w:rPr>
        <w:t>imer</w:t>
      </w:r>
      <w:r>
        <w:rPr>
          <w:lang w:eastAsia="zh-TW"/>
        </w:rPr>
        <w:t xml:space="preserve"> is supported by the UE or not</w:t>
      </w:r>
      <w:r w:rsidRPr="000903C1">
        <w:rPr>
          <w:lang w:eastAsia="zh-TW"/>
        </w:rPr>
        <w:t xml:space="preserve">, </w:t>
      </w:r>
      <w:r w:rsidRPr="000903C1">
        <w:t>see 3GPP TS 24.501 [161] clause 9.11.3.31.</w:t>
      </w:r>
    </w:p>
    <w:p w14:paraId="4C5981F8" w14:textId="77777777" w:rsidR="0085007D" w:rsidRPr="000903C1" w:rsidRDefault="0085007D" w:rsidP="0085007D">
      <w:pPr>
        <w:pStyle w:val="B2"/>
      </w:pPr>
      <w:r w:rsidRPr="000903C1">
        <w:t>0</w:t>
      </w:r>
      <w:r w:rsidRPr="000903C1">
        <w:tab/>
        <w:t xml:space="preserve">indicates that the strictly periodic registration timer is not </w:t>
      </w:r>
      <w:r>
        <w:t>supported by the UE</w:t>
      </w:r>
    </w:p>
    <w:p w14:paraId="20DBF1B8" w14:textId="77777777" w:rsidR="0085007D" w:rsidRDefault="0085007D" w:rsidP="0085007D">
      <w:pPr>
        <w:pStyle w:val="B1"/>
        <w:ind w:hanging="1"/>
        <w:rPr>
          <w:rFonts w:ascii="Courier New" w:hAnsi="Courier New" w:cs="Courier New"/>
        </w:rPr>
      </w:pPr>
      <w:r w:rsidRPr="000903C1">
        <w:t>1</w:t>
      </w:r>
      <w:r w:rsidRPr="000903C1">
        <w:tab/>
        <w:t xml:space="preserve">indicates that the strictly periodic registration timer is </w:t>
      </w:r>
      <w:r>
        <w:t>supported by the UE</w:t>
      </w:r>
    </w:p>
    <w:p w14:paraId="30D4E587" w14:textId="7C5D1CF4" w:rsidR="0085007D" w:rsidRPr="000903C1" w:rsidRDefault="0085007D" w:rsidP="0085007D">
      <w:pPr>
        <w:pStyle w:val="B1"/>
      </w:pPr>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w:t>
      </w:r>
      <w:r>
        <w:rPr>
          <w:lang w:eastAsia="zh-TW"/>
        </w:rPr>
        <w:t>s</w:t>
      </w:r>
      <w:r w:rsidRPr="000903C1">
        <w:rPr>
          <w:lang w:eastAsia="zh-TW"/>
        </w:rPr>
        <w:t xml:space="preserve">trictly </w:t>
      </w:r>
      <w:r>
        <w:rPr>
          <w:lang w:eastAsia="zh-TW"/>
        </w:rPr>
        <w:t>p</w:t>
      </w:r>
      <w:r w:rsidRPr="000903C1">
        <w:rPr>
          <w:lang w:eastAsia="zh-TW"/>
        </w:rPr>
        <w:t xml:space="preserve">eriodic </w:t>
      </w:r>
      <w:r>
        <w:rPr>
          <w:lang w:eastAsia="zh-TW"/>
        </w:rPr>
        <w:t>r</w:t>
      </w:r>
      <w:r w:rsidRPr="000903C1">
        <w:rPr>
          <w:lang w:eastAsia="zh-TW"/>
        </w:rPr>
        <w:t xml:space="preserve">egistration </w:t>
      </w:r>
      <w:r>
        <w:rPr>
          <w:lang w:eastAsia="zh-TW"/>
        </w:rPr>
        <w:t>t</w:t>
      </w:r>
      <w:r w:rsidRPr="000903C1">
        <w:rPr>
          <w:lang w:eastAsia="zh-TW"/>
        </w:rPr>
        <w:t xml:space="preserve">imer, </w:t>
      </w:r>
      <w:r w:rsidRPr="000903C1">
        <w:t>see 3GPP TS 24.501 [161] clause 9.11.3.31.</w:t>
      </w:r>
      <w:r>
        <w:t xml:space="preserve"> </w:t>
      </w:r>
      <w:r>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0903C1" w:rsidRDefault="0085007D" w:rsidP="0085007D">
      <w:pPr>
        <w:pStyle w:val="B2"/>
      </w:pPr>
      <w:r w:rsidRPr="000903C1">
        <w:t>0</w:t>
      </w:r>
      <w:r w:rsidRPr="000903C1">
        <w:tab/>
        <w:t>indicates to the UE that the strictly periodic registration timer is not being used</w:t>
      </w:r>
    </w:p>
    <w:p w14:paraId="3DF685B0" w14:textId="77777777" w:rsidR="0085007D" w:rsidRPr="000903C1" w:rsidRDefault="0085007D" w:rsidP="0085007D">
      <w:pPr>
        <w:pStyle w:val="B2"/>
      </w:pPr>
      <w:r w:rsidRPr="000903C1">
        <w:t>1</w:t>
      </w:r>
      <w:r w:rsidRPr="000903C1">
        <w:tab/>
        <w:t>indicates to the UE that the strictly periodic registration timer is being used</w:t>
      </w:r>
    </w:p>
    <w:p w14:paraId="35738D7A" w14:textId="77777777" w:rsidR="0085007D" w:rsidRPr="000903C1" w:rsidRDefault="0085007D" w:rsidP="0085007D">
      <w:pPr>
        <w:pStyle w:val="B1"/>
      </w:pP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0903C1" w:rsidRDefault="0085007D" w:rsidP="0085007D">
      <w:r w:rsidRPr="000903C1">
        <w:rPr>
          <w:b/>
        </w:rPr>
        <w:t>Implementation</w:t>
      </w:r>
    </w:p>
    <w:p w14:paraId="0A615230" w14:textId="77777777" w:rsidR="0085007D" w:rsidRPr="000903C1" w:rsidRDefault="0085007D" w:rsidP="0085007D">
      <w:pPr>
        <w:rPr>
          <w:noProof/>
        </w:rPr>
      </w:pPr>
      <w:r w:rsidRPr="000903C1">
        <w:lastRenderedPageBreak/>
        <w:t>Optional.</w:t>
      </w:r>
      <w:r>
        <w:t xml:space="preserve"> This command is only appliable to UEs supporting 5GS.</w:t>
      </w:r>
    </w:p>
    <w:p w14:paraId="31FA275F" w14:textId="77777777" w:rsidR="005A3068" w:rsidRPr="000903C1" w:rsidRDefault="005A3068" w:rsidP="00E26141">
      <w:pPr>
        <w:pStyle w:val="Heading3"/>
        <w:rPr>
          <w:lang w:bidi="he-IL"/>
        </w:rPr>
      </w:pPr>
      <w:bookmarkStart w:id="3979" w:name="_Toc20207695"/>
      <w:bookmarkStart w:id="3980" w:name="_Toc27579578"/>
      <w:bookmarkStart w:id="3981" w:name="_Toc36116158"/>
      <w:bookmarkStart w:id="3982" w:name="_Toc45215039"/>
      <w:bookmarkStart w:id="3983" w:name="_Toc51866807"/>
      <w:bookmarkStart w:id="3984" w:name="_Toc171691571"/>
      <w:r w:rsidRPr="000903C1">
        <w:t>10.1.5</w:t>
      </w:r>
      <w:r w:rsidR="00437740" w:rsidRPr="000903C1">
        <w:t>5</w:t>
      </w:r>
      <w:r w:rsidRPr="000903C1">
        <w:tab/>
        <w:t>S-NSSAI based back-off timer status reporting +CSBTSR</w:t>
      </w:r>
      <w:bookmarkEnd w:id="3979"/>
      <w:bookmarkEnd w:id="3980"/>
      <w:bookmarkEnd w:id="3981"/>
      <w:bookmarkEnd w:id="3982"/>
      <w:bookmarkEnd w:id="3983"/>
      <w:bookmarkEnd w:id="3984"/>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3985"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3986" w:name="_MCCTEMPBM_CRPT80112382___7" w:colFirst="0" w:colLast="0"/>
            <w:bookmarkEnd w:id="3985"/>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3987" w:name="_MCCTEMPBM_CRPT80112383___7"/>
            <w:bookmarkEnd w:id="3986"/>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3987"/>
          </w:p>
        </w:tc>
        <w:tc>
          <w:tcPr>
            <w:tcW w:w="4614" w:type="dxa"/>
          </w:tcPr>
          <w:p w14:paraId="087BF05E" w14:textId="77777777" w:rsidR="005A3068" w:rsidRPr="000903C1" w:rsidRDefault="005A3068" w:rsidP="0082495A">
            <w:pPr>
              <w:spacing w:after="20"/>
              <w:rPr>
                <w:rFonts w:ascii="Courier New" w:hAnsi="Courier New"/>
              </w:rPr>
            </w:pPr>
            <w:bookmarkStart w:id="3988"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988"/>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3989" w:name="_Toc20207696"/>
      <w:bookmarkStart w:id="3990" w:name="_Toc27579579"/>
      <w:bookmarkStart w:id="3991" w:name="_Toc36116159"/>
      <w:bookmarkStart w:id="3992" w:name="_Toc45215040"/>
      <w:bookmarkStart w:id="3993" w:name="_Toc51866808"/>
      <w:r w:rsidRPr="000903C1">
        <w:rPr>
          <w:b/>
        </w:rPr>
        <w:t>Description</w:t>
      </w:r>
    </w:p>
    <w:p w14:paraId="14A365C8" w14:textId="2088EB07" w:rsidR="009144EC" w:rsidRPr="000903C1" w:rsidRDefault="009144EC" w:rsidP="009144EC">
      <w:bookmarkStart w:id="3994"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3994"/>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3995"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3996" w:name="_MCCTEMPBM_CRPT80112387___7"/>
      <w:bookmarkEnd w:id="3995"/>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3997" w:name="_MCCTEMPBM_CRPT80112388___2"/>
      <w:bookmarkEnd w:id="3996"/>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3998" w:name="_MCCTEMPBM_CRPT80112389___7"/>
      <w:bookmarkEnd w:id="399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998"/>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3999"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3999"/>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lastRenderedPageBreak/>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00"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00"/>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01" w:name="_Toc171691572"/>
      <w:r w:rsidRPr="000903C1">
        <w:t>10.1.5</w:t>
      </w:r>
      <w:r w:rsidR="00437740" w:rsidRPr="000903C1">
        <w:t>6</w:t>
      </w:r>
      <w:r w:rsidRPr="000903C1">
        <w:tab/>
        <w:t>S-NSSAI based back-off timer read dynamic parameters +CSBTRDP</w:t>
      </w:r>
      <w:bookmarkEnd w:id="3989"/>
      <w:bookmarkEnd w:id="3990"/>
      <w:bookmarkEnd w:id="3991"/>
      <w:bookmarkEnd w:id="3992"/>
      <w:bookmarkEnd w:id="3993"/>
      <w:bookmarkEnd w:id="4001"/>
    </w:p>
    <w:p w14:paraId="4D323D75" w14:textId="77777777" w:rsidR="009144EC" w:rsidRPr="000903C1" w:rsidRDefault="009144EC" w:rsidP="009144EC">
      <w:pPr>
        <w:pStyle w:val="TH"/>
        <w:rPr>
          <w:lang w:val="fr-FR"/>
        </w:rPr>
      </w:pPr>
      <w:bookmarkStart w:id="4002" w:name="_Toc20207697"/>
      <w:bookmarkStart w:id="4003" w:name="_Toc27579580"/>
      <w:bookmarkStart w:id="4004" w:name="_Toc36116160"/>
      <w:bookmarkStart w:id="4005" w:name="_Toc45215041"/>
      <w:bookmarkStart w:id="4006"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07"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08" w:name="_MCCTEMPBM_CRPT80112393___7"/>
            <w:bookmarkEnd w:id="4007"/>
            <w:r w:rsidRPr="000903C1">
              <w:rPr>
                <w:rFonts w:ascii="Courier New" w:hAnsi="Courier New"/>
              </w:rPr>
              <w:t>+CSBTRDP=?</w:t>
            </w:r>
            <w:bookmarkEnd w:id="4008"/>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09"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09"/>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10"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10"/>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lastRenderedPageBreak/>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11"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11"/>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12" w:name="_Toc171691573"/>
      <w:r w:rsidRPr="000903C1">
        <w:t>10.1.5</w:t>
      </w:r>
      <w:r w:rsidR="00437740" w:rsidRPr="000903C1">
        <w:t>7</w:t>
      </w:r>
      <w:r w:rsidRPr="000903C1">
        <w:tab/>
        <w:t>S-NSSAI and DNN based back-off timer status reporting +CSDBTSR</w:t>
      </w:r>
      <w:bookmarkEnd w:id="4002"/>
      <w:bookmarkEnd w:id="4003"/>
      <w:bookmarkEnd w:id="4004"/>
      <w:bookmarkEnd w:id="4005"/>
      <w:bookmarkEnd w:id="4006"/>
      <w:bookmarkEnd w:id="4012"/>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13"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14" w:name="_MCCTEMPBM_CRPT80112398___7" w:colFirst="0" w:colLast="0"/>
            <w:bookmarkEnd w:id="4013"/>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15" w:name="_MCCTEMPBM_CRPT80112399___7"/>
            <w:bookmarkEnd w:id="4014"/>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15"/>
          </w:p>
        </w:tc>
        <w:tc>
          <w:tcPr>
            <w:tcW w:w="4614" w:type="dxa"/>
          </w:tcPr>
          <w:p w14:paraId="7275CE46" w14:textId="77777777" w:rsidR="005A3068" w:rsidRPr="000903C1" w:rsidRDefault="005A3068" w:rsidP="0082495A">
            <w:pPr>
              <w:spacing w:after="20"/>
              <w:rPr>
                <w:rFonts w:ascii="Courier New" w:hAnsi="Courier New"/>
              </w:rPr>
            </w:pPr>
            <w:bookmarkStart w:id="4016"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16"/>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17" w:name="_Toc20207698"/>
      <w:bookmarkStart w:id="4018" w:name="_Toc27579581"/>
      <w:bookmarkStart w:id="4019" w:name="_Toc36116161"/>
      <w:bookmarkStart w:id="4020" w:name="_Toc45215042"/>
      <w:bookmarkStart w:id="4021" w:name="_Toc51866810"/>
      <w:r w:rsidRPr="000903C1">
        <w:rPr>
          <w:b/>
        </w:rPr>
        <w:t>Description</w:t>
      </w:r>
    </w:p>
    <w:p w14:paraId="4D36D5AE" w14:textId="25D3D978" w:rsidR="009144EC" w:rsidRPr="000903C1" w:rsidRDefault="009144EC" w:rsidP="009144EC">
      <w:bookmarkStart w:id="4022"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2"/>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23"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24" w:name="_MCCTEMPBM_CRPT80112403___7"/>
      <w:bookmarkEnd w:id="4023"/>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25" w:name="_MCCTEMPBM_CRPT80112404___2"/>
      <w:bookmarkEnd w:id="4024"/>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26" w:name="_MCCTEMPBM_CRPT80112405___7"/>
      <w:bookmarkEnd w:id="4025"/>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26"/>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lastRenderedPageBreak/>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27"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27"/>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28"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28"/>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29" w:name="_Toc171691574"/>
      <w:r w:rsidRPr="000903C1">
        <w:t>10.1.5</w:t>
      </w:r>
      <w:r w:rsidR="00437740" w:rsidRPr="000903C1">
        <w:t>8</w:t>
      </w:r>
      <w:r w:rsidRPr="000903C1">
        <w:tab/>
        <w:t>S-NSSAI and DNN based back-off timer read dynamic parameters +CSDBTRDP</w:t>
      </w:r>
      <w:bookmarkEnd w:id="4017"/>
      <w:bookmarkEnd w:id="4018"/>
      <w:bookmarkEnd w:id="4019"/>
      <w:bookmarkEnd w:id="4020"/>
      <w:bookmarkEnd w:id="4021"/>
      <w:bookmarkEnd w:id="4029"/>
    </w:p>
    <w:p w14:paraId="30F2FB5C" w14:textId="77777777" w:rsidR="009144EC" w:rsidRPr="000903C1" w:rsidRDefault="009144EC" w:rsidP="009144EC">
      <w:pPr>
        <w:pStyle w:val="TH"/>
        <w:rPr>
          <w:lang w:val="fr-FR"/>
        </w:rPr>
      </w:pPr>
      <w:bookmarkStart w:id="4030" w:name="_Toc20207699"/>
      <w:bookmarkStart w:id="4031" w:name="_Toc27579582"/>
      <w:bookmarkStart w:id="4032" w:name="_Toc36116162"/>
      <w:bookmarkStart w:id="4033" w:name="_Toc45215043"/>
      <w:bookmarkStart w:id="4034"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35"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36" w:name="_MCCTEMPBM_CRPT80112409___7"/>
            <w:bookmarkEnd w:id="4035"/>
            <w:r w:rsidRPr="000903C1">
              <w:rPr>
                <w:rFonts w:ascii="Courier New" w:hAnsi="Courier New"/>
              </w:rPr>
              <w:t>+CSDBTRDP=?</w:t>
            </w:r>
            <w:bookmarkEnd w:id="4036"/>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37"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w:t>
      </w:r>
      <w:r w:rsidRPr="000903C1">
        <w:rPr>
          <w:rFonts w:ascii="Courier New" w:hAnsi="Courier New"/>
          <w:lang w:eastAsia="ja-JP"/>
        </w:rPr>
        <w:lastRenderedPageBreak/>
        <w:t>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37"/>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38"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8"/>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39"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9"/>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40" w:name="_Toc171691575"/>
      <w:r w:rsidRPr="000903C1">
        <w:lastRenderedPageBreak/>
        <w:t>10.1.59</w:t>
      </w:r>
      <w:r w:rsidRPr="000903C1">
        <w:tab/>
        <w:t>5GS use of SMS over NAS +C5GUSMS</w:t>
      </w:r>
      <w:bookmarkEnd w:id="4030"/>
      <w:bookmarkEnd w:id="4031"/>
      <w:bookmarkEnd w:id="4032"/>
      <w:bookmarkEnd w:id="4033"/>
      <w:bookmarkEnd w:id="4034"/>
      <w:bookmarkEnd w:id="4040"/>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41"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42" w:name="_MCCTEMPBM_CRPT80112414___7" w:colFirst="0" w:colLast="0"/>
            <w:bookmarkEnd w:id="4041"/>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43" w:name="_MCCTEMPBM_CRPT80112415___7"/>
            <w:bookmarkEnd w:id="4042"/>
            <w:r w:rsidRPr="000903C1">
              <w:rPr>
                <w:rFonts w:ascii="Courier New" w:hAnsi="Courier New" w:cs="Courier New"/>
              </w:rPr>
              <w:t>+C5GUSMS=?</w:t>
            </w:r>
            <w:bookmarkEnd w:id="4043"/>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44"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44"/>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45"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45"/>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46"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47" w:name="_MCCTEMPBM_CRPT80112419___7"/>
      <w:bookmarkEnd w:id="4046"/>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48" w:name="_MCCTEMPBM_CRPT80112420___7"/>
      <w:bookmarkEnd w:id="4047"/>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48"/>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49"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49"/>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50"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50"/>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lastRenderedPageBreak/>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51" w:name="_Toc20207700"/>
      <w:bookmarkStart w:id="4052" w:name="_Toc27579583"/>
      <w:bookmarkStart w:id="4053" w:name="_Toc36116163"/>
      <w:bookmarkStart w:id="4054" w:name="_Toc45215044"/>
      <w:bookmarkStart w:id="4055" w:name="_Toc51866812"/>
      <w:bookmarkStart w:id="4056" w:name="_Toc171691576"/>
      <w:r w:rsidRPr="000903C1">
        <w:rPr>
          <w:lang w:val="fr-FR"/>
        </w:rPr>
        <w:t>10.1.60</w:t>
      </w:r>
      <w:r w:rsidRPr="000903C1">
        <w:rPr>
          <w:lang w:val="fr-FR"/>
        </w:rPr>
        <w:tab/>
        <w:t>Request LADN information +CRLADN</w:t>
      </w:r>
      <w:bookmarkEnd w:id="4051"/>
      <w:bookmarkEnd w:id="4052"/>
      <w:bookmarkEnd w:id="4053"/>
      <w:bookmarkEnd w:id="4054"/>
      <w:bookmarkEnd w:id="4055"/>
      <w:bookmarkEnd w:id="4056"/>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57"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58" w:name="_MCCTEMPBM_CRPT80112424___7" w:colFirst="0" w:colLast="0"/>
            <w:bookmarkEnd w:id="4057"/>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58"/>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371830C7" w:rsidR="002623BE" w:rsidRPr="000903C1" w:rsidRDefault="002623BE" w:rsidP="002623BE">
      <w:pPr>
        <w:keepNext/>
        <w:keepLines/>
      </w:pPr>
      <w:bookmarkStart w:id="4059" w:name="_MCCTEMPBM_CRPT80112425___7"/>
      <w:r w:rsidRPr="000903C1">
        <w:t xml:space="preserve">The execution command enables the TE to request LADN information from the </w:t>
      </w:r>
      <w:r w:rsidR="000873F1">
        <w:t xml:space="preserve">MT </w:t>
      </w:r>
      <w:r w:rsidRPr="000903C1">
        <w:t xml:space="preserve">for the specified LADN DNN(s). If the parameter </w:t>
      </w:r>
      <w:r w:rsidRPr="000903C1">
        <w:rPr>
          <w:rFonts w:ascii="Courier New" w:hAnsi="Courier New" w:cs="Courier New"/>
        </w:rPr>
        <w:t>&lt;ladn_dnn&gt;</w:t>
      </w:r>
      <w:r w:rsidRPr="000903C1">
        <w:t xml:space="preserve"> in the execution command is omitted, it indicates a request to the </w:t>
      </w:r>
      <w:r w:rsidR="000873F1">
        <w:t xml:space="preserve">MT </w:t>
      </w:r>
      <w:r w:rsidRPr="000903C1">
        <w:t xml:space="preserve">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59"/>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60"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60"/>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61"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62" w:name="_MCCTEMPBM_CRPT80112428___3"/>
      <w:bookmarkEnd w:id="4061"/>
      <w:r w:rsidRPr="000903C1">
        <w:t>If the value is zero, no LADN information is stored on the MT.</w:t>
      </w:r>
    </w:p>
    <w:p w14:paraId="34F12E66" w14:textId="4A37CF8F" w:rsidR="002623BE" w:rsidRPr="000903C1" w:rsidRDefault="002623BE" w:rsidP="002623BE">
      <w:pPr>
        <w:pStyle w:val="B1"/>
      </w:pPr>
      <w:bookmarkStart w:id="4063" w:name="_MCCTEMPBM_CRPT80112429___7"/>
      <w:bookmarkEnd w:id="4062"/>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and each tracking area identity list is encoded as the length and the value part of the 5GS Tracking area identity list information element as specified in</w:t>
      </w:r>
      <w:r w:rsidR="00F54453">
        <w:t xml:space="preserve">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Pr="000903C1">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64" w:name="_MCCTEMPBM_CRPT80112430___3"/>
      <w:bookmarkEnd w:id="4063"/>
      <w:r w:rsidRPr="000903C1">
        <w:t>If the value is an empty string (""), no LADN information is stored on the MT.</w:t>
      </w:r>
    </w:p>
    <w:bookmarkEnd w:id="4064"/>
    <w:p w14:paraId="0FA7AA54" w14:textId="77777777" w:rsidR="002623BE" w:rsidRPr="000903C1" w:rsidRDefault="002623BE" w:rsidP="002623BE">
      <w:pPr>
        <w:keepNext/>
        <w:keepLines/>
      </w:pPr>
      <w:r w:rsidRPr="000903C1">
        <w:rPr>
          <w:b/>
        </w:rPr>
        <w:t>Implementation</w:t>
      </w:r>
    </w:p>
    <w:p w14:paraId="2E3E1BCD" w14:textId="3E6F2C60" w:rsidR="002623BE" w:rsidRDefault="002623BE" w:rsidP="002623BE">
      <w:pPr>
        <w:keepNext/>
        <w:keepLines/>
      </w:pPr>
      <w:r w:rsidRPr="000903C1">
        <w:t>Optional.</w:t>
      </w:r>
    </w:p>
    <w:p w14:paraId="3ABFCB90" w14:textId="77777777" w:rsidR="00FF0D32" w:rsidRPr="00565C2D" w:rsidRDefault="00FF0D32" w:rsidP="00FF0D32">
      <w:pPr>
        <w:keepNext/>
        <w:keepLines/>
        <w:spacing w:before="120"/>
        <w:ind w:left="1134" w:hanging="1134"/>
        <w:outlineLvl w:val="2"/>
        <w:rPr>
          <w:rFonts w:ascii="Arial" w:eastAsia="DengXian" w:hAnsi="Arial"/>
          <w:sz w:val="28"/>
          <w:lang w:val="fr-FR"/>
        </w:rPr>
      </w:pPr>
      <w:r w:rsidRPr="00565C2D">
        <w:rPr>
          <w:rFonts w:ascii="Arial" w:eastAsia="DengXian" w:hAnsi="Arial"/>
          <w:sz w:val="28"/>
          <w:lang w:val="fr-FR"/>
        </w:rPr>
        <w:t>10.1.60</w:t>
      </w:r>
      <w:r>
        <w:rPr>
          <w:rFonts w:ascii="Arial" w:eastAsia="DengXian" w:hAnsi="Arial"/>
          <w:sz w:val="28"/>
          <w:lang w:val="fr-FR"/>
        </w:rPr>
        <w:t>a</w:t>
      </w:r>
      <w:r w:rsidRPr="00565C2D">
        <w:rPr>
          <w:rFonts w:ascii="Arial" w:eastAsia="DengXian" w:hAnsi="Arial"/>
          <w:sz w:val="28"/>
          <w:lang w:val="fr-FR"/>
        </w:rPr>
        <w:tab/>
        <w:t xml:space="preserve">Request </w:t>
      </w:r>
      <w:r>
        <w:rPr>
          <w:rFonts w:ascii="Arial" w:eastAsia="DengXian" w:hAnsi="Arial"/>
          <w:sz w:val="28"/>
          <w:lang w:val="fr-FR"/>
        </w:rPr>
        <w:t xml:space="preserve">extended </w:t>
      </w:r>
      <w:r w:rsidRPr="00565C2D">
        <w:rPr>
          <w:rFonts w:ascii="Arial" w:eastAsia="DengXian" w:hAnsi="Arial"/>
          <w:sz w:val="28"/>
          <w:lang w:val="fr-FR"/>
        </w:rPr>
        <w:t>LADN information +CR</w:t>
      </w:r>
      <w:r>
        <w:rPr>
          <w:rFonts w:ascii="Arial" w:eastAsia="DengXian" w:hAnsi="Arial"/>
          <w:sz w:val="28"/>
          <w:lang w:val="fr-FR"/>
        </w:rPr>
        <w:t>E</w:t>
      </w:r>
      <w:r w:rsidRPr="00565C2D">
        <w:rPr>
          <w:rFonts w:ascii="Arial" w:eastAsia="DengXian" w:hAnsi="Arial"/>
          <w:sz w:val="28"/>
          <w:lang w:val="fr-FR"/>
        </w:rPr>
        <w:t>LADN</w:t>
      </w:r>
    </w:p>
    <w:p w14:paraId="6AF130E5" w14:textId="77777777" w:rsidR="00FF0D32" w:rsidRPr="00565C2D" w:rsidRDefault="00FF0D32" w:rsidP="00FF0D32">
      <w:pPr>
        <w:keepNext/>
        <w:keepLines/>
        <w:spacing w:before="60"/>
        <w:jc w:val="center"/>
        <w:rPr>
          <w:rFonts w:ascii="Arial" w:eastAsia="DengXian" w:hAnsi="Arial"/>
          <w:b/>
          <w:lang w:val="fr-FR"/>
        </w:rPr>
      </w:pPr>
      <w:r w:rsidRPr="00565C2D">
        <w:rPr>
          <w:rFonts w:ascii="Arial" w:eastAsia="DengXian" w:hAnsi="Arial"/>
          <w:b/>
          <w:lang w:val="fr-FR"/>
        </w:rPr>
        <w:t>Table 10.1.60</w:t>
      </w:r>
      <w:r>
        <w:rPr>
          <w:rFonts w:ascii="Arial" w:eastAsia="DengXian" w:hAnsi="Arial"/>
          <w:b/>
          <w:lang w:val="fr-FR"/>
        </w:rPr>
        <w:t>a</w:t>
      </w:r>
      <w:r w:rsidRPr="00565C2D">
        <w:rPr>
          <w:rFonts w:ascii="Arial" w:eastAsia="DengXian" w:hAnsi="Arial"/>
          <w:b/>
          <w:lang w:val="fr-FR"/>
        </w:rPr>
        <w:t>-1: +CR</w:t>
      </w:r>
      <w:r>
        <w:rPr>
          <w:rFonts w:ascii="Arial" w:eastAsia="DengXian" w:hAnsi="Arial"/>
          <w:b/>
          <w:lang w:val="fr-FR"/>
        </w:rPr>
        <w:t>E</w:t>
      </w:r>
      <w:r w:rsidRPr="00565C2D">
        <w:rPr>
          <w:rFonts w:ascii="Arial" w:eastAsia="DengXian" w:hAnsi="Arial"/>
          <w:b/>
          <w:lang w:val="fr-FR"/>
        </w:rPr>
        <w:t>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565C2D"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LADN[=&lt;ladn_dnn&gt;</w:t>
            </w:r>
            <w:r>
              <w:rPr>
                <w:rFonts w:ascii="Courier New" w:eastAsia="DengXian" w:hAnsi="Courier New" w:cs="Courier New"/>
              </w:rPr>
              <w:t>,&lt;s-nssai&gt;</w:t>
            </w:r>
            <w:r w:rsidRPr="00565C2D">
              <w:rPr>
                <w:rFonts w:ascii="Courier New" w:eastAsia="DengXian" w:hAnsi="Courier New" w:cs="Courier New"/>
              </w:rPr>
              <w:t>[,&lt;ladn_dnn&gt;</w:t>
            </w:r>
            <w:r>
              <w:rPr>
                <w:rFonts w:ascii="Courier New" w:eastAsia="DengXian" w:hAnsi="Courier New" w:cs="Courier New"/>
              </w:rPr>
              <w:t>,&lt;s-nssai&gt;</w:t>
            </w:r>
            <w:r w:rsidRPr="00565C2D">
              <w:rPr>
                <w:rFonts w:ascii="Courier New" w:eastAsia="DengXian" w:hAnsi="Courier New" w:cs="Courier New"/>
              </w:rPr>
              <w: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565C2D" w:rsidRDefault="00FF0D32" w:rsidP="001C7212">
            <w:pPr>
              <w:spacing w:after="20" w:line="256" w:lineRule="auto"/>
              <w:rPr>
                <w:rFonts w:ascii="Courier New" w:eastAsia="DengXian" w:hAnsi="Courier New"/>
                <w:i/>
                <w:iCs/>
              </w:rPr>
            </w:pPr>
            <w:r w:rsidRPr="00565C2D">
              <w:rPr>
                <w:rFonts w:ascii="Courier New" w:eastAsia="DengXian" w:hAnsi="Courier New"/>
                <w:i/>
                <w:iCs/>
              </w:rPr>
              <w:t>+CME ERROR: &lt;err&gt;</w:t>
            </w:r>
          </w:p>
          <w:p w14:paraId="2560A8C7" w14:textId="77777777" w:rsidR="00FF0D32" w:rsidRPr="00565C2D" w:rsidRDefault="00FF0D32" w:rsidP="001C7212">
            <w:pPr>
              <w:spacing w:after="20" w:line="256" w:lineRule="auto"/>
              <w:rPr>
                <w:rFonts w:ascii="Courier New" w:eastAsia="DengXian" w:hAnsi="Courier New"/>
                <w:i/>
                <w:iCs/>
              </w:rPr>
            </w:pPr>
          </w:p>
          <w:p w14:paraId="0837B0C4"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tc>
      </w:tr>
      <w:tr w:rsidR="00FF0D32" w:rsidRPr="00565C2D"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lastRenderedPageBreak/>
              <w:t>+CR</w:t>
            </w:r>
            <w:r>
              <w:rPr>
                <w:rFonts w:ascii="Courier New" w:eastAsia="DengXian" w:hAnsi="Courier New" w:cs="Courier New"/>
              </w:rPr>
              <w:t>E</w:t>
            </w:r>
            <w:r w:rsidRPr="00565C2D">
              <w:rPr>
                <w:rFonts w:ascii="Courier New" w:eastAsia="DengXian" w:hAnsi="Courier New" w:cs="Courier New"/>
              </w:rPr>
              <w:t>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565C2D" w:rsidRDefault="00FF0D32" w:rsidP="001C7212">
            <w:pPr>
              <w:spacing w:after="20" w:line="256" w:lineRule="auto"/>
              <w:rPr>
                <w:rFonts w:ascii="Courier New" w:eastAsia="DengXian" w:hAnsi="Courier New" w:cs="Courier New"/>
              </w:rPr>
            </w:pPr>
          </w:p>
        </w:tc>
      </w:tr>
    </w:tbl>
    <w:p w14:paraId="3858EDD8" w14:textId="77777777" w:rsidR="00FF0D32" w:rsidRPr="00565C2D" w:rsidRDefault="00FF0D32" w:rsidP="00FF0D32">
      <w:pPr>
        <w:rPr>
          <w:rFonts w:eastAsia="DengXian"/>
          <w:lang w:val="en-US"/>
        </w:rPr>
      </w:pPr>
    </w:p>
    <w:p w14:paraId="46A9385B" w14:textId="77777777" w:rsidR="00FF0D32" w:rsidRPr="00565C2D" w:rsidRDefault="00FF0D32" w:rsidP="00FF0D32">
      <w:pPr>
        <w:rPr>
          <w:rFonts w:eastAsia="DengXian"/>
        </w:rPr>
      </w:pPr>
      <w:r w:rsidRPr="00565C2D">
        <w:rPr>
          <w:rFonts w:eastAsia="DengXian"/>
          <w:b/>
        </w:rPr>
        <w:t>Description</w:t>
      </w:r>
    </w:p>
    <w:p w14:paraId="64E3E06F" w14:textId="77777777" w:rsidR="00FF0D32" w:rsidRPr="00565C2D" w:rsidRDefault="00FF0D32" w:rsidP="00FF0D32">
      <w:pPr>
        <w:keepNext/>
        <w:keepLines/>
        <w:rPr>
          <w:rFonts w:eastAsia="DengXian"/>
        </w:rPr>
      </w:pPr>
      <w:r w:rsidRPr="00565C2D">
        <w:rPr>
          <w:rFonts w:eastAsia="DengXian"/>
        </w:rPr>
        <w:t xml:space="preserve">The execution command enables the TE to request </w:t>
      </w:r>
      <w:r>
        <w:rPr>
          <w:rFonts w:eastAsia="DengXian"/>
        </w:rPr>
        <w:t xml:space="preserve">extended </w:t>
      </w:r>
      <w:r w:rsidRPr="00565C2D">
        <w:rPr>
          <w:rFonts w:eastAsia="DengXian"/>
        </w:rPr>
        <w:t xml:space="preserve">LADN information from the </w:t>
      </w:r>
      <w:r w:rsidRPr="000903C1">
        <w:t>MT</w:t>
      </w:r>
      <w:r w:rsidRPr="00565C2D">
        <w:rPr>
          <w:rFonts w:eastAsia="DengXian"/>
        </w:rPr>
        <w:t xml:space="preserve"> for the specified LADN DNN(s)</w:t>
      </w:r>
      <w:r>
        <w:rPr>
          <w:rFonts w:eastAsia="DengXian"/>
        </w:rPr>
        <w:t xml:space="preserve"> and S-NSSAI(s)</w:t>
      </w:r>
      <w:r w:rsidRPr="00A82518">
        <w:t xml:space="preserve"> </w:t>
      </w:r>
      <w:r>
        <w:t xml:space="preserve">associated with </w:t>
      </w:r>
      <w:r>
        <w:rPr>
          <w:lang w:eastAsia="ko-KR"/>
        </w:rPr>
        <w:t>the LADN</w:t>
      </w:r>
      <w:r w:rsidRPr="00565C2D">
        <w:rPr>
          <w:rFonts w:eastAsia="DengXian"/>
        </w:rPr>
        <w:t>. If the parameter</w:t>
      </w:r>
      <w:r>
        <w:rPr>
          <w:rFonts w:eastAsia="DengXian"/>
        </w:rPr>
        <w:t>s</w:t>
      </w:r>
      <w:r w:rsidRPr="00565C2D">
        <w:rPr>
          <w:rFonts w:eastAsia="DengXian"/>
        </w:rPr>
        <w:t xml:space="preserve"> </w:t>
      </w:r>
      <w:r w:rsidRPr="00565C2D">
        <w:rPr>
          <w:rFonts w:ascii="Courier New" w:eastAsia="DengXian" w:hAnsi="Courier New" w:cs="Courier New"/>
        </w:rPr>
        <w:t>&lt;ladn_dnn&gt;</w:t>
      </w:r>
      <w:r>
        <w:rPr>
          <w:rFonts w:ascii="Courier New" w:eastAsia="DengXian" w:hAnsi="Courier New" w:cs="Courier New"/>
        </w:rPr>
        <w:t xml:space="preserve"> and &lt;s-nssai&gt;</w:t>
      </w:r>
      <w:r w:rsidRPr="00565C2D">
        <w:rPr>
          <w:rFonts w:eastAsia="DengXian"/>
        </w:rPr>
        <w:t xml:space="preserve"> in the execution command </w:t>
      </w:r>
      <w:r>
        <w:rPr>
          <w:rFonts w:eastAsia="DengXian"/>
        </w:rPr>
        <w:t>are</w:t>
      </w:r>
      <w:r w:rsidRPr="00565C2D">
        <w:rPr>
          <w:rFonts w:eastAsia="DengXian"/>
        </w:rPr>
        <w:t xml:space="preserve"> omitted, it indicates a request to the </w:t>
      </w:r>
      <w:r w:rsidRPr="000903C1">
        <w:t>MT</w:t>
      </w:r>
      <w:r w:rsidRPr="00565C2D">
        <w:rPr>
          <w:rFonts w:eastAsia="DengXian"/>
        </w:rPr>
        <w:t xml:space="preserve"> for </w:t>
      </w:r>
      <w:r>
        <w:rPr>
          <w:rFonts w:eastAsia="DengXian"/>
        </w:rPr>
        <w:t xml:space="preserve">extended </w:t>
      </w:r>
      <w:r w:rsidRPr="00565C2D">
        <w:rPr>
          <w:rFonts w:eastAsia="DengXian"/>
        </w:rPr>
        <w:t xml:space="preserve">LADN information for all LADN(s) available in the current registration area.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1525F950" w14:textId="77777777" w:rsidR="00FF0D32" w:rsidRPr="00565C2D" w:rsidRDefault="00FF0D32" w:rsidP="00FF0D32">
      <w:pPr>
        <w:keepNext/>
        <w:keepLines/>
        <w:rPr>
          <w:rFonts w:eastAsia="DengXian"/>
        </w:rPr>
      </w:pPr>
      <w:r w:rsidRPr="00565C2D">
        <w:rPr>
          <w:rFonts w:eastAsia="DengXian"/>
        </w:rPr>
        <w:t xml:space="preserve">The command should be abortable as the </w:t>
      </w:r>
      <w:r>
        <w:rPr>
          <w:rFonts w:eastAsia="DengXian"/>
        </w:rPr>
        <w:t xml:space="preserve">extended </w:t>
      </w:r>
      <w:r w:rsidRPr="00565C2D">
        <w:rPr>
          <w:rFonts w:eastAsia="DengXian"/>
        </w:rPr>
        <w:t>LADN information is provided by the network.</w:t>
      </w:r>
    </w:p>
    <w:p w14:paraId="6CDA369F" w14:textId="77777777" w:rsidR="00FF0D32" w:rsidRPr="00565C2D" w:rsidRDefault="00FF0D32" w:rsidP="00FF0D32">
      <w:pPr>
        <w:keepNext/>
        <w:keepLines/>
        <w:rPr>
          <w:rFonts w:eastAsia="DengXian"/>
        </w:rPr>
      </w:pPr>
      <w:r w:rsidRPr="00565C2D">
        <w:rPr>
          <w:rFonts w:eastAsia="DengXian"/>
        </w:rPr>
        <w:t xml:space="preserve">Refer clause 9.2 for possible </w:t>
      </w:r>
      <w:r w:rsidRPr="00565C2D">
        <w:rPr>
          <w:rFonts w:ascii="Courier New" w:eastAsia="DengXian" w:hAnsi="Courier New"/>
        </w:rPr>
        <w:t>&lt;err&gt;</w:t>
      </w:r>
      <w:r w:rsidRPr="00565C2D">
        <w:rPr>
          <w:rFonts w:eastAsia="DengXian"/>
        </w:rPr>
        <w:t xml:space="preserve"> values.</w:t>
      </w:r>
    </w:p>
    <w:p w14:paraId="0A6E5352" w14:textId="77777777" w:rsidR="00FF0D32" w:rsidRPr="00565C2D" w:rsidRDefault="00FF0D32" w:rsidP="00FF0D32">
      <w:pPr>
        <w:rPr>
          <w:rFonts w:eastAsia="DengXian"/>
          <w:b/>
        </w:rPr>
      </w:pPr>
      <w:r w:rsidRPr="00565C2D">
        <w:rPr>
          <w:rFonts w:eastAsia="DengXian"/>
          <w:b/>
        </w:rPr>
        <w:t>Defined values</w:t>
      </w:r>
    </w:p>
    <w:p w14:paraId="457F3772" w14:textId="77777777" w:rsidR="00FF0D32" w:rsidRPr="00565C2D" w:rsidRDefault="00FF0D32" w:rsidP="00FF0D32">
      <w:pPr>
        <w:ind w:left="568" w:hanging="284"/>
        <w:rPr>
          <w:rFonts w:eastAsia="DengXian"/>
        </w:rPr>
      </w:pPr>
      <w:r w:rsidRPr="00565C2D">
        <w:rPr>
          <w:rFonts w:ascii="Courier New" w:eastAsia="DengXian" w:hAnsi="Courier New"/>
        </w:rPr>
        <w:t>&lt;ladn_dnn&gt;</w:t>
      </w:r>
      <w:r w:rsidRPr="00565C2D">
        <w:rPr>
          <w:rFonts w:eastAsia="DengXian"/>
        </w:rPr>
        <w:t xml:space="preserve">: string type; included when the TE wants to request </w:t>
      </w:r>
      <w:r>
        <w:rPr>
          <w:rFonts w:eastAsia="DengXian"/>
        </w:rPr>
        <w:t xml:space="preserve">extended </w:t>
      </w:r>
      <w:r w:rsidRPr="00565C2D">
        <w:rPr>
          <w:rFonts w:eastAsia="DengXian"/>
        </w:rPr>
        <w:t xml:space="preserve">LADN information for specific LADN DNN(s). The </w:t>
      </w:r>
      <w:r w:rsidRPr="00565C2D">
        <w:rPr>
          <w:rFonts w:ascii="Courier New" w:eastAsia="DengXian" w:hAnsi="Courier New"/>
        </w:rPr>
        <w:t>&lt;ladn_dnn&gt;</w:t>
      </w:r>
      <w:r w:rsidRPr="00565C2D">
        <w:rPr>
          <w:rFonts w:eastAsia="DengXian"/>
        </w:rPr>
        <w:t xml:space="preserve"> is encoded as the value part of the DNN information element in 3GPP TS 24.501 [161], clause 9.11.2.1B.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3C7EF545" w14:textId="77777777" w:rsidR="00FF0D32" w:rsidRPr="000903C1" w:rsidRDefault="00FF0D32" w:rsidP="00FF0D32">
      <w:pPr>
        <w:pStyle w:val="B1"/>
      </w:pPr>
      <w:r w:rsidRPr="000903C1">
        <w:rPr>
          <w:rFonts w:ascii="Courier New" w:hAnsi="Courier New" w:cs="Courier New"/>
        </w:rPr>
        <w:t>&lt;</w:t>
      </w:r>
      <w:r>
        <w:rPr>
          <w:rFonts w:ascii="Courier New" w:hAnsi="Courier New" w:cs="Courier New"/>
        </w:rPr>
        <w:t>s</w:t>
      </w:r>
      <w:r w:rsidRPr="000903C1">
        <w:rPr>
          <w:rFonts w:ascii="Courier New" w:hAnsi="Courier New" w:cs="Courier New"/>
        </w:rPr>
        <w:t>-</w:t>
      </w:r>
      <w:r>
        <w:rPr>
          <w:rFonts w:ascii="Courier New" w:hAnsi="Courier New" w:cs="Courier New"/>
        </w:rPr>
        <w:t>nssai</w:t>
      </w:r>
      <w:r w:rsidRPr="000903C1">
        <w:rPr>
          <w:rFonts w:ascii="Courier New" w:hAnsi="Courier New" w:cs="Courier New"/>
        </w:rPr>
        <w:t>&gt;</w:t>
      </w:r>
      <w:r w:rsidRPr="000903C1">
        <w:t>: string type in hexadecimal format</w:t>
      </w:r>
      <w:r w:rsidRPr="00565C2D">
        <w:rPr>
          <w:rFonts w:eastAsia="DengXian"/>
        </w:rPr>
        <w:t xml:space="preserve">; included when the TE wants to request </w:t>
      </w:r>
      <w:r>
        <w:rPr>
          <w:rFonts w:eastAsia="DengXian"/>
        </w:rPr>
        <w:t xml:space="preserve">extended </w:t>
      </w:r>
      <w:r w:rsidRPr="00565C2D">
        <w:rPr>
          <w:rFonts w:eastAsia="DengXian"/>
        </w:rPr>
        <w:t xml:space="preserve">LADN information for specific </w:t>
      </w:r>
      <w:r>
        <w:rPr>
          <w:rFonts w:eastAsia="DengXian"/>
        </w:rPr>
        <w:t>S-NSSAI</w:t>
      </w:r>
      <w:r w:rsidRPr="00565C2D">
        <w:rPr>
          <w:rFonts w:eastAsia="DengXian"/>
        </w:rPr>
        <w:t>(s)</w:t>
      </w:r>
      <w:r w:rsidRPr="000903C1">
        <w:t>. Dependent of the form, the</w:t>
      </w:r>
      <w:r w:rsidRPr="000903C1">
        <w:rPr>
          <w:lang w:val="en-US"/>
        </w:rPr>
        <w:t xml:space="preserve"> string can be separated by dot(s) and semicolon(s)</w:t>
      </w:r>
      <w:r w:rsidRPr="000903C1">
        <w:t xml:space="preserve">.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6D941E4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 </w:t>
      </w:r>
    </w:p>
    <w:p w14:paraId="665A44D6"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300FA4AD"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 xml:space="preserve">. </w:t>
      </w:r>
    </w:p>
    <w:p w14:paraId="632D6001"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5EC8FA6D" w14:textId="77777777" w:rsidR="00FF0D32" w:rsidRPr="00565C2D" w:rsidRDefault="00FF0D32" w:rsidP="00FF0D32">
      <w:pPr>
        <w:keepNext/>
        <w:keepLines/>
        <w:rPr>
          <w:rFonts w:eastAsia="DengXian"/>
        </w:rPr>
      </w:pPr>
      <w:r w:rsidRPr="00565C2D">
        <w:rPr>
          <w:rFonts w:eastAsia="DengXian"/>
          <w:b/>
        </w:rPr>
        <w:t>Implementation</w:t>
      </w:r>
    </w:p>
    <w:p w14:paraId="4A0623F5" w14:textId="112559B2" w:rsidR="00FF0D32" w:rsidRPr="00364D58" w:rsidRDefault="00FF0D32" w:rsidP="002623BE">
      <w:pPr>
        <w:keepNext/>
        <w:keepLines/>
        <w:rPr>
          <w:rFonts w:eastAsia="DengXian"/>
        </w:rPr>
      </w:pPr>
      <w:r w:rsidRPr="00565C2D">
        <w:rPr>
          <w:rFonts w:eastAsia="DengXian"/>
        </w:rPr>
        <w:t>Optional.</w:t>
      </w:r>
    </w:p>
    <w:p w14:paraId="1FBD65A9" w14:textId="77777777" w:rsidR="002623BE" w:rsidRPr="000903C1" w:rsidRDefault="002623BE" w:rsidP="00E26141">
      <w:pPr>
        <w:pStyle w:val="Heading3"/>
      </w:pPr>
      <w:bookmarkStart w:id="4065" w:name="_Toc20207701"/>
      <w:bookmarkStart w:id="4066" w:name="_Toc27579584"/>
      <w:bookmarkStart w:id="4067" w:name="_Toc36116164"/>
      <w:bookmarkStart w:id="4068" w:name="_Toc45215045"/>
      <w:bookmarkStart w:id="4069" w:name="_Toc51866813"/>
      <w:bookmarkStart w:id="4070" w:name="_Toc171691577"/>
      <w:r w:rsidRPr="000903C1">
        <w:t>10.1.61</w:t>
      </w:r>
      <w:r w:rsidRPr="000903C1">
        <w:tab/>
        <w:t>LADN information +CLADN</w:t>
      </w:r>
      <w:bookmarkEnd w:id="4065"/>
      <w:bookmarkEnd w:id="4066"/>
      <w:bookmarkEnd w:id="4067"/>
      <w:bookmarkEnd w:id="4068"/>
      <w:bookmarkEnd w:id="4069"/>
      <w:bookmarkEnd w:id="4070"/>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071"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072" w:name="_MCCTEMPBM_CRPT80112432___7"/>
            <w:bookmarkEnd w:id="4071"/>
            <w:r w:rsidRPr="000903C1">
              <w:rPr>
                <w:rFonts w:ascii="Courier New" w:hAnsi="Courier New" w:cs="Courier New"/>
              </w:rPr>
              <w:t>+CLADN?</w:t>
            </w:r>
            <w:bookmarkEnd w:id="4072"/>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073" w:name="_MCCTEMPBM_CRPT80112433___7"/>
            <w:r w:rsidRPr="000903C1">
              <w:rPr>
                <w:rFonts w:ascii="Courier New" w:hAnsi="Courier New" w:cs="Courier New"/>
                <w:sz w:val="20"/>
              </w:rPr>
              <w:t>+CLADN: &lt;n&gt;,&lt;ladn_information_length&gt;,&lt;ladn_information&gt;</w:t>
            </w:r>
          </w:p>
          <w:bookmarkEnd w:id="4073"/>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074" w:name="_MCCTEMPBM_CRPT80112434___7"/>
            <w:r w:rsidRPr="000903C1">
              <w:rPr>
                <w:rFonts w:ascii="Courier New" w:hAnsi="Courier New" w:cs="Courier New"/>
              </w:rPr>
              <w:t>+CLADN=?</w:t>
            </w:r>
            <w:bookmarkEnd w:id="4074"/>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075"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75"/>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076" w:name="_MCCTEMPBM_CRPT80112436___7"/>
      <w:r w:rsidRPr="000903C1">
        <w:lastRenderedPageBreak/>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076"/>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077"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078" w:name="_MCCTEMPBM_CRPT80112438___7"/>
      <w:bookmarkEnd w:id="4077"/>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079" w:name="_MCCTEMPBM_CRPT80112439___7"/>
      <w:bookmarkEnd w:id="4078"/>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080" w:name="_MCCTEMPBM_CRPT80112440___3"/>
      <w:bookmarkEnd w:id="4079"/>
      <w:r w:rsidRPr="000903C1">
        <w:t>If the value is zero, no LADN information is stored on the MT.</w:t>
      </w:r>
    </w:p>
    <w:p w14:paraId="13A0583E" w14:textId="18ED84FE" w:rsidR="002623BE" w:rsidRPr="000903C1" w:rsidRDefault="002623BE" w:rsidP="002623BE">
      <w:pPr>
        <w:pStyle w:val="B1"/>
      </w:pPr>
      <w:bookmarkStart w:id="4081" w:name="_MCCTEMPBM_CRPT80112441___7"/>
      <w:bookmarkEnd w:id="4080"/>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00F54453">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082" w:name="_MCCTEMPBM_CRPT80112442___3"/>
      <w:bookmarkEnd w:id="4081"/>
      <w:r w:rsidRPr="000903C1">
        <w:t>If the value is an empty string (""), no LADN information is stored on the MT.</w:t>
      </w:r>
    </w:p>
    <w:bookmarkEnd w:id="4082"/>
    <w:p w14:paraId="28C90218" w14:textId="77777777" w:rsidR="002623BE" w:rsidRPr="000903C1" w:rsidRDefault="002623BE" w:rsidP="002623BE">
      <w:pPr>
        <w:keepNext/>
        <w:keepLines/>
        <w:rPr>
          <w:lang w:val="fr-FR"/>
        </w:rPr>
      </w:pPr>
      <w:r w:rsidRPr="000903C1">
        <w:rPr>
          <w:b/>
          <w:lang w:val="fr-FR"/>
        </w:rPr>
        <w:t>Implementation</w:t>
      </w:r>
    </w:p>
    <w:p w14:paraId="42622165" w14:textId="74BD474C" w:rsidR="002623BE" w:rsidRDefault="002623BE" w:rsidP="002623BE">
      <w:pPr>
        <w:keepNext/>
        <w:keepLines/>
        <w:rPr>
          <w:lang w:val="fr-FR"/>
        </w:rPr>
      </w:pPr>
      <w:r w:rsidRPr="000903C1">
        <w:rPr>
          <w:lang w:val="fr-FR"/>
        </w:rPr>
        <w:t>Optional.</w:t>
      </w:r>
    </w:p>
    <w:p w14:paraId="79625995" w14:textId="77777777" w:rsidR="00FF0D32" w:rsidRPr="00565C2D" w:rsidRDefault="00FF0D32" w:rsidP="00FF0D32">
      <w:pPr>
        <w:keepNext/>
        <w:keepLines/>
        <w:spacing w:before="120"/>
        <w:ind w:left="1134" w:hanging="1134"/>
        <w:outlineLvl w:val="2"/>
        <w:rPr>
          <w:rFonts w:ascii="Arial" w:eastAsia="DengXian" w:hAnsi="Arial"/>
          <w:sz w:val="28"/>
        </w:rPr>
      </w:pPr>
      <w:r w:rsidRPr="00565C2D">
        <w:rPr>
          <w:rFonts w:ascii="Arial" w:eastAsia="DengXian" w:hAnsi="Arial"/>
          <w:sz w:val="28"/>
        </w:rPr>
        <w:t>10.1.61</w:t>
      </w:r>
      <w:r>
        <w:rPr>
          <w:rFonts w:ascii="Arial" w:eastAsia="DengXian" w:hAnsi="Arial"/>
          <w:sz w:val="28"/>
        </w:rPr>
        <w:t>a</w:t>
      </w:r>
      <w:r w:rsidRPr="00565C2D">
        <w:rPr>
          <w:rFonts w:ascii="Arial" w:eastAsia="DengXian" w:hAnsi="Arial"/>
          <w:sz w:val="28"/>
        </w:rPr>
        <w:tab/>
      </w:r>
      <w:r>
        <w:rPr>
          <w:rFonts w:ascii="Arial" w:eastAsia="DengXian" w:hAnsi="Arial"/>
          <w:sz w:val="28"/>
        </w:rPr>
        <w:t xml:space="preserve">Extended </w:t>
      </w:r>
      <w:r w:rsidRPr="00565C2D">
        <w:rPr>
          <w:rFonts w:ascii="Arial" w:eastAsia="DengXian" w:hAnsi="Arial"/>
          <w:sz w:val="28"/>
        </w:rPr>
        <w:t>LADN information +C</w:t>
      </w:r>
      <w:r>
        <w:rPr>
          <w:rFonts w:ascii="Arial" w:eastAsia="DengXian" w:hAnsi="Arial"/>
          <w:sz w:val="28"/>
        </w:rPr>
        <w:t>E</w:t>
      </w:r>
      <w:r w:rsidRPr="00565C2D">
        <w:rPr>
          <w:rFonts w:ascii="Arial" w:eastAsia="DengXian" w:hAnsi="Arial"/>
          <w:sz w:val="28"/>
        </w:rPr>
        <w:t>LADN</w:t>
      </w:r>
    </w:p>
    <w:p w14:paraId="4D13A330" w14:textId="77777777" w:rsidR="00FF0D32" w:rsidRPr="00565C2D" w:rsidRDefault="00FF0D32" w:rsidP="00FF0D32">
      <w:pPr>
        <w:keepNext/>
        <w:keepLines/>
        <w:spacing w:before="60"/>
        <w:jc w:val="center"/>
        <w:rPr>
          <w:rFonts w:ascii="Arial" w:eastAsia="DengXian" w:hAnsi="Arial"/>
          <w:b/>
        </w:rPr>
      </w:pPr>
      <w:r w:rsidRPr="00565C2D">
        <w:rPr>
          <w:rFonts w:ascii="Arial" w:eastAsia="DengXian" w:hAnsi="Arial"/>
          <w:b/>
        </w:rPr>
        <w:t>Table 10.1.61</w:t>
      </w:r>
      <w:r>
        <w:rPr>
          <w:rFonts w:ascii="Arial" w:eastAsia="DengXian" w:hAnsi="Arial"/>
          <w:b/>
        </w:rPr>
        <w:t>a</w:t>
      </w:r>
      <w:r w:rsidRPr="00565C2D">
        <w:rPr>
          <w:rFonts w:ascii="Arial" w:eastAsia="DengXian" w:hAnsi="Arial"/>
          <w:b/>
        </w:rPr>
        <w:t>-1: +C</w:t>
      </w:r>
      <w:r>
        <w:rPr>
          <w:rFonts w:ascii="Arial" w:eastAsia="DengXian" w:hAnsi="Arial"/>
          <w:b/>
        </w:rPr>
        <w:t>E</w:t>
      </w:r>
      <w:r w:rsidRPr="00565C2D">
        <w:rPr>
          <w:rFonts w:ascii="Arial" w:eastAsia="DengXian" w:hAnsi="Arial"/>
          <w:b/>
        </w:rPr>
        <w:t>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565C2D"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i/>
                <w:iCs/>
              </w:rPr>
              <w:t>+CME ERROR: &lt;err&gt;</w:t>
            </w:r>
          </w:p>
        </w:tc>
      </w:tr>
      <w:tr w:rsidR="00FF0D32" w:rsidRPr="00565C2D"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565C2D" w:rsidRDefault="00FF0D32" w:rsidP="001C7212">
            <w:pPr>
              <w:keepNext/>
              <w:keepLines/>
              <w:spacing w:after="0"/>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&lt;n&gt;,&lt;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124B3B2E" w14:textId="77777777" w:rsidR="00FF0D32" w:rsidRPr="00565C2D" w:rsidRDefault="00FF0D32" w:rsidP="001C7212">
            <w:pPr>
              <w:keepNext/>
              <w:keepLines/>
              <w:spacing w:after="0"/>
              <w:rPr>
                <w:rFonts w:ascii="Arial" w:eastAsia="DengXian" w:hAnsi="Arial"/>
                <w:sz w:val="18"/>
              </w:rPr>
            </w:pPr>
          </w:p>
        </w:tc>
      </w:tr>
      <w:tr w:rsidR="00FF0D32" w:rsidRPr="00565C2D"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w:t>
            </w:r>
            <w:r w:rsidRPr="00565C2D">
              <w:rPr>
                <w:rFonts w:eastAsia="DengXian"/>
              </w:rPr>
              <w:t xml:space="preserve">list of supported </w:t>
            </w:r>
            <w:r w:rsidRPr="00565C2D">
              <w:rPr>
                <w:rFonts w:ascii="Courier New" w:eastAsia="DengXian" w:hAnsi="Courier New" w:cs="Courier New"/>
              </w:rPr>
              <w:t>&lt;n&gt;</w:t>
            </w:r>
            <w:r w:rsidRPr="00565C2D">
              <w:rPr>
                <w:rFonts w:eastAsia="DengXian"/>
              </w:rPr>
              <w:t>s</w:t>
            </w:r>
            <w:r w:rsidRPr="00565C2D">
              <w:rPr>
                <w:rFonts w:ascii="Courier New" w:eastAsia="DengXian" w:hAnsi="Courier New" w:cs="Courier New"/>
              </w:rPr>
              <w:t>)</w:t>
            </w:r>
          </w:p>
        </w:tc>
      </w:tr>
    </w:tbl>
    <w:p w14:paraId="1BCD6930" w14:textId="77777777" w:rsidR="00FF0D32" w:rsidRPr="00565C2D" w:rsidRDefault="00FF0D32" w:rsidP="00FF0D32">
      <w:pPr>
        <w:rPr>
          <w:rFonts w:eastAsia="DengXian"/>
          <w:lang w:val="en-US"/>
        </w:rPr>
      </w:pPr>
    </w:p>
    <w:p w14:paraId="324927BC" w14:textId="77777777" w:rsidR="00FF0D32" w:rsidRPr="00565C2D" w:rsidRDefault="00FF0D32" w:rsidP="00FF0D32">
      <w:pPr>
        <w:rPr>
          <w:rFonts w:eastAsia="DengXian"/>
        </w:rPr>
      </w:pPr>
      <w:r w:rsidRPr="00565C2D">
        <w:rPr>
          <w:rFonts w:eastAsia="DengXian"/>
          <w:b/>
        </w:rPr>
        <w:t>Description</w:t>
      </w:r>
    </w:p>
    <w:p w14:paraId="3B863435" w14:textId="77777777" w:rsidR="00FF0D32" w:rsidRPr="00565C2D" w:rsidRDefault="00FF0D32" w:rsidP="00FF0D32">
      <w:pPr>
        <w:rPr>
          <w:rFonts w:eastAsia="DengXian"/>
        </w:rPr>
      </w:pPr>
      <w:r w:rsidRPr="00565C2D">
        <w:rPr>
          <w:rFonts w:eastAsia="DengXian"/>
        </w:rPr>
        <w:t xml:space="preserve">The set command controls the presentation of </w:t>
      </w:r>
      <w:r>
        <w:rPr>
          <w:rFonts w:eastAsia="DengXian"/>
        </w:rPr>
        <w:t xml:space="preserve">extended </w:t>
      </w:r>
      <w:r w:rsidRPr="00565C2D">
        <w:rPr>
          <w:rFonts w:eastAsia="DengXian"/>
        </w:rPr>
        <w:t xml:space="preserve">LADN information to the TE by an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when there is a change in the </w:t>
      </w:r>
      <w:r>
        <w:rPr>
          <w:rFonts w:eastAsia="DengXian"/>
        </w:rPr>
        <w:t xml:space="preserve">extended </w:t>
      </w:r>
      <w:r w:rsidRPr="00565C2D">
        <w:rPr>
          <w:rFonts w:eastAsia="DengXian"/>
        </w:rPr>
        <w:t xml:space="preserve">LADN information stored at the MT. For each LADN, the </w:t>
      </w:r>
      <w:r>
        <w:rPr>
          <w:rFonts w:eastAsia="DengXian"/>
        </w:rPr>
        <w:t xml:space="preserve">extended </w:t>
      </w:r>
      <w:r w:rsidRPr="00565C2D">
        <w:rPr>
          <w:rFonts w:eastAsia="DengXian"/>
        </w:rPr>
        <w:t>LADN information consists of a DNN</w:t>
      </w:r>
      <w:r>
        <w:rPr>
          <w:rFonts w:eastAsia="DengXian"/>
        </w:rPr>
        <w:t>,</w:t>
      </w:r>
      <w:r w:rsidRPr="00565C2D">
        <w:rPr>
          <w:rFonts w:eastAsia="DengXian"/>
        </w:rPr>
        <w:t xml:space="preserve"> </w:t>
      </w:r>
      <w:r>
        <w:rPr>
          <w:rFonts w:eastAsia="DengXian"/>
        </w:rPr>
        <w:t>an S-NSSAI</w:t>
      </w:r>
      <w:r w:rsidRPr="00565C2D">
        <w:rPr>
          <w:rFonts w:eastAsia="DengXian"/>
        </w:rPr>
        <w:t xml:space="preserve"> and a tracking identity list, as specified in 3GPP TS 24.501 [161], clause 9.11.3.</w:t>
      </w:r>
      <w:r>
        <w:rPr>
          <w:rFonts w:eastAsia="DengXian"/>
        </w:rPr>
        <w:t>96</w:t>
      </w:r>
      <w:r w:rsidRPr="00565C2D">
        <w:rPr>
          <w:rFonts w:eastAsia="DengXian"/>
        </w:rPr>
        <w:t xml:space="preserve">.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268DB816" w14:textId="77777777" w:rsidR="00FF0D32" w:rsidRPr="00565C2D" w:rsidRDefault="00FF0D32" w:rsidP="00FF0D32">
      <w:pPr>
        <w:rPr>
          <w:rFonts w:eastAsia="DengXian"/>
        </w:rPr>
      </w:pPr>
      <w:r w:rsidRPr="00565C2D">
        <w:rPr>
          <w:rFonts w:eastAsia="DengXian"/>
        </w:rPr>
        <w:lastRenderedPageBreak/>
        <w:t xml:space="preserve">Read command returns </w:t>
      </w:r>
      <w:r w:rsidRPr="00565C2D">
        <w:rPr>
          <w:rFonts w:ascii="Courier New" w:eastAsia="DengXian" w:hAnsi="Courier New" w:cs="Courier New"/>
        </w:rPr>
        <w:t>&lt;n&gt;</w:t>
      </w:r>
      <w:r w:rsidRPr="00565C2D">
        <w:rPr>
          <w:rFonts w:eastAsia="DengXian"/>
        </w:rPr>
        <w:t xml:space="preserve"> which indicates whether reporting of </w:t>
      </w:r>
      <w:r>
        <w:rPr>
          <w:rFonts w:eastAsia="DengXian"/>
        </w:rPr>
        <w:t xml:space="preserve">extended </w:t>
      </w:r>
      <w:r w:rsidRPr="00565C2D">
        <w:rPr>
          <w:rFonts w:eastAsia="DengXian"/>
        </w:rPr>
        <w:t xml:space="preserve">LADN information is enabled or disabled. The read command also returns the current values of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w:t>
      </w:r>
      <w:r w:rsidRPr="00565C2D">
        <w:rPr>
          <w:rFonts w:ascii="Courier New" w:eastAsia="DengXian" w:hAnsi="Courier New"/>
        </w:rPr>
        <w:t>&gt;</w:t>
      </w:r>
      <w:r w:rsidRPr="00565C2D">
        <w:rPr>
          <w:rFonts w:eastAsia="DengXian"/>
        </w:rPr>
        <w:t xml:space="preserve"> if available.</w:t>
      </w:r>
    </w:p>
    <w:p w14:paraId="25DBEDE0" w14:textId="77777777" w:rsidR="00FF0D32" w:rsidRPr="00565C2D" w:rsidRDefault="00FF0D32" w:rsidP="00FF0D32">
      <w:pPr>
        <w:rPr>
          <w:rFonts w:eastAsia="DengXian"/>
        </w:rPr>
      </w:pPr>
      <w:r w:rsidRPr="00565C2D">
        <w:rPr>
          <w:rFonts w:eastAsia="DengXian"/>
        </w:rPr>
        <w:t>Test command returns values supported as a compound value.</w:t>
      </w:r>
    </w:p>
    <w:p w14:paraId="0141619A" w14:textId="77777777" w:rsidR="00FF0D32" w:rsidRPr="00565C2D" w:rsidRDefault="00FF0D32" w:rsidP="00FF0D32">
      <w:pPr>
        <w:rPr>
          <w:rFonts w:eastAsia="DengXian"/>
        </w:rPr>
      </w:pPr>
      <w:r w:rsidRPr="00565C2D">
        <w:rPr>
          <w:rFonts w:eastAsia="DengXian"/>
          <w:b/>
        </w:rPr>
        <w:t>Defined values</w:t>
      </w:r>
    </w:p>
    <w:p w14:paraId="4449FF67" w14:textId="77777777" w:rsidR="00FF0D32" w:rsidRPr="00565C2D" w:rsidRDefault="00FF0D32" w:rsidP="00FF0D32">
      <w:pPr>
        <w:ind w:left="568" w:hanging="284"/>
        <w:rPr>
          <w:rFonts w:eastAsia="DengXian"/>
        </w:rPr>
      </w:pPr>
      <w:r w:rsidRPr="00565C2D">
        <w:rPr>
          <w:rFonts w:ascii="Courier New" w:eastAsia="DengXian" w:hAnsi="Courier New" w:cs="Courier New"/>
        </w:rPr>
        <w:t>&lt;n&gt;</w:t>
      </w:r>
      <w:r w:rsidRPr="00565C2D">
        <w:rPr>
          <w:rFonts w:eastAsia="DengXian"/>
        </w:rPr>
        <w:t>: integer type.</w:t>
      </w:r>
    </w:p>
    <w:p w14:paraId="65D7DD92" w14:textId="77777777" w:rsidR="00FF0D32" w:rsidRPr="00565C2D" w:rsidRDefault="00FF0D32" w:rsidP="00FF0D32">
      <w:pPr>
        <w:ind w:left="851" w:hanging="284"/>
        <w:rPr>
          <w:rFonts w:eastAsia="DengXian"/>
        </w:rPr>
      </w:pPr>
      <w:r w:rsidRPr="00565C2D">
        <w:rPr>
          <w:rFonts w:eastAsia="DengXian"/>
          <w:u w:val="single"/>
        </w:rPr>
        <w:t>0</w:t>
      </w:r>
      <w:r w:rsidRPr="00565C2D">
        <w:rPr>
          <w:rFonts w:eastAsia="DengXian"/>
        </w:rPr>
        <w:tab/>
        <w:t xml:space="preserve">disable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255C1676" w14:textId="77777777" w:rsidR="00FF0D32" w:rsidRPr="00565C2D" w:rsidRDefault="00FF0D32" w:rsidP="00FF0D32">
      <w:pPr>
        <w:ind w:left="851" w:hanging="284"/>
        <w:rPr>
          <w:rFonts w:eastAsia="DengXian"/>
        </w:rPr>
      </w:pPr>
      <w:r w:rsidRPr="00565C2D">
        <w:rPr>
          <w:rFonts w:eastAsia="DengXian"/>
        </w:rPr>
        <w:t>1</w:t>
      </w:r>
      <w:r w:rsidRPr="00565C2D">
        <w:rPr>
          <w:rFonts w:eastAsia="DengXian"/>
        </w:rPr>
        <w:tab/>
        <w:t xml:space="preserve">enable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58D6805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w:t>
      </w:r>
    </w:p>
    <w:p w14:paraId="38064A6B"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6461C947"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 hexadecimal format;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1673A3E7"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6D63991A" w14:textId="77777777" w:rsidR="00FF0D32" w:rsidRPr="00565C2D" w:rsidRDefault="00FF0D32" w:rsidP="00FF0D32">
      <w:pPr>
        <w:keepNext/>
        <w:keepLines/>
        <w:rPr>
          <w:rFonts w:eastAsia="DengXian"/>
          <w:lang w:val="fr-FR"/>
        </w:rPr>
      </w:pPr>
      <w:r w:rsidRPr="00565C2D">
        <w:rPr>
          <w:rFonts w:eastAsia="DengXian"/>
          <w:b/>
          <w:lang w:val="fr-FR"/>
        </w:rPr>
        <w:t>Implementation</w:t>
      </w:r>
    </w:p>
    <w:p w14:paraId="1C6523CD" w14:textId="1EA48F58" w:rsidR="00FF0D32" w:rsidRPr="00364D58" w:rsidRDefault="00FF0D32" w:rsidP="002623BE">
      <w:pPr>
        <w:keepNext/>
        <w:keepLines/>
        <w:rPr>
          <w:rFonts w:eastAsia="DengXian"/>
          <w:lang w:val="fr-FR"/>
        </w:rPr>
      </w:pPr>
      <w:r w:rsidRPr="00565C2D">
        <w:rPr>
          <w:rFonts w:eastAsia="DengXian"/>
          <w:lang w:val="fr-FR"/>
        </w:rPr>
        <w:t>Optional.</w:t>
      </w:r>
    </w:p>
    <w:p w14:paraId="49A7EEE4" w14:textId="77777777" w:rsidR="00AC408E" w:rsidRPr="000903C1" w:rsidRDefault="00AC408E" w:rsidP="00E26141">
      <w:pPr>
        <w:pStyle w:val="Heading3"/>
        <w:rPr>
          <w:lang w:val="fr-FR"/>
        </w:rPr>
      </w:pPr>
      <w:bookmarkStart w:id="4083" w:name="_Toc20207702"/>
      <w:bookmarkStart w:id="4084" w:name="_Toc27579585"/>
      <w:bookmarkStart w:id="4085" w:name="_Toc36116165"/>
      <w:bookmarkStart w:id="4086" w:name="_Toc45215046"/>
      <w:bookmarkStart w:id="4087" w:name="_Toc51866814"/>
      <w:bookmarkStart w:id="4088" w:name="_Toc171691578"/>
      <w:r w:rsidRPr="000903C1">
        <w:rPr>
          <w:lang w:val="fr-FR"/>
        </w:rPr>
        <w:t>10.1.62</w:t>
      </w:r>
      <w:r w:rsidRPr="000903C1">
        <w:rPr>
          <w:lang w:val="fr-FR"/>
        </w:rPr>
        <w:tab/>
        <w:t>5GS NSSAI setting +C5GNSSAI</w:t>
      </w:r>
      <w:bookmarkEnd w:id="4083"/>
      <w:bookmarkEnd w:id="4084"/>
      <w:bookmarkEnd w:id="4085"/>
      <w:bookmarkEnd w:id="4086"/>
      <w:bookmarkEnd w:id="4087"/>
      <w:bookmarkEnd w:id="4088"/>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089"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090" w:name="_MCCTEMPBM_CRPT80112444___7" w:colFirst="0" w:colLast="0"/>
            <w:bookmarkEnd w:id="4089"/>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091" w:name="_MCCTEMPBM_CRPT80112445___7" w:colFirst="0" w:colLast="0"/>
            <w:bookmarkEnd w:id="4090"/>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092" w:name="_MCCTEMPBM_CRPT80112446___7"/>
            <w:bookmarkEnd w:id="4091"/>
            <w:r w:rsidRPr="000903C1">
              <w:rPr>
                <w:color w:val="000000"/>
              </w:rPr>
              <w:br w:type="page"/>
            </w:r>
            <w:r w:rsidRPr="000903C1">
              <w:rPr>
                <w:rFonts w:ascii="Courier New" w:hAnsi="Courier New"/>
                <w:color w:val="000000"/>
              </w:rPr>
              <w:t>+C5GNSSAI=?</w:t>
            </w:r>
            <w:bookmarkEnd w:id="4092"/>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093"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093"/>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094" w:name="_MCCTEMPBM_CRPT80112448___7"/>
      <w:r w:rsidRPr="000903C1">
        <w:lastRenderedPageBreak/>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4"/>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095"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096" w:name="_MCCTEMPBM_CRPT80112450___7"/>
      <w:bookmarkEnd w:id="4095"/>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097" w:name="_MCCTEMPBM_CRPT80112451___3"/>
      <w:bookmarkEnd w:id="4096"/>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097"/>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098" w:name="_Toc20207703"/>
      <w:bookmarkStart w:id="4099" w:name="_Toc27579586"/>
      <w:bookmarkStart w:id="4100" w:name="_Toc36116166"/>
      <w:bookmarkStart w:id="4101" w:name="_Toc45215047"/>
      <w:bookmarkStart w:id="4102" w:name="_Toc51866815"/>
      <w:bookmarkStart w:id="4103" w:name="_Toc171691579"/>
      <w:r w:rsidRPr="000903C1">
        <w:t>10.1.63</w:t>
      </w:r>
      <w:r w:rsidRPr="000903C1">
        <w:tab/>
        <w:t>5GS NSSAI read dynamic parameters +C5GNSSAIRDP</w:t>
      </w:r>
      <w:bookmarkEnd w:id="4098"/>
      <w:bookmarkEnd w:id="4099"/>
      <w:bookmarkEnd w:id="4100"/>
      <w:bookmarkEnd w:id="4101"/>
      <w:bookmarkEnd w:id="4102"/>
      <w:bookmarkEnd w:id="4103"/>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04"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05" w:name="_MCCTEMPBM_CRPT80112453___7" w:colFirst="0" w:colLast="1"/>
            <w:bookmarkEnd w:id="4104"/>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0903C1" w:rsidRDefault="00487C98" w:rsidP="00487C98">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rejected_nssai_non3gpp&gt;</w:t>
            </w:r>
            <w:r>
              <w:rPr>
                <w:rFonts w:ascii="Courier New" w:hAnsi="Courier New" w:cs="Courier New"/>
                <w:lang w:val="fr-FR"/>
              </w:rPr>
              <w:t>]]</w:t>
            </w:r>
            <w:r w:rsidRPr="000903C1">
              <w:rPr>
                <w:rFonts w:ascii="Courier New" w:hAnsi="Courier New" w:cs="Courier New"/>
                <w:lang w:val="fr-FR"/>
              </w:rPr>
              <w:t>]]]</w:t>
            </w:r>
          </w:p>
          <w:p w14:paraId="14A68679" w14:textId="77777777" w:rsidR="00F516E7" w:rsidRPr="000903C1" w:rsidRDefault="00F516E7" w:rsidP="00F516E7">
            <w:pPr>
              <w:rPr>
                <w:rFonts w:ascii="Courier New" w:hAnsi="Courier New" w:cs="Courier New"/>
                <w:lang w:val="fr-FR"/>
              </w:rPr>
            </w:pPr>
            <w:r w:rsidRPr="000903C1">
              <w:rPr>
                <w:rFonts w:ascii="Courier New" w:hAnsi="Courier New" w:cs="Courier New"/>
                <w:lang w:val="fr-FR"/>
              </w:rPr>
              <w:t>[&lt;CR&gt;&lt;LF&gt;+C5GNSSAIRDP: &lt;plmn_id&gt;[,&lt;configured_nssai_length&gt;,&lt;configured_nssai&gt;[,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[,&lt;</w:t>
            </w:r>
            <w:r>
              <w:rPr>
                <w:rFonts w:ascii="Courier New" w:hAnsi="Courier New" w:cs="Courier New"/>
                <w:lang w:val="fr-FR"/>
              </w:rPr>
              <w:t>no_of_partially_allowed_nssais</w:t>
            </w:r>
            <w:r w:rsidRPr="000903C1">
              <w:rPr>
                <w:rFonts w:ascii="Courier New" w:hAnsi="Courier New" w:cs="Courier New"/>
                <w:lang w:val="fr-FR"/>
              </w:rPr>
              <w:t>&gt;[,&lt;</w:t>
            </w:r>
            <w:r>
              <w:rPr>
                <w:rFonts w:ascii="Courier New" w:hAnsi="Courier New" w:cs="Courier New"/>
                <w:lang w:val="fr-FR"/>
              </w:rPr>
              <w:t>partially_allowed_nssai1</w:t>
            </w:r>
            <w:r w:rsidRPr="000903C1">
              <w:rPr>
                <w:rFonts w:ascii="Courier New" w:hAnsi="Courier New" w:cs="Courier New"/>
                <w:lang w:val="fr-FR"/>
              </w:rPr>
              <w:t>&gt;,&lt;</w:t>
            </w:r>
            <w:r>
              <w:rPr>
                <w:rFonts w:ascii="Courier New" w:hAnsi="Courier New" w:cs="Courier New"/>
                <w:lang w:val="fr-FR"/>
              </w:rPr>
              <w:t>TAI_list1</w:t>
            </w:r>
            <w:r w:rsidRPr="000903C1">
              <w:rPr>
                <w:rFonts w:ascii="Courier New" w:hAnsi="Courier New" w:cs="Courier New"/>
                <w:lang w:val="fr-FR"/>
              </w:rPr>
              <w:t>&gt;&gt;[,&lt;</w:t>
            </w:r>
            <w:r>
              <w:rPr>
                <w:rFonts w:ascii="Courier New" w:hAnsi="Courier New" w:cs="Courier New"/>
                <w:lang w:val="fr-FR"/>
              </w:rPr>
              <w:t>partially_allowed_nssai2</w:t>
            </w:r>
            <w:r w:rsidRPr="000903C1">
              <w:rPr>
                <w:rFonts w:ascii="Courier New" w:hAnsi="Courier New" w:cs="Courier New"/>
                <w:lang w:val="fr-FR"/>
              </w:rPr>
              <w:t>&gt;,&lt;</w:t>
            </w:r>
            <w:r>
              <w:rPr>
                <w:rFonts w:ascii="Courier New" w:hAnsi="Courier New" w:cs="Courier New"/>
                <w:lang w:val="fr-FR"/>
              </w:rPr>
              <w:t>TAI_list2</w:t>
            </w:r>
            <w:r w:rsidRPr="000903C1">
              <w:rPr>
                <w:rFonts w:ascii="Courier New" w:hAnsi="Courier New" w:cs="Courier New"/>
                <w:lang w:val="fr-FR"/>
              </w:rPr>
              <w:t>&gt;[</w:t>
            </w:r>
            <w:r>
              <w:rPr>
                <w:rFonts w:ascii="Courier New" w:hAnsi="Courier New" w:cs="Courier New"/>
                <w:lang w:val="fr-FR"/>
              </w:rPr>
              <w: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06" w:name="_MCCTEMPBM_CRPT80112454___7"/>
            <w:bookmarkEnd w:id="4105"/>
            <w:r w:rsidRPr="000903C1">
              <w:rPr>
                <w:color w:val="000000"/>
              </w:rPr>
              <w:br w:type="page"/>
            </w:r>
            <w:r w:rsidRPr="000903C1">
              <w:rPr>
                <w:rFonts w:ascii="Courier New" w:hAnsi="Courier New"/>
                <w:color w:val="000000"/>
              </w:rPr>
              <w:t>+C5GNSSAIRDP=?</w:t>
            </w:r>
            <w:bookmarkEnd w:id="4106"/>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07"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07"/>
          </w:p>
        </w:tc>
      </w:tr>
    </w:tbl>
    <w:p w14:paraId="6B317DB4" w14:textId="77777777" w:rsidR="00AC408E" w:rsidRPr="000903C1" w:rsidRDefault="00AC408E" w:rsidP="00AC408E">
      <w:pPr>
        <w:rPr>
          <w:b/>
          <w:color w:val="000000"/>
        </w:rPr>
      </w:pPr>
      <w:bookmarkStart w:id="4108" w:name="_MCCTEMPBM_CRPT80112456___5"/>
    </w:p>
    <w:p w14:paraId="64B062BE" w14:textId="77777777" w:rsidR="00AC408E" w:rsidRPr="000903C1" w:rsidRDefault="00AC408E" w:rsidP="00AC408E">
      <w:pPr>
        <w:keepNext/>
        <w:rPr>
          <w:b/>
          <w:color w:val="000000"/>
        </w:rPr>
      </w:pPr>
      <w:r w:rsidRPr="000903C1">
        <w:rPr>
          <w:b/>
          <w:color w:val="000000"/>
        </w:rPr>
        <w:lastRenderedPageBreak/>
        <w:t>Description</w:t>
      </w:r>
    </w:p>
    <w:p w14:paraId="5A2F4AF9" w14:textId="77777777" w:rsidR="00F516E7" w:rsidRPr="000903C1" w:rsidRDefault="00F516E7" w:rsidP="00F516E7">
      <w:bookmarkStart w:id="4109" w:name="_MCCTEMPBM_CRPT80112457___7"/>
      <w:bookmarkEnd w:id="4108"/>
      <w:r w:rsidRPr="000903C1">
        <w:t>The execution command returns the default configured NSSAI, rejected NSSAI for 3GPP access and rejected NSSAI for non-3GPP access stored at the MT, if any, as well as the configured NSSAI, allowed NSSAI</w:t>
      </w:r>
      <w:r>
        <w:t>, and partially allowed NSSAI</w:t>
      </w:r>
      <w:r w:rsidRPr="000903C1">
        <w:t xml:space="preserve">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09"/>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10" w:name="_MCCTEMPBM_CRPT80112458___5"/>
      <w:r w:rsidRPr="000903C1">
        <w:rPr>
          <w:b/>
          <w:color w:val="000000"/>
        </w:rPr>
        <w:t>Defined values</w:t>
      </w:r>
    </w:p>
    <w:p w14:paraId="4FCC4472" w14:textId="77777777" w:rsidR="00AC408E" w:rsidRPr="000903C1" w:rsidRDefault="00AC408E" w:rsidP="00AC408E">
      <w:pPr>
        <w:pStyle w:val="B1"/>
      </w:pPr>
      <w:bookmarkStart w:id="4111" w:name="_MCCTEMPBM_CRPT80112459___7"/>
      <w:bookmarkEnd w:id="4110"/>
      <w:r w:rsidRPr="000903C1">
        <w:rPr>
          <w:rFonts w:ascii="Courier New" w:hAnsi="Courier New" w:cs="Courier New"/>
        </w:rPr>
        <w:t>&lt;nssai_type&gt;</w:t>
      </w:r>
      <w:r w:rsidRPr="000903C1">
        <w:t>: integer type; specifies the type of NSSAI to be returned.</w:t>
      </w:r>
    </w:p>
    <w:bookmarkEnd w:id="4111"/>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6455A6FB" w14:textId="77777777" w:rsidR="00F516E7" w:rsidRDefault="00AC408E" w:rsidP="00F516E7">
      <w:pPr>
        <w:pStyle w:val="B2"/>
      </w:pPr>
      <w:r w:rsidRPr="000903C1">
        <w:t>3</w:t>
      </w:r>
      <w:r w:rsidRPr="000903C1">
        <w:tab/>
        <w:t>return stored default configured NSSAI, rejected NSSAI, configured NSSAI and allowed NSSAI</w:t>
      </w:r>
    </w:p>
    <w:p w14:paraId="7626C677" w14:textId="4FC5AB16" w:rsidR="00AC408E" w:rsidRPr="000903C1" w:rsidRDefault="00F516E7" w:rsidP="00AC408E">
      <w:pPr>
        <w:pStyle w:val="B2"/>
      </w:pPr>
      <w:r>
        <w:t>4</w:t>
      </w:r>
      <w:r w:rsidRPr="000903C1">
        <w:tab/>
        <w:t xml:space="preserve">return stored default configured NSSAI, rejected NSSAI, configured NSSAI </w:t>
      </w:r>
      <w:r>
        <w:t xml:space="preserve">allowed NSSAI </w:t>
      </w:r>
      <w:r w:rsidRPr="000903C1">
        <w:t xml:space="preserve">and </w:t>
      </w:r>
      <w:r>
        <w:t xml:space="preserve">partially </w:t>
      </w:r>
      <w:r w:rsidRPr="000903C1">
        <w:t>allowed NSSAI</w:t>
      </w:r>
    </w:p>
    <w:p w14:paraId="4898C142" w14:textId="77777777" w:rsidR="00AC408E" w:rsidRPr="000903C1" w:rsidRDefault="00AC408E" w:rsidP="00AC408E">
      <w:pPr>
        <w:pStyle w:val="B1"/>
      </w:pPr>
      <w:bookmarkStart w:id="4112"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46040841" w:rsidR="00AC408E" w:rsidRPr="000903C1" w:rsidRDefault="00AC408E" w:rsidP="007B16A1">
      <w:pPr>
        <w:pStyle w:val="B1"/>
        <w:ind w:firstLine="0"/>
      </w:pPr>
      <w:bookmarkStart w:id="4113" w:name="_MCCTEMPBM_CRPT80112461___3"/>
      <w:bookmarkEnd w:id="4112"/>
      <w:r w:rsidRPr="000903C1">
        <w:t>where cause is a cause value according to 3GPP TS 24.501 [161] table 9.11.3.46.1.</w:t>
      </w:r>
    </w:p>
    <w:p w14:paraId="7DA60F6A" w14:textId="2D5FBA3D" w:rsidR="00AC408E" w:rsidRPr="000903C1" w:rsidRDefault="00AC408E" w:rsidP="00AC408E">
      <w:pPr>
        <w:pStyle w:val="B1"/>
      </w:pPr>
      <w:bookmarkStart w:id="4114" w:name="_MCCTEMPBM_CRPT80112462___7"/>
      <w:bookmarkEnd w:id="4113"/>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lastRenderedPageBreak/>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23BD738A" w:rsidR="00AC408E" w:rsidRPr="000903C1" w:rsidRDefault="00AC408E" w:rsidP="007B16A1">
      <w:pPr>
        <w:pStyle w:val="B1"/>
        <w:ind w:firstLine="0"/>
      </w:pPr>
      <w:bookmarkStart w:id="4115" w:name="_MCCTEMPBM_CRPT80112463___3"/>
      <w:bookmarkEnd w:id="4114"/>
      <w:r w:rsidRPr="000903C1">
        <w:t>where cause is a cause value according to 3GPP TS 24.501 [161] table 9.11.3.46.1.</w:t>
      </w:r>
    </w:p>
    <w:p w14:paraId="259B2B8E" w14:textId="1A07E6D0" w:rsidR="00AC408E" w:rsidRPr="000903C1" w:rsidRDefault="00AC408E" w:rsidP="00AC408E">
      <w:pPr>
        <w:pStyle w:val="B1"/>
      </w:pPr>
      <w:bookmarkStart w:id="4116" w:name="_MCCTEMPBM_CRPT80112464___7"/>
      <w:bookmarkEnd w:id="4115"/>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Default="00AC408E" w:rsidP="00AC408E">
      <w:pPr>
        <w:pStyle w:val="B1"/>
        <w:rPr>
          <w:lang w:eastAsia="zh-TW"/>
        </w:rPr>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B55A6CF"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rPr>
          <w:lang w:eastAsia="zh-TW"/>
        </w:rPr>
        <w:t xml:space="preserve"> parameter.</w:t>
      </w:r>
    </w:p>
    <w:p w14:paraId="5FED1C2E"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xml:space="preserve"> is coded as a list of rejected S-NSSAIs separated by colons.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265EE768" w14:textId="77777777" w:rsidR="003F0A5B" w:rsidRPr="000903C1" w:rsidRDefault="003F0A5B" w:rsidP="003F0A5B">
      <w:pPr>
        <w:pStyle w:val="B1"/>
      </w:pPr>
      <w:r>
        <w:tab/>
      </w:r>
      <w:r w:rsidRPr="000903C1">
        <w:t xml:space="preserve">where cause is a cause value according to 3GPP TS 24.501 [161] table </w:t>
      </w:r>
      <w:r w:rsidRPr="00464960">
        <w:t>9.11.3.75.1</w:t>
      </w:r>
      <w:r w:rsidRPr="000903C1">
        <w:t>.</w:t>
      </w:r>
    </w:p>
    <w:p w14:paraId="21E03A54"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rPr>
          <w:lang w:eastAsia="zh-TW"/>
        </w:rPr>
        <w:t xml:space="preserve"> parameter.</w:t>
      </w:r>
    </w:p>
    <w:p w14:paraId="322A6F2D"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lastRenderedPageBreak/>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4F9C91E6" w14:textId="18BFC98E" w:rsidR="003F0A5B" w:rsidRDefault="003F0A5B" w:rsidP="003F0A5B">
      <w:pPr>
        <w:pStyle w:val="B1"/>
        <w:rPr>
          <w:lang w:eastAsia="zh-TW"/>
        </w:rPr>
      </w:pPr>
      <w:r>
        <w:tab/>
      </w:r>
      <w:r w:rsidRPr="000903C1">
        <w:t xml:space="preserve">where cause is a cause value according to 3GPP TS 24.501 [161] table </w:t>
      </w:r>
      <w:r w:rsidRPr="00464960">
        <w:t>9.11.3.75.1</w:t>
      </w:r>
      <w:r w:rsidRPr="000903C1">
        <w:t>.</w:t>
      </w:r>
    </w:p>
    <w:p w14:paraId="3B9761E9" w14:textId="77777777" w:rsidR="00F516E7" w:rsidRPr="000903C1" w:rsidRDefault="00F516E7" w:rsidP="00F516E7">
      <w:pPr>
        <w:pStyle w:val="B1"/>
      </w:pPr>
      <w:r>
        <w:rPr>
          <w:rFonts w:ascii="Courier New" w:hAnsi="Courier New" w:cs="Courier New"/>
        </w:rPr>
        <w:t>&lt;no_of_partially_</w:t>
      </w:r>
      <w:r w:rsidRPr="000903C1">
        <w:rPr>
          <w:rFonts w:ascii="Courier New" w:hAnsi="Courier New" w:cs="Courier New"/>
        </w:rPr>
        <w:t>allowed_nssai</w:t>
      </w:r>
      <w:r>
        <w:rPr>
          <w:rFonts w:ascii="Courier New" w:hAnsi="Courier New" w:cs="Courier New"/>
        </w:rPr>
        <w:t>s</w:t>
      </w:r>
      <w:r w:rsidRPr="000903C1">
        <w:rPr>
          <w:rFonts w:ascii="Courier New" w:hAnsi="Courier New" w:cs="Courier New"/>
        </w:rPr>
        <w:t>&gt;</w:t>
      </w:r>
      <w:r w:rsidRPr="000903C1">
        <w:t>: integer type</w:t>
      </w:r>
      <w:r w:rsidRPr="000903C1">
        <w:rPr>
          <w:rFonts w:hint="eastAsia"/>
          <w:lang w:eastAsia="zh-TW"/>
        </w:rPr>
        <w:t xml:space="preserve">; </w:t>
      </w:r>
      <w:r>
        <w:rPr>
          <w:lang w:eastAsia="zh-TW"/>
        </w:rPr>
        <w:t>indicates the number of S-NSSAIs present in partially allowed NSSAI</w:t>
      </w:r>
      <w:r w:rsidRPr="000903C1">
        <w:rPr>
          <w:lang w:eastAsia="zh-TW"/>
        </w:rPr>
        <w:t>.</w:t>
      </w:r>
      <w:r>
        <w:rPr>
          <w:lang w:eastAsia="zh-TW"/>
        </w:rPr>
        <w:t xml:space="preserve"> The value can range from 0 to 8.</w:t>
      </w:r>
    </w:p>
    <w:p w14:paraId="3993F738" w14:textId="77777777" w:rsidR="00F516E7" w:rsidRDefault="00F516E7" w:rsidP="00F516E7">
      <w:pPr>
        <w:pStyle w:val="B1"/>
        <w:rPr>
          <w:lang w:eastAsia="zh-TW"/>
        </w:rPr>
      </w:pP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w:t>
      </w:r>
      <w:r>
        <w:t xml:space="preserve">partially </w:t>
      </w:r>
      <w:r w:rsidRPr="000903C1">
        <w:t xml:space="preserve">allowed S-NSSAIs associated with </w:t>
      </w:r>
      <w:r>
        <w:t xml:space="preserve">the </w:t>
      </w:r>
      <w:r w:rsidRPr="000903C1">
        <w:t>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clause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0B077747" w14:textId="52C8E101" w:rsidR="00F516E7" w:rsidRPr="000903C1" w:rsidRDefault="00F516E7" w:rsidP="00AC408E">
      <w:pPr>
        <w:pStyle w:val="B1"/>
      </w:pPr>
      <w:r w:rsidRPr="000903C1">
        <w:rPr>
          <w:rFonts w:ascii="Courier New" w:hAnsi="Courier New" w:cs="Courier New"/>
        </w:rPr>
        <w:t>&lt;</w:t>
      </w:r>
      <w:r>
        <w:rPr>
          <w:rFonts w:ascii="Courier New" w:hAnsi="Courier New" w:cs="Courier New"/>
        </w:rPr>
        <w:t>TAI_list</w:t>
      </w:r>
      <w:r w:rsidRPr="000903C1">
        <w:rPr>
          <w:rFonts w:ascii="Courier New" w:hAnsi="Courier New" w:cs="Courier New"/>
        </w:rPr>
        <w:t>&gt;</w:t>
      </w:r>
      <w:r w:rsidRPr="000903C1">
        <w:t>: string type in hexadecimal</w:t>
      </w:r>
      <w:r>
        <w:t xml:space="preserve"> format; encoded as the length and the value part of the 5GS Tracking area identity list information element as specified in </w:t>
      </w:r>
      <w:r>
        <w:rPr>
          <w:color w:val="000000"/>
          <w:u w:color="000000"/>
        </w:rPr>
        <w:t>3GPP TS 24.501 [161] clause 9.11.3.9.</w:t>
      </w:r>
    </w:p>
    <w:p w14:paraId="7AE5C8E8" w14:textId="77777777" w:rsidR="00AC408E" w:rsidRPr="000903C1" w:rsidRDefault="00AC408E" w:rsidP="00AC408E">
      <w:pPr>
        <w:keepNext/>
        <w:rPr>
          <w:b/>
          <w:color w:val="000000"/>
        </w:rPr>
      </w:pPr>
      <w:bookmarkStart w:id="4117" w:name="_MCCTEMPBM_CRPT80112465___5"/>
      <w:bookmarkEnd w:id="4116"/>
      <w:r w:rsidRPr="000903C1">
        <w:rPr>
          <w:b/>
          <w:color w:val="000000"/>
        </w:rPr>
        <w:t>Implementation</w:t>
      </w:r>
    </w:p>
    <w:bookmarkEnd w:id="4117"/>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18" w:name="_Toc20207704"/>
      <w:bookmarkStart w:id="4119" w:name="_Toc27579587"/>
      <w:bookmarkStart w:id="4120" w:name="_Toc36116167"/>
      <w:bookmarkStart w:id="4121" w:name="_Toc45215048"/>
      <w:bookmarkStart w:id="4122" w:name="_Toc51866816"/>
      <w:bookmarkStart w:id="4123" w:name="_Toc171691580"/>
      <w:r w:rsidRPr="000903C1">
        <w:t>10.1.64</w:t>
      </w:r>
      <w:r w:rsidRPr="000903C1">
        <w:tab/>
        <w:t>5GS Preferred NSSAI +C5GPNSSAI</w:t>
      </w:r>
      <w:bookmarkEnd w:id="4118"/>
      <w:bookmarkEnd w:id="4119"/>
      <w:bookmarkEnd w:id="4120"/>
      <w:bookmarkEnd w:id="4121"/>
      <w:bookmarkEnd w:id="4122"/>
      <w:bookmarkEnd w:id="4123"/>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24"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25" w:name="_MCCTEMPBM_CRPT80112467___7" w:colFirst="0" w:colLast="0"/>
            <w:bookmarkEnd w:id="4124"/>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26" w:name="_MCCTEMPBM_CRPT80112468___7"/>
            <w:bookmarkEnd w:id="4125"/>
            <w:r w:rsidRPr="000903C1">
              <w:rPr>
                <w:rFonts w:ascii="Courier New" w:hAnsi="Courier New"/>
              </w:rPr>
              <w:t>+C5GPNSSAI=?</w:t>
            </w:r>
            <w:bookmarkEnd w:id="4126"/>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27"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27"/>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2953A316"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w:t>
      </w:r>
      <w:r w:rsidR="00DD62A4">
        <w:t xml:space="preserve">, </w:t>
      </w:r>
      <w:r w:rsidRPr="000903C1">
        <w:t>rejected NSSAI for the current PLMN and registration area combination</w:t>
      </w:r>
      <w:r w:rsidR="00DD62A4">
        <w:t xml:space="preserve">, </w:t>
      </w:r>
      <w:r w:rsidR="00845A6C" w:rsidRPr="007F2770">
        <w:rPr>
          <w:rFonts w:hint="eastAsia"/>
        </w:rPr>
        <w:t xml:space="preserve">NSSRG information for </w:t>
      </w:r>
      <w:r w:rsidR="00845A6C">
        <w:t>the current</w:t>
      </w:r>
      <w:r w:rsidR="00845A6C" w:rsidRPr="007F2770">
        <w:rPr>
          <w:rFonts w:hint="eastAsia"/>
        </w:rPr>
        <w:t xml:space="preserve"> PLMN</w:t>
      </w:r>
      <w:r w:rsidR="00845A6C">
        <w:t xml:space="preserve">, </w:t>
      </w:r>
      <w:r w:rsidR="00DD62A4">
        <w:t>rejected NSSAI for</w:t>
      </w:r>
      <w:r w:rsidR="00DD62A4" w:rsidRPr="0083064D">
        <w:t xml:space="preserve"> </w:t>
      </w:r>
      <w:r w:rsidR="00DD62A4" w:rsidRPr="0083064D">
        <w:rPr>
          <w:rFonts w:hint="eastAsia"/>
        </w:rPr>
        <w:t xml:space="preserve">the </w:t>
      </w:r>
      <w:r w:rsidR="00DD62A4" w:rsidRPr="0083064D">
        <w:t xml:space="preserve">failed or revoked </w:t>
      </w:r>
      <w:r w:rsidR="00DD62A4">
        <w:t>NSSAA or rejected NSSAI for the maximum number of UEs reached</w:t>
      </w:r>
      <w:r w:rsidRPr="000903C1">
        <w:t>.</w:t>
      </w:r>
    </w:p>
    <w:p w14:paraId="05BEDBDD" w14:textId="706AAC8C" w:rsidR="00C47FDA" w:rsidRPr="000903C1" w:rsidRDefault="00C47FDA" w:rsidP="00C47FDA">
      <w:bookmarkStart w:id="4128"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lastRenderedPageBreak/>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28"/>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29"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30" w:name="_MCCTEMPBM_CRPT80112472___7"/>
      <w:bookmarkEnd w:id="4129"/>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31" w:name="_MCCTEMPBM_CRPT80112473___2"/>
      <w:bookmarkEnd w:id="4130"/>
      <w:r w:rsidRPr="000903C1">
        <w:t>If the value is an empty string (""), no preferred NSSAI for 3GPP access is stored in the MT.</w:t>
      </w:r>
    </w:p>
    <w:p w14:paraId="2FE36E4A" w14:textId="3ED8D805" w:rsidR="00C47FDA" w:rsidRPr="000903C1" w:rsidRDefault="00C47FDA" w:rsidP="00C47FDA">
      <w:pPr>
        <w:pStyle w:val="B1"/>
      </w:pPr>
      <w:bookmarkStart w:id="4132" w:name="_MCCTEMPBM_CRPT80112474___7"/>
      <w:bookmarkEnd w:id="4131"/>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32"/>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33" w:name="_Toc20207705"/>
      <w:bookmarkStart w:id="4134" w:name="_Toc27579588"/>
      <w:bookmarkStart w:id="4135" w:name="_Toc36116168"/>
      <w:bookmarkStart w:id="4136" w:name="_Toc45215049"/>
      <w:bookmarkStart w:id="4137" w:name="_Toc51866817"/>
      <w:bookmarkStart w:id="4138" w:name="_Toc171691581"/>
      <w:r w:rsidRPr="000903C1">
        <w:t>10.1.65</w:t>
      </w:r>
      <w:r w:rsidRPr="000903C1">
        <w:tab/>
        <w:t>Indicating the selected PLMN for access to restricted local operator services (RLOS) +CRLOSP</w:t>
      </w:r>
      <w:bookmarkEnd w:id="4133"/>
      <w:bookmarkEnd w:id="4134"/>
      <w:bookmarkEnd w:id="4135"/>
      <w:bookmarkEnd w:id="4136"/>
      <w:bookmarkEnd w:id="4137"/>
      <w:bookmarkEnd w:id="4138"/>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39"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40" w:name="_MCCTEMPBM_CRPT80112476___7" w:colFirst="0" w:colLast="0"/>
            <w:bookmarkEnd w:id="4139"/>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41" w:name="_MCCTEMPBM_CRPT80112477___7"/>
            <w:bookmarkEnd w:id="4140"/>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41"/>
          </w:p>
        </w:tc>
        <w:tc>
          <w:tcPr>
            <w:tcW w:w="4614" w:type="dxa"/>
          </w:tcPr>
          <w:p w14:paraId="5A8EC05E" w14:textId="77777777" w:rsidR="008F2530" w:rsidRPr="000903C1" w:rsidRDefault="008F2530" w:rsidP="003921F3">
            <w:pPr>
              <w:spacing w:after="20"/>
              <w:rPr>
                <w:rFonts w:ascii="Courier New" w:hAnsi="Courier New"/>
              </w:rPr>
            </w:pPr>
            <w:bookmarkStart w:id="4142"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42"/>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43"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43"/>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44"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45" w:name="_MCCTEMPBM_CRPT80112482___7"/>
      <w:bookmarkEnd w:id="4144"/>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46" w:name="_MCCTEMPBM_CRPT80112483___2"/>
      <w:bookmarkEnd w:id="4145"/>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47" w:name="_MCCTEMPBM_CRPT80112484___7"/>
      <w:bookmarkEnd w:id="4146"/>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47"/>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48" w:name="_Toc45215050"/>
      <w:bookmarkStart w:id="4149" w:name="_Toc51866818"/>
      <w:bookmarkStart w:id="4150" w:name="_Toc20207706"/>
      <w:bookmarkStart w:id="4151" w:name="_Toc27579589"/>
      <w:bookmarkStart w:id="4152" w:name="_Toc36116169"/>
      <w:bookmarkStart w:id="4153" w:name="_Toc171691582"/>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48"/>
      <w:bookmarkEnd w:id="4149"/>
      <w:bookmarkEnd w:id="4153"/>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54"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55" w:name="_MCCTEMPBM_CRPT80112486___7" w:colFirst="0" w:colLast="0"/>
            <w:bookmarkEnd w:id="4154"/>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56" w:name="_MCCTEMPBM_CRPT80112487___7" w:colFirst="0" w:colLast="1"/>
            <w:bookmarkEnd w:id="4155"/>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57" w:name="_MCCTEMPBM_CRPT80112488___7"/>
            <w:bookmarkEnd w:id="4156"/>
            <w:r w:rsidRPr="000903C1">
              <w:rPr>
                <w:rFonts w:ascii="Courier New" w:hAnsi="Courier New"/>
                <w:color w:val="000000"/>
              </w:rPr>
              <w:t>+CGLNKPF=?</w:t>
            </w:r>
            <w:bookmarkEnd w:id="4157"/>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58"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58"/>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59" w:name="_MCCTEMPBM_CRPT80112490___5"/>
      <w:r w:rsidRPr="000903C1">
        <w:rPr>
          <w:b/>
          <w:color w:val="000000"/>
        </w:rPr>
        <w:t>Description</w:t>
      </w:r>
    </w:p>
    <w:p w14:paraId="6706D146" w14:textId="77777777" w:rsidR="004459A6" w:rsidRPr="000903C1" w:rsidRDefault="004459A6" w:rsidP="004459A6">
      <w:pPr>
        <w:rPr>
          <w:color w:val="000000"/>
        </w:rPr>
      </w:pPr>
      <w:bookmarkStart w:id="4160" w:name="_MCCTEMPBM_CRPT80112491___7"/>
      <w:bookmarkEnd w:id="4159"/>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61" w:name="_MCCTEMPBM_CRPT80112492___2"/>
      <w:bookmarkEnd w:id="4160"/>
      <w:r w:rsidRPr="000903C1">
        <w:rPr>
          <w:color w:val="000000"/>
        </w:rPr>
        <w:t>-</w:t>
      </w:r>
      <w:r w:rsidRPr="000903C1">
        <w:rPr>
          <w:color w:val="000000"/>
        </w:rPr>
        <w:tab/>
        <w:t xml:space="preserve">which is linked to the </w:t>
      </w:r>
      <w:r w:rsidRPr="000903C1">
        <w:t>new packet filter(s) to be are added; or</w:t>
      </w:r>
    </w:p>
    <w:bookmarkEnd w:id="4161"/>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62"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62"/>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63"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64" w:name="_MCCTEMPBM_CRPT80112495___7"/>
      <w:bookmarkEnd w:id="4163"/>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64"/>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65" w:name="_MCCTEMPBM_CRPT80112496___5"/>
      <w:r w:rsidRPr="000903C1">
        <w:rPr>
          <w:b/>
          <w:color w:val="000000"/>
        </w:rPr>
        <w:lastRenderedPageBreak/>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66" w:name="_Toc45215051"/>
      <w:bookmarkStart w:id="4167" w:name="_Toc51866819"/>
      <w:bookmarkStart w:id="4168" w:name="_Toc171691583"/>
      <w:bookmarkEnd w:id="4165"/>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66"/>
      <w:bookmarkEnd w:id="4167"/>
      <w:bookmarkEnd w:id="4168"/>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169"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170" w:name="_MCCTEMPBM_CRPT80112498___7" w:colFirst="0" w:colLast="0"/>
            <w:bookmarkEnd w:id="4169"/>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171" w:name="_MCCTEMPBM_CRPT80112499___7" w:colFirst="0" w:colLast="1"/>
            <w:bookmarkEnd w:id="4170"/>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172" w:name="_MCCTEMPBM_CRPT80112500___7"/>
            <w:bookmarkEnd w:id="4171"/>
            <w:r w:rsidRPr="000903C1">
              <w:rPr>
                <w:rFonts w:ascii="Courier New" w:hAnsi="Courier New"/>
                <w:color w:val="000000"/>
              </w:rPr>
              <w:t>+CGDELPF=?</w:t>
            </w:r>
            <w:bookmarkEnd w:id="4172"/>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173"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173"/>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174" w:name="_MCCTEMPBM_CRPT80112502___5"/>
      <w:r w:rsidRPr="000903C1">
        <w:rPr>
          <w:b/>
          <w:color w:val="000000"/>
        </w:rPr>
        <w:t>Description</w:t>
      </w:r>
    </w:p>
    <w:p w14:paraId="29D88D22" w14:textId="7FA26A05" w:rsidR="00682E84" w:rsidRPr="000903C1" w:rsidRDefault="00682E84" w:rsidP="00682E84">
      <w:bookmarkStart w:id="4175" w:name="_MCCTEMPBM_CRPT80112503___7"/>
      <w:bookmarkEnd w:id="4174"/>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175"/>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176"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177" w:name="_MCCTEMPBM_CRPT80112505___7"/>
      <w:bookmarkEnd w:id="4176"/>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77"/>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178"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179" w:name="_MCCTEMPBM_CRPT80112507___5"/>
      <w:bookmarkEnd w:id="4178"/>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180" w:name="_Toc51866820"/>
      <w:bookmarkStart w:id="4181" w:name="_Toc45215052"/>
      <w:bookmarkStart w:id="4182" w:name="_Toc171691584"/>
      <w:bookmarkEnd w:id="4179"/>
      <w:r w:rsidRPr="000903C1">
        <w:lastRenderedPageBreak/>
        <w:t>10.1.68</w:t>
      </w:r>
      <w:r w:rsidRPr="000903C1">
        <w:tab/>
        <w:t>Bit rate recommendation request +CGBRRREQ</w:t>
      </w:r>
      <w:bookmarkEnd w:id="4180"/>
      <w:bookmarkEnd w:id="4182"/>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183"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184" w:name="_MCCTEMPBM_CRPT80112509___7"/>
            <w:bookmarkEnd w:id="4183"/>
            <w:r w:rsidRPr="000903C1">
              <w:rPr>
                <w:rFonts w:ascii="Courier New" w:hAnsi="Courier New"/>
              </w:rPr>
              <w:t>+CGBRRREQ=?</w:t>
            </w:r>
            <w:bookmarkEnd w:id="4184"/>
          </w:p>
        </w:tc>
        <w:tc>
          <w:tcPr>
            <w:tcW w:w="3737" w:type="dxa"/>
          </w:tcPr>
          <w:p w14:paraId="3DC7B3EC" w14:textId="77777777" w:rsidR="007C51CD" w:rsidRPr="000903C1" w:rsidRDefault="007C51CD" w:rsidP="00D513E5">
            <w:pPr>
              <w:spacing w:after="20"/>
              <w:rPr>
                <w:rFonts w:ascii="Courier New" w:hAnsi="Courier New"/>
              </w:rPr>
            </w:pPr>
            <w:bookmarkStart w:id="4185"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185"/>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186"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186"/>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187"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187"/>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188" w:name="_Toc51866821"/>
      <w:bookmarkStart w:id="4189" w:name="_Toc171691585"/>
      <w:r w:rsidRPr="000903C1">
        <w:t>10.1.69</w:t>
      </w:r>
      <w:r w:rsidRPr="000903C1">
        <w:tab/>
        <w:t>Bit rate recommendation reporting +CGBRRREP</w:t>
      </w:r>
      <w:bookmarkEnd w:id="4188"/>
      <w:bookmarkEnd w:id="4189"/>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190"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191" w:name="_MCCTEMPBM_CRPT80112514___7" w:colFirst="0" w:colLast="0"/>
            <w:bookmarkEnd w:id="4190"/>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192" w:name="_MCCTEMPBM_CRPT80112515___7"/>
            <w:bookmarkEnd w:id="4191"/>
            <w:r w:rsidRPr="000903C1">
              <w:rPr>
                <w:rFonts w:ascii="Courier New" w:hAnsi="Courier New"/>
              </w:rPr>
              <w:t>+CGBRRREP=?</w:t>
            </w:r>
            <w:bookmarkEnd w:id="4192"/>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193"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193"/>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194"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194"/>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lastRenderedPageBreak/>
        <w:t>Defined values</w:t>
      </w:r>
    </w:p>
    <w:p w14:paraId="2BEA8183" w14:textId="77777777" w:rsidR="007C51CD" w:rsidRPr="000903C1" w:rsidRDefault="007C51CD" w:rsidP="007C51CD">
      <w:pPr>
        <w:pStyle w:val="B1"/>
      </w:pPr>
      <w:bookmarkStart w:id="4195" w:name="_MCCTEMPBM_CRPT80112518___7"/>
      <w:r w:rsidRPr="000903C1">
        <w:rPr>
          <w:rFonts w:ascii="Courier New" w:hAnsi="Courier New"/>
        </w:rPr>
        <w:t>&lt;reporting&gt;</w:t>
      </w:r>
      <w:r w:rsidRPr="000903C1">
        <w:t>: integer type.</w:t>
      </w:r>
    </w:p>
    <w:bookmarkEnd w:id="4195"/>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196"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196"/>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197"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197"/>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198"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198"/>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199" w:name="_Toc51866822"/>
      <w:bookmarkStart w:id="4200" w:name="_Toc171691586"/>
      <w:r w:rsidRPr="000903C1">
        <w:t>10.1.70</w:t>
      </w:r>
      <w:r w:rsidRPr="000903C1">
        <w:tab/>
        <w:t>5GS ATSSS Rules read dynamic parameters +C5GATSSSRRDP</w:t>
      </w:r>
      <w:bookmarkEnd w:id="4200"/>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01"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02" w:name="_MCCTEMPBM_CRPT80112523___7" w:colFirst="0" w:colLast="1"/>
            <w:bookmarkEnd w:id="4201"/>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03" w:name="_MCCTEMPBM_CRPT80112524___7"/>
            <w:bookmarkEnd w:id="4202"/>
            <w:r w:rsidRPr="000903C1">
              <w:rPr>
                <w:color w:val="000000"/>
              </w:rPr>
              <w:br w:type="page"/>
            </w:r>
            <w:r w:rsidRPr="000903C1">
              <w:rPr>
                <w:rFonts w:ascii="Courier New" w:hAnsi="Courier New"/>
                <w:color w:val="000000"/>
              </w:rPr>
              <w:t>+C5GATSSSRRDP=?</w:t>
            </w:r>
            <w:bookmarkEnd w:id="4203"/>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04"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04"/>
          </w:p>
        </w:tc>
      </w:tr>
    </w:tbl>
    <w:p w14:paraId="48B2338B" w14:textId="77777777" w:rsidR="004A55FD" w:rsidRPr="000903C1" w:rsidRDefault="004A55FD" w:rsidP="004A55FD">
      <w:pPr>
        <w:rPr>
          <w:b/>
          <w:color w:val="000000"/>
        </w:rPr>
      </w:pPr>
      <w:bookmarkStart w:id="4205"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06" w:name="_MCCTEMPBM_CRPT80112527___7"/>
      <w:bookmarkEnd w:id="4205"/>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07" w:name="_MCCTEMPBM_CRPT80112528___5"/>
      <w:bookmarkEnd w:id="4206"/>
      <w:r w:rsidRPr="000903C1">
        <w:rPr>
          <w:b/>
          <w:color w:val="000000"/>
        </w:rPr>
        <w:t>Defined values</w:t>
      </w:r>
    </w:p>
    <w:p w14:paraId="3EBF3268" w14:textId="77777777" w:rsidR="004A55FD" w:rsidRPr="000903C1" w:rsidRDefault="004A55FD" w:rsidP="004A55FD">
      <w:pPr>
        <w:pStyle w:val="B1"/>
      </w:pPr>
      <w:bookmarkStart w:id="4208" w:name="_MCCTEMPBM_CRPT80112529___7"/>
      <w:bookmarkEnd w:id="420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lastRenderedPageBreak/>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09" w:name="_MCCTEMPBM_CRPT80112530___5"/>
      <w:bookmarkEnd w:id="4208"/>
      <w:r w:rsidRPr="000903C1">
        <w:rPr>
          <w:b/>
          <w:color w:val="000000"/>
        </w:rPr>
        <w:t>Implementation</w:t>
      </w:r>
    </w:p>
    <w:bookmarkEnd w:id="4209"/>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10" w:name="_Toc171691587"/>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10"/>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11"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12" w:name="_MCCTEMPBM_CRPT80112532___7" w:colFirst="0" w:colLast="1"/>
            <w:bookmarkEnd w:id="4211"/>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13" w:name="_MCCTEMPBM_CRPT80112533___7"/>
            <w:bookmarkEnd w:id="4212"/>
            <w:r w:rsidRPr="000903C1">
              <w:rPr>
                <w:color w:val="000000"/>
              </w:rPr>
              <w:br w:type="page"/>
            </w:r>
            <w:r w:rsidRPr="000903C1">
              <w:rPr>
                <w:rFonts w:ascii="Courier New" w:hAnsi="Courier New"/>
                <w:color w:val="000000"/>
              </w:rPr>
              <w:t>+C5GNSFIRDP=?</w:t>
            </w:r>
            <w:bookmarkEnd w:id="4213"/>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14"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14"/>
          </w:p>
        </w:tc>
      </w:tr>
    </w:tbl>
    <w:p w14:paraId="47DDDC5D" w14:textId="77777777" w:rsidR="004A55FD" w:rsidRPr="000903C1" w:rsidRDefault="004A55FD" w:rsidP="004A55FD">
      <w:pPr>
        <w:rPr>
          <w:b/>
          <w:color w:val="000000"/>
        </w:rPr>
      </w:pPr>
      <w:bookmarkStart w:id="4215"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16" w:name="_MCCTEMPBM_CRPT80112536___7"/>
      <w:bookmarkEnd w:id="4215"/>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17" w:name="_MCCTEMPBM_CRPT80112537___5"/>
      <w:bookmarkEnd w:id="4216"/>
      <w:r w:rsidRPr="000903C1">
        <w:rPr>
          <w:b/>
          <w:color w:val="000000"/>
        </w:rPr>
        <w:t>Defined values</w:t>
      </w:r>
    </w:p>
    <w:p w14:paraId="3B3F2ADF" w14:textId="77777777" w:rsidR="004A55FD" w:rsidRPr="000903C1" w:rsidRDefault="004A55FD" w:rsidP="004A55FD">
      <w:pPr>
        <w:pStyle w:val="B1"/>
      </w:pPr>
      <w:bookmarkStart w:id="4218" w:name="_MCCTEMPBM_CRPT80112538___7"/>
      <w:bookmarkEnd w:id="421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19" w:name="_MCCTEMPBM_CRPT80112539___5"/>
      <w:bookmarkEnd w:id="4218"/>
      <w:r w:rsidRPr="000903C1">
        <w:rPr>
          <w:b/>
          <w:color w:val="000000"/>
        </w:rPr>
        <w:t>Implementation</w:t>
      </w:r>
    </w:p>
    <w:bookmarkEnd w:id="4219"/>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20" w:name="_Toc171691588"/>
      <w:r w:rsidRPr="000903C1">
        <w:rPr>
          <w:lang w:val="fr-FR"/>
        </w:rPr>
        <w:t>10.1.72</w:t>
      </w:r>
      <w:r w:rsidRPr="000903C1">
        <w:rPr>
          <w:lang w:val="fr-FR"/>
        </w:rPr>
        <w:tab/>
        <w:t>Context State Change Request +CCSTATEREQ</w:t>
      </w:r>
      <w:bookmarkEnd w:id="4220"/>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21"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22" w:name="_MCCTEMPBM_CRPT80112541___7" w:colFirst="0" w:colLast="1"/>
            <w:bookmarkEnd w:id="4221"/>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23" w:name="_MCCTEMPBM_CRPT80112542___7"/>
            <w:bookmarkEnd w:id="4222"/>
            <w:r w:rsidRPr="000903C1">
              <w:rPr>
                <w:rFonts w:ascii="Courier New" w:hAnsi="Courier New" w:cs="Courier New"/>
              </w:rPr>
              <w:t>+CCSTATEREQ=?</w:t>
            </w:r>
            <w:bookmarkEnd w:id="4223"/>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24"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24"/>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lastRenderedPageBreak/>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25"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25"/>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26"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26"/>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27"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27"/>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28"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28"/>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29" w:name="_MCCTEMPBM_CRPT80112548___7"/>
      <w:r w:rsidRPr="000903C1">
        <w:rPr>
          <w:rFonts w:ascii="Courier New" w:hAnsi="Courier New"/>
        </w:rPr>
        <w:t>&lt;result&gt;</w:t>
      </w:r>
      <w:r w:rsidRPr="000903C1">
        <w:t>: integer type; indicates the final result for PDU session establishment procedure.</w:t>
      </w:r>
    </w:p>
    <w:bookmarkEnd w:id="4229"/>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30" w:name="_Toc171691589"/>
      <w:r w:rsidRPr="000903C1">
        <w:t>10.1.73</w:t>
      </w:r>
      <w:r w:rsidRPr="000903C1">
        <w:tab/>
        <w:t>5G PDU Session Authentication Setting +C5GPDUAUTHS</w:t>
      </w:r>
      <w:bookmarkEnd w:id="4230"/>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31"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32" w:name="_MCCTEMPBM_CRPT80112550___7" w:colFirst="0" w:colLast="0"/>
            <w:bookmarkEnd w:id="4231"/>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33" w:name="_MCCTEMPBM_CRPT80112551___7"/>
            <w:bookmarkEnd w:id="4232"/>
            <w:r w:rsidRPr="000903C1">
              <w:rPr>
                <w:rFonts w:ascii="Courier New" w:hAnsi="Courier New"/>
              </w:rPr>
              <w:t>+C5GPDUAUTHS=?</w:t>
            </w:r>
            <w:bookmarkEnd w:id="4233"/>
          </w:p>
        </w:tc>
        <w:tc>
          <w:tcPr>
            <w:tcW w:w="5278" w:type="dxa"/>
          </w:tcPr>
          <w:p w14:paraId="107729E7" w14:textId="77777777" w:rsidR="001A3685" w:rsidRPr="000903C1" w:rsidRDefault="001A3685" w:rsidP="00C6233D">
            <w:pPr>
              <w:spacing w:after="20"/>
              <w:rPr>
                <w:rFonts w:ascii="Courier New" w:hAnsi="Courier New"/>
              </w:rPr>
            </w:pPr>
            <w:bookmarkStart w:id="4234"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34"/>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35" w:name="_MCCTEMPBM_CRPT80112553___7"/>
      <w:r w:rsidRPr="000903C1">
        <w:lastRenderedPageBreak/>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35"/>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36"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36"/>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37"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37"/>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38"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39" w:name="_MCCTEMPBM_CRPT80112557___7"/>
      <w:bookmarkEnd w:id="4238"/>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39"/>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40" w:name="_Toc171691590"/>
      <w:r w:rsidRPr="000903C1">
        <w:rPr>
          <w:lang w:val="fr-FR"/>
        </w:rPr>
        <w:t>10.1.74</w:t>
      </w:r>
      <w:r w:rsidRPr="000903C1">
        <w:rPr>
          <w:lang w:val="fr-FR"/>
        </w:rPr>
        <w:tab/>
        <w:t>5G PDU Session Authentication Response +C5GPDUAUTHR</w:t>
      </w:r>
      <w:bookmarkEnd w:id="4240"/>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41"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42" w:name="_MCCTEMPBM_CRPT80112559___7" w:colFirst="0" w:colLast="0"/>
            <w:bookmarkEnd w:id="4241"/>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42"/>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43"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43"/>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44" w:name="_MCCTEMPBM_CRPT80112561___7"/>
      <w:r w:rsidRPr="000903C1">
        <w:rPr>
          <w:rFonts w:ascii="Courier New" w:hAnsi="Courier New"/>
        </w:rPr>
        <w:t>&lt;cid&gt;</w:t>
      </w:r>
      <w:r w:rsidRPr="000903C1">
        <w:t>: integer type, specifies a particular QoS flow definition (see the +CGDCONT and +CGDSCONT commands).</w:t>
      </w:r>
    </w:p>
    <w:p w14:paraId="205CB96F" w14:textId="3AB89546" w:rsidR="001A3685" w:rsidRPr="000903C1" w:rsidRDefault="001A3685" w:rsidP="00282E96">
      <w:pPr>
        <w:pStyle w:val="B1"/>
      </w:pPr>
      <w:r w:rsidRPr="000903C1">
        <w:rPr>
          <w:rFonts w:ascii="Courier New" w:hAnsi="Courier New"/>
        </w:rPr>
        <w:lastRenderedPageBreak/>
        <w:t>&lt;len&gt;</w:t>
      </w:r>
      <w:r w:rsidRPr="000903C1">
        <w:t>: integer type, indicates the length of the EAP message content. It can be of max 150</w:t>
      </w:r>
      <w:r w:rsidR="00AD3C02">
        <w:t>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44"/>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45" w:name="_Toc171691591"/>
      <w:r w:rsidRPr="000903C1">
        <w:t>10.1.75</w:t>
      </w:r>
      <w:r w:rsidRPr="000903C1">
        <w:tab/>
        <w:t>5GS URSP query +C5GURSPQRY</w:t>
      </w:r>
      <w:bookmarkEnd w:id="4245"/>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0903C1" w:rsidRDefault="009144EC" w:rsidP="00101735">
            <w:pPr>
              <w:spacing w:after="20" w:line="254" w:lineRule="auto"/>
              <w:rPr>
                <w:rFonts w:ascii="Courier New" w:hAnsi="Courier New" w:cs="Courier New"/>
                <w:color w:val="FF0000"/>
              </w:rPr>
            </w:pPr>
            <w:bookmarkStart w:id="4246"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0903C1">
              <w:rPr>
                <w:rFonts w:ascii="Courier New" w:hAnsi="Courier New" w:cs="Courier New"/>
              </w:rPr>
              <w:t>[,&lt;</w:t>
            </w:r>
            <w:r w:rsidR="00937268">
              <w:rPr>
                <w:rFonts w:ascii="Courier New" w:hAnsi="Courier New" w:cs="Courier New"/>
              </w:rPr>
              <w:t>PIN ID</w:t>
            </w:r>
            <w:r w:rsidR="00937268" w:rsidRPr="000903C1">
              <w:rPr>
                <w:rFonts w:ascii="Courier New" w:hAnsi="Courier New" w:cs="Courier New"/>
              </w:rPr>
              <w:t>&gt;][,&lt;</w:t>
            </w:r>
            <w:r w:rsidR="00937268">
              <w:rPr>
                <w:rFonts w:ascii="Courier New" w:hAnsi="Courier New" w:cs="Courier New"/>
              </w:rPr>
              <w:t>C</w:t>
            </w:r>
            <w:r w:rsidR="00937268" w:rsidRPr="00E363D6">
              <w:rPr>
                <w:rFonts w:ascii="Courier New" w:hAnsi="Courier New" w:cs="Courier New"/>
              </w:rPr>
              <w:t>onnectivity group ID</w:t>
            </w:r>
            <w:r w:rsidR="00937268" w:rsidRPr="000903C1">
              <w:rPr>
                <w:rFonts w:ascii="Courier New" w:hAnsi="Courier New" w:cs="Courier New"/>
              </w:rPr>
              <w:t>&gt;]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47" w:name="_MCCTEMPBM_CRPT80112563___7" w:colFirst="0" w:colLast="1"/>
            <w:bookmarkEnd w:id="4246"/>
            <w:r w:rsidRPr="000903C1">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0903C1">
              <w:rPr>
                <w:rFonts w:ascii="Courier New" w:hAnsi="Courier New" w:cs="Courier New"/>
              </w:rPr>
              <w:t>[&lt;</w:t>
            </w:r>
            <w:r w:rsidR="005F760C">
              <w:rPr>
                <w:rFonts w:ascii="Courier New" w:hAnsi="Courier New" w:cs="Courier New"/>
              </w:rPr>
              <w:t>PIN ID</w:t>
            </w:r>
            <w:r w:rsidR="005F760C" w:rsidRPr="000903C1">
              <w:rPr>
                <w:rFonts w:ascii="Courier New" w:hAnsi="Courier New" w:cs="Courier New"/>
              </w:rPr>
              <w:t>&gt;],[&lt;</w:t>
            </w:r>
            <w:r w:rsidR="005F760C">
              <w:rPr>
                <w:rFonts w:ascii="Courier New" w:hAnsi="Courier New" w:cs="Courier New"/>
              </w:rPr>
              <w:t>C</w:t>
            </w:r>
            <w:r w:rsidR="005F760C" w:rsidRPr="00E363D6">
              <w:rPr>
                <w:rFonts w:ascii="Courier New" w:hAnsi="Courier New" w:cs="Courier New"/>
              </w:rPr>
              <w:t>onnectivity group ID</w:t>
            </w:r>
            <w:r w:rsidR="005F760C" w:rsidRPr="000903C1">
              <w:rPr>
                <w:rFonts w:ascii="Courier New" w:hAnsi="Courier New" w:cs="Courier New"/>
              </w:rPr>
              <w:t>&gt;],</w:t>
            </w:r>
            <w:r w:rsidRPr="000903C1">
              <w:rPr>
                <w:rFonts w:ascii="Courier New" w:hAnsi="Courier New" w:cs="Courier New"/>
              </w:rPr>
              <w: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48" w:name="_MCCTEMPBM_CRPT80112564___7" w:colFirst="0" w:colLast="0"/>
            <w:bookmarkEnd w:id="4247"/>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0903C1">
              <w:rPr>
                <w:rFonts w:ascii="Courier New" w:hAnsi="Courier New" w:cs="Courier New"/>
              </w:rPr>
              <w:t>,list of supported&lt;</w:t>
            </w:r>
            <w:r w:rsidR="00344329">
              <w:rPr>
                <w:rFonts w:ascii="Courier New" w:hAnsi="Courier New" w:cs="Courier New"/>
              </w:rPr>
              <w:t>PIN ID</w:t>
            </w:r>
            <w:r w:rsidR="00344329" w:rsidRPr="000903C1">
              <w:rPr>
                <w:rFonts w:ascii="Courier New" w:hAnsi="Courier New" w:cs="Courier New"/>
              </w:rPr>
              <w:t>&gt;s),list of supported&lt;</w:t>
            </w:r>
            <w:r w:rsidR="00344329">
              <w:rPr>
                <w:rFonts w:ascii="Courier New" w:hAnsi="Courier New" w:cs="Courier New"/>
              </w:rPr>
              <w:t>c</w:t>
            </w:r>
            <w:r w:rsidR="00344329" w:rsidRPr="00E363D6">
              <w:rPr>
                <w:rFonts w:ascii="Courier New" w:hAnsi="Courier New" w:cs="Courier New"/>
              </w:rPr>
              <w:t>onnectivity group ID</w:t>
            </w:r>
            <w:r w:rsidR="00344329" w:rsidRPr="000903C1">
              <w:rPr>
                <w:rFonts w:ascii="Courier New" w:hAnsi="Courier New" w:cs="Courier New"/>
              </w:rPr>
              <w:t>&gt;s)</w:t>
            </w:r>
          </w:p>
        </w:tc>
      </w:tr>
      <w:bookmarkEnd w:id="4248"/>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56436217" w:rsidR="009144EC" w:rsidRPr="000903C1" w:rsidRDefault="009144EC" w:rsidP="009144EC">
      <w:bookmarkStart w:id="4249"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w:t>
      </w:r>
      <w:r w:rsidRPr="000903C1">
        <w:rPr>
          <w:rFonts w:ascii="Courier New" w:hAnsi="Courier New" w:cs="Courier New"/>
        </w:rPr>
        <w:lastRenderedPageBreak/>
        <w:t>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0903C1">
        <w:rPr>
          <w:rFonts w:ascii="Courier New" w:hAnsi="Courier New" w:cs="Courier New"/>
        </w:rPr>
        <w:t>,&lt;</w:t>
      </w:r>
      <w:r w:rsidR="0031547E">
        <w:rPr>
          <w:rFonts w:ascii="Courier New" w:hAnsi="Courier New" w:cs="Courier New"/>
        </w:rPr>
        <w:t>PIN ID</w:t>
      </w:r>
      <w:r w:rsidR="0031547E" w:rsidRPr="000903C1">
        <w:rPr>
          <w:rFonts w:ascii="Courier New" w:hAnsi="Courier New" w:cs="Courier New"/>
        </w:rPr>
        <w:t>&gt;,&lt;</w:t>
      </w:r>
      <w:r w:rsidR="0031547E">
        <w:rPr>
          <w:rFonts w:ascii="Courier New" w:hAnsi="Courier New" w:cs="Courier New"/>
        </w:rPr>
        <w:t>Connectivity group ID</w:t>
      </w:r>
      <w:r w:rsidR="0031547E" w:rsidRPr="000903C1">
        <w:rPr>
          <w:rFonts w:ascii="Courier New" w:hAnsi="Courier New" w:cs="Courier New"/>
        </w:rPr>
        <w:t>&gt;</w:t>
      </w:r>
      <w:r w:rsidR="0031547E" w:rsidRPr="000903C1">
        <w:t>.</w:t>
      </w:r>
    </w:p>
    <w:bookmarkEnd w:id="4249"/>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50"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51" w:name="_MCCTEMPBM_CRPT80112567___2"/>
      <w:bookmarkEnd w:id="4250"/>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52" w:name="_MCCTEMPBM_CRPT80112568___7"/>
      <w:bookmarkEnd w:id="4251"/>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Default="009144EC" w:rsidP="009144EC">
      <w:pPr>
        <w:pStyle w:val="B1"/>
      </w:pPr>
      <w:r w:rsidRPr="000903C1">
        <w:rPr>
          <w:rFonts w:ascii="Courier New" w:hAnsi="Courier New" w:cs="Courier New"/>
        </w:rPr>
        <w:lastRenderedPageBreak/>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5B7E0635" w14:textId="77777777" w:rsidR="0099162E" w:rsidRPr="000903C1" w:rsidRDefault="0099162E" w:rsidP="0099162E">
      <w:pPr>
        <w:pStyle w:val="B1"/>
      </w:pPr>
      <w:r w:rsidRPr="000903C1">
        <w:t>&lt;</w:t>
      </w:r>
      <w:r>
        <w:rPr>
          <w:rFonts w:ascii="Courier New" w:hAnsi="Courier New" w:cs="Courier New"/>
        </w:rPr>
        <w:t xml:space="preserve">PIN </w:t>
      </w:r>
      <w:r w:rsidRPr="000903C1">
        <w:rPr>
          <w:rFonts w:ascii="Courier New" w:hAnsi="Courier New" w:cs="Courier New"/>
        </w:rPr>
        <w:t>ID</w:t>
      </w:r>
      <w:r w:rsidRPr="000903C1">
        <w:t>&gt;: string type. Indicates a</w:t>
      </w:r>
      <w:r>
        <w:t xml:space="preserve"> PIN</w:t>
      </w:r>
      <w:r w:rsidRPr="000903C1">
        <w:t>.</w:t>
      </w:r>
    </w:p>
    <w:p w14:paraId="38647254" w14:textId="6B9A88F0" w:rsidR="0099162E" w:rsidRPr="000903C1" w:rsidRDefault="0099162E" w:rsidP="0099162E">
      <w:pPr>
        <w:pStyle w:val="B1"/>
      </w:pPr>
      <w:r w:rsidRPr="000903C1">
        <w:t>&lt;</w:t>
      </w:r>
      <w:r>
        <w:rPr>
          <w:rFonts w:ascii="Courier New" w:hAnsi="Courier New" w:cs="Courier New"/>
        </w:rPr>
        <w:t>Connectivity group ID</w:t>
      </w:r>
      <w:r w:rsidRPr="000903C1">
        <w:t xml:space="preserve">&gt;: string type. Indicates a </w:t>
      </w:r>
      <w:r w:rsidRPr="00E23CF9">
        <w:t>connectivity group configured in the 5G-RG</w:t>
      </w:r>
      <w:r w:rsidRPr="000903C1">
        <w:t>.</w:t>
      </w:r>
    </w:p>
    <w:p w14:paraId="13BD96CC" w14:textId="77777777" w:rsidR="009144EC" w:rsidRPr="000903C1" w:rsidRDefault="009144EC" w:rsidP="009144EC">
      <w:pPr>
        <w:pStyle w:val="B1"/>
        <w:ind w:left="284" w:firstLine="0"/>
      </w:pPr>
      <w:bookmarkStart w:id="4253" w:name="_MCCTEMPBM_CRPT80112569___2"/>
      <w:bookmarkEnd w:id="4252"/>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54" w:name="_MCCTEMPBM_CRPT80112570___3"/>
      <w:bookmarkEnd w:id="4253"/>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54"/>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55"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55"/>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56"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56"/>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57"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57"/>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58"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59" w:name="_MCCTEMPBM_CRPT80112575___2"/>
      <w:bookmarkEnd w:id="4258"/>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60" w:name="_MCCTEMPBM_CRPT80112576___7"/>
      <w:bookmarkEnd w:id="4259"/>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60"/>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61"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61"/>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62" w:name="_MCCTEMPBM_CRPT80112578___7"/>
      <w:r w:rsidRPr="000903C1">
        <w:rPr>
          <w:rFonts w:ascii="Courier New" w:hAnsi="Courier New" w:cs="Courier New"/>
        </w:rPr>
        <w:lastRenderedPageBreak/>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63" w:name="_MCCTEMPBM_CRPT80112580___7"/>
      <w:bookmarkEnd w:id="4262"/>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63"/>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64" w:name="_Toc171691592"/>
      <w:r w:rsidRPr="000903C1">
        <w:t>10.1.76</w:t>
      </w:r>
      <w:r w:rsidRPr="000903C1">
        <w:tab/>
        <w:t>NAS connection release +CNASCREL</w:t>
      </w:r>
      <w:bookmarkEnd w:id="4264"/>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65"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65"/>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66" w:name="_MCCTEMPBM_CRPT80112582___7"/>
      <w:r w:rsidRPr="000903C1">
        <w:t xml:space="preserve">Refer clause 9.2 for possible </w:t>
      </w:r>
      <w:r w:rsidRPr="000903C1">
        <w:rPr>
          <w:rFonts w:ascii="Courier New" w:hAnsi="Courier New"/>
        </w:rPr>
        <w:t>&lt;err&gt;</w:t>
      </w:r>
      <w:r w:rsidRPr="000903C1">
        <w:t xml:space="preserve"> values.</w:t>
      </w:r>
    </w:p>
    <w:bookmarkEnd w:id="4266"/>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267" w:name="_Toc171691593"/>
      <w:r w:rsidRPr="000903C1">
        <w:t>10.1.77</w:t>
      </w:r>
      <w:r w:rsidRPr="000903C1">
        <w:tab/>
        <w:t>Reject paging +CREJPAG</w:t>
      </w:r>
      <w:bookmarkEnd w:id="4267"/>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268" w:name="_MCCTEMPBM_CRPT80112583___7" w:colFirst="0" w:colLast="0"/>
            <w:bookmarkStart w:id="4269"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270" w:name="_MCCTEMPBM_CRPT80112584___7"/>
            <w:r w:rsidRPr="000903C1">
              <w:rPr>
                <w:b/>
              </w:rPr>
              <w:t xml:space="preserve">when </w:t>
            </w:r>
            <w:r w:rsidRPr="000903C1">
              <w:rPr>
                <w:rFonts w:ascii="Courier New" w:hAnsi="Courier New"/>
                <w:b/>
              </w:rPr>
              <w:t>&lt;n&gt;</w:t>
            </w:r>
            <w:r w:rsidRPr="000903C1">
              <w:rPr>
                <w:b/>
              </w:rPr>
              <w:t>=2 and command successful</w:t>
            </w:r>
          </w:p>
          <w:bookmarkEnd w:id="4270"/>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271" w:name="_MCCTEMPBM_CRPT80112586___7" w:colFirst="0" w:colLast="0"/>
            <w:bookmarkEnd w:id="4268"/>
            <w:bookmarkEnd w:id="4269"/>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272" w:name="_MCCTEMPBM_CRPT80112587___7"/>
            <w:bookmarkEnd w:id="4271"/>
            <w:r w:rsidRPr="000903C1">
              <w:rPr>
                <w:rFonts w:ascii="Courier New" w:hAnsi="Courier New"/>
              </w:rPr>
              <w:t>+CREJPAG=?</w:t>
            </w:r>
            <w:bookmarkEnd w:id="4272"/>
          </w:p>
        </w:tc>
        <w:tc>
          <w:tcPr>
            <w:tcW w:w="4881" w:type="dxa"/>
          </w:tcPr>
          <w:p w14:paraId="7E230C62" w14:textId="77777777" w:rsidR="00C13A2E" w:rsidRPr="000903C1" w:rsidRDefault="00C13A2E" w:rsidP="008F1803">
            <w:pPr>
              <w:spacing w:after="20"/>
              <w:rPr>
                <w:rFonts w:ascii="Courier New" w:hAnsi="Courier New"/>
              </w:rPr>
            </w:pPr>
            <w:bookmarkStart w:id="4273"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273"/>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lastRenderedPageBreak/>
        <w:t>Description</w:t>
      </w:r>
    </w:p>
    <w:p w14:paraId="2F0C12E9" w14:textId="77777777" w:rsidR="00C13A2E" w:rsidRPr="000903C1" w:rsidRDefault="00C13A2E" w:rsidP="00C13A2E">
      <w:pPr>
        <w:keepNext/>
        <w:keepLines/>
      </w:pPr>
      <w:bookmarkStart w:id="4274"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274"/>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275"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275"/>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276"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277" w:name="_MCCTEMPBM_CRPT80112592___7"/>
      <w:bookmarkEnd w:id="4276"/>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278" w:name="_MCCTEMPBM_CRPT80112593___3"/>
      <w:bookmarkEnd w:id="4277"/>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279" w:name="_MCCTEMPBM_CRPT80112594___7"/>
      <w:bookmarkEnd w:id="4278"/>
      <w:r w:rsidRPr="000903C1">
        <w:rPr>
          <w:rFonts w:ascii="Courier New" w:hAnsi="Courier New"/>
        </w:rPr>
        <w:t>&lt;paging_cause&gt;</w:t>
      </w:r>
      <w:r w:rsidRPr="000903C1">
        <w:t>: integer type; indicates the paging cause.</w:t>
      </w:r>
    </w:p>
    <w:bookmarkEnd w:id="4279"/>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280"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280"/>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281"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281"/>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282"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282"/>
    <w:p w14:paraId="5F9BCA1D" w14:textId="77777777" w:rsidR="00C13A2E" w:rsidRPr="000903C1" w:rsidRDefault="00C13A2E" w:rsidP="00C13A2E">
      <w:pPr>
        <w:pStyle w:val="B2"/>
      </w:pPr>
      <w:r w:rsidRPr="000903C1">
        <w:rPr>
          <w:u w:val="single"/>
        </w:rPr>
        <w:lastRenderedPageBreak/>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283" w:name="_Toc171691594"/>
      <w:r w:rsidRPr="000903C1">
        <w:t>10.1.78</w:t>
      </w:r>
      <w:r w:rsidRPr="000903C1">
        <w:tab/>
        <w:t>Paging restrictions +CPAGRES</w:t>
      </w:r>
      <w:bookmarkEnd w:id="4283"/>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284"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285" w:name="_MCCTEMPBM_CRPT80112599___7" w:colFirst="0" w:colLast="0"/>
            <w:bookmarkEnd w:id="4284"/>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286" w:name="_MCCTEMPBM_CRPT80112600___7"/>
            <w:bookmarkEnd w:id="4285"/>
            <w:r w:rsidRPr="000903C1">
              <w:rPr>
                <w:rFonts w:ascii="Courier New" w:hAnsi="Courier New"/>
              </w:rPr>
              <w:t>+CPAGRES=?</w:t>
            </w:r>
            <w:bookmarkEnd w:id="4286"/>
          </w:p>
        </w:tc>
        <w:tc>
          <w:tcPr>
            <w:tcW w:w="4881" w:type="dxa"/>
          </w:tcPr>
          <w:p w14:paraId="2A0E95FC" w14:textId="77777777" w:rsidR="0092214B" w:rsidRPr="000903C1" w:rsidRDefault="0092214B" w:rsidP="008F1803">
            <w:pPr>
              <w:spacing w:after="20"/>
              <w:rPr>
                <w:rFonts w:ascii="Courier New" w:hAnsi="Courier New"/>
              </w:rPr>
            </w:pPr>
            <w:bookmarkStart w:id="4287"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287"/>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288"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288"/>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289"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290" w:name="_MCCTEMPBM_CRPT80112604___7"/>
      <w:bookmarkEnd w:id="4289"/>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291" w:name="_MCCTEMPBM_CRPT80112605___3"/>
      <w:bookmarkEnd w:id="4290"/>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292" w:name="_MCCTEMPBM_CRPT80112606___7"/>
      <w:bookmarkEnd w:id="4291"/>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292"/>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293"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294" w:name="_MCCTEMPBM_CRPT80112608___7"/>
      <w:bookmarkEnd w:id="4293"/>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294"/>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lastRenderedPageBreak/>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295"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295"/>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296" w:name="_Toc171691595"/>
      <w:r w:rsidRPr="000903C1">
        <w:t>10.1.79</w:t>
      </w:r>
      <w:r w:rsidRPr="000903C1">
        <w:tab/>
        <w:t>Paging timing collision control +CPAGTCC</w:t>
      </w:r>
      <w:bookmarkEnd w:id="4296"/>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lastRenderedPageBreak/>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297" w:name="_Toc171691596"/>
      <w:r w:rsidRPr="000903C1">
        <w:t>10.1.80</w:t>
      </w:r>
      <w:r w:rsidRPr="000903C1">
        <w:tab/>
        <w:t>DNS server address reporting +CDNSADD</w:t>
      </w:r>
      <w:bookmarkEnd w:id="4297"/>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100605" w:rsidRDefault="00E46191" w:rsidP="00E46191">
      <w:pPr>
        <w:keepNext/>
        <w:keepLines/>
      </w:pPr>
      <w:r w:rsidRPr="00100605">
        <w:rPr>
          <w:b/>
        </w:rPr>
        <w:lastRenderedPageBreak/>
        <w:t>Implementation</w:t>
      </w:r>
    </w:p>
    <w:p w14:paraId="34BCAEDF" w14:textId="392BF7B9" w:rsidR="0092214B" w:rsidRPr="00100605" w:rsidRDefault="00E46191" w:rsidP="003972C2">
      <w:pPr>
        <w:keepNext/>
        <w:keepLines/>
      </w:pPr>
      <w:r w:rsidRPr="00100605">
        <w:t>Optional.</w:t>
      </w:r>
    </w:p>
    <w:p w14:paraId="7A1A3F35" w14:textId="19947672" w:rsidR="00BE0516" w:rsidRPr="000903C1" w:rsidRDefault="00BE0516" w:rsidP="00BE0516">
      <w:pPr>
        <w:pStyle w:val="Heading3"/>
      </w:pPr>
      <w:bookmarkStart w:id="4298" w:name="_Toc171691597"/>
      <w:r w:rsidRPr="000903C1">
        <w:t>10.1.81</w:t>
      </w:r>
      <w:r w:rsidRPr="000903C1">
        <w:tab/>
        <w:t>Access domain selection preference for MO SMS +CADSMS</w:t>
      </w:r>
      <w:bookmarkEnd w:id="4298"/>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299" w:name="_Toc171691598"/>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299"/>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lastRenderedPageBreak/>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100605" w:rsidRDefault="00A5709A" w:rsidP="00A5709A">
      <w:pPr>
        <w:pStyle w:val="Heading3"/>
      </w:pPr>
      <w:bookmarkStart w:id="4300" w:name="_Toc171691599"/>
      <w:r w:rsidRPr="00100605">
        <w:t>10.1.83</w:t>
      </w:r>
      <w:r w:rsidRPr="00100605">
        <w:tab/>
        <w:t>5G ProSe UE-to-network Relay Authentication Response +C5G</w:t>
      </w:r>
      <w:bookmarkStart w:id="4301" w:name="_Hlk110848959"/>
      <w:r w:rsidRPr="000903C1">
        <w:t>P</w:t>
      </w:r>
      <w:r>
        <w:t>U2NR</w:t>
      </w:r>
      <w:r w:rsidRPr="000903C1">
        <w:t>A</w:t>
      </w:r>
      <w:r>
        <w:t>UTHR</w:t>
      </w:r>
      <w:bookmarkEnd w:id="4301"/>
      <w:bookmarkEnd w:id="4300"/>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216E704"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w:t>
      </w:r>
      <w:r w:rsidR="00C2520E">
        <w:t>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100605" w:rsidRDefault="00A5709A" w:rsidP="00A5709A">
      <w:pPr>
        <w:rPr>
          <w:b/>
          <w:lang w:val="fr-FR"/>
        </w:rPr>
      </w:pPr>
      <w:r w:rsidRPr="00100605">
        <w:rPr>
          <w:b/>
          <w:lang w:val="fr-FR"/>
        </w:rPr>
        <w:t>Implementation</w:t>
      </w:r>
    </w:p>
    <w:p w14:paraId="7340EDBA" w14:textId="7707AE81" w:rsidR="00A5709A" w:rsidRPr="00100605" w:rsidRDefault="00A5709A" w:rsidP="00A5709A">
      <w:pPr>
        <w:rPr>
          <w:lang w:val="fr-FR"/>
        </w:rPr>
      </w:pPr>
      <w:r w:rsidRPr="00100605">
        <w:rPr>
          <w:lang w:val="fr-FR"/>
        </w:rPr>
        <w:lastRenderedPageBreak/>
        <w:t>Optional.</w:t>
      </w:r>
    </w:p>
    <w:p w14:paraId="7C714B1E" w14:textId="12C81A14" w:rsidR="001B0D11" w:rsidRPr="009C4805" w:rsidRDefault="001B0D11" w:rsidP="001B0D11">
      <w:pPr>
        <w:pStyle w:val="Heading3"/>
        <w:rPr>
          <w:lang w:val="fr-FR"/>
        </w:rPr>
      </w:pPr>
      <w:bookmarkStart w:id="4302" w:name="_Toc171691600"/>
      <w:r w:rsidRPr="009C4805">
        <w:rPr>
          <w:lang w:val="fr-FR"/>
        </w:rPr>
        <w:t>10.1.</w:t>
      </w:r>
      <w:r>
        <w:rPr>
          <w:lang w:val="fr-FR"/>
        </w:rPr>
        <w:t>84</w:t>
      </w:r>
      <w:r w:rsidRPr="009C4805">
        <w:rPr>
          <w:lang w:val="fr-FR"/>
        </w:rPr>
        <w:tab/>
        <w:t>ECS Configuration information +</w:t>
      </w:r>
      <w:r w:rsidR="00237B30" w:rsidRPr="00237B30">
        <w:rPr>
          <w:lang w:val="fr-FR"/>
        </w:rPr>
        <w:t xml:space="preserve"> </w:t>
      </w:r>
      <w:r w:rsidR="00237B30" w:rsidRPr="009C4805">
        <w:rPr>
          <w:lang w:val="fr-FR"/>
        </w:rPr>
        <w:t>CECSCONF</w:t>
      </w:r>
      <w:bookmarkEnd w:id="4302"/>
    </w:p>
    <w:p w14:paraId="215BAC92" w14:textId="3890F3DB" w:rsidR="001B0D11" w:rsidRPr="000903C1" w:rsidRDefault="001B0D11" w:rsidP="001B0D11">
      <w:pPr>
        <w:pStyle w:val="TH"/>
      </w:pPr>
      <w:r w:rsidRPr="000903C1">
        <w:t>Table 10.1.</w:t>
      </w:r>
      <w:r>
        <w:t>84</w:t>
      </w:r>
      <w:r w:rsidRPr="000903C1">
        <w:t>-1:</w:t>
      </w:r>
      <w:r w:rsidR="00237B30" w:rsidRPr="00237B30">
        <w:t xml:space="preserve"> </w:t>
      </w:r>
      <w:r w:rsidR="00237B30" w:rsidRPr="000903C1">
        <w:t>+C</w:t>
      </w:r>
      <w:r w:rsidR="00237B30">
        <w:t>ECSCONF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03" w:name="_Hlk109551601"/>
            <w:r w:rsidRPr="008F7493">
              <w:rPr>
                <w:rFonts w:ascii="Courier New" w:hAnsi="Courier New" w:cs="Courier New"/>
              </w:rPr>
              <w:t>ECSCONF</w:t>
            </w:r>
            <w:bookmarkEnd w:id="4303"/>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36CD417" w:rsidR="001B0D1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w:t>
            </w:r>
            <w:r w:rsidR="00237B30">
              <w:rPr>
                <w:rFonts w:ascii="Courier New" w:hAnsi="Courier New" w:cs="Courier New"/>
                <w:color w:val="000000"/>
                <w:sz w:val="20"/>
              </w:rPr>
              <w:t>&lt;cid&gt;,</w:t>
            </w:r>
            <w:r w:rsidRPr="000903C1">
              <w:rPr>
                <w:rFonts w:ascii="Courier New" w:hAnsi="Courier New" w:cs="Courier New"/>
                <w:sz w:val="20"/>
              </w:rPr>
              <w:t>&lt;</w:t>
            </w:r>
            <w:bookmarkStart w:id="4304" w:name="_Hlk109551832"/>
            <w:r>
              <w:rPr>
                <w:rFonts w:ascii="Courier New" w:hAnsi="Courier New" w:cs="Courier New"/>
                <w:sz w:val="20"/>
              </w:rPr>
              <w:t>ECSC</w:t>
            </w:r>
            <w:r w:rsidRPr="008F7493">
              <w:rPr>
                <w:rFonts w:ascii="Courier New" w:hAnsi="Courier New" w:cs="Courier New"/>
                <w:sz w:val="20"/>
              </w:rPr>
              <w:t>onf</w:t>
            </w:r>
            <w:bookmarkEnd w:id="4304"/>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323D2BA" w14:textId="77777777" w:rsidR="00237B30" w:rsidRDefault="00237B30" w:rsidP="00237B30">
            <w:pPr>
              <w:overflowPunct/>
              <w:textAlignment w:val="auto"/>
              <w:rPr>
                <w:rFonts w:ascii="Courier New" w:hAnsi="Courier New" w:cs="Courier New"/>
                <w:color w:val="000000"/>
                <w:lang w:eastAsia="en-US"/>
              </w:rPr>
            </w:pPr>
            <w:r w:rsidRPr="00DD162D">
              <w:rPr>
                <w:rFonts w:ascii="Courier New" w:hAnsi="Courier New" w:cs="Courier New"/>
                <w:color w:val="000000"/>
                <w:lang w:eastAsia="en-US"/>
              </w:rPr>
              <w:t xml:space="preserve">[&lt;CR&gt;&lt;LF&gt; </w:t>
            </w:r>
          </w:p>
          <w:p w14:paraId="2CF45578" w14:textId="0819717F" w:rsidR="00237B30" w:rsidRPr="00DD162D" w:rsidRDefault="00237B30" w:rsidP="00237B30">
            <w:pPr>
              <w:overflowPunct/>
              <w:textAlignment w:val="auto"/>
              <w:rPr>
                <w:rFonts w:ascii="Courier New" w:hAnsi="Courier New" w:cs="Courier New"/>
                <w:color w:val="000000"/>
                <w:lang w:eastAsia="en-US"/>
              </w:rPr>
            </w:pPr>
            <w:r w:rsidRPr="00DD162D">
              <w:rPr>
                <w:rFonts w:ascii="Courier New" w:hAnsi="Courier New" w:cs="Courier New"/>
                <w:color w:val="000000"/>
                <w:lang w:eastAsia="en-US"/>
              </w:rPr>
              <w:t>+CECSCONF: &lt;n&gt;,&lt;</w:t>
            </w:r>
            <w:r>
              <w:rPr>
                <w:rFonts w:ascii="Courier New" w:hAnsi="Courier New" w:cs="Courier New"/>
                <w:color w:val="000000"/>
                <w:lang w:eastAsia="en-US"/>
              </w:rPr>
              <w:t>c</w:t>
            </w:r>
            <w:r w:rsidRPr="00DD162D">
              <w:rPr>
                <w:rFonts w:ascii="Courier New" w:hAnsi="Courier New" w:cs="Courier New"/>
                <w:color w:val="000000"/>
                <w:lang w:eastAsia="en-US"/>
              </w:rPr>
              <w:t>id&gt;,&lt;ECSConf_info_length&gt;,&lt;ECSConf_info&gt;</w:t>
            </w:r>
          </w:p>
          <w:p w14:paraId="0D92AAA2" w14:textId="347FA3DA" w:rsidR="00237B30" w:rsidRPr="000903C1" w:rsidRDefault="00237B30" w:rsidP="00237B30">
            <w:pPr>
              <w:overflowPunct/>
              <w:textAlignment w:val="auto"/>
              <w:rPr>
                <w:rFonts w:ascii="Courier New" w:hAnsi="Courier New" w:cs="Courier New"/>
              </w:rPr>
            </w:pPr>
            <w:r w:rsidRPr="00237B30">
              <w:rPr>
                <w:rFonts w:ascii="Courier New" w:hAnsi="Courier New" w:cs="Courier New"/>
                <w:color w:val="000000"/>
                <w:lang w:eastAsia="en-US"/>
              </w:rPr>
              <w: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4882743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w:t>
      </w:r>
      <w:r w:rsidR="00237B30">
        <w:rPr>
          <w:rFonts w:ascii="Courier New" w:hAnsi="Courier New" w:cs="Courier New"/>
        </w:rPr>
        <w:t>&lt;cid&gt;,</w:t>
      </w:r>
      <w:r w:rsidRPr="000903C1">
        <w:rPr>
          <w:rFonts w:ascii="Courier New" w:hAnsi="Courier New" w:cs="Courier New"/>
        </w:rPr>
        <w:t>&lt;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2BE7F356"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r w:rsidR="00237B30">
        <w:t xml:space="preserve"> for a </w:t>
      </w:r>
      <w:r w:rsidR="00237B30">
        <w:rPr>
          <w:rFonts w:ascii="Courier New" w:hAnsi="Courier New" w:cs="Courier New"/>
        </w:rPr>
        <w:t>&lt;cid&gt;</w:t>
      </w:r>
      <w:r w:rsidR="00237B30" w:rsidRPr="000903C1">
        <w:t>.</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45C484A0" w14:textId="77777777" w:rsidR="00237B30" w:rsidRDefault="001B0D11" w:rsidP="00237B30">
      <w:pPr>
        <w:pStyle w:val="B2"/>
        <w:rPr>
          <w:rFonts w:ascii="Courier New" w:hAnsi="Courier New" w:cs="Courier New"/>
        </w:rPr>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w:t>
      </w:r>
      <w:r w:rsidR="00237B30">
        <w:rPr>
          <w:rFonts w:ascii="Courier New" w:hAnsi="Courier New" w:cs="Courier New"/>
        </w:rPr>
        <w:t xml:space="preserve">&lt;cid&gt;, </w:t>
      </w:r>
    </w:p>
    <w:p w14:paraId="582D01D3" w14:textId="0A4CF7A1" w:rsidR="001B0D11" w:rsidRPr="000903C1" w:rsidRDefault="001B0D11" w:rsidP="00237B30">
      <w:pPr>
        <w:pStyle w:val="B2"/>
      </w:pP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0F425196" w14:textId="77777777" w:rsidR="00237B30" w:rsidRDefault="001B0D11" w:rsidP="001B0D11">
      <w:pPr>
        <w:pStyle w:val="B2"/>
        <w:rPr>
          <w:rFonts w:ascii="Courier New" w:hAnsi="Courier New" w:cs="Courier New"/>
        </w:rPr>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w:t>
      </w:r>
      <w:r w:rsidR="00237B30">
        <w:rPr>
          <w:rFonts w:ascii="Courier New" w:hAnsi="Courier New" w:cs="Courier New"/>
        </w:rPr>
        <w:t xml:space="preserve">&lt;cid&gt;, </w:t>
      </w:r>
    </w:p>
    <w:p w14:paraId="4DCC3ED9" w14:textId="394EA5A8" w:rsidR="00237B30" w:rsidRDefault="00237B30" w:rsidP="00237B30">
      <w:pPr>
        <w:pStyle w:val="B1"/>
        <w:overflowPunct/>
        <w:autoSpaceDE/>
        <w:autoSpaceDN/>
        <w:adjustRightInd/>
        <w:textAlignment w:val="auto"/>
        <w:rPr>
          <w:rFonts w:ascii="Courier New" w:hAnsi="Courier New" w:cs="Courier New"/>
        </w:rPr>
      </w:pPr>
      <w:r>
        <w:rPr>
          <w:rFonts w:ascii="Courier New" w:hAnsi="Courier New" w:cs="Courier New"/>
          <w:lang w:eastAsia="en-US"/>
        </w:rPr>
        <w:t>&lt;cid&gt;</w:t>
      </w:r>
      <w:r w:rsidRPr="00237B30">
        <w:rPr>
          <w:rFonts w:ascii="Courier New" w:hAnsi="Courier New" w:cs="Courier New"/>
          <w:lang w:eastAsia="en-US"/>
        </w:rPr>
        <w:t xml:space="preserve">: integer type; specifies a particular PDP Context definition for the PDU session (see the </w:t>
      </w:r>
      <w:r>
        <w:rPr>
          <w:rFonts w:ascii="Courier New" w:hAnsi="Courier New" w:cs="Courier New"/>
          <w:lang w:eastAsia="en-US"/>
        </w:rPr>
        <w:t>+CGDCONT</w:t>
      </w:r>
      <w:r w:rsidRPr="00237B30">
        <w:rPr>
          <w:rFonts w:ascii="Courier New" w:hAnsi="Courier New" w:cs="Courier New"/>
          <w:lang w:eastAsia="en-US"/>
        </w:rPr>
        <w:t xml:space="preserve"> and </w:t>
      </w:r>
      <w:r>
        <w:rPr>
          <w:rFonts w:ascii="Courier New" w:hAnsi="Courier New" w:cs="Courier New"/>
          <w:lang w:eastAsia="en-US"/>
        </w:rPr>
        <w:t>+CGDSCONT</w:t>
      </w:r>
      <w:r w:rsidRPr="00237B30">
        <w:rPr>
          <w:rFonts w:ascii="Courier New" w:hAnsi="Courier New" w:cs="Courier New"/>
          <w:lang w:eastAsia="en-US"/>
        </w:rPr>
        <w:t xml:space="preserve"> commands).</w:t>
      </w:r>
    </w:p>
    <w:p w14:paraId="51ABDDB2" w14:textId="7C0CB9D6" w:rsidR="001B0D11" w:rsidRPr="000903C1" w:rsidRDefault="001B0D11" w:rsidP="001B0D11">
      <w:pPr>
        <w:pStyle w:val="B2"/>
      </w:pP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C6EF312"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w:t>
      </w:r>
      <w:r w:rsidR="00237B30">
        <w:t xml:space="preserve"> </w:t>
      </w:r>
      <w:r w:rsidR="00237B30">
        <w:rPr>
          <w:color w:val="000000"/>
          <w:u w:color="000000"/>
        </w:rPr>
        <w:t>The ECS Configuration Information and ECSP ID will be separated by a comma (,) and in case of multiple ECS Configuration Information, each ECS Configuration Information will be separated by a semi colon (;).</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lastRenderedPageBreak/>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305" w:name="_Toc171691601"/>
      <w:r>
        <w:t>10.1.85</w:t>
      </w:r>
      <w:r>
        <w:tab/>
        <w:t xml:space="preserve">5GS network registration status </w:t>
      </w:r>
      <w:r w:rsidRPr="00201118">
        <w:t>over</w:t>
      </w:r>
      <w:r>
        <w:t xml:space="preserve"> non-3GPP access +C5GREGN3GPP</w:t>
      </w:r>
      <w:bookmarkEnd w:id="4305"/>
    </w:p>
    <w:p w14:paraId="7F225A9E" w14:textId="441193E9" w:rsidR="009A7B80" w:rsidRDefault="009A7B80" w:rsidP="009A7B80">
      <w:pPr>
        <w:pStyle w:val="TH"/>
      </w:pPr>
      <w:r>
        <w:t>Table </w:t>
      </w:r>
      <w:r>
        <w:rPr>
          <w:noProof/>
        </w:rPr>
        <w:t>10.</w:t>
      </w:r>
      <w:r w:rsidR="00B91B13">
        <w:rPr>
          <w:noProof/>
        </w:rPr>
        <w:t>1.85</w:t>
      </w:r>
      <w:r>
        <w:rPr>
          <w:noProof/>
        </w:rPr>
        <w:t>-1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&lt;stat&gt;[,&lt;Allowed_NSSAI_length&gt;,&lt;Allowed_NSSAI&gt;]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lastRenderedPageBreak/>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p>
    <w:p w14:paraId="3ABA34EC" w14:textId="77777777" w:rsidR="009A7B80" w:rsidRDefault="009A7B80" w:rsidP="009A7B80">
      <w:pPr>
        <w:pStyle w:val="B1"/>
      </w:pPr>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&lt;cause_type&gt;</w:t>
      </w:r>
      <w:r>
        <w:t xml:space="preserve">: integer type; indicates the type of </w:t>
      </w:r>
      <w:r>
        <w:rPr>
          <w:rFonts w:ascii="Courier New" w:hAnsi="Courier New" w:cs="Courier New"/>
        </w:rPr>
        <w:t>&lt;reject_cause&gt;</w:t>
      </w:r>
      <w:r>
        <w:t>.</w:t>
      </w:r>
    </w:p>
    <w:p w14:paraId="063C32FF" w14:textId="77777777" w:rsidR="009A7B80" w:rsidRDefault="009A7B80" w:rsidP="009A7B80">
      <w:pPr>
        <w:pStyle w:val="B2"/>
      </w:pPr>
      <w:r>
        <w:t>0</w:t>
      </w:r>
      <w:r>
        <w:tab/>
        <w:t xml:space="preserve">Indicates that </w:t>
      </w:r>
      <w:r>
        <w:rPr>
          <w:rFonts w:ascii="Courier New" w:hAnsi="Courier New" w:cs="Courier New"/>
        </w:rPr>
        <w:t>&lt;reject_cause&gt;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&lt;reject_cause&gt;</w:t>
      </w:r>
      <w:r>
        <w:t xml:space="preserve"> contains a manufacturer-specific cause.</w:t>
      </w:r>
    </w:p>
    <w:p w14:paraId="3239AE86" w14:textId="77777777" w:rsidR="009A7B80" w:rsidRDefault="009A7B80" w:rsidP="009A7B80">
      <w:pPr>
        <w:pStyle w:val="B1"/>
      </w:pPr>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306" w:name="_Toc171691602"/>
      <w:r w:rsidRPr="000903C1">
        <w:t>10.1.</w:t>
      </w:r>
      <w:r>
        <w:t>8</w:t>
      </w:r>
      <w:r w:rsidR="009A7B80">
        <w:t>6</w:t>
      </w:r>
      <w:r w:rsidRPr="000903C1">
        <w:tab/>
      </w:r>
      <w:r>
        <w:t xml:space="preserve">5GS network register or deregister over non-3GPP access </w:t>
      </w:r>
      <w:r w:rsidRPr="000903C1">
        <w:t>+C</w:t>
      </w:r>
      <w:r>
        <w:t>5</w:t>
      </w:r>
      <w:r w:rsidRPr="000903C1">
        <w:t>G</w:t>
      </w:r>
      <w:r>
        <w:t>RDN3GPP</w:t>
      </w:r>
      <w:bookmarkEnd w:id="4306"/>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&lt;err&gt;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476FE8A8" w:rsidR="00F86B68" w:rsidRPr="000903C1" w:rsidRDefault="00F86B68" w:rsidP="00F86B68">
      <w:r w:rsidRPr="000903C1">
        <w:t xml:space="preserve">The </w:t>
      </w:r>
      <w:r w:rsidR="003A13F2">
        <w:t>set</w:t>
      </w:r>
      <w:r w:rsidRPr="000903C1">
        <w:t xml:space="preserve">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bookmarkStart w:id="4307" w:name="_Toc171691603"/>
    <w:p w14:paraId="40F9FFB2" w14:textId="4B22C2D9" w:rsidR="00AE0CDA" w:rsidRDefault="004469F7" w:rsidP="00AE0CDA">
      <w:pPr>
        <w:pStyle w:val="Heading3"/>
        <w:rPr>
          <w:sz w:val="24"/>
          <w:szCs w:val="24"/>
        </w:rPr>
      </w:pPr>
      <w:sdt>
        <w:sdtPr>
          <w:tag w:val="goog_rdk_10"/>
          <w:id w:val="-674188239"/>
        </w:sdtPr>
        <w:sdtEndPr/>
        <w:sdtContent>
          <w:r w:rsidR="0002411F">
            <w:t>10.1.87</w:t>
          </w:r>
          <w:r w:rsidR="00AE0CDA">
            <w:tab/>
            <w:t>Define MBS session context +CMSCONT</w:t>
          </w:r>
        </w:sdtContent>
      </w:sdt>
      <w:bookmarkEnd w:id="4307"/>
    </w:p>
    <w:p w14:paraId="51D314F9" w14:textId="74950E32" w:rsidR="00AE0CDA" w:rsidRDefault="004469F7" w:rsidP="00100605">
      <w:pPr>
        <w:pStyle w:val="TH"/>
        <w:rPr>
          <w:rFonts w:eastAsia="Arial"/>
        </w:rPr>
      </w:pPr>
      <w:sdt>
        <w:sdtPr>
          <w:tag w:val="goog_rdk_12"/>
          <w:id w:val="865875660"/>
        </w:sdtPr>
        <w:sdtEndPr/>
        <w:sdtContent>
          <w:r w:rsidR="00AE0CDA">
            <w:rPr>
              <w:rFonts w:eastAsia="Arial"/>
            </w:rPr>
            <w:t>Table </w:t>
          </w:r>
          <w:r w:rsidR="0002411F">
            <w:rPr>
              <w:rFonts w:eastAsia="Arial"/>
            </w:rPr>
            <w:t>10.1.87</w:t>
          </w:r>
          <w:r w:rsidR="00AE0CDA">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308" w:name="_heading=h.26in1rg" w:colFirst="0" w:colLast="0" w:displacedByCustomXml="next"/>
      <w:bookmarkEnd w:id="4308" w:displacedByCustomXml="next"/>
      <w:sdt>
        <w:sdtPr>
          <w:tag w:val="goog_rdk_14"/>
          <w:id w:val="-626937038"/>
        </w:sdtPr>
        <w:sdtEndPr/>
        <w:sdtContent>
          <w:tr w:rsidR="00AE0CDA"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Default="004469F7"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Default="004469F7"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Pr>
                            <w:rFonts w:ascii="Arial" w:eastAsia="Arial" w:hAnsi="Arial" w:cs="Arial"/>
                            <w:b/>
                            <w:color w:val="000000"/>
                            <w:sz w:val="18"/>
                            <w:szCs w:val="18"/>
                          </w:rPr>
                          <w:t>Possible Response(s)</w:t>
                        </w:r>
                      </w:sdtContent>
                    </w:sdt>
                  </w:p>
                </w:sdtContent>
              </w:sdt>
            </w:tc>
          </w:tr>
        </w:sdtContent>
      </w:sdt>
      <w:bookmarkStart w:id="4309" w:name="_heading=h.lnxbz9" w:colFirst="0" w:colLast="0" w:displacedByCustomXml="next"/>
      <w:bookmarkEnd w:id="4309" w:displacedByCustomXml="next"/>
      <w:sdt>
        <w:sdtPr>
          <w:tag w:val="goog_rdk_19"/>
          <w:id w:val="-172028592"/>
        </w:sdtPr>
        <w:sdtEndPr/>
        <w:sdtContent>
          <w:tr w:rsidR="00AE0CDA"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Default="004469F7" w:rsidP="00803F9F">
                    <w:pPr>
                      <w:rPr>
                        <w:rFonts w:ascii="Courier New" w:eastAsia="Courier New" w:hAnsi="Courier New" w:cs="Courier New"/>
                        <w:color w:val="000000"/>
                      </w:rPr>
                    </w:pPr>
                    <w:sdt>
                      <w:sdtPr>
                        <w:tag w:val="goog_rdk_20"/>
                        <w:id w:val="-316572514"/>
                      </w:sdtPr>
                      <w:sdtEndPr/>
                      <w:sdtContent>
                        <w:r w:rsidR="00AE0CDA">
                          <w:rPr>
                            <w:rFonts w:ascii="Courier New" w:eastAsia="Courier New" w:hAnsi="Courier New" w:cs="Courier New"/>
                            <w:color w:val="000000"/>
                          </w:rPr>
                          <w:t>+CMSCONT=&lt;cid&gt;,</w:t>
                        </w:r>
                        <w:r w:rsidR="00AE0CDA">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Default="004469F7" w:rsidP="00803F9F">
                    <w:pPr>
                      <w:spacing w:line="200" w:lineRule="auto"/>
                      <w:rPr>
                        <w:rFonts w:ascii="Courier New" w:eastAsia="Courier New" w:hAnsi="Courier New" w:cs="Courier New"/>
                        <w:color w:val="000000"/>
                      </w:rPr>
                    </w:pPr>
                    <w:sdt>
                      <w:sdtPr>
                        <w:tag w:val="goog_rdk_22"/>
                        <w:id w:val="1973398969"/>
                      </w:sdtPr>
                      <w:sdtEndPr/>
                      <w:sdtContent>
                        <w:r w:rsidR="00AE0CDA">
                          <w:rPr>
                            <w:rFonts w:ascii="Courier New" w:eastAsia="Courier New" w:hAnsi="Courier New" w:cs="Courier New"/>
                            <w:i/>
                          </w:rPr>
                          <w:t>+CME ERROR: &lt;err&gt;</w:t>
                        </w:r>
                      </w:sdtContent>
                    </w:sdt>
                  </w:p>
                </w:sdtContent>
              </w:sdt>
            </w:tc>
          </w:tr>
        </w:sdtContent>
      </w:sdt>
      <w:bookmarkStart w:id="4310" w:name="_heading=h.35nkun2" w:colFirst="0" w:colLast="0" w:displacedByCustomXml="next"/>
      <w:bookmarkEnd w:id="4310" w:displacedByCustomXml="next"/>
      <w:sdt>
        <w:sdtPr>
          <w:tag w:val="goog_rdk_24"/>
          <w:id w:val="1925754224"/>
        </w:sdtPr>
        <w:sdtEndPr/>
        <w:sdtContent>
          <w:tr w:rsidR="00AE0CDA"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Default="004469F7" w:rsidP="00803F9F">
                    <w:pPr>
                      <w:spacing w:line="200" w:lineRule="auto"/>
                      <w:rPr>
                        <w:rFonts w:ascii="Courier New" w:eastAsia="Courier New" w:hAnsi="Courier New" w:cs="Courier New"/>
                        <w:color w:val="000000"/>
                        <w:highlight w:val="lightGray"/>
                      </w:rPr>
                    </w:pPr>
                    <w:sdt>
                      <w:sdtPr>
                        <w:tag w:val="goog_rdk_25"/>
                        <w:id w:val="-28281536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Default="004469F7" w:rsidP="00803F9F">
                    <w:pPr>
                      <w:rPr>
                        <w:rFonts w:ascii="Courier New" w:eastAsia="Courier New" w:hAnsi="Courier New" w:cs="Courier New"/>
                        <w:color w:val="000000"/>
                      </w:rPr>
                    </w:pPr>
                    <w:sdt>
                      <w:sdtPr>
                        <w:tag w:val="goog_rdk_27"/>
                        <w:id w:val="-1156914091"/>
                      </w:sdtPr>
                      <w:sdtEndPr/>
                      <w:sdtContent>
                        <w:r w:rsidR="00AE0CDA">
                          <w:rPr>
                            <w:rFonts w:ascii="Courier New" w:eastAsia="Courier New" w:hAnsi="Courier New" w:cs="Courier New"/>
                            <w:color w:val="000000"/>
                          </w:rPr>
                          <w:t>[+CMSCONT: &lt;cid&gt;,</w:t>
                        </w:r>
                        <w:r w:rsidR="00AE0CDA">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Default="004469F7" w:rsidP="00803F9F">
                    <w:pPr>
                      <w:rPr>
                        <w:rFonts w:ascii="Courier New" w:eastAsia="Courier New" w:hAnsi="Courier New" w:cs="Courier New"/>
                      </w:rPr>
                    </w:pPr>
                    <w:sdt>
                      <w:sdtPr>
                        <w:tag w:val="goog_rdk_29"/>
                        <w:id w:val="2106683989"/>
                      </w:sdtPr>
                      <w:sdtEndPr/>
                      <w:sdtContent>
                        <w:r w:rsidR="00AE0CDA">
                          <w:rPr>
                            <w:rFonts w:ascii="Courier New" w:eastAsia="Courier New" w:hAnsi="Courier New" w:cs="Courier New"/>
                            <w:color w:val="000000"/>
                          </w:rPr>
                          <w:t>[&lt;CR&gt;&lt;LF&gt;+CMSCONT: &lt;cid&gt;,</w:t>
                        </w:r>
                        <w:r w:rsidR="00AE0CDA">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Default="004469F7" w:rsidP="00803F9F">
                    <w:pPr>
                      <w:rPr>
                        <w:rFonts w:ascii="Courier New" w:eastAsia="Courier New" w:hAnsi="Courier New" w:cs="Courier New"/>
                        <w:color w:val="000000"/>
                        <w:highlight w:val="lightGray"/>
                      </w:rPr>
                    </w:pPr>
                    <w:sdt>
                      <w:sdtPr>
                        <w:tag w:val="goog_rdk_31"/>
                        <w:id w:val="-1043825839"/>
                      </w:sdtPr>
                      <w:sdtEndPr/>
                      <w:sdtContent>
                        <w:r w:rsidR="00AE0CDA">
                          <w:rPr>
                            <w:rFonts w:ascii="Courier New" w:eastAsia="Courier New" w:hAnsi="Courier New" w:cs="Courier New"/>
                            <w:color w:val="000000"/>
                          </w:rPr>
                          <w:t>[</w:t>
                        </w:r>
                        <w:r w:rsidR="00AE0CDA">
                          <w:rPr>
                            <w:rFonts w:ascii="Courier New" w:eastAsia="Courier New" w:hAnsi="Courier New" w:cs="Courier New"/>
                          </w:rPr>
                          <w:t>...</w:t>
                        </w:r>
                        <w:r w:rsidR="00AE0CDA">
                          <w:rPr>
                            <w:rFonts w:ascii="Courier New" w:eastAsia="Courier New" w:hAnsi="Courier New" w:cs="Courier New"/>
                            <w:color w:val="000000"/>
                          </w:rPr>
                          <w:t>]]</w:t>
                        </w:r>
                      </w:sdtContent>
                    </w:sdt>
                  </w:p>
                </w:sdtContent>
              </w:sdt>
            </w:tc>
          </w:tr>
        </w:sdtContent>
      </w:sdt>
      <w:bookmarkStart w:id="4311" w:name="_heading=h.1ksv4uv" w:colFirst="0" w:colLast="0" w:displacedByCustomXml="next"/>
      <w:bookmarkEnd w:id="4311" w:displacedByCustomXml="next"/>
      <w:sdt>
        <w:sdtPr>
          <w:tag w:val="goog_rdk_33"/>
          <w:id w:val="-552533211"/>
        </w:sdtPr>
        <w:sdtEndPr/>
        <w:sdtContent>
          <w:tr w:rsidR="00AE0CDA"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Default="004469F7" w:rsidP="00803F9F">
                    <w:pPr>
                      <w:spacing w:line="200" w:lineRule="auto"/>
                      <w:rPr>
                        <w:color w:val="000000"/>
                        <w:highlight w:val="lightGray"/>
                      </w:rPr>
                    </w:pPr>
                    <w:sdt>
                      <w:sdtPr>
                        <w:tag w:val="goog_rdk_34"/>
                        <w:id w:val="-8823918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312" w:name="_heading=h.44sinio" w:colFirst="0" w:colLast="0" w:displacedByCustomXml="next"/>
              <w:bookmarkEnd w:id="4312" w:displacedByCustomXml="next"/>
              <w:sdt>
                <w:sdtPr>
                  <w:tag w:val="goog_rdk_37"/>
                  <w:id w:val="-1858499987"/>
                </w:sdtPr>
                <w:sdtEndPr/>
                <w:sdtContent>
                  <w:p w14:paraId="26BDF560" w14:textId="77777777" w:rsidR="00AE0CDA" w:rsidRDefault="004469F7" w:rsidP="00803F9F">
                    <w:pPr>
                      <w:rPr>
                        <w:rFonts w:ascii="Courier New" w:eastAsia="Courier New" w:hAnsi="Courier New" w:cs="Courier New"/>
                      </w:rPr>
                    </w:pPr>
                    <w:sdt>
                      <w:sdtPr>
                        <w:tag w:val="goog_rdk_36"/>
                        <w:id w:val="61154485"/>
                      </w:sdtPr>
                      <w:sdtEndPr/>
                      <w:sdtContent>
                        <w:r w:rsidR="00AE0CDA">
                          <w:rPr>
                            <w:rFonts w:ascii="Courier New" w:eastAsia="Courier New" w:hAnsi="Courier New" w:cs="Courier New"/>
                          </w:rPr>
                          <w:t>+CMSCONT: (</w:t>
                        </w:r>
                        <w:r w:rsidR="00AE0CDA">
                          <w:t xml:space="preserve">range of supported </w:t>
                        </w:r>
                        <w:r w:rsidR="00AE0CDA">
                          <w:rPr>
                            <w:rFonts w:ascii="Courier New" w:eastAsia="Courier New" w:hAnsi="Courier New" w:cs="Courier New"/>
                          </w:rPr>
                          <w:t>&lt;cid&gt;</w:t>
                        </w:r>
                        <w:r w:rsidR="00AE0CDA">
                          <w:t>s</w:t>
                        </w:r>
                        <w:r w:rsidR="00AE0CDA">
                          <w:rPr>
                            <w:rFonts w:ascii="Courier New" w:eastAsia="Courier New" w:hAnsi="Courier New" w:cs="Courier New"/>
                          </w:rPr>
                          <w:t>),(</w:t>
                        </w:r>
                        <w:r w:rsidR="00AE0CDA">
                          <w:t xml:space="preserve">range of supported </w:t>
                        </w:r>
                        <w:r w:rsidR="00AE0CDA">
                          <w:rPr>
                            <w:rFonts w:ascii="Courier New" w:eastAsia="Courier New" w:hAnsi="Courier New" w:cs="Courier New"/>
                          </w:rPr>
                          <w:t>&lt;MBS_session_id&gt;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&lt;MBS_session_id_type&gt;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&lt;MBS_operation&gt;</w:t>
                        </w:r>
                        <w:r w:rsidR="00AE0CDA">
                          <w:t>s</w:t>
                        </w:r>
                        <w:r w:rsidR="00AE0CDA">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Default="004469F7"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Default="004469F7" w:rsidP="00AE0CDA">
          <w:pPr>
            <w:keepNext/>
            <w:rPr>
              <w:b/>
              <w:color w:val="000000"/>
            </w:rPr>
          </w:pPr>
          <w:sdt>
            <w:sdtPr>
              <w:tag w:val="goog_rdk_41"/>
              <w:id w:val="-1256046389"/>
            </w:sdtPr>
            <w:sdtEndPr/>
            <w:sdtContent>
              <w:r w:rsidR="00AE0CDA">
                <w:rPr>
                  <w:b/>
                  <w:color w:val="000000"/>
                </w:rPr>
                <w:t>Description</w:t>
              </w:r>
            </w:sdtContent>
          </w:sdt>
        </w:p>
      </w:sdtContent>
    </w:sdt>
    <w:sdt>
      <w:sdtPr>
        <w:tag w:val="goog_rdk_46"/>
        <w:id w:val="-1389096869"/>
      </w:sdtPr>
      <w:sdtEndPr/>
      <w:sdtContent>
        <w:p w14:paraId="3D0335C1" w14:textId="77777777" w:rsidR="00AE0CDA" w:rsidRDefault="004469F7" w:rsidP="00AE0CDA">
          <w:sdt>
            <w:sdtPr>
              <w:tag w:val="goog_rdk_43"/>
              <w:id w:val="1810130691"/>
            </w:sdtPr>
            <w:sdtEndPr/>
            <w:sdtContent>
              <w:r w:rsidR="00AE0CDA">
                <w:t xml:space="preserve">The set command allows the TE to specify the MBS session context </w:t>
              </w:r>
              <w:r w:rsidR="00AE0CDA">
                <w:rPr>
                  <w:rFonts w:ascii="Courier New" w:eastAsia="Courier New" w:hAnsi="Courier New" w:cs="Courier New"/>
                  <w:color w:val="000000"/>
                </w:rPr>
                <w:t>&lt;cid&gt;</w:t>
              </w:r>
              <w:r w:rsidR="00AE0CDA">
                <w:t>,</w:t>
              </w:r>
            </w:sdtContent>
          </w:sdt>
          <w:r w:rsidR="00AE0CDA">
            <w:t xml:space="preserve"> </w:t>
          </w:r>
          <w:sdt>
            <w:sdtPr>
              <w:tag w:val="goog_rdk_44"/>
              <w:id w:val="986138306"/>
            </w:sdtPr>
            <w:sdtEndPr/>
            <w:sdtContent>
              <w:r w:rsidR="00AE0CDA">
                <w:rPr>
                  <w:rFonts w:ascii="Courier New" w:eastAsia="Courier New" w:hAnsi="Courier New" w:cs="Courier New"/>
                </w:rPr>
                <w:t>&lt;MBS_session_id&gt;</w:t>
              </w:r>
              <w:r w:rsidR="00AE0CDA">
                <w:t>,</w:t>
              </w:r>
            </w:sdtContent>
          </w:sdt>
          <w:r w:rsidR="00AE0CDA">
            <w:t xml:space="preserve"> </w:t>
          </w:r>
          <w:bookmarkStart w:id="4313" w:name="_heading=h.2jxsxqh" w:colFirst="0" w:colLast="0"/>
          <w:bookmarkEnd w:id="4313"/>
          <w:sdt>
            <w:sdtPr>
              <w:tag w:val="goog_rdk_45"/>
              <w:id w:val="-1007828735"/>
            </w:sdtPr>
            <w:sdtEndPr/>
            <w:sdtContent>
              <w:r w:rsidR="00AE0CDA">
                <w:rPr>
                  <w:rFonts w:ascii="Courier New" w:eastAsia="Courier New" w:hAnsi="Courier New" w:cs="Courier New"/>
                </w:rPr>
                <w:t>&lt;MBS_session_id_type&gt;</w:t>
              </w:r>
              <w:r w:rsidR="00AE0CDA">
                <w:t xml:space="preserve"> and </w:t>
              </w:r>
              <w:r w:rsidR="00AE0CDA">
                <w:rPr>
                  <w:rFonts w:ascii="Courier New" w:eastAsia="Courier New" w:hAnsi="Courier New" w:cs="Courier New"/>
                </w:rPr>
                <w:t>&lt;MBS_operation&gt;</w:t>
              </w:r>
              <w:r w:rsidR="00AE0CDA">
                <w:t xml:space="preserve"> for a QoS flow (see 3GPP TS 23.501 [165] and 3GPP TS 24.501 [161]). Refer clause 9.2 for possible </w:t>
              </w:r>
              <w:r w:rsidR="00AE0CDA">
                <w:rPr>
                  <w:rFonts w:ascii="Courier New" w:eastAsia="Courier New" w:hAnsi="Courier New" w:cs="Courier New"/>
                </w:rPr>
                <w:t>&lt;err&gt;</w:t>
              </w:r>
              <w:r w:rsidR="00AE0CDA">
                <w:t xml:space="preserve"> values.</w:t>
              </w:r>
            </w:sdtContent>
          </w:sdt>
        </w:p>
      </w:sdtContent>
    </w:sdt>
    <w:sdt>
      <w:sdtPr>
        <w:tag w:val="goog_rdk_48"/>
        <w:id w:val="1099304194"/>
      </w:sdtPr>
      <w:sdtEndPr/>
      <w:sdtContent>
        <w:p w14:paraId="3F31FEC9" w14:textId="77777777" w:rsidR="00AE0CDA" w:rsidRDefault="004469F7" w:rsidP="00AE0CDA">
          <w:sdt>
            <w:sdtPr>
              <w:tag w:val="goog_rdk_47"/>
              <w:id w:val="-1153285626"/>
            </w:sdtPr>
            <w:sdtEndPr/>
            <w:sdtContent>
              <w:r w:rsidR="00AE0CDA">
                <w:t>The read command returns the current settings for each defined MBS session.</w:t>
              </w:r>
            </w:sdtContent>
          </w:sdt>
        </w:p>
      </w:sdtContent>
    </w:sdt>
    <w:bookmarkStart w:id="4314" w:name="_heading=h.z337ya" w:colFirst="0" w:colLast="0" w:displacedByCustomXml="next"/>
    <w:bookmarkEnd w:id="4314" w:displacedByCustomXml="next"/>
    <w:sdt>
      <w:sdtPr>
        <w:tag w:val="goog_rdk_50"/>
        <w:id w:val="-1836829920"/>
      </w:sdtPr>
      <w:sdtEndPr/>
      <w:sdtContent>
        <w:p w14:paraId="7C083E68" w14:textId="77777777" w:rsidR="00AE0CDA" w:rsidRDefault="004469F7" w:rsidP="00AE0CDA">
          <w:sdt>
            <w:sdtPr>
              <w:tag w:val="goog_rdk_49"/>
              <w:id w:val="1185711987"/>
            </w:sdtPr>
            <w:sdtEndPr/>
            <w:sdtContent>
              <w:r w:rsidR="00AE0CDA">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Default="004469F7" w:rsidP="00AE0CDA">
          <w:pPr>
            <w:keepNext/>
            <w:rPr>
              <w:b/>
              <w:color w:val="000000"/>
            </w:rPr>
          </w:pPr>
          <w:sdt>
            <w:sdtPr>
              <w:tag w:val="goog_rdk_51"/>
              <w:id w:val="-1679413737"/>
            </w:sdtPr>
            <w:sdtEndPr/>
            <w:sdtContent>
              <w:r w:rsidR="00AE0CDA">
                <w:rPr>
                  <w:b/>
                  <w:color w:val="000000"/>
                </w:rPr>
                <w:t>Defined values</w:t>
              </w:r>
            </w:sdtContent>
          </w:sdt>
        </w:p>
      </w:sdtContent>
    </w:sdt>
    <w:sdt>
      <w:sdtPr>
        <w:tag w:val="goog_rdk_54"/>
        <w:id w:val="-1345385517"/>
      </w:sdtPr>
      <w:sdtEndPr/>
      <w:sdtContent>
        <w:p w14:paraId="6B33D843" w14:textId="77777777" w:rsidR="00AE0CDA" w:rsidRDefault="004469F7" w:rsidP="00100605">
          <w:pPr>
            <w:pStyle w:val="B1"/>
          </w:pPr>
          <w:sdt>
            <w:sdtPr>
              <w:tag w:val="goog_rdk_53"/>
              <w:id w:val="-897284457"/>
            </w:sdtPr>
            <w:sdtEndPr/>
            <w:sdtContent>
              <w:r w:rsidR="00AE0CDA">
                <w:rPr>
                  <w:rFonts w:ascii="Courier New" w:eastAsia="Courier New" w:hAnsi="Courier New" w:cs="Courier New"/>
                </w:rPr>
                <w:t>&lt;cid&gt;</w:t>
              </w:r>
              <w:r w:rsidR="00AE0CDA">
                <w:t xml:space="preserve">: integer type; specifies a particular QoS flow definition, EPS Traffic Flows definition and a PDP Context definition (see the </w:t>
              </w:r>
              <w:r w:rsidR="00AE0CDA">
                <w:rPr>
                  <w:rFonts w:ascii="Courier New" w:eastAsia="Courier New" w:hAnsi="Courier New" w:cs="Courier New"/>
                </w:rPr>
                <w:t>+CGDCONT</w:t>
              </w:r>
              <w:r w:rsidR="00AE0CDA">
                <w:t xml:space="preserve"> and </w:t>
              </w:r>
              <w:r w:rsidR="00AE0CDA">
                <w:rPr>
                  <w:rFonts w:ascii="Courier New" w:eastAsia="Courier New" w:hAnsi="Courier New" w:cs="Courier New"/>
                </w:rPr>
                <w:t>+CGDSCONT</w:t>
              </w:r>
              <w:r w:rsidR="00AE0CDA">
                <w:t xml:space="preserve"> commands).</w:t>
              </w:r>
            </w:sdtContent>
          </w:sdt>
        </w:p>
      </w:sdtContent>
    </w:sdt>
    <w:sdt>
      <w:sdtPr>
        <w:tag w:val="goog_rdk_56"/>
        <w:id w:val="1679079115"/>
      </w:sdtPr>
      <w:sdtEndPr/>
      <w:sdtContent>
        <w:p w14:paraId="3EFC74AE" w14:textId="77777777" w:rsidR="00AE0CDA" w:rsidRDefault="004469F7" w:rsidP="00100605">
          <w:pPr>
            <w:pStyle w:val="B1"/>
          </w:pPr>
          <w:sdt>
            <w:sdtPr>
              <w:tag w:val="goog_rdk_55"/>
              <w:id w:val="-234549893"/>
            </w:sdtPr>
            <w:sdtEndPr/>
            <w:sdtContent>
              <w:r w:rsidR="00AE0CDA">
                <w:rPr>
                  <w:rFonts w:ascii="Courier New" w:eastAsia="Courier New" w:hAnsi="Courier New" w:cs="Courier New"/>
                </w:rPr>
                <w:t>&lt;MBS_session_id_type&gt;</w:t>
              </w:r>
              <w:r w:rsidR="00AE0CDA">
                <w:t>: integer type; indicates the type of the MBS session ID</w:t>
              </w:r>
            </w:sdtContent>
          </w:sdt>
        </w:p>
      </w:sdtContent>
    </w:sdt>
    <w:sdt>
      <w:sdtPr>
        <w:tag w:val="goog_rdk_58"/>
        <w:id w:val="776764215"/>
      </w:sdtPr>
      <w:sdtEndPr/>
      <w:sdtContent>
        <w:p w14:paraId="7615183D" w14:textId="77777777" w:rsidR="00AE0CDA" w:rsidRDefault="004469F7" w:rsidP="00100605">
          <w:pPr>
            <w:pStyle w:val="B1"/>
          </w:pPr>
          <w:sdt>
            <w:sdtPr>
              <w:tag w:val="goog_rdk_57"/>
              <w:id w:val="-44382634"/>
            </w:sdtPr>
            <w:sdtEndPr/>
            <w:sdtContent>
              <w:r w:rsidR="00AE0CDA">
                <w:t>0</w:t>
              </w:r>
              <w:r w:rsidR="00AE0CDA">
                <w:tab/>
                <w:t>Temporary Mobile Group Identity (TMGI)</w:t>
              </w:r>
            </w:sdtContent>
          </w:sdt>
        </w:p>
      </w:sdtContent>
    </w:sdt>
    <w:sdt>
      <w:sdtPr>
        <w:tag w:val="goog_rdk_60"/>
        <w:id w:val="1303884586"/>
      </w:sdtPr>
      <w:sdtEndPr/>
      <w:sdtContent>
        <w:p w14:paraId="224FE4FB" w14:textId="77777777" w:rsidR="00AE0CDA" w:rsidRDefault="004469F7" w:rsidP="00100605">
          <w:pPr>
            <w:pStyle w:val="B1"/>
          </w:pPr>
          <w:sdt>
            <w:sdtPr>
              <w:tag w:val="goog_rdk_59"/>
              <w:id w:val="1002475397"/>
            </w:sdtPr>
            <w:sdtEndPr/>
            <w:sdtContent>
              <w:r w:rsidR="00AE0CDA">
                <w:t>1</w:t>
              </w:r>
              <w:r w:rsidR="00AE0CDA">
                <w:tab/>
                <w:t>Source specific IP multicast address for IPv4</w:t>
              </w:r>
            </w:sdtContent>
          </w:sdt>
        </w:p>
      </w:sdtContent>
    </w:sdt>
    <w:sdt>
      <w:sdtPr>
        <w:tag w:val="goog_rdk_62"/>
        <w:id w:val="-663158227"/>
      </w:sdtPr>
      <w:sdtEndPr/>
      <w:sdtContent>
        <w:p w14:paraId="6E103EBB" w14:textId="77777777" w:rsidR="00AE0CDA" w:rsidRDefault="004469F7" w:rsidP="00100605">
          <w:pPr>
            <w:pStyle w:val="B1"/>
          </w:pPr>
          <w:sdt>
            <w:sdtPr>
              <w:tag w:val="goog_rdk_61"/>
              <w:id w:val="-1473208845"/>
            </w:sdtPr>
            <w:sdtEndPr/>
            <w:sdtContent>
              <w:r w:rsidR="00AE0CDA">
                <w:t>2</w:t>
              </w:r>
              <w:r w:rsidR="00AE0CDA">
                <w:tab/>
                <w:t>Source specific IP multicast address for IPv6</w:t>
              </w:r>
            </w:sdtContent>
          </w:sdt>
        </w:p>
      </w:sdtContent>
    </w:sdt>
    <w:sdt>
      <w:sdtPr>
        <w:tag w:val="goog_rdk_72"/>
        <w:id w:val="1297877333"/>
      </w:sdtPr>
      <w:sdtEndPr/>
      <w:sdtContent>
        <w:p w14:paraId="00438C11" w14:textId="77777777" w:rsidR="00AE0CDA" w:rsidRDefault="004469F7" w:rsidP="00100605">
          <w:pPr>
            <w:pStyle w:val="B1"/>
            <w:rPr>
              <w:rFonts w:ascii="Courier New" w:eastAsia="Courier New" w:hAnsi="Courier New" w:cs="Courier New"/>
            </w:rPr>
          </w:pPr>
          <w:sdt>
            <w:sdtPr>
              <w:tag w:val="goog_rdk_63"/>
              <w:id w:val="-1129235741"/>
            </w:sdtPr>
            <w:sdtEndPr/>
            <w:sdtContent>
              <w:r w:rsidR="00AE0CDA">
                <w:rPr>
                  <w:rFonts w:ascii="Courier New" w:eastAsia="Courier New" w:hAnsi="Courier New" w:cs="Courier New"/>
                </w:rPr>
                <w:t>&lt;MBS_session_id&gt;</w:t>
              </w:r>
              <w:r w:rsidR="00AE0CDA">
                <w:t>: string type. For IP</w:t>
              </w:r>
            </w:sdtContent>
          </w:sdt>
          <w:sdt>
            <w:sdtPr>
              <w:tag w:val="goog_rdk_64"/>
              <w:id w:val="1912277808"/>
            </w:sdtPr>
            <w:sdtEndPr/>
            <w:sdtContent>
              <w:r w:rsidR="00AE0CDA">
                <w:t>v4 and IPv6</w:t>
              </w:r>
            </w:sdtContent>
          </w:sdt>
          <w:sdt>
            <w:sdtPr>
              <w:tag w:val="goog_rdk_65"/>
              <w:id w:val="-1955387181"/>
            </w:sdtPr>
            <w:sdtEndPr/>
            <w:sdtContent>
              <w:r w:rsidR="00AE0CDA">
                <w:t xml:space="preserve"> </w:t>
              </w:r>
            </w:sdtContent>
          </w:sdt>
          <w:sdt>
            <w:sdtPr>
              <w:tag w:val="goog_rdk_66"/>
              <w:id w:val="1896546411"/>
            </w:sdtPr>
            <w:sdtEndPr/>
            <w:sdtContent>
              <w:r w:rsidR="00AE0CDA">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t xml:space="preserve"> For TMGI, the string is </w:t>
              </w:r>
            </w:sdtContent>
          </w:sdt>
          <w:sdt>
            <w:sdtPr>
              <w:tag w:val="goog_rdk_68"/>
              <w:id w:val="-1937587653"/>
            </w:sdtPr>
            <w:sdtEndPr/>
            <w:sdtContent>
              <w:r w:rsidR="00AE0CDA">
                <w:t xml:space="preserve">in hex format </w:t>
              </w:r>
            </w:sdtContent>
          </w:sdt>
          <w:sdt>
            <w:sdtPr>
              <w:tag w:val="goog_rdk_69"/>
              <w:id w:val="-1471276926"/>
            </w:sdtPr>
            <w:sdtEndPr/>
            <w:sdtContent>
              <w:r w:rsidR="00AE0CDA">
                <w:t>(</w:t>
              </w:r>
            </w:sdtContent>
          </w:sdt>
          <w:sdt>
            <w:sdtPr>
              <w:tag w:val="goog_rdk_70"/>
              <w:id w:val="-2072104055"/>
            </w:sdtPr>
            <w:sdtEndPr/>
            <w:sdtContent>
              <w:r w:rsidR="00AE0CDA">
                <w:t>refer 3GPP TS 23.003 [7], clause 30.2</w:t>
              </w:r>
            </w:sdtContent>
          </w:sdt>
          <w:sdt>
            <w:sdtPr>
              <w:tag w:val="goog_rdk_71"/>
              <w:id w:val="1876192094"/>
            </w:sdtPr>
            <w:sdtEndPr/>
            <w:sdtContent>
              <w:r w:rsidR="00AE0CDA">
                <w:t>).</w:t>
              </w:r>
            </w:sdtContent>
          </w:sdt>
        </w:p>
      </w:sdtContent>
    </w:sdt>
    <w:bookmarkStart w:id="4315" w:name="_heading=h.3j2qqm3" w:colFirst="0" w:colLast="0" w:displacedByCustomXml="next"/>
    <w:bookmarkEnd w:id="4315" w:displacedByCustomXml="next"/>
    <w:sdt>
      <w:sdtPr>
        <w:tag w:val="goog_rdk_74"/>
        <w:id w:val="-662710293"/>
      </w:sdtPr>
      <w:sdtEndPr/>
      <w:sdtContent>
        <w:p w14:paraId="3A610CAB" w14:textId="77777777" w:rsidR="00AE0CDA" w:rsidRDefault="004469F7" w:rsidP="00100605">
          <w:pPr>
            <w:pStyle w:val="B1"/>
            <w:rPr>
              <w:rFonts w:ascii="Courier New" w:eastAsia="Courier New" w:hAnsi="Courier New" w:cs="Courier New"/>
            </w:rPr>
          </w:pPr>
          <w:sdt>
            <w:sdtPr>
              <w:tag w:val="goog_rdk_73"/>
              <w:id w:val="1150492565"/>
            </w:sdtPr>
            <w:sdtEndPr/>
            <w:sdtContent>
              <w:r w:rsidR="00AE0CDA">
                <w:rPr>
                  <w:rFonts w:ascii="Courier New" w:eastAsia="Courier New" w:hAnsi="Courier New" w:cs="Courier New"/>
                </w:rPr>
                <w:t>&lt;MBS_operation&gt;</w:t>
              </w:r>
              <w:r w:rsidR="00AE0CDA">
                <w:t>: integer type; indicates the MBS operations</w:t>
              </w:r>
            </w:sdtContent>
          </w:sdt>
        </w:p>
      </w:sdtContent>
    </w:sdt>
    <w:sdt>
      <w:sdtPr>
        <w:tag w:val="goog_rdk_76"/>
        <w:id w:val="-1722437039"/>
      </w:sdtPr>
      <w:sdtEndPr/>
      <w:sdtContent>
        <w:p w14:paraId="382FC135" w14:textId="77777777" w:rsidR="00AE0CDA" w:rsidRDefault="004469F7" w:rsidP="00100605">
          <w:pPr>
            <w:pStyle w:val="B1"/>
          </w:pPr>
          <w:sdt>
            <w:sdtPr>
              <w:tag w:val="goog_rdk_75"/>
              <w:id w:val="-1239558039"/>
            </w:sdtPr>
            <w:sdtEndPr/>
            <w:sdtContent>
              <w:r w:rsidR="00AE0CDA">
                <w:t>0</w:t>
              </w:r>
              <w:r w:rsidR="00AE0CDA">
                <w:tab/>
                <w:t>Join MBS session</w:t>
              </w:r>
            </w:sdtContent>
          </w:sdt>
        </w:p>
      </w:sdtContent>
    </w:sdt>
    <w:sdt>
      <w:sdtPr>
        <w:tag w:val="goog_rdk_78"/>
        <w:id w:val="-1549524541"/>
      </w:sdtPr>
      <w:sdtEndPr/>
      <w:sdtContent>
        <w:p w14:paraId="1B13E240" w14:textId="77777777" w:rsidR="00AE0CDA" w:rsidRDefault="004469F7" w:rsidP="00100605">
          <w:pPr>
            <w:pStyle w:val="B1"/>
          </w:pPr>
          <w:sdt>
            <w:sdtPr>
              <w:tag w:val="goog_rdk_77"/>
              <w:id w:val="653490608"/>
            </w:sdtPr>
            <w:sdtEndPr/>
            <w:sdtContent>
              <w:r w:rsidR="00AE0CDA">
                <w:t>1</w:t>
              </w:r>
              <w:r w:rsidR="00AE0CDA">
                <w:tab/>
                <w:t>Leave MBS session</w:t>
              </w:r>
            </w:sdtContent>
          </w:sdt>
        </w:p>
      </w:sdtContent>
    </w:sdt>
    <w:bookmarkStart w:id="4316" w:name="_Toc171691604"/>
    <w:p w14:paraId="75B2438A" w14:textId="254CBE5C" w:rsidR="004756CE" w:rsidRDefault="004469F7" w:rsidP="004756CE">
      <w:pPr>
        <w:pStyle w:val="Heading3"/>
        <w:rPr>
          <w:sz w:val="24"/>
          <w:szCs w:val="24"/>
        </w:rPr>
      </w:pPr>
      <w:sdt>
        <w:sdtPr>
          <w:tag w:val="goog_rdk_80"/>
          <w:id w:val="1919662946"/>
        </w:sdtPr>
        <w:sdtEndPr/>
        <w:sdtContent>
          <w:r w:rsidR="0002411F">
            <w:t>10.1.88</w:t>
          </w:r>
          <w:r w:rsidR="004756CE">
            <w:tab/>
            <w:t xml:space="preserve">MBS session read dynamic parameters +CMSRDP </w:t>
          </w:r>
        </w:sdtContent>
      </w:sdt>
      <w:bookmarkEnd w:id="4316"/>
    </w:p>
    <w:p w14:paraId="52D5FBD2" w14:textId="5B2A2A46" w:rsidR="004756CE" w:rsidRPr="00100605" w:rsidRDefault="004469F7" w:rsidP="00100605">
      <w:pPr>
        <w:pStyle w:val="TH"/>
        <w:rPr>
          <w:rFonts w:eastAsia="Arial"/>
          <w:b w:val="0"/>
          <w:lang w:val="fr-FR"/>
        </w:rPr>
      </w:pPr>
      <w:sdt>
        <w:sdtPr>
          <w:tag w:val="goog_rdk_82"/>
          <w:id w:val="998389300"/>
        </w:sdtPr>
        <w:sdtEndPr/>
        <w:sdtContent>
          <w:r w:rsidR="004756CE" w:rsidRPr="00100605">
            <w:rPr>
              <w:rFonts w:eastAsia="Arial"/>
              <w:lang w:val="fr-FR"/>
            </w:rPr>
            <w:t>Table </w:t>
          </w:r>
          <w:r w:rsidR="0002411F">
            <w:rPr>
              <w:rFonts w:eastAsia="Arial"/>
              <w:lang w:val="fr-FR"/>
            </w:rPr>
            <w:t>10.1.88</w:t>
          </w:r>
          <w:r w:rsidR="004756CE" w:rsidRPr="00100605">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14:paraId="738CBCAD" w14:textId="77777777" w:rsidTr="00803F9F">
            <w:trPr>
              <w:cantSplit/>
              <w:jc w:val="center"/>
            </w:trPr>
            <w:tc>
              <w:tcPr>
                <w:tcW w:w="2662" w:type="dxa"/>
              </w:tcPr>
              <w:sdt>
                <w:sdtPr>
                  <w:tag w:val="goog_rdk_86"/>
                  <w:id w:val="143246827"/>
                </w:sdtPr>
                <w:sdtEndPr/>
                <w:sdtContent>
                  <w:p w14:paraId="762A7656" w14:textId="77777777" w:rsidR="004756CE" w:rsidRDefault="004469F7"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Default="004469F7"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Pr>
                            <w:rFonts w:ascii="Arial" w:eastAsia="Arial" w:hAnsi="Arial" w:cs="Arial"/>
                            <w:b/>
                            <w:color w:val="000000"/>
                            <w:sz w:val="18"/>
                            <w:szCs w:val="18"/>
                          </w:rPr>
                          <w:t>Possible response(s)</w:t>
                        </w:r>
                      </w:sdtContent>
                    </w:sdt>
                  </w:p>
                </w:sdtContent>
              </w:sdt>
            </w:tc>
          </w:tr>
        </w:sdtContent>
      </w:sdt>
      <w:bookmarkStart w:id="4317" w:name="_heading=h.1y810tw" w:colFirst="0" w:colLast="0" w:displacedByCustomXml="next"/>
      <w:bookmarkEnd w:id="4317" w:displacedByCustomXml="next"/>
      <w:sdt>
        <w:sdtPr>
          <w:tag w:val="goog_rdk_89"/>
          <w:id w:val="-101884597"/>
        </w:sdtPr>
        <w:sdtEndPr/>
        <w:sdtContent>
          <w:tr w:rsidR="004756CE" w14:paraId="4FA03F72" w14:textId="77777777" w:rsidTr="00803F9F">
            <w:trPr>
              <w:cantSplit/>
              <w:jc w:val="center"/>
            </w:trPr>
            <w:tc>
              <w:tcPr>
                <w:tcW w:w="2662" w:type="dxa"/>
              </w:tcPr>
              <w:sdt>
                <w:sdtPr>
                  <w:tag w:val="goog_rdk_91"/>
                  <w:id w:val="-867372915"/>
                </w:sdtPr>
                <w:sdtEndPr/>
                <w:sdtContent>
                  <w:p w14:paraId="792F2BC9" w14:textId="77777777" w:rsidR="004756CE" w:rsidRDefault="004469F7" w:rsidP="00803F9F">
                    <w:pPr>
                      <w:spacing w:after="20"/>
                      <w:rPr>
                        <w:rFonts w:ascii="Courier New" w:eastAsia="Courier New" w:hAnsi="Courier New" w:cs="Courier New"/>
                      </w:rPr>
                    </w:pPr>
                    <w:sdt>
                      <w:sdtPr>
                        <w:tag w:val="goog_rdk_90"/>
                        <w:id w:val="-957494857"/>
                      </w:sdtPr>
                      <w:sdtEndPr/>
                      <w:sdtContent>
                        <w:r w:rsidR="004756CE">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38B5C6B6" w:rsidR="004756CE" w:rsidRDefault="004469F7" w:rsidP="00803F9F">
                    <w:pPr>
                      <w:rPr>
                        <w:rFonts w:ascii="Courier New" w:eastAsia="Courier New" w:hAnsi="Courier New" w:cs="Courier New"/>
                      </w:rPr>
                    </w:pPr>
                    <w:sdt>
                      <w:sdtPr>
                        <w:tag w:val="goog_rdk_92"/>
                        <w:id w:val="-1253352877"/>
                      </w:sdtPr>
                      <w:sdtEndPr/>
                      <w:sdtContent>
                        <w:r w:rsidR="004756CE">
                          <w:rPr>
                            <w:rFonts w:ascii="Courier New" w:eastAsia="Courier New" w:hAnsi="Courier New" w:cs="Courier New"/>
                          </w:rPr>
                          <w:t>[+CMSRDP: &lt;cid&gt;,&lt;tmgi&gt;,&lt;MBS_TAI_list&gt;,&lt;MBS_CGI_list&gt;,&lt;Source_IP&gt;,&lt;Destination_IP&gt;,</w:t>
                        </w:r>
                        <w:r w:rsidR="008C69F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5"/>
                  <w:id w:val="-2060322509"/>
                </w:sdtPr>
                <w:sdtEndPr/>
                <w:sdtContent>
                  <w:p w14:paraId="6C107A3F" w14:textId="71429233" w:rsidR="004756CE" w:rsidRDefault="004469F7" w:rsidP="00803F9F">
                    <w:pPr>
                      <w:rPr>
                        <w:rFonts w:ascii="Courier New" w:eastAsia="Courier New" w:hAnsi="Courier New" w:cs="Courier New"/>
                      </w:rPr>
                    </w:pPr>
                    <w:sdt>
                      <w:sdtPr>
                        <w:tag w:val="goog_rdk_94"/>
                        <w:id w:val="1350985804"/>
                      </w:sdtPr>
                      <w:sdtEndPr/>
                      <w:sdtContent>
                        <w:r w:rsidR="004756CE">
                          <w:rPr>
                            <w:rFonts w:ascii="Courier New" w:eastAsia="Courier New" w:hAnsi="Courier New" w:cs="Courier New"/>
                          </w:rPr>
                          <w:t>[&lt;CR&gt;&lt;LF&gt;+CMSRDP: &lt;cid&gt;,&lt;tmgi&gt;,&lt;MBS_TAI_list&gt;,&lt;MBS_CGI_list&gt;,&lt;Source_IP&gt;,&lt;Destination_IP&gt;,</w:t>
                        </w:r>
                        <w:r w:rsidR="007A609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7"/>
                  <w:id w:val="-1114128892"/>
                </w:sdtPr>
                <w:sdtEndPr/>
                <w:sdtContent>
                  <w:p w14:paraId="4F2EC09E" w14:textId="77777777" w:rsidR="004756CE" w:rsidRDefault="004469F7" w:rsidP="00803F9F">
                    <w:sdt>
                      <w:sdtPr>
                        <w:tag w:val="goog_rdk_96"/>
                        <w:id w:val="2029069288"/>
                      </w:sdtPr>
                      <w:sdtEndPr/>
                      <w:sdtContent>
                        <w:r w:rsidR="004756CE">
                          <w:rPr>
                            <w:rFonts w:ascii="Courier New" w:eastAsia="Courier New" w:hAnsi="Courier New" w:cs="Courier New"/>
                          </w:rPr>
                          <w:t>[...]]</w:t>
                        </w:r>
                      </w:sdtContent>
                    </w:sdt>
                  </w:p>
                </w:sdtContent>
              </w:sdt>
            </w:tc>
          </w:tr>
        </w:sdtContent>
      </w:sdt>
      <w:bookmarkStart w:id="4318" w:name="_heading=h.4i7ojhp" w:colFirst="0" w:colLast="0" w:displacedByCustomXml="next"/>
      <w:bookmarkEnd w:id="4318" w:displacedByCustomXml="next"/>
      <w:sdt>
        <w:sdtPr>
          <w:tag w:val="goog_rdk_98"/>
          <w:id w:val="587667648"/>
        </w:sdtPr>
        <w:sdtEndPr/>
        <w:sdtContent>
          <w:tr w:rsidR="004756CE" w14:paraId="583CB2B4" w14:textId="77777777" w:rsidTr="00803F9F">
            <w:trPr>
              <w:cantSplit/>
              <w:jc w:val="center"/>
            </w:trPr>
            <w:tc>
              <w:tcPr>
                <w:tcW w:w="2662" w:type="dxa"/>
              </w:tcPr>
              <w:sdt>
                <w:sdtPr>
                  <w:tag w:val="goog_rdk_100"/>
                  <w:id w:val="45959152"/>
                </w:sdtPr>
                <w:sdtEndPr/>
                <w:sdtContent>
                  <w:p w14:paraId="51AECE48" w14:textId="77777777" w:rsidR="004756CE" w:rsidRDefault="004469F7" w:rsidP="00803F9F">
                    <w:pPr>
                      <w:spacing w:after="20"/>
                      <w:rPr>
                        <w:rFonts w:ascii="Courier New" w:eastAsia="Courier New" w:hAnsi="Courier New" w:cs="Courier New"/>
                      </w:rPr>
                    </w:pPr>
                    <w:sdt>
                      <w:sdtPr>
                        <w:tag w:val="goog_rdk_99"/>
                        <w:id w:val="1758703407"/>
                      </w:sdtPr>
                      <w:sdtEndPr/>
                      <w:sdtContent>
                        <w:r w:rsidR="004756CE">
                          <w:rPr>
                            <w:rFonts w:ascii="Courier New" w:eastAsia="Courier New" w:hAnsi="Courier New" w:cs="Courier New"/>
                          </w:rPr>
                          <w:t>+CMSRDP=?</w:t>
                        </w:r>
                      </w:sdtContent>
                    </w:sdt>
                  </w:p>
                </w:sdtContent>
              </w:sdt>
            </w:tc>
            <w:tc>
              <w:tcPr>
                <w:tcW w:w="5928" w:type="dxa"/>
              </w:tcPr>
              <w:bookmarkStart w:id="4319" w:name="_heading=h.2xcytpi" w:colFirst="0" w:colLast="0" w:displacedByCustomXml="next"/>
              <w:bookmarkEnd w:id="4319" w:displacedByCustomXml="next"/>
              <w:sdt>
                <w:sdtPr>
                  <w:tag w:val="goog_rdk_102"/>
                  <w:id w:val="1413201326"/>
                </w:sdtPr>
                <w:sdtEndPr/>
                <w:sdtContent>
                  <w:p w14:paraId="3A2C8024" w14:textId="77777777" w:rsidR="004756CE" w:rsidRDefault="004469F7" w:rsidP="00803F9F">
                    <w:pPr>
                      <w:spacing w:after="20"/>
                      <w:rPr>
                        <w:rFonts w:ascii="Courier New" w:eastAsia="Courier New" w:hAnsi="Courier New" w:cs="Courier New"/>
                      </w:rPr>
                    </w:pPr>
                    <w:sdt>
                      <w:sdtPr>
                        <w:tag w:val="goog_rdk_101"/>
                        <w:id w:val="275225048"/>
                      </w:sdtPr>
                      <w:sdtEndPr/>
                      <w:sdtContent>
                        <w:r w:rsidR="004756CE">
                          <w:rPr>
                            <w:rFonts w:ascii="Courier New" w:eastAsia="Courier New" w:hAnsi="Courier New" w:cs="Courier New"/>
                          </w:rPr>
                          <w:t>+CMSRDP: (</w:t>
                        </w:r>
                        <w:r w:rsidR="004756CE">
                          <w:t xml:space="preserve">list of </w:t>
                        </w:r>
                        <w:r w:rsidR="004756CE">
                          <w:rPr>
                            <w:rFonts w:ascii="Courier New" w:eastAsia="Courier New" w:hAnsi="Courier New" w:cs="Courier New"/>
                          </w:rPr>
                          <w:t>&lt;cid&gt;</w:t>
                        </w:r>
                        <w:r w:rsidR="004756CE">
                          <w:t>s associated with active MBS sessions</w:t>
                        </w:r>
                        <w:r w:rsidR="004756CE">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Default="004469F7" w:rsidP="004756CE">
          <w:sdt>
            <w:sdtPr>
              <w:tag w:val="goog_rdk_104"/>
              <w:id w:val="-995261995"/>
            </w:sdtPr>
            <w:sdtEndPr/>
            <w:sdtContent/>
          </w:sdt>
        </w:p>
      </w:sdtContent>
    </w:sdt>
    <w:sdt>
      <w:sdtPr>
        <w:tag w:val="goog_rdk_107"/>
        <w:id w:val="421916386"/>
      </w:sdtPr>
      <w:sdtEndPr/>
      <w:sdtContent>
        <w:p w14:paraId="47F98635" w14:textId="77777777" w:rsidR="004756CE" w:rsidRDefault="004469F7" w:rsidP="004756CE">
          <w:pPr>
            <w:keepNext/>
            <w:rPr>
              <w:b/>
            </w:rPr>
          </w:pPr>
          <w:sdt>
            <w:sdtPr>
              <w:tag w:val="goog_rdk_106"/>
              <w:id w:val="1153874846"/>
            </w:sdtPr>
            <w:sdtEndPr/>
            <w:sdtContent>
              <w:r w:rsidR="004756CE">
                <w:rPr>
                  <w:b/>
                </w:rPr>
                <w:t>Description</w:t>
              </w:r>
            </w:sdtContent>
          </w:sdt>
        </w:p>
      </w:sdtContent>
    </w:sdt>
    <w:bookmarkStart w:id="4320" w:name="_heading=h.1ci93xb" w:colFirst="0" w:colLast="0" w:displacedByCustomXml="next"/>
    <w:bookmarkEnd w:id="4320" w:displacedByCustomXml="next"/>
    <w:sdt>
      <w:sdtPr>
        <w:tag w:val="goog_rdk_109"/>
        <w:id w:val="-769155838"/>
      </w:sdtPr>
      <w:sdtEndPr/>
      <w:sdtContent>
        <w:sdt>
          <w:sdtPr>
            <w:tag w:val="goog_rdk_108"/>
            <w:id w:val="-1027175393"/>
          </w:sdtPr>
          <w:sdtEndPr/>
          <w:sdtContent>
            <w:p w14:paraId="09D38B74" w14:textId="77777777" w:rsidR="007A6091" w:rsidRDefault="007A6091" w:rsidP="007A6091">
              <w:r>
                <w:rPr>
                  <w:rFonts w:ascii="Courier New" w:eastAsia="Courier New" w:hAnsi="Courier New" w:cs="Courier New"/>
                </w:rPr>
                <w:t xml:space="preserve">&lt;cid&gt;,&lt;tmgi&gt;,&lt;MBS_TAI_list&gt;,&lt;MBS_CGI_list&gt;,&lt;Source_IP&gt;,&lt;Destination_IP&gt;,&gt;,&lt;MBS_start_time&gt;,&lt;MBS_timer&gt;,&lt;MSK_ID&gt;,&lt;MSK&gt;,&lt;MTK_ID&gt;,&lt;Enc_MTK&gt; </w:t>
              </w:r>
              <w:r>
                <w:t xml:space="preserve">for the active MBS sessions associated with </w:t>
              </w:r>
              <w:r>
                <w:rPr>
                  <w:rFonts w:ascii="Courier New" w:eastAsia="Courier New" w:hAnsi="Courier New" w:cs="Courier New"/>
                </w:rPr>
                <w:t>&lt;cid&gt;</w:t>
              </w:r>
              <w:r>
                <w:t>.</w:t>
              </w:r>
            </w:p>
            <w:p w14:paraId="4A9E7D24" w14:textId="607969D1" w:rsidR="004756CE" w:rsidRDefault="007A6091" w:rsidP="007A6091">
              <w:r>
                <w:t xml:space="preserve">If the parameter </w:t>
              </w:r>
              <w:r>
                <w:rPr>
                  <w:rFonts w:ascii="Courier New" w:eastAsia="Courier New" w:hAnsi="Courier New" w:cs="Courier New"/>
                </w:rPr>
                <w:t xml:space="preserve">&lt;cid&gt; </w:t>
              </w:r>
              <w:r>
                <w:t>is omitted, the MBS session parameters for all active MBS sessions are returned.</w:t>
              </w:r>
              <w:r w:rsidDel="007A6091">
                <w:t xml:space="preserve"> </w:t>
              </w:r>
            </w:p>
          </w:sdtContent>
        </w:sdt>
      </w:sdtContent>
    </w:sdt>
    <w:bookmarkStart w:id="4321" w:name="_heading=h.3whwml4" w:colFirst="0" w:colLast="0" w:displacedByCustomXml="next"/>
    <w:bookmarkEnd w:id="4321" w:displacedByCustomXml="next"/>
    <w:sdt>
      <w:sdtPr>
        <w:tag w:val="goog_rdk_111"/>
        <w:id w:val="1524056652"/>
      </w:sdtPr>
      <w:sdtEndPr/>
      <w:sdtContent>
        <w:p w14:paraId="3D339868" w14:textId="77777777" w:rsidR="004756CE" w:rsidRDefault="004469F7" w:rsidP="004756CE">
          <w:sdt>
            <w:sdtPr>
              <w:tag w:val="goog_rdk_110"/>
              <w:id w:val="-1300841728"/>
            </w:sdtPr>
            <w:sdtEndPr/>
            <w:sdtContent>
              <w:r w:rsidR="004756CE">
                <w:t xml:space="preserve">The test command returns a list of </w:t>
              </w:r>
              <w:r w:rsidR="004756CE">
                <w:rPr>
                  <w:rFonts w:ascii="Courier New" w:eastAsia="Courier New" w:hAnsi="Courier New" w:cs="Courier New"/>
                </w:rPr>
                <w:t>&lt;cid&gt;</w:t>
              </w:r>
              <w:r w:rsidR="004756CE">
                <w:t>s associated with active MBS sessions.</w:t>
              </w:r>
            </w:sdtContent>
          </w:sdt>
        </w:p>
      </w:sdtContent>
    </w:sdt>
    <w:sdt>
      <w:sdtPr>
        <w:tag w:val="goog_rdk_113"/>
        <w:id w:val="-1592387050"/>
      </w:sdtPr>
      <w:sdtEndPr/>
      <w:sdtContent>
        <w:p w14:paraId="7F6AAECF" w14:textId="77777777" w:rsidR="004756CE" w:rsidRDefault="004469F7" w:rsidP="004756CE">
          <w:pPr>
            <w:rPr>
              <w:b/>
            </w:rPr>
          </w:pPr>
          <w:sdt>
            <w:sdtPr>
              <w:tag w:val="goog_rdk_112"/>
              <w:id w:val="-1221901295"/>
            </w:sdtPr>
            <w:sdtEndPr/>
            <w:sdtContent>
              <w:r w:rsidR="004756CE">
                <w:rPr>
                  <w:b/>
                </w:rPr>
                <w:t>Defined values</w:t>
              </w:r>
            </w:sdtContent>
          </w:sdt>
        </w:p>
      </w:sdtContent>
    </w:sdt>
    <w:bookmarkStart w:id="4322" w:name="_heading=h.2bn6wsx" w:colFirst="0" w:colLast="0" w:displacedByCustomXml="next"/>
    <w:bookmarkEnd w:id="4322" w:displacedByCustomXml="next"/>
    <w:sdt>
      <w:sdtPr>
        <w:tag w:val="goog_rdk_115"/>
        <w:id w:val="-1322658180"/>
      </w:sdtPr>
      <w:sdtEndPr/>
      <w:sdtContent>
        <w:p w14:paraId="3AC14405" w14:textId="77777777" w:rsidR="004756CE" w:rsidRDefault="004469F7" w:rsidP="00100605">
          <w:pPr>
            <w:pStyle w:val="B1"/>
          </w:pPr>
          <w:sdt>
            <w:sdtPr>
              <w:tag w:val="goog_rdk_114"/>
              <w:id w:val="172623355"/>
            </w:sdtPr>
            <w:sdtEndPr/>
            <w:sdtContent>
              <w:r w:rsidR="004756CE">
                <w:rPr>
                  <w:rFonts w:ascii="Courier New" w:eastAsia="Courier New" w:hAnsi="Courier New" w:cs="Courier New"/>
                </w:rPr>
                <w:t>&lt;cid&gt;</w:t>
              </w:r>
              <w:r w:rsidR="004756CE">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Default="004469F7" w:rsidP="00100605">
          <w:pPr>
            <w:pStyle w:val="B1"/>
          </w:pPr>
          <w:sdt>
            <w:sdtPr>
              <w:tag w:val="goog_rdk_116"/>
              <w:id w:val="-1348167122"/>
            </w:sdtPr>
            <w:sdtEndPr/>
            <w:sdtContent>
              <w:r w:rsidR="004756CE">
                <w:rPr>
                  <w:rFonts w:ascii="Courier New" w:eastAsia="Courier New" w:hAnsi="Courier New" w:cs="Courier New"/>
                </w:rPr>
                <w:t>&lt;tmgi&gt;</w:t>
              </w:r>
              <w:r w:rsidR="004756CE">
                <w:t xml:space="preserve">: string type in hex format; value is the Temporary Mobile Group Identity allocated to a particular MBS session. </w:t>
              </w:r>
            </w:sdtContent>
          </w:sdt>
          <w:sdt>
            <w:sdtPr>
              <w:tag w:val="goog_rdk_117"/>
              <w:id w:val="859476412"/>
            </w:sdtPr>
            <w:sdtEndPr/>
            <w:sdtContent>
              <w:r w:rsidR="004756CE">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Default="004469F7" w:rsidP="00100605">
          <w:pPr>
            <w:pStyle w:val="B1"/>
          </w:pPr>
          <w:sdt>
            <w:sdtPr>
              <w:tag w:val="goog_rdk_120"/>
              <w:id w:val="-873470720"/>
            </w:sdtPr>
            <w:sdtEndPr/>
            <w:sdtContent>
              <w:r w:rsidR="004756CE">
                <w:rPr>
                  <w:rFonts w:ascii="Courier New" w:eastAsia="Courier New" w:hAnsi="Courier New" w:cs="Courier New"/>
                </w:rPr>
                <w:t>&lt;MBS_TAI_list&gt;</w:t>
              </w:r>
              <w:r w:rsidR="004756CE">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Default="004469F7" w:rsidP="00100605">
          <w:pPr>
            <w:pStyle w:val="B1"/>
            <w:rPr>
              <w:rFonts w:ascii="Courier New" w:eastAsia="Courier New" w:hAnsi="Courier New" w:cs="Courier New"/>
            </w:rPr>
          </w:pPr>
          <w:sdt>
            <w:sdtPr>
              <w:tag w:val="goog_rdk_122"/>
              <w:id w:val="1777899722"/>
            </w:sdtPr>
            <w:sdtEndPr/>
            <w:sdtContent>
              <w:r w:rsidR="004756CE">
                <w:rPr>
                  <w:rFonts w:ascii="Courier New" w:eastAsia="Courier New" w:hAnsi="Courier New" w:cs="Courier New"/>
                </w:rPr>
                <w:t>&lt;MBS_CGI_list&gt;</w:t>
              </w:r>
              <w:r w:rsidR="004756CE">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Default="004469F7" w:rsidP="00100605">
          <w:pPr>
            <w:pStyle w:val="B1"/>
            <w:rPr>
              <w:rFonts w:ascii="Courier New" w:eastAsia="Courier New" w:hAnsi="Courier New" w:cs="Courier New"/>
            </w:rPr>
          </w:pPr>
          <w:sdt>
            <w:sdtPr>
              <w:tag w:val="goog_rdk_124"/>
              <w:id w:val="1290868098"/>
            </w:sdtPr>
            <w:sdtEndPr/>
            <w:sdtContent>
              <w:r w:rsidR="004756CE">
                <w:rPr>
                  <w:rFonts w:ascii="Courier New" w:eastAsia="Courier New" w:hAnsi="Courier New" w:cs="Courier New"/>
                </w:rPr>
                <w:t>&lt;Source_IP&gt;</w:t>
              </w:r>
              <w:r w:rsidR="004756CE">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Default="004469F7" w:rsidP="00100605">
          <w:pPr>
            <w:pStyle w:val="B1"/>
            <w:rPr>
              <w:rFonts w:ascii="Courier New" w:eastAsia="Courier New" w:hAnsi="Courier New" w:cs="Courier New"/>
            </w:rPr>
          </w:pPr>
          <w:sdt>
            <w:sdtPr>
              <w:tag w:val="goog_rdk_126"/>
              <w:id w:val="646170055"/>
            </w:sdtPr>
            <w:sdtEndPr/>
            <w:sdtContent>
              <w:r w:rsidR="004756CE">
                <w:rPr>
                  <w:rFonts w:ascii="Courier New" w:eastAsia="Courier New" w:hAnsi="Courier New" w:cs="Courier New"/>
                </w:rPr>
                <w:t>&lt;Destination_IP&gt;</w:t>
              </w:r>
              <w:r w:rsidR="004756CE">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Default="004469F7" w:rsidP="007A6091">
      <w:pPr>
        <w:pStyle w:val="B1"/>
        <w:rPr>
          <w:rFonts w:ascii="Courier New" w:eastAsia="Courier New" w:hAnsi="Courier New" w:cs="Courier New"/>
        </w:rPr>
      </w:pPr>
      <w:sdt>
        <w:sdtPr>
          <w:tag w:val="goog_rdk_128"/>
          <w:id w:val="672307162"/>
        </w:sdtPr>
        <w:sdtEndPr/>
        <w:sdtContent>
          <w:r w:rsidR="007A6091">
            <w:rPr>
              <w:rFonts w:ascii="Courier New" w:eastAsia="Courier New" w:hAnsi="Courier New" w:cs="Courier New"/>
            </w:rPr>
            <w:t>&lt;MBS_start_time&gt;</w:t>
          </w:r>
          <w:r w:rsidR="007A6091">
            <w:t xml:space="preserve">: string type in format </w:t>
          </w:r>
          <w:r w:rsidR="007A6091" w:rsidRPr="000903C1">
            <w:t>"yy/MM/dd,hh:mm:ss</w:t>
          </w:r>
          <w:r w:rsidR="007A6091" w:rsidRPr="000903C1">
            <w:sym w:font="Symbol" w:char="F0B1"/>
          </w:r>
          <w:r w:rsidR="007A6091" w:rsidRPr="000903C1">
            <w:t>zz", where characters indicate year (two last digits), month, day, hour, minutes, seconds and time zone</w:t>
          </w:r>
          <w:r w:rsidR="007A6091">
            <w:t>; indicates the time when the MBS session starts, see 3GPP TS 24.501 [161] clause 9.11.4.31.</w:t>
          </w:r>
        </w:sdtContent>
      </w:sdt>
    </w:p>
    <w:p w14:paraId="311F5486" w14:textId="3A6FD963" w:rsidR="004756CE" w:rsidRDefault="004469F7" w:rsidP="007A6091">
      <w:pPr>
        <w:pStyle w:val="B1"/>
        <w:rPr>
          <w:rFonts w:ascii="Courier New" w:eastAsia="Courier New" w:hAnsi="Courier New" w:cs="Courier New"/>
        </w:rPr>
      </w:pPr>
      <w:sdt>
        <w:sdtPr>
          <w:tag w:val="goog_rdk_130"/>
          <w:id w:val="-311404055"/>
        </w:sdtPr>
        <w:sdtEndPr/>
        <w:sdtContent>
          <w:r w:rsidR="007A6091">
            <w:rPr>
              <w:rFonts w:ascii="Courier New" w:eastAsia="Courier New" w:hAnsi="Courier New" w:cs="Courier New"/>
            </w:rPr>
            <w:t>&lt;MBS_timer&gt;</w:t>
          </w:r>
          <w:r w:rsidR="007A6091">
            <w:t xml:space="preserve">: </w:t>
          </w:r>
          <w:r w:rsidR="007A6091" w:rsidRPr="000903C1">
            <w:t>string type; one byte in an 8 bit format</w:t>
          </w:r>
          <w:r w:rsidR="007A6091">
            <w:t xml:space="preserve">; indicates the back-off timer associated with the MBS session, see 3GPP TS 24.501 [161] clause 9.11.4.31. </w:t>
          </w:r>
          <w:r w:rsidR="007A6091" w:rsidRPr="000903C1">
            <w:t>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EndPr/>
      <w:sdtContent>
        <w:p w14:paraId="19FA742B" w14:textId="1AD534EB" w:rsidR="004756CE" w:rsidRDefault="004469F7" w:rsidP="00100605">
          <w:pPr>
            <w:pStyle w:val="B1"/>
            <w:rPr>
              <w:rFonts w:ascii="Courier New" w:eastAsia="Courier New" w:hAnsi="Courier New" w:cs="Courier New"/>
            </w:rPr>
          </w:pPr>
          <w:sdt>
            <w:sdtPr>
              <w:tag w:val="goog_rdk_132"/>
              <w:id w:val="1801639178"/>
            </w:sdtPr>
            <w:sdtEndPr/>
            <w:sdtContent>
              <w:r w:rsidR="004756CE">
                <w:rPr>
                  <w:rFonts w:ascii="Courier New" w:eastAsia="Courier New" w:hAnsi="Courier New" w:cs="Courier New"/>
                </w:rPr>
                <w:t>&lt;MSK_ID&gt;</w:t>
              </w:r>
              <w:r w:rsidR="004756CE">
                <w:t>: string type in hex format; indicates the MBS service key ID as defined in 3GPP TS 33.246 </w:t>
              </w:r>
              <w:r w:rsidR="0002411F">
                <w:t>[188]</w:t>
              </w:r>
              <w:r w:rsidR="004756CE">
                <w:t>.</w:t>
              </w:r>
            </w:sdtContent>
          </w:sdt>
        </w:p>
      </w:sdtContent>
    </w:sdt>
    <w:sdt>
      <w:sdtPr>
        <w:tag w:val="goog_rdk_135"/>
        <w:id w:val="-1176878580"/>
      </w:sdtPr>
      <w:sdtEndPr/>
      <w:sdtContent>
        <w:p w14:paraId="38476725" w14:textId="7F76FE38" w:rsidR="004756CE" w:rsidRDefault="004469F7" w:rsidP="00100605">
          <w:pPr>
            <w:pStyle w:val="B1"/>
            <w:rPr>
              <w:rFonts w:ascii="Courier New" w:eastAsia="Courier New" w:hAnsi="Courier New" w:cs="Courier New"/>
            </w:rPr>
          </w:pPr>
          <w:sdt>
            <w:sdtPr>
              <w:tag w:val="goog_rdk_134"/>
              <w:id w:val="196897039"/>
            </w:sdtPr>
            <w:sdtEndPr/>
            <w:sdtContent>
              <w:r w:rsidR="004756CE">
                <w:rPr>
                  <w:rFonts w:ascii="Courier New" w:eastAsia="Courier New" w:hAnsi="Courier New" w:cs="Courier New"/>
                </w:rPr>
                <w:t>&lt;MSK&gt;</w:t>
              </w:r>
              <w:r w:rsidR="004756CE">
                <w:t>: string type in hex format; indicates the MBS service key as defined in 3GPP TS 33.246 </w:t>
              </w:r>
              <w:r w:rsidR="0002411F">
                <w:t>[188]</w:t>
              </w:r>
              <w:r w:rsidR="004756CE">
                <w:t>.</w:t>
              </w:r>
            </w:sdtContent>
          </w:sdt>
        </w:p>
      </w:sdtContent>
    </w:sdt>
    <w:sdt>
      <w:sdtPr>
        <w:tag w:val="goog_rdk_137"/>
        <w:id w:val="-714651408"/>
      </w:sdtPr>
      <w:sdtEndPr/>
      <w:sdtContent>
        <w:p w14:paraId="264CC1E5" w14:textId="0E5692BF" w:rsidR="004756CE" w:rsidRDefault="004469F7" w:rsidP="00100605">
          <w:pPr>
            <w:pStyle w:val="B1"/>
            <w:rPr>
              <w:rFonts w:ascii="Courier New" w:eastAsia="Courier New" w:hAnsi="Courier New" w:cs="Courier New"/>
            </w:rPr>
          </w:pPr>
          <w:sdt>
            <w:sdtPr>
              <w:tag w:val="goog_rdk_136"/>
              <w:id w:val="652956952"/>
            </w:sdtPr>
            <w:sdtEndPr/>
            <w:sdtContent>
              <w:r w:rsidR="004756CE">
                <w:rPr>
                  <w:rFonts w:ascii="Courier New" w:eastAsia="Courier New" w:hAnsi="Courier New" w:cs="Courier New"/>
                </w:rPr>
                <w:t>&lt;MTK_ID&gt;</w:t>
              </w:r>
              <w:r w:rsidR="004756CE">
                <w:t>: string type in hex format; indicates the MBS traffic key ID as defined in 3GPP TS 33.246 </w:t>
              </w:r>
              <w:r w:rsidR="0002411F">
                <w:t>[188]</w:t>
              </w:r>
              <w:r w:rsidR="004756CE">
                <w:t>.</w:t>
              </w:r>
            </w:sdtContent>
          </w:sdt>
        </w:p>
      </w:sdtContent>
    </w:sdt>
    <w:sdt>
      <w:sdtPr>
        <w:tag w:val="goog_rdk_139"/>
        <w:id w:val="-1278565865"/>
      </w:sdtPr>
      <w:sdtEndPr/>
      <w:sdtContent>
        <w:p w14:paraId="69B744A8" w14:textId="389D53BD" w:rsidR="004756CE" w:rsidRDefault="004469F7" w:rsidP="00100605">
          <w:pPr>
            <w:pStyle w:val="B1"/>
          </w:pPr>
          <w:sdt>
            <w:sdtPr>
              <w:tag w:val="goog_rdk_138"/>
              <w:id w:val="1872794674"/>
            </w:sdtPr>
            <w:sdtEndPr/>
            <w:sdtContent>
              <w:r w:rsidR="004756CE">
                <w:rPr>
                  <w:rFonts w:ascii="Courier New" w:eastAsia="Courier New" w:hAnsi="Courier New" w:cs="Courier New"/>
                </w:rPr>
                <w:t>&lt;Enc_MTK&gt;</w:t>
              </w:r>
              <w:r w:rsidR="004756CE">
                <w:t>: string type in hex format; indicates the encrypted MBS traffic key as defined in 3GPP TS 33.246 </w:t>
              </w:r>
              <w:r w:rsidR="0002411F">
                <w:t>[188]</w:t>
              </w:r>
              <w:r w:rsidR="004756CE">
                <w:t>.</w:t>
              </w:r>
            </w:sdtContent>
          </w:sdt>
        </w:p>
      </w:sdtContent>
    </w:sdt>
    <w:sdt>
      <w:sdtPr>
        <w:tag w:val="goog_rdk_141"/>
        <w:id w:val="-2002731711"/>
      </w:sdtPr>
      <w:sdtEndPr/>
      <w:sdtContent>
        <w:p w14:paraId="36D1D266" w14:textId="77777777" w:rsidR="004756CE" w:rsidRDefault="004469F7" w:rsidP="004756CE">
          <w:pPr>
            <w:rPr>
              <w:b/>
            </w:rPr>
          </w:pPr>
          <w:sdt>
            <w:sdtPr>
              <w:tag w:val="goog_rdk_140"/>
              <w:id w:val="-1245797005"/>
            </w:sdtPr>
            <w:sdtEndPr/>
            <w:sdtContent>
              <w:r w:rsidR="004756CE">
                <w:rPr>
                  <w:b/>
                </w:rPr>
                <w:t>Implementation</w:t>
              </w:r>
            </w:sdtContent>
          </w:sdt>
        </w:p>
      </w:sdtContent>
    </w:sdt>
    <w:sdt>
      <w:sdtPr>
        <w:tag w:val="goog_rdk_143"/>
        <w:id w:val="-1929265485"/>
      </w:sdtPr>
      <w:sdtEndPr/>
      <w:sdtContent>
        <w:p w14:paraId="2A816614" w14:textId="77777777" w:rsidR="004756CE" w:rsidRDefault="004469F7" w:rsidP="004756CE">
          <w:pPr>
            <w:rPr>
              <w:color w:val="000000"/>
            </w:rPr>
          </w:pPr>
          <w:sdt>
            <w:sdtPr>
              <w:tag w:val="goog_rdk_142"/>
              <w:id w:val="-689453146"/>
            </w:sdtPr>
            <w:sdtEndPr/>
            <w:sdtContent>
              <w:r w:rsidR="004756CE">
                <w:t>Optional.</w:t>
              </w:r>
            </w:sdtContent>
          </w:sdt>
        </w:p>
      </w:sdtContent>
    </w:sdt>
    <w:p w14:paraId="38F59227" w14:textId="6C2BE888" w:rsidR="00235249" w:rsidRPr="00543CA8" w:rsidRDefault="00235249" w:rsidP="00235249">
      <w:pPr>
        <w:pStyle w:val="Heading3"/>
        <w:rPr>
          <w:lang w:bidi="he-IL"/>
        </w:rPr>
      </w:pPr>
      <w:bookmarkStart w:id="4323" w:name="_Toc99101667"/>
      <w:bookmarkStart w:id="4324" w:name="_Toc171691605"/>
      <w:r>
        <w:t>10.</w:t>
      </w:r>
      <w:r w:rsidRPr="00543CA8">
        <w:t>1</w:t>
      </w:r>
      <w:r>
        <w:t>.89</w:t>
      </w:r>
      <w:r w:rsidRPr="00543CA8">
        <w:tab/>
      </w:r>
      <w:r>
        <w:t>MBS session</w:t>
      </w:r>
      <w:r w:rsidRPr="00543CA8">
        <w:t xml:space="preserve"> status reporting +CM</w:t>
      </w:r>
      <w:r>
        <w:t>S</w:t>
      </w:r>
      <w:r w:rsidRPr="00543CA8">
        <w:t>SR</w:t>
      </w:r>
      <w:bookmarkEnd w:id="4324"/>
    </w:p>
    <w:p w14:paraId="3FF4C11A" w14:textId="51C44F91" w:rsidR="00235249" w:rsidRPr="00543CA8" w:rsidRDefault="00235249" w:rsidP="00235249">
      <w:pPr>
        <w:pStyle w:val="TH"/>
      </w:pPr>
      <w:r w:rsidRPr="00543CA8">
        <w:t>Table </w:t>
      </w:r>
      <w:r>
        <w:t>10.1.89-</w:t>
      </w:r>
      <w:r w:rsidRPr="00543CA8">
        <w:rPr>
          <w:noProof/>
        </w:rPr>
        <w:t>1</w:t>
      </w:r>
      <w:r w:rsidRPr="00543CA8">
        <w:t>: +CM</w:t>
      </w:r>
      <w:r>
        <w:t>S</w:t>
      </w:r>
      <w:r w:rsidRPr="00543CA8">
        <w: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543CA8" w14:paraId="36C1C56E" w14:textId="77777777" w:rsidTr="00803F9F">
        <w:trPr>
          <w:cantSplit/>
          <w:jc w:val="center"/>
        </w:trPr>
        <w:tc>
          <w:tcPr>
            <w:tcW w:w="3765" w:type="dxa"/>
          </w:tcPr>
          <w:p w14:paraId="2BA0E19B" w14:textId="77777777" w:rsidR="00235249" w:rsidRPr="00543CA8" w:rsidRDefault="00235249" w:rsidP="00803F9F">
            <w:pPr>
              <w:pStyle w:val="TAH"/>
              <w:rPr>
                <w:rFonts w:ascii="Courier New" w:hAnsi="Courier New"/>
              </w:rPr>
            </w:pPr>
            <w:r w:rsidRPr="00543CA8">
              <w:t>Command</w:t>
            </w:r>
          </w:p>
        </w:tc>
        <w:tc>
          <w:tcPr>
            <w:tcW w:w="4614" w:type="dxa"/>
          </w:tcPr>
          <w:p w14:paraId="55FBC502" w14:textId="77777777" w:rsidR="00235249" w:rsidRPr="00543CA8" w:rsidRDefault="00235249" w:rsidP="00803F9F">
            <w:pPr>
              <w:pStyle w:val="TAH"/>
              <w:rPr>
                <w:rFonts w:ascii="Courier New" w:hAnsi="Courier New"/>
              </w:rPr>
            </w:pPr>
            <w:r w:rsidRPr="00543CA8">
              <w:t>Possible response(s)</w:t>
            </w:r>
          </w:p>
        </w:tc>
      </w:tr>
      <w:tr w:rsidR="00235249" w:rsidRPr="00543CA8" w14:paraId="3A080EF2" w14:textId="77777777" w:rsidTr="00803F9F">
        <w:trPr>
          <w:cantSplit/>
          <w:jc w:val="center"/>
        </w:trPr>
        <w:tc>
          <w:tcPr>
            <w:tcW w:w="3765" w:type="dxa"/>
          </w:tcPr>
          <w:p w14:paraId="42BFCF6C"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=[&lt;n&gt;]</w:t>
            </w:r>
          </w:p>
        </w:tc>
        <w:tc>
          <w:tcPr>
            <w:tcW w:w="4614" w:type="dxa"/>
          </w:tcPr>
          <w:p w14:paraId="5385407E" w14:textId="77777777" w:rsidR="00235249" w:rsidRPr="003377EB" w:rsidRDefault="00235249" w:rsidP="00803F9F">
            <w:pPr>
              <w:spacing w:after="20"/>
              <w:rPr>
                <w:rFonts w:ascii="Courier New" w:hAnsi="Courier New"/>
              </w:rPr>
            </w:pPr>
            <w:r w:rsidRPr="003377EB">
              <w:rPr>
                <w:rFonts w:ascii="Courier New" w:hAnsi="Courier New"/>
                <w:iCs/>
              </w:rPr>
              <w:t>+CME ERROR: &lt;err&gt;</w:t>
            </w:r>
          </w:p>
        </w:tc>
      </w:tr>
      <w:tr w:rsidR="00235249" w:rsidRPr="00543CA8" w14:paraId="4637A1FB" w14:textId="77777777" w:rsidTr="00803F9F">
        <w:trPr>
          <w:cantSplit/>
          <w:jc w:val="center"/>
        </w:trPr>
        <w:tc>
          <w:tcPr>
            <w:tcW w:w="3765" w:type="dxa"/>
          </w:tcPr>
          <w:p w14:paraId="62322657"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w:t>
            </w:r>
          </w:p>
        </w:tc>
        <w:tc>
          <w:tcPr>
            <w:tcW w:w="4614" w:type="dxa"/>
          </w:tcPr>
          <w:p w14:paraId="38F5BBEF" w14:textId="77777777" w:rsidR="00235249" w:rsidRPr="00543CA8" w:rsidRDefault="00235249" w:rsidP="00803F9F">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CM</w:t>
            </w:r>
            <w:r>
              <w:rPr>
                <w:rFonts w:ascii="Courier New" w:hAnsi="Courier New" w:cs="Courier New"/>
              </w:rPr>
              <w:t>SS</w:t>
            </w:r>
            <w:r w:rsidRPr="00543CA8">
              <w:rPr>
                <w:rFonts w:ascii="Courier New" w:hAnsi="Courier New" w:cs="Courier New"/>
              </w:rPr>
              <w:t>R: </w:t>
            </w:r>
            <w:r w:rsidRPr="00543CA8">
              <w:rPr>
                <w:rFonts w:ascii="Courier New" w:hAnsi="Courier New"/>
              </w:rPr>
              <w:t>&lt;n&gt;</w:t>
            </w:r>
          </w:p>
        </w:tc>
      </w:tr>
      <w:tr w:rsidR="00235249" w:rsidRPr="00543CA8" w14:paraId="3284D26E" w14:textId="77777777" w:rsidTr="00803F9F">
        <w:trPr>
          <w:cantSplit/>
          <w:jc w:val="center"/>
        </w:trPr>
        <w:tc>
          <w:tcPr>
            <w:tcW w:w="3765" w:type="dxa"/>
          </w:tcPr>
          <w:p w14:paraId="5F4DF213" w14:textId="77777777" w:rsidR="00235249" w:rsidRPr="00543CA8" w:rsidRDefault="00235249" w:rsidP="00803F9F">
            <w:pPr>
              <w:spacing w:after="20"/>
              <w:rPr>
                <w:rFonts w:ascii="Courier New" w:hAnsi="Courier New"/>
              </w:rPr>
            </w:pPr>
            <w:r w:rsidRPr="00543CA8">
              <w:rPr>
                <w:rFonts w:ascii="Courier New" w:hAnsi="Courier New"/>
              </w:rPr>
              <w:t>+</w:t>
            </w:r>
            <w:r w:rsidRPr="00543CA8">
              <w:rPr>
                <w:rFonts w:ascii="Courier New" w:hAnsi="Courier New" w:cs="Courier New"/>
              </w:rPr>
              <w:t>C</w:t>
            </w:r>
            <w:r>
              <w:rPr>
                <w:rFonts w:ascii="Courier New" w:hAnsi="Courier New" w:cs="Courier New"/>
              </w:rPr>
              <w:t>MSSR</w:t>
            </w:r>
            <w:r w:rsidRPr="00543CA8">
              <w:rPr>
                <w:rFonts w:ascii="Courier New" w:hAnsi="Courier New" w:cs="Courier New"/>
              </w:rPr>
              <w:t>=</w:t>
            </w:r>
            <w:r w:rsidRPr="00543CA8">
              <w:rPr>
                <w:rFonts w:ascii="Courier New" w:hAnsi="Courier New" w:cs="Courier New"/>
                <w:lang w:val="fr-FR"/>
              </w:rPr>
              <w:t>?</w:t>
            </w:r>
          </w:p>
        </w:tc>
        <w:tc>
          <w:tcPr>
            <w:tcW w:w="4614" w:type="dxa"/>
          </w:tcPr>
          <w:p w14:paraId="4C4C9F37" w14:textId="77777777" w:rsidR="00235249" w:rsidRPr="00543CA8" w:rsidRDefault="00235249" w:rsidP="00803F9F">
            <w:pPr>
              <w:spacing w:after="20"/>
              <w:rPr>
                <w:rFonts w:ascii="Courier New" w:hAnsi="Courier New"/>
              </w:rPr>
            </w:pPr>
            <w:r w:rsidRPr="00543CA8">
              <w:rPr>
                <w:rFonts w:ascii="Courier New" w:hAnsi="Courier New" w:cs="Courier New"/>
              </w:rPr>
              <w:t>+C</w:t>
            </w:r>
            <w:r>
              <w:rPr>
                <w:rFonts w:ascii="Courier New" w:hAnsi="Courier New" w:cs="Courier New"/>
              </w:rPr>
              <w:t>MS</w:t>
            </w:r>
            <w:r w:rsidRPr="00543CA8">
              <w:rPr>
                <w:rFonts w:ascii="Courier New" w:hAnsi="Courier New" w:cs="Courier New"/>
              </w:rPr>
              <w:t>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2C898A72" w14:textId="77777777" w:rsidR="00235249" w:rsidRPr="00543CA8" w:rsidRDefault="00235249" w:rsidP="00235249">
      <w:pPr>
        <w:rPr>
          <w:b/>
        </w:rPr>
      </w:pPr>
    </w:p>
    <w:p w14:paraId="33911201" w14:textId="77777777" w:rsidR="00235249" w:rsidRPr="00543CA8" w:rsidRDefault="00235249" w:rsidP="00235249">
      <w:pPr>
        <w:rPr>
          <w:b/>
        </w:rPr>
      </w:pPr>
      <w:r w:rsidRPr="00543CA8">
        <w:rPr>
          <w:b/>
        </w:rPr>
        <w:t>Description</w:t>
      </w:r>
    </w:p>
    <w:p w14:paraId="5F6C7AFE" w14:textId="73A97C69" w:rsidR="00235249" w:rsidRPr="00F67A5C" w:rsidRDefault="00235249" w:rsidP="00235249">
      <w:pPr>
        <w:rPr>
          <w:lang w:val="en-US"/>
        </w:rPr>
      </w:pPr>
      <w:r w:rsidRPr="00543CA8">
        <w:t xml:space="preserve">Set command controls the presentation of </w:t>
      </w:r>
      <w:r>
        <w:t xml:space="preserve">MBS </w:t>
      </w:r>
      <w:r w:rsidRPr="00543CA8">
        <w:t xml:space="preserve">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 </w:t>
      </w:r>
      <w:r>
        <w:rPr>
          <w:rFonts w:ascii="Courier New" w:hAnsi="Courier New" w:cs="Courier New"/>
        </w:rPr>
        <w:t>&lt;cid&gt;,</w:t>
      </w:r>
      <w:r w:rsidRPr="00543CA8">
        <w:rPr>
          <w:rFonts w:ascii="Courier New" w:hAnsi="Courier New" w:cs="Courier New"/>
          <w:lang w:val="en-US"/>
        </w:rPr>
        <w:t>&lt;</w:t>
      </w:r>
      <w:r>
        <w:rPr>
          <w:rFonts w:ascii="Courier New" w:hAnsi="Courier New" w:cs="Courier New"/>
          <w:lang w:val="en-US"/>
        </w:rPr>
        <w:t>tmgi</w:t>
      </w:r>
      <w:r w:rsidRPr="00543CA8">
        <w:rPr>
          <w:rFonts w:ascii="Courier New" w:hAnsi="Courier New" w:cs="Courier New"/>
          <w:lang w:val="en-US"/>
        </w:rPr>
        <w:t>&gt;,</w:t>
      </w:r>
      <w:r>
        <w:rPr>
          <w:rFonts w:ascii="Courier New" w:hAnsi="Courier New" w:cs="Courier New"/>
          <w:lang w:val="en-US"/>
        </w:rPr>
        <w:t>&lt;MBS_decision&gt;,</w:t>
      </w:r>
      <w:r w:rsidRPr="00543CA8">
        <w:rPr>
          <w:rFonts w:ascii="Courier New" w:hAnsi="Courier New" w:cs="Courier New"/>
        </w:rPr>
        <w:t>&lt;</w:t>
      </w:r>
      <w:r>
        <w:rPr>
          <w:rFonts w:ascii="Courier New" w:hAnsi="Courier New" w:cs="Courier New"/>
        </w:rPr>
        <w:t>MBS_reject_cause</w:t>
      </w:r>
      <w:r w:rsidRPr="00543CA8">
        <w:rPr>
          <w:rFonts w:ascii="Courier New" w:hAnsi="Courier New" w:cs="Courier New"/>
          <w:lang w:val="en-US"/>
        </w:rPr>
        <w:t>&gt;,</w:t>
      </w:r>
      <w:r w:rsidRPr="000164A6">
        <w:rPr>
          <w:rFonts w:ascii="Courier New" w:hAnsi="Courier New"/>
        </w:rPr>
        <w:t>&lt;</w:t>
      </w:r>
      <w:r>
        <w:rPr>
          <w:rFonts w:ascii="Courier New" w:hAnsi="Courier New"/>
        </w:rPr>
        <w:t>MBS_TAI_</w:t>
      </w:r>
      <w:r w:rsidRPr="000164A6">
        <w:rPr>
          <w:rFonts w:ascii="Courier New" w:hAnsi="Courier New"/>
        </w:rPr>
        <w:t>list&gt;</w:t>
      </w:r>
      <w:r>
        <w:rPr>
          <w:rFonts w:ascii="Courier New" w:hAnsi="Courier New"/>
        </w:rPr>
        <w:t>,</w:t>
      </w:r>
      <w:r w:rsidRPr="000164A6">
        <w:rPr>
          <w:rFonts w:ascii="Courier New" w:hAnsi="Courier New"/>
        </w:rPr>
        <w:t>&lt;</w:t>
      </w:r>
      <w:r>
        <w:rPr>
          <w:rFonts w:ascii="Courier New" w:hAnsi="Courier New"/>
        </w:rPr>
        <w:t>MBS_CGI_</w:t>
      </w:r>
      <w:r w:rsidRPr="000164A6">
        <w:rPr>
          <w:rFonts w:ascii="Courier New" w:hAnsi="Courier New"/>
        </w:rPr>
        <w:t>list&gt;</w:t>
      </w:r>
      <w:r>
        <w:rPr>
          <w:rFonts w:ascii="Courier New" w:hAnsi="Courier New" w:cs="Courier New"/>
        </w:rPr>
        <w:t>,&lt;Source_IP&gt;,&lt;Destination_IP&gt;,&lt;MBS_start_time&gt;,&lt;MBS_timer&gt;,&lt;MSK_ID&gt;,&lt;MSK&gt;,&lt;MTK_ID&gt;,&lt;Enc_MTK&gt;</w:t>
      </w:r>
      <w:r w:rsidRPr="00543CA8">
        <w:t xml:space="preserve"> reporting </w:t>
      </w:r>
      <w:r>
        <w:t>the MBS session status.</w:t>
      </w:r>
    </w:p>
    <w:p w14:paraId="5FB738D0" w14:textId="77777777" w:rsidR="00235249" w:rsidRPr="00543CA8" w:rsidRDefault="00235249" w:rsidP="00235249">
      <w:r w:rsidRPr="00543CA8">
        <w:t xml:space="preserve">Read command returns the current </w:t>
      </w:r>
      <w:r>
        <w:t>MBS</w:t>
      </w:r>
      <w:r w:rsidRPr="00543CA8">
        <w:t xml:space="preserve"> unsolicited result code settings in the MT.</w:t>
      </w:r>
    </w:p>
    <w:p w14:paraId="130B7BE7" w14:textId="77777777" w:rsidR="00235249" w:rsidRPr="00543CA8" w:rsidRDefault="00235249" w:rsidP="00235249">
      <w:r w:rsidRPr="00543CA8">
        <w:t>Test command returns values supported as a compound value.</w:t>
      </w:r>
    </w:p>
    <w:p w14:paraId="3A9CF574" w14:textId="77777777" w:rsidR="00235249" w:rsidRPr="00543CA8" w:rsidRDefault="00235249" w:rsidP="00235249">
      <w:r w:rsidRPr="00543CA8">
        <w:rPr>
          <w:b/>
        </w:rPr>
        <w:t>Defined values</w:t>
      </w:r>
    </w:p>
    <w:p w14:paraId="3281473F" w14:textId="77777777" w:rsidR="00235249" w:rsidRPr="00543CA8" w:rsidRDefault="00235249" w:rsidP="00235249">
      <w:pPr>
        <w:pStyle w:val="B1"/>
        <w:rPr>
          <w:rFonts w:ascii="Courier New" w:hAnsi="Courier New"/>
        </w:rPr>
      </w:pPr>
      <w:r w:rsidRPr="00543CA8">
        <w:rPr>
          <w:rFonts w:ascii="Courier New" w:hAnsi="Courier New"/>
        </w:rPr>
        <w:t>&lt;n&gt;</w:t>
      </w:r>
      <w:r w:rsidRPr="00543CA8">
        <w:t>: integer type</w:t>
      </w:r>
    </w:p>
    <w:p w14:paraId="24970924" w14:textId="4816C101" w:rsidR="00235249" w:rsidRPr="00543CA8" w:rsidRDefault="00235249" w:rsidP="00235249">
      <w:pPr>
        <w:pStyle w:val="B2"/>
      </w:pPr>
      <w:r w:rsidRPr="00543CA8">
        <w:rPr>
          <w:u w:val="single"/>
        </w:rPr>
        <w:t>0</w:t>
      </w:r>
      <w:r w:rsidRPr="00543CA8">
        <w:tab/>
      </w:r>
      <w:r>
        <w:t>D</w:t>
      </w:r>
      <w:r w:rsidRPr="00543CA8">
        <w:t>isable presentation of the unsolicited result code</w:t>
      </w:r>
      <w:r>
        <w:t xml:space="preserve"> </w:t>
      </w:r>
      <w:r w:rsidRPr="00543CA8">
        <w:rPr>
          <w:rFonts w:ascii="Courier New" w:hAnsi="Courier New" w:cs="Courier New"/>
        </w:rPr>
        <w:t>+C</w:t>
      </w:r>
      <w:r>
        <w:rPr>
          <w:rFonts w:ascii="Courier New" w:hAnsi="Courier New" w:cs="Courier New"/>
        </w:rPr>
        <w:t>MSSR</w:t>
      </w:r>
      <w:r w:rsidRPr="000F1B75">
        <w:t>.</w:t>
      </w:r>
    </w:p>
    <w:p w14:paraId="514667F8" w14:textId="2BF71CC1" w:rsidR="00235249" w:rsidRPr="00543CA8" w:rsidRDefault="00235249" w:rsidP="00235249">
      <w:pPr>
        <w:ind w:left="851" w:hanging="284"/>
      </w:pPr>
      <w:r w:rsidRPr="00543CA8">
        <w:t>1</w:t>
      </w:r>
      <w:r w:rsidRPr="00543CA8">
        <w:tab/>
      </w:r>
      <w:r>
        <w:rPr>
          <w:color w:val="000000"/>
        </w:rPr>
        <w:t>E</w:t>
      </w:r>
      <w:r w:rsidRPr="00543CA8">
        <w:rPr>
          <w:color w:val="000000"/>
        </w:rPr>
        <w:t xml:space="preserve">nable </w:t>
      </w:r>
      <w:r w:rsidRPr="00543CA8">
        <w:t xml:space="preserve">presentation of </w:t>
      </w:r>
      <w:r w:rsidRPr="00543CA8">
        <w:rPr>
          <w:color w:val="000000"/>
        </w:rPr>
        <w:t xml:space="preserve">the unsolicited result code </w:t>
      </w:r>
      <w:r w:rsidRPr="00543CA8">
        <w:rPr>
          <w:rFonts w:ascii="Courier New" w:hAnsi="Courier New" w:cs="Courier New"/>
        </w:rPr>
        <w:t>+C</w:t>
      </w:r>
      <w:r>
        <w:rPr>
          <w:rFonts w:ascii="Courier New" w:hAnsi="Courier New" w:cs="Courier New"/>
        </w:rPr>
        <w:t>MSSR</w:t>
      </w:r>
      <w:r w:rsidRPr="000F1B75">
        <w:t>.</w:t>
      </w:r>
    </w:p>
    <w:p w14:paraId="150F7049" w14:textId="77777777" w:rsidR="00235249" w:rsidRPr="000903C1" w:rsidRDefault="00235249" w:rsidP="00235249">
      <w:pPr>
        <w:pStyle w:val="B1"/>
      </w:pPr>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C53562C" w14:textId="77777777" w:rsidR="00235249" w:rsidRDefault="00235249" w:rsidP="00235249">
      <w:pPr>
        <w:pStyle w:val="B1"/>
      </w:pPr>
      <w:r w:rsidRPr="000903C1">
        <w:rPr>
          <w:rFonts w:ascii="Courier New" w:hAnsi="Courier New"/>
        </w:rPr>
        <w:t>&lt;tmgi&gt;</w:t>
      </w:r>
      <w:r w:rsidRPr="000903C1">
        <w:t xml:space="preserve">: string type in hex format; value is the Temporary Mobile Group Identity allocated to a particular </w:t>
      </w:r>
      <w:r>
        <w:t>MBS session</w:t>
      </w:r>
      <w:r w:rsidRPr="000903C1">
        <w:t xml:space="preserve">. </w:t>
      </w:r>
      <w:r>
        <w:t xml:space="preserve">Refer </w:t>
      </w:r>
      <w:r w:rsidRPr="000903C1">
        <w:t>3GPP TS </w:t>
      </w:r>
      <w:r>
        <w:t>23.003 [7</w:t>
      </w:r>
      <w:r w:rsidRPr="000903C1">
        <w:t>], clause </w:t>
      </w:r>
      <w:r>
        <w:t>30.2.</w:t>
      </w:r>
    </w:p>
    <w:p w14:paraId="741D8B8E" w14:textId="77777777" w:rsidR="00235249" w:rsidRPr="00543CA8" w:rsidRDefault="00235249" w:rsidP="00235249">
      <w:pPr>
        <w:pStyle w:val="B1"/>
        <w:rPr>
          <w:rFonts w:ascii="Courier New" w:hAnsi="Courier New"/>
        </w:rPr>
      </w:pPr>
      <w:r>
        <w:t>&lt;</w:t>
      </w:r>
      <w:r w:rsidRPr="00F67A5C">
        <w:rPr>
          <w:rFonts w:ascii="Courier New" w:hAnsi="Courier New"/>
        </w:rPr>
        <w:t>MBS_decision</w:t>
      </w:r>
      <w:r>
        <w:t xml:space="preserve">&gt;: integer type; indicates the </w:t>
      </w:r>
      <w:r w:rsidRPr="001F2A18">
        <w:t>network decision</w:t>
      </w:r>
      <w:r>
        <w:t xml:space="preserve"> to a particular MBS session. Refer </w:t>
      </w:r>
      <w:r w:rsidRPr="000903C1">
        <w:t>3GPP TS 24.</w:t>
      </w:r>
      <w:r>
        <w:t>501</w:t>
      </w:r>
      <w:r w:rsidRPr="000903C1">
        <w:t> [</w:t>
      </w:r>
      <w:r>
        <w:t>161</w:t>
      </w:r>
      <w:r w:rsidRPr="000903C1">
        <w:t>], clause </w:t>
      </w:r>
      <w:r>
        <w:t>9.11.4.31</w:t>
      </w:r>
      <w:r w:rsidRPr="000903C1">
        <w:t>.</w:t>
      </w:r>
    </w:p>
    <w:p w14:paraId="2C7FC1EB" w14:textId="77777777" w:rsidR="00235249" w:rsidRPr="00543CA8" w:rsidRDefault="00235249" w:rsidP="00235249">
      <w:pPr>
        <w:pStyle w:val="B2"/>
      </w:pPr>
      <w:r w:rsidRPr="00543CA8">
        <w:t>0</w:t>
      </w:r>
      <w:r w:rsidRPr="00543CA8">
        <w:tab/>
      </w:r>
      <w:r>
        <w:t>MBS service area update</w:t>
      </w:r>
    </w:p>
    <w:p w14:paraId="3C3F2D9C" w14:textId="77777777" w:rsidR="00235249" w:rsidRDefault="00235249" w:rsidP="00235249">
      <w:pPr>
        <w:pStyle w:val="B2"/>
      </w:pPr>
      <w:r w:rsidRPr="00543CA8">
        <w:t>1</w:t>
      </w:r>
      <w:r w:rsidRPr="00543CA8">
        <w:tab/>
      </w:r>
      <w:r>
        <w:t>MBS join is accepted</w:t>
      </w:r>
    </w:p>
    <w:p w14:paraId="5EC5A052" w14:textId="77777777" w:rsidR="00235249" w:rsidRDefault="00235249" w:rsidP="00235249">
      <w:pPr>
        <w:pStyle w:val="B2"/>
      </w:pPr>
      <w:r>
        <w:t>2</w:t>
      </w:r>
      <w:r>
        <w:tab/>
        <w:t>MBS join is rejected</w:t>
      </w:r>
    </w:p>
    <w:p w14:paraId="5EA46425" w14:textId="77777777" w:rsidR="00235249" w:rsidRPr="00543CA8" w:rsidRDefault="00235249" w:rsidP="00235249">
      <w:pPr>
        <w:pStyle w:val="B2"/>
        <w:rPr>
          <w:rFonts w:ascii="Courier New" w:hAnsi="Courier New"/>
        </w:rPr>
      </w:pPr>
      <w:r>
        <w:t>3</w:t>
      </w:r>
      <w:r>
        <w:tab/>
        <w:t>Remove UE from MBS session</w:t>
      </w:r>
    </w:p>
    <w:p w14:paraId="63A2D108" w14:textId="77777777" w:rsidR="00235249" w:rsidRDefault="00235249" w:rsidP="00235249">
      <w:pPr>
        <w:pStyle w:val="B1"/>
      </w:pPr>
      <w:r>
        <w:rPr>
          <w:rFonts w:ascii="Courier New" w:hAnsi="Courier New"/>
        </w:rPr>
        <w:t>&lt;MBS_reject_cause</w:t>
      </w:r>
      <w:r w:rsidRPr="00543CA8">
        <w:rPr>
          <w:rFonts w:ascii="Courier New" w:hAnsi="Courier New"/>
        </w:rPr>
        <w:t>&gt;</w:t>
      </w:r>
      <w:r w:rsidRPr="00543CA8">
        <w:t xml:space="preserve">: </w:t>
      </w:r>
      <w:r>
        <w:t xml:space="preserve">integer type; indicates the </w:t>
      </w:r>
      <w:r w:rsidRPr="007D366C">
        <w:t xml:space="preserve">reason of rejecting the </w:t>
      </w:r>
      <w:r>
        <w:t xml:space="preserve">MBS session </w:t>
      </w:r>
      <w:r w:rsidRPr="007D366C">
        <w:t>join request or the reason of removing the UE from the MBS session</w:t>
      </w:r>
      <w:r>
        <w:t xml:space="preserve">,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30.</w:t>
      </w:r>
    </w:p>
    <w:p w14:paraId="783A07D4" w14:textId="77777777" w:rsidR="00235249" w:rsidRDefault="00235249" w:rsidP="00235249">
      <w:pPr>
        <w:pStyle w:val="B2"/>
      </w:pPr>
      <w:r w:rsidRPr="00543CA8">
        <w:t>0</w:t>
      </w:r>
      <w:r w:rsidRPr="00543CA8">
        <w:tab/>
      </w:r>
      <w:r>
        <w:t>No additional information provided</w:t>
      </w:r>
    </w:p>
    <w:p w14:paraId="654B4DBE" w14:textId="77777777" w:rsidR="00235249" w:rsidRDefault="00235249" w:rsidP="00235249">
      <w:pPr>
        <w:pStyle w:val="B2"/>
      </w:pPr>
      <w:r>
        <w:t>1</w:t>
      </w:r>
      <w:r>
        <w:tab/>
        <w:t>Insufficient resources</w:t>
      </w:r>
    </w:p>
    <w:p w14:paraId="14F26A70" w14:textId="77777777" w:rsidR="00235249" w:rsidRDefault="00235249" w:rsidP="00235249">
      <w:pPr>
        <w:pStyle w:val="B2"/>
      </w:pPr>
      <w:r>
        <w:t>2</w:t>
      </w:r>
      <w:r>
        <w:tab/>
        <w:t xml:space="preserve">User is not authorized to use MBS service </w:t>
      </w:r>
    </w:p>
    <w:p w14:paraId="32E9FA31" w14:textId="77777777" w:rsidR="00235249" w:rsidRDefault="00235249" w:rsidP="00235249">
      <w:pPr>
        <w:pStyle w:val="B2"/>
      </w:pPr>
      <w:r>
        <w:lastRenderedPageBreak/>
        <w:t>3</w:t>
      </w:r>
      <w:r>
        <w:tab/>
        <w:t>MBS session has not started or will not start soon</w:t>
      </w:r>
    </w:p>
    <w:p w14:paraId="553009C8" w14:textId="77777777" w:rsidR="00235249" w:rsidRDefault="00235249" w:rsidP="00235249">
      <w:pPr>
        <w:pStyle w:val="B2"/>
      </w:pPr>
      <w:r>
        <w:t>4</w:t>
      </w:r>
      <w:r>
        <w:tab/>
        <w:t>User is outside of local MBS service area</w:t>
      </w:r>
    </w:p>
    <w:p w14:paraId="2EF431A6" w14:textId="77777777" w:rsidR="00235249" w:rsidRDefault="00235249" w:rsidP="00235249">
      <w:pPr>
        <w:pStyle w:val="B2"/>
      </w:pPr>
      <w:r>
        <w:t>5</w:t>
      </w:r>
      <w:r>
        <w:tab/>
        <w:t>Session context not found</w:t>
      </w:r>
    </w:p>
    <w:p w14:paraId="692167AC" w14:textId="77777777" w:rsidR="00235249" w:rsidRPr="00543CA8" w:rsidRDefault="00235249" w:rsidP="00235249">
      <w:pPr>
        <w:pStyle w:val="B2"/>
      </w:pPr>
      <w:r>
        <w:t>6</w:t>
      </w:r>
      <w:r>
        <w:tab/>
        <w:t>MBS session is released</w:t>
      </w:r>
    </w:p>
    <w:p w14:paraId="41931E6E" w14:textId="77777777" w:rsidR="00235249" w:rsidRDefault="00235249" w:rsidP="00235249">
      <w:pPr>
        <w:pStyle w:val="B1"/>
      </w:pPr>
      <w:r w:rsidRPr="000164A6">
        <w:rPr>
          <w:rFonts w:ascii="Courier New" w:hAnsi="Courier New"/>
        </w:rPr>
        <w:t>&lt;</w:t>
      </w:r>
      <w:r>
        <w:rPr>
          <w:rFonts w:ascii="Courier New" w:hAnsi="Courier New"/>
        </w:rPr>
        <w:t>MBS_TAI_</w:t>
      </w:r>
      <w:r w:rsidRPr="000164A6">
        <w:rPr>
          <w:rFonts w:ascii="Courier New" w:hAnsi="Courier New"/>
        </w:rPr>
        <w:t>list&gt;</w:t>
      </w:r>
      <w:r>
        <w:t xml:space="preserve">: </w:t>
      </w:r>
      <w:r w:rsidRPr="000903C1">
        <w:t>string type</w:t>
      </w:r>
      <w:r>
        <w:t xml:space="preserve"> in hex format; </w:t>
      </w:r>
      <w:r w:rsidRPr="000903C1">
        <w:t>encoded as the length and the value part of the 5GS Tracking area identity list information element as specified in 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9.11.3.9.</w:t>
      </w:r>
      <w:r>
        <w:t xml:space="preserve"> </w:t>
      </w:r>
    </w:p>
    <w:p w14:paraId="44033FD9" w14:textId="77777777" w:rsidR="00235249" w:rsidRDefault="00235249" w:rsidP="00235249">
      <w:pPr>
        <w:pStyle w:val="B1"/>
        <w:rPr>
          <w:rFonts w:ascii="Courier New" w:hAnsi="Courier New" w:cs="Courier New"/>
        </w:rPr>
      </w:pPr>
      <w:r>
        <w:rPr>
          <w:rFonts w:ascii="Courier New" w:hAnsi="Courier New" w:cs="Courier New"/>
        </w:rPr>
        <w:t>&lt;MBS_CGI_list&gt;</w:t>
      </w:r>
      <w:r w:rsidRPr="001254F2">
        <w:t>:</w:t>
      </w:r>
      <w:r>
        <w:t xml:space="preserve"> string type in hex format; </w:t>
      </w:r>
      <w:r w:rsidRPr="000903C1">
        <w:t xml:space="preserve">encoded as the length and the value part of </w:t>
      </w:r>
      <w:r>
        <w:t xml:space="preserve">the NR CGI list in </w:t>
      </w:r>
      <w:r w:rsidRPr="000903C1">
        <w:t xml:space="preserve">the </w:t>
      </w:r>
      <w:r>
        <w:t xml:space="preserve">Requested MBS container </w:t>
      </w:r>
      <w:r w:rsidRPr="000903C1">
        <w:t>informa</w:t>
      </w:r>
      <w:r>
        <w:t xml:space="preserve">tion element as specified </w:t>
      </w:r>
      <w:r w:rsidRPr="000903C1">
        <w:t>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w:t>
      </w:r>
    </w:p>
    <w:p w14:paraId="4BB53229" w14:textId="77777777" w:rsidR="00235249" w:rsidRDefault="00235249" w:rsidP="00235249">
      <w:pPr>
        <w:pStyle w:val="B1"/>
        <w:rPr>
          <w:rFonts w:ascii="Courier New" w:hAnsi="Courier New" w:cs="Courier New"/>
        </w:rPr>
      </w:pPr>
      <w:r>
        <w:rPr>
          <w:rFonts w:ascii="Courier New" w:hAnsi="Courier New" w:cs="Courier New"/>
        </w:rPr>
        <w:t>&lt;Source_IP&gt;</w:t>
      </w:r>
      <w:r>
        <w:t xml:space="preserve">: </w:t>
      </w:r>
      <w:r w:rsidRPr="000903C1">
        <w:t>string type;</w:t>
      </w:r>
      <w:r>
        <w:t xml:space="preserve"> indicates the </w:t>
      </w:r>
      <w:r w:rsidRPr="003D7F2F">
        <w:t xml:space="preserve">IP unicast address used as </w:t>
      </w:r>
      <w:r>
        <w:t xml:space="preserve">the </w:t>
      </w:r>
      <w:r w:rsidRPr="003D7F2F">
        <w:t xml:space="preserve">source address of 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01522FEE" w14:textId="77777777" w:rsidR="00235249" w:rsidRDefault="00235249" w:rsidP="00235249">
      <w:pPr>
        <w:pStyle w:val="B1"/>
        <w:rPr>
          <w:rFonts w:ascii="Courier New" w:hAnsi="Courier New" w:cs="Courier New"/>
        </w:rPr>
      </w:pPr>
      <w:r>
        <w:rPr>
          <w:rFonts w:ascii="Courier New" w:hAnsi="Courier New" w:cs="Courier New"/>
        </w:rPr>
        <w:t>&lt;Destination_IP&gt;</w:t>
      </w:r>
      <w:r>
        <w:t xml:space="preserve">: </w:t>
      </w:r>
      <w:r w:rsidRPr="000903C1">
        <w:t>string type;</w:t>
      </w:r>
      <w:r>
        <w:t xml:space="preserve"> indicates the </w:t>
      </w:r>
      <w:r w:rsidRPr="00255444">
        <w:t xml:space="preserve">IP multicast address used as destination address </w:t>
      </w:r>
      <w:r>
        <w:t xml:space="preserve">for </w:t>
      </w:r>
      <w:r w:rsidRPr="003D7F2F">
        <w:t xml:space="preserve">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4905798E" w14:textId="77777777" w:rsidR="00235249" w:rsidRDefault="00235249" w:rsidP="00235249">
      <w:pPr>
        <w:pStyle w:val="B1"/>
        <w:rPr>
          <w:rFonts w:ascii="Courier New" w:hAnsi="Courier New" w:cs="Courier New"/>
        </w:rPr>
      </w:pPr>
      <w:r>
        <w:rPr>
          <w:rFonts w:ascii="Courier New" w:hAnsi="Courier New" w:cs="Courier New"/>
        </w:rPr>
        <w:t>&lt;MBS_start_time&gt;</w:t>
      </w:r>
      <w:r w:rsidRPr="003D7F2F">
        <w:t>: string</w:t>
      </w:r>
      <w:r>
        <w:t xml:space="preserve"> type in hex format; indicates the time when the MBS session starts,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721509FC" w14:textId="77777777" w:rsidR="00235249" w:rsidRDefault="00235249" w:rsidP="00235249">
      <w:pPr>
        <w:pStyle w:val="B1"/>
        <w:rPr>
          <w:rFonts w:ascii="Courier New" w:hAnsi="Courier New" w:cs="Courier New"/>
        </w:rPr>
      </w:pPr>
      <w:r>
        <w:rPr>
          <w:rFonts w:ascii="Courier New" w:hAnsi="Courier New" w:cs="Courier New"/>
        </w:rPr>
        <w:t>&lt;MBS_timer&gt;</w:t>
      </w:r>
      <w:r w:rsidRPr="00341177">
        <w:t>:</w:t>
      </w:r>
      <w:r>
        <w:t xml:space="preserve"> integer type; indicates the back-off timer associated with the MBS session,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2C2D0634" w14:textId="6FF375E4" w:rsidR="00235249" w:rsidRDefault="00235249" w:rsidP="00235249">
      <w:pPr>
        <w:pStyle w:val="B1"/>
        <w:rPr>
          <w:rFonts w:ascii="Courier New" w:hAnsi="Courier New" w:cs="Courier New"/>
        </w:rPr>
      </w:pPr>
      <w:r>
        <w:rPr>
          <w:rFonts w:ascii="Courier New" w:hAnsi="Courier New" w:cs="Courier New"/>
        </w:rPr>
        <w:t>&lt;MSK_ID&gt;</w:t>
      </w:r>
      <w:r w:rsidRPr="003D7F2F">
        <w:t>: string</w:t>
      </w:r>
      <w:r>
        <w:t xml:space="preserve"> type in hex format; indicates the MBS service key ID as defined in </w:t>
      </w:r>
      <w:r w:rsidRPr="00500DC4">
        <w:t>3GPP TS 33.246 </w:t>
      </w:r>
      <w:r>
        <w:t>[</w:t>
      </w:r>
      <w:r w:rsidR="00CA3A9F">
        <w:t>188</w:t>
      </w:r>
      <w:r>
        <w:t>]</w:t>
      </w:r>
      <w:r w:rsidRPr="00500DC4">
        <w:t>.</w:t>
      </w:r>
    </w:p>
    <w:p w14:paraId="5653C3E5" w14:textId="69FE9E3E" w:rsidR="00235249" w:rsidRDefault="00235249" w:rsidP="00235249">
      <w:pPr>
        <w:pStyle w:val="B1"/>
        <w:rPr>
          <w:rFonts w:ascii="Courier New" w:hAnsi="Courier New" w:cs="Courier New"/>
        </w:rPr>
      </w:pPr>
      <w:r>
        <w:rPr>
          <w:rFonts w:ascii="Courier New" w:hAnsi="Courier New" w:cs="Courier New"/>
        </w:rPr>
        <w:t>&lt;MSK&gt;</w:t>
      </w:r>
      <w:r w:rsidRPr="003D7F2F">
        <w:t>: string</w:t>
      </w:r>
      <w:r>
        <w:t xml:space="preserve"> type in hex format; indicates the MBS service key as defined</w:t>
      </w:r>
      <w:r w:rsidRPr="002A0BAB">
        <w:t xml:space="preserve"> </w:t>
      </w:r>
      <w:r>
        <w:t xml:space="preserve">in </w:t>
      </w:r>
      <w:r w:rsidRPr="00500DC4">
        <w:t>3GPP TS 33.246 </w:t>
      </w:r>
      <w:r>
        <w:t>[</w:t>
      </w:r>
      <w:r w:rsidR="00CA3A9F">
        <w:t>188</w:t>
      </w:r>
      <w:r>
        <w:t>]</w:t>
      </w:r>
      <w:r w:rsidRPr="00500DC4">
        <w:t>.</w:t>
      </w:r>
    </w:p>
    <w:p w14:paraId="668EFB36" w14:textId="68099872" w:rsidR="00235249" w:rsidRDefault="00235249" w:rsidP="00235249">
      <w:pPr>
        <w:pStyle w:val="B1"/>
        <w:rPr>
          <w:rFonts w:ascii="Courier New" w:hAnsi="Courier New" w:cs="Courier New"/>
        </w:rPr>
      </w:pPr>
      <w:r>
        <w:rPr>
          <w:rFonts w:ascii="Courier New" w:hAnsi="Courier New" w:cs="Courier New"/>
        </w:rPr>
        <w:t>&lt;MTK_ID&gt;</w:t>
      </w:r>
      <w:r w:rsidRPr="003D7F2F">
        <w:t>: string</w:t>
      </w:r>
      <w:r>
        <w:t xml:space="preserve"> type in hex format; indicates the MBS traffic key ID as defined in </w:t>
      </w:r>
      <w:r w:rsidRPr="00500DC4">
        <w:t>3GPP TS 33.246 </w:t>
      </w:r>
      <w:r>
        <w:t>[</w:t>
      </w:r>
      <w:r w:rsidR="00CA3A9F">
        <w:t>188</w:t>
      </w:r>
      <w:r>
        <w:t>]</w:t>
      </w:r>
      <w:r w:rsidRPr="00500DC4">
        <w:t>.</w:t>
      </w:r>
    </w:p>
    <w:p w14:paraId="16482A5A" w14:textId="532A4B25" w:rsidR="00235249" w:rsidRPr="00543CA8" w:rsidRDefault="00235249" w:rsidP="00235249">
      <w:pPr>
        <w:pStyle w:val="B1"/>
      </w:pPr>
      <w:r>
        <w:rPr>
          <w:rFonts w:ascii="Courier New" w:hAnsi="Courier New" w:cs="Courier New"/>
        </w:rPr>
        <w:t>&lt;Enc_MTK&gt;</w:t>
      </w:r>
      <w:r w:rsidRPr="003D7F2F">
        <w:t>: string</w:t>
      </w:r>
      <w:r>
        <w:t xml:space="preserve"> type in hex format; indicates the encrypted MBS traffic key</w:t>
      </w:r>
      <w:r w:rsidRPr="002A0BAB">
        <w:t xml:space="preserve"> </w:t>
      </w:r>
      <w:r>
        <w:t xml:space="preserve">as defined in </w:t>
      </w:r>
      <w:r w:rsidRPr="00500DC4">
        <w:t>3GPP TS 33.246 </w:t>
      </w:r>
      <w:r>
        <w:t>[</w:t>
      </w:r>
      <w:r w:rsidR="00CA3A9F">
        <w:t>188</w:t>
      </w:r>
      <w:r>
        <w:t>]</w:t>
      </w:r>
      <w:r w:rsidRPr="00500DC4">
        <w:t>.</w:t>
      </w:r>
    </w:p>
    <w:p w14:paraId="698D691A" w14:textId="77777777" w:rsidR="00235249" w:rsidRPr="00543CA8" w:rsidRDefault="00235249" w:rsidP="00235249">
      <w:r w:rsidRPr="00543CA8">
        <w:rPr>
          <w:b/>
        </w:rPr>
        <w:t>Implementation</w:t>
      </w:r>
    </w:p>
    <w:p w14:paraId="7106034D" w14:textId="62BA089D" w:rsidR="00235249" w:rsidRDefault="00235249" w:rsidP="00235249">
      <w:r w:rsidRPr="00543CA8">
        <w:t>Optional</w:t>
      </w:r>
    </w:p>
    <w:p w14:paraId="54E08755" w14:textId="3C28F486" w:rsidR="009A66D5" w:rsidRDefault="009A66D5" w:rsidP="009A66D5">
      <w:pPr>
        <w:pStyle w:val="Heading3"/>
      </w:pPr>
      <w:bookmarkStart w:id="4325" w:name="_Toc171691606"/>
      <w:r w:rsidRPr="000903C1">
        <w:t>10.1.</w:t>
      </w:r>
      <w:r>
        <w:t>90</w:t>
      </w:r>
      <w:r w:rsidRPr="000903C1">
        <w:tab/>
      </w:r>
      <w:bookmarkStart w:id="4326" w:name="_Hlk131964832"/>
      <w:r>
        <w:t xml:space="preserve">Information for </w:t>
      </w:r>
      <w:bookmarkStart w:id="4327" w:name="_Hlk132190793"/>
      <w:r>
        <w:t>reflective QoS for ESP</w:t>
      </w:r>
      <w:bookmarkEnd w:id="4327"/>
      <w:r>
        <w:t xml:space="preserve"> </w:t>
      </w:r>
      <w:r w:rsidRPr="000903C1">
        <w:t>+</w:t>
      </w:r>
      <w:bookmarkEnd w:id="4326"/>
      <w:r>
        <w:t>CIRQE</w:t>
      </w:r>
      <w:bookmarkEnd w:id="4325"/>
    </w:p>
    <w:p w14:paraId="44B4B8DF" w14:textId="18919C57" w:rsidR="009A66D5" w:rsidRPr="000903C1" w:rsidRDefault="009A66D5" w:rsidP="009A66D5">
      <w:pPr>
        <w:pStyle w:val="TH"/>
      </w:pPr>
      <w:r w:rsidRPr="000903C1">
        <w:t>Table </w:t>
      </w:r>
      <w:r w:rsidRPr="000903C1">
        <w:rPr>
          <w:noProof/>
        </w:rPr>
        <w:t>1</w:t>
      </w:r>
      <w:r>
        <w:rPr>
          <w:noProof/>
        </w:rPr>
        <w:t>0.1.</w:t>
      </w:r>
      <w:r w:rsidR="00F30DFF">
        <w:rPr>
          <w:noProof/>
        </w:rPr>
        <w:t>90</w:t>
      </w:r>
      <w:r>
        <w:rPr>
          <w:noProof/>
        </w:rPr>
        <w:t>-1</w:t>
      </w:r>
      <w:r w:rsidRPr="000903C1">
        <w:t>: +</w:t>
      </w:r>
      <w:r>
        <w:t>CIRQE</w:t>
      </w:r>
      <w:r w:rsidRPr="000903C1">
        <w:t xml:space="preserve"> parameter command syntax</w:t>
      </w:r>
    </w:p>
    <w:tbl>
      <w:tblPr>
        <w:tblW w:w="9854" w:type="dxa"/>
        <w:tblLayout w:type="fixed"/>
        <w:tblLook w:val="0000" w:firstRow="0" w:lastRow="0" w:firstColumn="0" w:lastColumn="0" w:noHBand="0" w:noVBand="0"/>
      </w:tblPr>
      <w:tblGrid>
        <w:gridCol w:w="4927"/>
        <w:gridCol w:w="4927"/>
      </w:tblGrid>
      <w:tr w:rsidR="009A66D5" w:rsidRPr="000903C1"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0903C1" w:rsidRDefault="009A66D5" w:rsidP="001C7212">
            <w:pPr>
              <w:pStyle w:val="TAH"/>
            </w:pPr>
            <w:r w:rsidRPr="000903C1">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0903C1" w:rsidRDefault="009A66D5" w:rsidP="001C7212">
            <w:pPr>
              <w:pStyle w:val="TAH"/>
            </w:pPr>
            <w:r w:rsidRPr="000903C1">
              <w:t>Possible Response(s)</w:t>
            </w:r>
          </w:p>
        </w:tc>
      </w:tr>
      <w:tr w:rsidR="009A66D5" w:rsidRPr="000903C1"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637BC1">
              <w:rPr>
                <w:rFonts w:ascii="Courier New" w:hAnsi="Courier New" w:cs="Courier New"/>
              </w:rPr>
              <w:t>=&lt;cid&gt;</w:t>
            </w:r>
            <w:r>
              <w:rPr>
                <w:rFonts w:ascii="Courier New" w:hAnsi="Courier New" w:cs="Courier New"/>
              </w:rPr>
              <w:t xml:space="preserve"> [</w:t>
            </w:r>
            <w:r w:rsidRPr="00637BC1">
              <w:rPr>
                <w:rFonts w:ascii="Courier New" w:hAnsi="Courier New" w:cs="Courier New"/>
              </w:rPr>
              <w:t>,</w:t>
            </w:r>
            <w:r>
              <w:rPr>
                <w:rFonts w:ascii="Courier New" w:hAnsi="Courier New" w:cs="Courier New"/>
              </w:rPr>
              <w:t xml:space="preserve"> &lt;mode&gt;</w:t>
            </w:r>
            <w:r w:rsidRPr="007C721C">
              <w:rPr>
                <w:rFonts w:ascii="Courier New" w:hAnsi="Courier New" w:cs="Courier New"/>
              </w:rPr>
              <w:t>,</w:t>
            </w:r>
            <w:r>
              <w:rPr>
                <w:rFonts w:ascii="Courier New" w:hAnsi="Courier New" w:cs="Courier New"/>
              </w:rPr>
              <w:t xml:space="preserve"> </w:t>
            </w:r>
            <w:r w:rsidRPr="00ED370D">
              <w:rPr>
                <w:rFonts w:ascii="Courier New" w:hAnsi="Courier New" w:cs="Courier New"/>
              </w:rPr>
              <w:t>&lt;protocol number (ipv4) / next header (ipv6)&gt;</w:t>
            </w:r>
            <w:r>
              <w:rPr>
                <w:rFonts w:ascii="Courier New" w:hAnsi="Courier New" w:cs="Courier New"/>
              </w:rPr>
              <w:t xml:space="preserve">, </w:t>
            </w:r>
            <w:r w:rsidRPr="007C721C">
              <w:rPr>
                <w:rFonts w:ascii="Courier New" w:hAnsi="Courier New" w:cs="Courier New"/>
              </w:rPr>
              <w:t>&lt;local_address&gt;, &lt;remote_address&gt;,</w:t>
            </w:r>
            <w:r>
              <w:rPr>
                <w:rFonts w:ascii="Courier New" w:hAnsi="Courier New" w:cs="Courier New"/>
              </w:rPr>
              <w:t xml:space="preserve">  </w:t>
            </w:r>
            <w:r w:rsidRPr="007C721C">
              <w:rPr>
                <w:rFonts w:ascii="Courier New" w:hAnsi="Courier New" w:cs="Courier New"/>
              </w:rPr>
              <w:t>&lt;DL_IPsec_SA_SPI&gt;,</w:t>
            </w:r>
            <w:r>
              <w:rPr>
                <w:rFonts w:ascii="Courier New" w:hAnsi="Courier New" w:cs="Courier New"/>
              </w:rPr>
              <w:t xml:space="preserve"> </w:t>
            </w:r>
            <w:r w:rsidRPr="007C721C">
              <w:rPr>
                <w:rFonts w:ascii="Courier New" w:hAnsi="Courier New" w:cs="Courier New"/>
              </w:rPr>
              <w:t>&lt;UL_IPsec_SA_SPI&gt;</w:t>
            </w:r>
            <w:r>
              <w:rPr>
                <w:rFonts w:ascii="Courier New" w:hAnsi="Courier New" w:cs="Courier New"/>
              </w:rPr>
              <w:t xml:space="preserve"> [,</w:t>
            </w:r>
            <w:r w:rsidRPr="007C721C">
              <w:rPr>
                <w:rFonts w:ascii="Courier New" w:hAnsi="Courier New" w:cs="Courier New"/>
              </w:rPr>
              <w:t xml:space="preserve">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0903C1" w:rsidRDefault="009A66D5" w:rsidP="001C7212">
            <w:pPr>
              <w:spacing w:line="200" w:lineRule="exact"/>
              <w:rPr>
                <w:rFonts w:ascii="Courier New" w:hAnsi="Courier New" w:cs="Courier New"/>
              </w:rPr>
            </w:pPr>
            <w:r w:rsidRPr="000903C1">
              <w:rPr>
                <w:rFonts w:ascii="Courier New" w:hAnsi="Courier New"/>
                <w:i/>
                <w:lang w:val="es-ES_tradnl"/>
              </w:rPr>
              <w:t>+CME ERROR: &lt;err&gt;</w:t>
            </w:r>
          </w:p>
        </w:tc>
      </w:tr>
      <w:tr w:rsidR="009A66D5" w:rsidRPr="000903C1"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BD1F00A" w14:textId="77777777" w:rsidR="009A66D5" w:rsidRPr="000903C1" w:rsidRDefault="009A66D5" w:rsidP="001C7212">
            <w:pPr>
              <w:spacing w:line="200" w:lineRule="exact"/>
            </w:pPr>
          </w:p>
        </w:tc>
      </w:tr>
    </w:tbl>
    <w:p w14:paraId="598A765B" w14:textId="77777777" w:rsidR="009A66D5" w:rsidRPr="000903C1" w:rsidRDefault="009A66D5" w:rsidP="009A66D5">
      <w:pPr>
        <w:spacing w:line="200" w:lineRule="exact"/>
      </w:pPr>
    </w:p>
    <w:p w14:paraId="2FEB6EE8" w14:textId="77777777" w:rsidR="009A66D5" w:rsidRPr="000903C1" w:rsidRDefault="009A66D5" w:rsidP="009A66D5">
      <w:pPr>
        <w:spacing w:line="200" w:lineRule="exact"/>
        <w:rPr>
          <w:b/>
        </w:rPr>
      </w:pPr>
      <w:r w:rsidRPr="000903C1">
        <w:rPr>
          <w:b/>
        </w:rPr>
        <w:t>Description</w:t>
      </w:r>
    </w:p>
    <w:p w14:paraId="760A78B2" w14:textId="25277D8A" w:rsidR="009A66D5" w:rsidRDefault="009A66D5" w:rsidP="009A66D5">
      <w:r>
        <w:t xml:space="preserve">This command allows the TE to provide information about an </w:t>
      </w:r>
      <w:r w:rsidRPr="00F264CA">
        <w:t xml:space="preserve">uplink </w:t>
      </w:r>
      <w:r>
        <w:t>IP security (</w:t>
      </w:r>
      <w:r w:rsidRPr="00F264CA">
        <w:t>IPSec</w:t>
      </w:r>
      <w:r>
        <w:t>)</w:t>
      </w:r>
      <w:r w:rsidRPr="00F264CA">
        <w:t xml:space="preserve"> security association</w:t>
      </w:r>
      <w:r>
        <w:t xml:space="preserve"> (</w:t>
      </w:r>
      <w:r w:rsidRPr="00F264CA">
        <w:t>SA</w:t>
      </w:r>
      <w:r>
        <w:t>)</w:t>
      </w:r>
      <w:r w:rsidRPr="00F264CA">
        <w:t xml:space="preserve"> corresponding to </w:t>
      </w:r>
      <w:r>
        <w:t xml:space="preserve">a </w:t>
      </w:r>
      <w:r w:rsidRPr="00F264CA">
        <w:t>downlink IP</w:t>
      </w:r>
      <w:r>
        <w:t>s</w:t>
      </w:r>
      <w:r w:rsidRPr="00F264CA">
        <w:t>ec SA</w:t>
      </w:r>
      <w:r>
        <w:t xml:space="preserve">, in the TE, for the reflective QoS for ESP, along with other required information for an UL packet filter of a derived QoS rule for ESP, see </w:t>
      </w:r>
      <w:r w:rsidRPr="007636C6">
        <w:t>3GPP TS 24.501 [161]</w:t>
      </w:r>
      <w:r>
        <w:t xml:space="preserve">, to TA/MT, depending whether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w:t>
      </w:r>
    </w:p>
    <w:p w14:paraId="0AC52A45" w14:textId="77777777" w:rsidR="009A66D5" w:rsidRPr="00637BC1" w:rsidRDefault="009A66D5" w:rsidP="009A66D5">
      <w:r w:rsidRPr="00637BC1">
        <w:t>A special form of the set command, +</w:t>
      </w:r>
      <w:r>
        <w:t>CIRQE</w:t>
      </w:r>
      <w:r w:rsidRPr="00637BC1">
        <w:t xml:space="preserve">=&lt;cid&gt; </w:t>
      </w:r>
      <w:r>
        <w:t xml:space="preserve">indicates that no </w:t>
      </w:r>
      <w:r w:rsidRPr="002848BF">
        <w:t>uplink IP</w:t>
      </w:r>
      <w:r>
        <w:t>s</w:t>
      </w:r>
      <w:r w:rsidRPr="002848BF">
        <w:t>ec SA</w:t>
      </w:r>
      <w:r>
        <w:t xml:space="preserve"> </w:t>
      </w:r>
      <w:r w:rsidRPr="00EC5715">
        <w:t>correspond</w:t>
      </w:r>
      <w:r>
        <w:t xml:space="preserve">s </w:t>
      </w:r>
      <w:r w:rsidRPr="00EC5715">
        <w:t xml:space="preserve">to </w:t>
      </w:r>
      <w:r>
        <w:t xml:space="preserve">any </w:t>
      </w:r>
      <w:r w:rsidRPr="002848BF">
        <w:t>downlink IP</w:t>
      </w:r>
      <w:r>
        <w:t>s</w:t>
      </w:r>
      <w:r w:rsidRPr="002848BF">
        <w:t>ec SA</w:t>
      </w:r>
      <w:r>
        <w:t xml:space="preserve"> for the particular &lt;cid&gt;.</w:t>
      </w:r>
    </w:p>
    <w:p w14:paraId="48F3583B" w14:textId="77777777" w:rsidR="009A66D5" w:rsidRPr="000903C1" w:rsidRDefault="009A66D5" w:rsidP="009A66D5">
      <w:r w:rsidRPr="007636C6">
        <w:lastRenderedPageBreak/>
        <w:t>Refer clause 9.2 for possible &lt;err&gt; values.</w:t>
      </w:r>
    </w:p>
    <w:p w14:paraId="3A8CADFE" w14:textId="77777777" w:rsidR="009A66D5" w:rsidRPr="000903C1" w:rsidRDefault="009A66D5" w:rsidP="009A66D5">
      <w:pPr>
        <w:spacing w:line="200" w:lineRule="exact"/>
        <w:rPr>
          <w:b/>
        </w:rPr>
      </w:pPr>
      <w:r w:rsidRPr="000903C1">
        <w:rPr>
          <w:b/>
        </w:rPr>
        <w:t>Defined values</w:t>
      </w:r>
    </w:p>
    <w:p w14:paraId="41FBCBF4" w14:textId="77777777" w:rsidR="009A66D5" w:rsidRPr="000903C1" w:rsidRDefault="009A66D5" w:rsidP="009A66D5">
      <w:pPr>
        <w:pStyle w:val="B1"/>
        <w:keepNext/>
        <w:keepLines/>
      </w:pPr>
      <w:r w:rsidRPr="000903C1">
        <w:rPr>
          <w:rFonts w:ascii="Courier New" w:hAnsi="Courier New"/>
        </w:rPr>
        <w:t>&lt;cid&gt;</w:t>
      </w:r>
      <w:r w:rsidRPr="000903C1">
        <w:t>: integer type</w:t>
      </w:r>
      <w:r>
        <w:t>,</w:t>
      </w:r>
      <w:r w:rsidRPr="000903C1">
        <w:t xml:space="preserve"> </w:t>
      </w:r>
      <w:r>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3CC31F2" w14:textId="77777777" w:rsidR="009A66D5" w:rsidRDefault="009A66D5" w:rsidP="009A66D5">
      <w:pPr>
        <w:pStyle w:val="B1"/>
      </w:pPr>
      <w:r>
        <w:rPr>
          <w:rFonts w:ascii="Courier New" w:hAnsi="Courier New"/>
        </w:rPr>
        <w:t>&lt;mode&gt;</w:t>
      </w:r>
      <w:r w:rsidRPr="000903C1">
        <w:t xml:space="preserve">: </w:t>
      </w:r>
      <w:r>
        <w:t>integer type, identifies mode of provided information:</w:t>
      </w:r>
    </w:p>
    <w:p w14:paraId="7BA4F6BD" w14:textId="77777777" w:rsidR="009A66D5" w:rsidRDefault="009A66D5" w:rsidP="009A66D5">
      <w:pPr>
        <w:pStyle w:val="B2"/>
      </w:pPr>
      <w:r>
        <w:rPr>
          <w:rFonts w:ascii="Courier New" w:hAnsi="Courier New"/>
        </w:rPr>
        <w:t>1</w:t>
      </w:r>
      <w:r w:rsidRPr="000903C1">
        <w:rPr>
          <w:rFonts w:ascii="Courier New" w:hAnsi="Courier New"/>
        </w:rPr>
        <w:tab/>
      </w:r>
      <w:r>
        <w:t xml:space="preserve">a new association between the </w:t>
      </w:r>
      <w:r w:rsidRPr="002848BF">
        <w:t>uplink IP</w:t>
      </w:r>
      <w:r>
        <w:t>s</w:t>
      </w:r>
      <w:r w:rsidRPr="002848BF">
        <w:t>ec SA</w:t>
      </w:r>
      <w:r>
        <w:t xml:space="preserve"> and the </w:t>
      </w:r>
      <w:r w:rsidRPr="002848BF">
        <w:t>downlink IP</w:t>
      </w:r>
      <w:r>
        <w:t>s</w:t>
      </w:r>
      <w:r w:rsidRPr="002848BF">
        <w:t>ec SA</w:t>
      </w:r>
      <w:r>
        <w:t xml:space="preserve"> is created.</w:t>
      </w:r>
    </w:p>
    <w:p w14:paraId="029AAB2C" w14:textId="77777777" w:rsidR="009A66D5" w:rsidRDefault="009A66D5" w:rsidP="009A66D5">
      <w:pPr>
        <w:pStyle w:val="B2"/>
      </w:pPr>
      <w:r>
        <w:rPr>
          <w:rFonts w:ascii="Courier New" w:hAnsi="Courier New"/>
        </w:rPr>
        <w:t>2</w:t>
      </w:r>
      <w:r w:rsidRPr="000903C1">
        <w:rPr>
          <w:rFonts w:ascii="Courier New" w:hAnsi="Courier New"/>
        </w:rPr>
        <w:tab/>
      </w:r>
      <w:r>
        <w:t xml:space="preserve">an existing assocation between the </w:t>
      </w:r>
      <w:r w:rsidRPr="002848BF">
        <w:t>uplink IP</w:t>
      </w:r>
      <w:r>
        <w:t>s</w:t>
      </w:r>
      <w:r w:rsidRPr="002848BF">
        <w:t>ec SA</w:t>
      </w:r>
      <w:r>
        <w:t xml:space="preserve"> and the </w:t>
      </w:r>
      <w:r w:rsidRPr="002848BF">
        <w:t>downlink IP</w:t>
      </w:r>
      <w:r>
        <w:t>s</w:t>
      </w:r>
      <w:r w:rsidRPr="002848BF">
        <w:t>ec SA</w:t>
      </w:r>
      <w:r>
        <w:t xml:space="preserve"> is removed.</w:t>
      </w:r>
    </w:p>
    <w:p w14:paraId="02A569DD" w14:textId="7707D8FE" w:rsidR="009A66D5" w:rsidRPr="000903C1" w:rsidRDefault="009A66D5" w:rsidP="009A66D5">
      <w:pPr>
        <w:pStyle w:val="B1"/>
        <w:keepNext/>
        <w:keepLines/>
      </w:pPr>
      <w:r w:rsidRPr="00F515BC">
        <w:rPr>
          <w:rFonts w:ascii="Courier New" w:hAnsi="Courier New"/>
        </w:rPr>
        <w:t>&lt;protocol number (ipv4) / next header (ipv6)&gt;</w:t>
      </w:r>
      <w:r w:rsidRPr="006A5CC2">
        <w:t>: integer type, indicating</w:t>
      </w:r>
      <w:r>
        <w:t xml:space="preserve"> </w:t>
      </w:r>
      <w:r w:rsidRPr="006A5CC2">
        <w:t>the next level protocol</w:t>
      </w:r>
      <w:r>
        <w:t>, with</w:t>
      </w:r>
      <w:r w:rsidRPr="000903C1">
        <w:t xml:space="preserve"> </w:t>
      </w:r>
      <w:r>
        <w:t>v</w:t>
      </w:r>
      <w:r w:rsidRPr="000903C1">
        <w:t xml:space="preserve">alue range from 0 to </w:t>
      </w:r>
      <w:r>
        <w:t xml:space="preserve">255, where value 50 (decimal) indicates "ESP", value 17 (decimal) indicates "UDP". When </w:t>
      </w:r>
      <w:r w:rsidRPr="00F515BC">
        <w:rPr>
          <w:rFonts w:ascii="Courier New" w:hAnsi="Courier New"/>
        </w:rPr>
        <w:t>&lt;protocol number (ipv4) / next header (ipv6)&gt;</w:t>
      </w:r>
      <w:r>
        <w:rPr>
          <w:rFonts w:ascii="Courier New" w:hAnsi="Courier New"/>
        </w:rPr>
        <w:t xml:space="preserve"> </w:t>
      </w:r>
      <w:r>
        <w:t xml:space="preserve">is set to "UDP",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 for user data packets of the dowlink and uplink IPsec SAs.</w:t>
      </w:r>
    </w:p>
    <w:p w14:paraId="1EDB0394"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local </w:t>
      </w:r>
      <w:r w:rsidRPr="006C698C">
        <w:t xml:space="preserve">address, </w:t>
      </w:r>
      <w:r>
        <w:t>i</w:t>
      </w:r>
      <w:r w:rsidRPr="006C698C">
        <w:t>n the form of</w:t>
      </w:r>
      <w:r>
        <w:t>:</w:t>
      </w:r>
    </w:p>
    <w:p w14:paraId="53250965" w14:textId="77777777" w:rsidR="009A66D5" w:rsidRDefault="009A66D5" w:rsidP="009A66D5">
      <w:pPr>
        <w:pStyle w:val="B2"/>
      </w:pPr>
      <w:r>
        <w:t>-</w:t>
      </w:r>
      <w:r>
        <w:tab/>
      </w:r>
      <w:r w:rsidRPr="006C698C">
        <w:t>"a1.a2.a3.a4"</w:t>
      </w:r>
      <w:r>
        <w:t>, for IPv4; or</w:t>
      </w:r>
    </w:p>
    <w:p w14:paraId="4EE64893" w14:textId="77777777" w:rsidR="009A66D5" w:rsidRDefault="009A66D5" w:rsidP="009A66D5">
      <w:pPr>
        <w:pStyle w:val="B2"/>
      </w:pPr>
      <w:r>
        <w:t>-</w:t>
      </w:r>
      <w:r>
        <w:tab/>
      </w:r>
      <w:r w:rsidRPr="006C698C">
        <w:t>"a1.a2.a3.a4.a5.a6.a7.a8.a9.a10.a11.a12.a13.a14.a15.a16"</w:t>
      </w:r>
      <w:r>
        <w:t>, for IPv6.</w:t>
      </w:r>
    </w:p>
    <w:p w14:paraId="737B03EB" w14:textId="77777777" w:rsidR="009A66D5"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remote </w:t>
      </w:r>
      <w:r w:rsidRPr="006C698C">
        <w:t xml:space="preserve">address, </w:t>
      </w:r>
      <w:r>
        <w:t>i</w:t>
      </w:r>
      <w:r w:rsidRPr="006C698C">
        <w:t>n the form of</w:t>
      </w:r>
      <w:r>
        <w:t>:</w:t>
      </w:r>
    </w:p>
    <w:p w14:paraId="51524A60" w14:textId="77777777" w:rsidR="009A66D5" w:rsidRDefault="009A66D5" w:rsidP="009A66D5">
      <w:pPr>
        <w:pStyle w:val="B2"/>
      </w:pPr>
      <w:r>
        <w:t>-</w:t>
      </w:r>
      <w:r>
        <w:tab/>
      </w:r>
      <w:r w:rsidRPr="006C698C">
        <w:t>"a1.a2.a3.a4"</w:t>
      </w:r>
      <w:r>
        <w:t>, for IPv4; or</w:t>
      </w:r>
    </w:p>
    <w:p w14:paraId="5CFC3664" w14:textId="77777777" w:rsidR="009A66D5" w:rsidRDefault="009A66D5" w:rsidP="009A66D5">
      <w:pPr>
        <w:pStyle w:val="B2"/>
      </w:pPr>
      <w:r>
        <w:t>-</w:t>
      </w:r>
      <w:r>
        <w:tab/>
      </w:r>
      <w:r w:rsidRPr="006C698C">
        <w:t>"a1.a2.a3.a4.a5.a6.a7.a8.a9.a10.a11.a12.a13.a14.a15.a16"</w:t>
      </w:r>
      <w:r>
        <w:t>, for IPv6.</w:t>
      </w:r>
    </w:p>
    <w:p w14:paraId="52BF7B49" w14:textId="77777777" w:rsidR="009A66D5" w:rsidRPr="000903C1" w:rsidRDefault="009A66D5" w:rsidP="009A66D5">
      <w:pPr>
        <w:pStyle w:val="B1"/>
      </w:pPr>
      <w:r w:rsidRPr="000903C1">
        <w:rPr>
          <w:rFonts w:ascii="Courier New" w:hAnsi="Courier New"/>
        </w:rPr>
        <w:t>&lt;</w:t>
      </w:r>
      <w:r>
        <w:rPr>
          <w:rFonts w:ascii="Courier New" w:hAnsi="Courier New" w:cs="Courier New"/>
        </w:rPr>
        <w:t>DL_IPsec_SA_SPI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w:t>
      </w:r>
      <w:r w:rsidRPr="002848BF">
        <w:t>downlink IP</w:t>
      </w:r>
      <w:r>
        <w:t>s</w:t>
      </w:r>
      <w:r w:rsidRPr="002848BF">
        <w:t>ec SA</w:t>
      </w:r>
      <w:r>
        <w:t>, encoded using eight hexadecimal digits. The first digit is the most significat digit.</w:t>
      </w:r>
    </w:p>
    <w:p w14:paraId="16E97B03" w14:textId="77777777" w:rsidR="009A66D5" w:rsidRPr="000903C1" w:rsidRDefault="009A66D5" w:rsidP="009A66D5">
      <w:pPr>
        <w:pStyle w:val="B1"/>
      </w:pPr>
      <w:r w:rsidRPr="000903C1">
        <w:rPr>
          <w:rFonts w:ascii="Courier New" w:hAnsi="Courier New"/>
        </w:rPr>
        <w:t>&lt;</w:t>
      </w:r>
      <w:r>
        <w:rPr>
          <w:rFonts w:ascii="Courier New" w:hAnsi="Courier New" w:cs="Courier New"/>
        </w:rPr>
        <w:t>UL_IPsec_SA_SPI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uplink </w:t>
      </w:r>
      <w:r w:rsidRPr="002848BF">
        <w:t>IP</w:t>
      </w:r>
      <w:r>
        <w:t>s</w:t>
      </w:r>
      <w:r w:rsidRPr="002848BF">
        <w:t>ec SA</w:t>
      </w:r>
      <w:r>
        <w:t>, encoded using eight hexadecimal digits. The first digit is the most significat digit.</w:t>
      </w:r>
    </w:p>
    <w:p w14:paraId="1620CD40"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local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present otherwise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036EDBB5" w14:textId="77777777" w:rsidR="009A66D5" w:rsidRPr="000903C1"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remote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Pr>
          <w:rFonts w:ascii="Courier New" w:hAnsi="Courier New"/>
        </w:rPr>
        <w:t xml:space="preserve"> </w:t>
      </w:r>
      <w:r>
        <w:t xml:space="preserve">parameter is present otherwise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4EEF5EDB" w14:textId="77777777" w:rsidR="009A66D5" w:rsidRPr="000903C1" w:rsidRDefault="009A66D5" w:rsidP="009A66D5">
      <w:r w:rsidRPr="000903C1">
        <w:rPr>
          <w:b/>
        </w:rPr>
        <w:t>Implementation</w:t>
      </w:r>
    </w:p>
    <w:p w14:paraId="15E96A98" w14:textId="1ADD099A" w:rsidR="009A66D5" w:rsidRDefault="009A66D5" w:rsidP="00235249">
      <w:r w:rsidRPr="000903C1">
        <w:t>Optional.</w:t>
      </w:r>
    </w:p>
    <w:p w14:paraId="0AFD64BB" w14:textId="2B3D5D42" w:rsidR="0092607C" w:rsidRPr="0022582E" w:rsidRDefault="0092607C" w:rsidP="0092607C">
      <w:pPr>
        <w:keepNext/>
        <w:keepLines/>
        <w:spacing w:before="120"/>
        <w:ind w:left="1134" w:hanging="1134"/>
        <w:outlineLvl w:val="2"/>
        <w:rPr>
          <w:rFonts w:ascii="Arial" w:hAnsi="Arial"/>
          <w:sz w:val="28"/>
        </w:rPr>
      </w:pPr>
      <w:r w:rsidRPr="0022582E">
        <w:rPr>
          <w:rFonts w:ascii="Arial" w:hAnsi="Arial"/>
          <w:sz w:val="28"/>
        </w:rPr>
        <w:t>10.1.</w:t>
      </w:r>
      <w:r>
        <w:rPr>
          <w:rFonts w:ascii="Arial" w:hAnsi="Arial"/>
          <w:sz w:val="28"/>
        </w:rPr>
        <w:t>91</w:t>
      </w:r>
      <w:r w:rsidRPr="0022582E">
        <w:rPr>
          <w:rFonts w:ascii="Arial" w:hAnsi="Arial"/>
          <w:sz w:val="28"/>
        </w:rPr>
        <w:tab/>
        <w:t>Non3</w:t>
      </w:r>
      <w:r w:rsidR="00295A35">
        <w:rPr>
          <w:rFonts w:ascii="Arial" w:hAnsi="Arial"/>
          <w:sz w:val="28"/>
        </w:rPr>
        <w:t>GPP</w:t>
      </w:r>
      <w:r w:rsidRPr="0022582E">
        <w:rPr>
          <w:rFonts w:ascii="Arial" w:hAnsi="Arial"/>
          <w:sz w:val="28"/>
        </w:rPr>
        <w:t xml:space="preserve"> QoS assistance information read dynamic parameters +CN3QAIRDP</w:t>
      </w:r>
    </w:p>
    <w:p w14:paraId="360E21CA" w14:textId="46A326BA" w:rsidR="0092607C" w:rsidRPr="0022582E" w:rsidRDefault="0092607C" w:rsidP="0092607C">
      <w:pPr>
        <w:keepNext/>
        <w:keepLines/>
        <w:spacing w:before="60"/>
        <w:jc w:val="center"/>
        <w:rPr>
          <w:rFonts w:ascii="Arial" w:hAnsi="Arial"/>
          <w:b/>
          <w:lang w:val="fr-FR"/>
        </w:rPr>
      </w:pPr>
      <w:r w:rsidRPr="0022582E">
        <w:rPr>
          <w:rFonts w:ascii="Arial" w:hAnsi="Arial"/>
          <w:b/>
          <w:lang w:val="fr-FR"/>
        </w:rPr>
        <w:t>Table 10.1.</w:t>
      </w:r>
      <w:r>
        <w:rPr>
          <w:rFonts w:ascii="Arial" w:hAnsi="Arial"/>
          <w:b/>
          <w:lang w:val="fr-FR"/>
        </w:rPr>
        <w:t>91</w:t>
      </w:r>
      <w:r w:rsidRPr="0022582E">
        <w:rPr>
          <w:rFonts w:ascii="Arial" w:hAnsi="Arial"/>
          <w:b/>
          <w:lang w:val="fr-FR"/>
        </w:rPr>
        <w:t>-1: +</w:t>
      </w:r>
      <w:r w:rsidRPr="00D06762">
        <w:rPr>
          <w:rFonts w:ascii="Arial" w:hAnsi="Arial"/>
          <w:b/>
          <w:lang w:val="fr-FR"/>
        </w:rPr>
        <w:t xml:space="preserve"> CN3QAIRDP </w:t>
      </w:r>
      <w:r w:rsidRPr="0022582E">
        <w:rPr>
          <w:rFonts w:ascii="Arial" w:hAnsi="Arial"/>
          <w:b/>
          <w:lang w:val="fr-FR"/>
        </w:rPr>
        <w:t>action command syntax</w:t>
      </w:r>
    </w:p>
    <w:tbl>
      <w:tblPr>
        <w:tblW w:w="8348" w:type="dxa"/>
        <w:jc w:val="center"/>
        <w:tblLayout w:type="fixed"/>
        <w:tblLook w:val="0000" w:firstRow="0" w:lastRow="0" w:firstColumn="0" w:lastColumn="0" w:noHBand="0" w:noVBand="0"/>
      </w:tblPr>
      <w:tblGrid>
        <w:gridCol w:w="2802"/>
        <w:gridCol w:w="5546"/>
      </w:tblGrid>
      <w:tr w:rsidR="0092607C" w:rsidRPr="0022582E" w14:paraId="598DBDCD" w14:textId="77777777" w:rsidTr="004F1431">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22582E" w:rsidRDefault="0092607C" w:rsidP="004F1431">
            <w:pPr>
              <w:keepNext/>
              <w:keepLines/>
              <w:spacing w:after="0"/>
              <w:jc w:val="center"/>
              <w:rPr>
                <w:rFonts w:ascii="Arial" w:hAnsi="Arial"/>
                <w:b/>
                <w:color w:val="000000"/>
                <w:sz w:val="18"/>
              </w:rPr>
            </w:pPr>
            <w:r w:rsidRPr="0022582E">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22582E" w:rsidRDefault="0092607C" w:rsidP="004F1431">
            <w:pPr>
              <w:keepNext/>
              <w:keepLines/>
              <w:spacing w:after="0"/>
              <w:jc w:val="center"/>
              <w:rPr>
                <w:rFonts w:ascii="Arial" w:hAnsi="Arial"/>
                <w:b/>
                <w:color w:val="000000"/>
                <w:sz w:val="18"/>
              </w:rPr>
            </w:pPr>
            <w:r w:rsidRPr="0022582E">
              <w:rPr>
                <w:rFonts w:ascii="Arial" w:hAnsi="Arial"/>
                <w:b/>
                <w:color w:val="000000"/>
                <w:sz w:val="18"/>
              </w:rPr>
              <w:t>Possible Response(s)</w:t>
            </w:r>
          </w:p>
        </w:tc>
      </w:tr>
      <w:tr w:rsidR="0092607C" w:rsidRPr="0022582E" w14:paraId="6562692D"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6C2F79DA" w:rsidR="0092607C" w:rsidRPr="0022582E" w:rsidRDefault="0092607C" w:rsidP="004F1431">
            <w:pPr>
              <w:rPr>
                <w:rFonts w:ascii="Courier New" w:hAnsi="Courier New"/>
                <w:color w:val="000000"/>
              </w:rPr>
            </w:pPr>
            <w:r w:rsidRPr="0022582E">
              <w:rPr>
                <w:rFonts w:ascii="Courier New" w:hAnsi="Courier New"/>
                <w:color w:val="000000"/>
              </w:rPr>
              <w:t>+CN3QAIRDP[=&lt;cid&gt;]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22582E" w:rsidRDefault="0092607C" w:rsidP="004F1431">
            <w:pPr>
              <w:rPr>
                <w:rFonts w:ascii="Courier New" w:hAnsi="Courier New" w:cs="Courier New"/>
              </w:rPr>
            </w:pPr>
            <w:r w:rsidRPr="0022582E">
              <w:rPr>
                <w:rFonts w:ascii="Courier New" w:hAnsi="Courier New" w:cs="Courier New"/>
              </w:rPr>
              <w:t>[+</w:t>
            </w:r>
            <w:r w:rsidRPr="0022582E">
              <w:rPr>
                <w:rFonts w:ascii="Courier New" w:hAnsi="Courier New"/>
                <w:color w:val="000000"/>
              </w:rPr>
              <w:t>CN3QAIRDP</w:t>
            </w:r>
            <w:r w:rsidRPr="0022582E">
              <w:rPr>
                <w:rFonts w:ascii="Courier New" w:hAnsi="Courier New" w:cs="Courier New"/>
              </w:rPr>
              <w:t>: &lt;cid&gt;[,&lt;N3QAI</w:t>
            </w:r>
            <w:r>
              <w:rPr>
                <w:rFonts w:ascii="Courier New" w:hAnsi="Courier New" w:cs="Courier New"/>
              </w:rPr>
              <w:t>&gt;</w:t>
            </w:r>
            <w:r w:rsidRPr="0022582E">
              <w:rPr>
                <w:rFonts w:ascii="Courier New" w:hAnsi="Courier New" w:cs="Courier New"/>
              </w:rPr>
              <w:t>]</w:t>
            </w:r>
          </w:p>
          <w:p w14:paraId="47B0D183" w14:textId="77777777" w:rsidR="0092607C" w:rsidRPr="0022582E" w:rsidRDefault="0092607C" w:rsidP="004F1431">
            <w:r w:rsidRPr="0022582E">
              <w:rPr>
                <w:rFonts w:ascii="Courier New" w:hAnsi="Courier New" w:cs="Courier New"/>
              </w:rPr>
              <w:t>[</w:t>
            </w:r>
            <w:r w:rsidRPr="0022582E">
              <w:rPr>
                <w:rFonts w:ascii="Courier New" w:hAnsi="Courier New"/>
              </w:rPr>
              <w:t>...</w:t>
            </w:r>
            <w:r w:rsidRPr="0022582E">
              <w:rPr>
                <w:rFonts w:ascii="Courier New" w:hAnsi="Courier New" w:cs="Courier New"/>
              </w:rPr>
              <w:t>]]</w:t>
            </w:r>
          </w:p>
        </w:tc>
      </w:tr>
      <w:tr w:rsidR="0092607C" w:rsidRPr="0022582E" w14:paraId="0E5457C8"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22582E" w:rsidRDefault="0092607C" w:rsidP="004F1431">
            <w:pPr>
              <w:spacing w:line="200" w:lineRule="exact"/>
              <w:rPr>
                <w:rFonts w:ascii="Courier New" w:hAnsi="Courier New"/>
                <w:color w:val="000000"/>
              </w:rPr>
            </w:pPr>
            <w:r w:rsidRPr="0022582E">
              <w:rPr>
                <w:color w:val="000000"/>
              </w:rPr>
              <w:br w:type="page"/>
            </w:r>
            <w:r w:rsidRPr="0022582E">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22582E" w:rsidRDefault="0092607C" w:rsidP="004F1431">
            <w:pPr>
              <w:rPr>
                <w:rFonts w:ascii="Courier New" w:hAnsi="Courier New"/>
                <w:color w:val="000000"/>
              </w:rPr>
            </w:pPr>
            <w:r w:rsidRPr="0022582E">
              <w:rPr>
                <w:rFonts w:ascii="Courier New" w:hAnsi="Courier New"/>
                <w:color w:val="000000"/>
              </w:rPr>
              <w:t>+CN3QAIRDP: </w:t>
            </w:r>
            <w:r w:rsidRPr="0022582E">
              <w:rPr>
                <w:rFonts w:ascii="Courier New" w:hAnsi="Courier New" w:cs="Courier New"/>
              </w:rPr>
              <w:t>(</w:t>
            </w:r>
            <w:r w:rsidRPr="0022582E">
              <w:t xml:space="preserve">list of </w:t>
            </w:r>
            <w:r w:rsidRPr="0022582E">
              <w:rPr>
                <w:rFonts w:ascii="Courier New" w:hAnsi="Courier New"/>
              </w:rPr>
              <w:t>&lt;cid&gt;</w:t>
            </w:r>
            <w:r w:rsidRPr="0022582E">
              <w:t>s associated with active contexts</w:t>
            </w:r>
            <w:r w:rsidRPr="0022582E">
              <w:rPr>
                <w:rFonts w:ascii="Courier New" w:hAnsi="Courier New" w:cs="Courier New"/>
              </w:rPr>
              <w:t>)</w:t>
            </w:r>
          </w:p>
        </w:tc>
      </w:tr>
    </w:tbl>
    <w:p w14:paraId="54B83C57" w14:textId="77777777" w:rsidR="0092607C" w:rsidRPr="0022582E" w:rsidRDefault="0092607C" w:rsidP="0092607C">
      <w:pPr>
        <w:rPr>
          <w:b/>
          <w:color w:val="000000"/>
        </w:rPr>
      </w:pPr>
    </w:p>
    <w:p w14:paraId="3AEFC7A6" w14:textId="77777777" w:rsidR="0092607C" w:rsidRPr="0022582E" w:rsidRDefault="0092607C" w:rsidP="0092607C">
      <w:pPr>
        <w:keepNext/>
        <w:rPr>
          <w:b/>
          <w:color w:val="000000"/>
        </w:rPr>
      </w:pPr>
      <w:r w:rsidRPr="0022582E">
        <w:rPr>
          <w:b/>
          <w:color w:val="000000"/>
        </w:rPr>
        <w:t>Description</w:t>
      </w:r>
    </w:p>
    <w:p w14:paraId="1BCAF051" w14:textId="77777777" w:rsidR="0092607C" w:rsidRPr="0022582E" w:rsidRDefault="0092607C" w:rsidP="0092607C">
      <w:r w:rsidRPr="0022582E">
        <w:t>The execution command returns the N3QAI information (see 3GPP</w:t>
      </w:r>
      <w:r w:rsidRPr="0022582E">
        <w:rPr>
          <w:lang w:val="en-US"/>
        </w:rPr>
        <w:t xml:space="preserve"> TS 24.501 [161]) associated to the </w:t>
      </w:r>
      <w:r w:rsidRPr="0022582E">
        <w:t xml:space="preserve">provided context identifier </w:t>
      </w:r>
      <w:r w:rsidRPr="0022582E">
        <w:rPr>
          <w:rFonts w:ascii="Courier New" w:hAnsi="Courier New" w:cs="Courier New"/>
        </w:rPr>
        <w:t>&lt;cid&gt;</w:t>
      </w:r>
      <w:r w:rsidRPr="0022582E">
        <w:t>.</w:t>
      </w:r>
    </w:p>
    <w:p w14:paraId="53721211" w14:textId="77777777" w:rsidR="0092607C" w:rsidRPr="0022582E" w:rsidRDefault="0092607C" w:rsidP="0092607C">
      <w:r w:rsidRPr="0022582E">
        <w:t xml:space="preserve">If the parameter </w:t>
      </w:r>
      <w:r w:rsidRPr="0022582E">
        <w:rPr>
          <w:rFonts w:ascii="Courier New" w:hAnsi="Courier New" w:cs="Courier New"/>
        </w:rPr>
        <w:t>&lt;cid&gt;</w:t>
      </w:r>
      <w:r w:rsidRPr="0022582E">
        <w:t xml:space="preserve"> is omitted, the N3QAI information for all active PDP contexts are returned.</w:t>
      </w:r>
    </w:p>
    <w:p w14:paraId="5A2BEA52" w14:textId="77777777" w:rsidR="0092607C" w:rsidRPr="0022582E" w:rsidRDefault="0092607C" w:rsidP="0092607C">
      <w:r w:rsidRPr="0022582E">
        <w:t xml:space="preserve">The test command returns a list of </w:t>
      </w:r>
      <w:r w:rsidRPr="0022582E">
        <w:rPr>
          <w:rFonts w:ascii="Courier New" w:hAnsi="Courier New"/>
        </w:rPr>
        <w:t>&lt;cid&gt;</w:t>
      </w:r>
      <w:r w:rsidRPr="0022582E">
        <w:t>s associated with all active PDP contexts.</w:t>
      </w:r>
    </w:p>
    <w:p w14:paraId="61C924F4" w14:textId="77777777" w:rsidR="0092607C" w:rsidRPr="0022582E" w:rsidRDefault="0092607C" w:rsidP="0092607C">
      <w:pPr>
        <w:keepNext/>
        <w:rPr>
          <w:b/>
          <w:color w:val="000000"/>
        </w:rPr>
      </w:pPr>
      <w:r w:rsidRPr="0022582E">
        <w:rPr>
          <w:b/>
          <w:color w:val="000000"/>
        </w:rPr>
        <w:t>Defined values</w:t>
      </w:r>
    </w:p>
    <w:p w14:paraId="7C9B8452" w14:textId="77777777" w:rsidR="0092607C" w:rsidRPr="0022582E" w:rsidRDefault="0092607C" w:rsidP="0092607C">
      <w:pPr>
        <w:ind w:left="568" w:hanging="284"/>
      </w:pPr>
      <w:bookmarkStart w:id="4328" w:name="_Hlk146886753"/>
      <w:r w:rsidRPr="0022582E">
        <w:rPr>
          <w:rFonts w:ascii="Courier New" w:hAnsi="Courier New" w:cs="Courier New"/>
        </w:rPr>
        <w:t>&lt;cid&gt;</w:t>
      </w:r>
      <w:r w:rsidRPr="0022582E">
        <w:t xml:space="preserve">: integer type; specifies a particular PDP Context definition </w:t>
      </w:r>
      <w:r>
        <w:t xml:space="preserve">for the PDU session </w:t>
      </w:r>
      <w:r w:rsidRPr="0022582E">
        <w:t xml:space="preserve">(see the </w:t>
      </w:r>
      <w:r w:rsidRPr="0022582E">
        <w:rPr>
          <w:rFonts w:ascii="Courier New" w:hAnsi="Courier New" w:cs="Courier New"/>
        </w:rPr>
        <w:t>+CGDCONT</w:t>
      </w:r>
      <w:r w:rsidRPr="0022582E">
        <w:t xml:space="preserve"> and </w:t>
      </w:r>
      <w:r w:rsidRPr="0022582E">
        <w:rPr>
          <w:rFonts w:ascii="Courier New" w:hAnsi="Courier New" w:cs="Courier New"/>
        </w:rPr>
        <w:t>+CGDSCONT</w:t>
      </w:r>
      <w:r w:rsidRPr="0022582E">
        <w:t xml:space="preserve"> commands).</w:t>
      </w:r>
    </w:p>
    <w:p w14:paraId="75303C44" w14:textId="77777777" w:rsidR="0092607C" w:rsidRPr="0022582E" w:rsidRDefault="0092607C" w:rsidP="0092607C">
      <w:pPr>
        <w:ind w:left="568" w:hanging="284"/>
      </w:pPr>
      <w:r w:rsidRPr="0022582E">
        <w:rPr>
          <w:rFonts w:ascii="Courier New" w:hAnsi="Courier New" w:cs="Courier New"/>
        </w:rPr>
        <w:t>&lt;</w:t>
      </w:r>
      <w:r w:rsidRPr="0022582E">
        <w:rPr>
          <w:rFonts w:ascii="Courier New" w:hAnsi="Courier New"/>
        </w:rPr>
        <w:t>N3QAI</w:t>
      </w:r>
      <w:r w:rsidRPr="0022582E">
        <w:rPr>
          <w:rFonts w:ascii="Courier New" w:hAnsi="Courier New" w:cs="Courier New"/>
        </w:rPr>
        <w:t>&gt;</w:t>
      </w:r>
      <w:r w:rsidRPr="0022582E">
        <w:t xml:space="preserve">: string type; coded as </w:t>
      </w:r>
      <w:r>
        <w:t xml:space="preserve">octet 4 to x of </w:t>
      </w:r>
      <w:r w:rsidRPr="0022582E">
        <w:t>3GPP TS 24.501 [161] figure 9.11.4.36.</w:t>
      </w:r>
      <w:r>
        <w:t>1</w:t>
      </w:r>
      <w:r w:rsidRPr="0022582E">
        <w:t xml:space="preserve">. This parameter shall not be subject to conventional character conversion as per </w:t>
      </w:r>
      <w:r w:rsidRPr="0022582E">
        <w:rPr>
          <w:rFonts w:ascii="Courier New" w:hAnsi="Courier New" w:cs="Courier New"/>
        </w:rPr>
        <w:t>+CSCS</w:t>
      </w:r>
      <w:r w:rsidRPr="0022582E">
        <w:t>.</w:t>
      </w:r>
      <w:bookmarkEnd w:id="4328"/>
    </w:p>
    <w:p w14:paraId="5684EDEB" w14:textId="77777777" w:rsidR="0092607C" w:rsidRPr="0022582E" w:rsidRDefault="0092607C" w:rsidP="0092607C">
      <w:pPr>
        <w:keepNext/>
        <w:rPr>
          <w:b/>
          <w:color w:val="000000"/>
        </w:rPr>
      </w:pPr>
      <w:r w:rsidRPr="0022582E">
        <w:rPr>
          <w:b/>
          <w:color w:val="000000"/>
        </w:rPr>
        <w:t>Implementation</w:t>
      </w:r>
    </w:p>
    <w:p w14:paraId="5D2373A1" w14:textId="02B961F5" w:rsidR="0092607C" w:rsidRDefault="0092607C" w:rsidP="00235249">
      <w:r w:rsidRPr="0022582E">
        <w:t>Optional.</w:t>
      </w:r>
    </w:p>
    <w:p w14:paraId="1B2CAEF5" w14:textId="746287F8" w:rsidR="00C33B31" w:rsidRDefault="00C33B31" w:rsidP="00C33B31">
      <w:pPr>
        <w:keepNext/>
        <w:keepLines/>
        <w:spacing w:before="120"/>
        <w:ind w:left="1134" w:hanging="1134"/>
        <w:outlineLvl w:val="2"/>
        <w:rPr>
          <w:rFonts w:ascii="Arial" w:hAnsi="Arial"/>
          <w:sz w:val="28"/>
        </w:rPr>
      </w:pPr>
      <w:r>
        <w:rPr>
          <w:rFonts w:ascii="Arial" w:hAnsi="Arial"/>
          <w:sz w:val="28"/>
        </w:rPr>
        <w:t>10.1.92</w:t>
      </w:r>
      <w:r>
        <w:rPr>
          <w:rFonts w:ascii="Arial" w:hAnsi="Arial"/>
          <w:sz w:val="28"/>
        </w:rPr>
        <w:tab/>
        <w:t>Non3</w:t>
      </w:r>
      <w:r w:rsidR="00295A35">
        <w:rPr>
          <w:rFonts w:ascii="Arial" w:hAnsi="Arial"/>
          <w:sz w:val="28"/>
        </w:rPr>
        <w:t>GPP</w:t>
      </w:r>
      <w:r>
        <w:rPr>
          <w:rFonts w:ascii="Arial" w:hAnsi="Arial"/>
          <w:sz w:val="28"/>
        </w:rPr>
        <w:t xml:space="preserve"> delay budget +CN3DB</w:t>
      </w:r>
    </w:p>
    <w:p w14:paraId="1C40A50E" w14:textId="1BD8B318" w:rsidR="00C33B31" w:rsidRDefault="00C33B31" w:rsidP="00C33B31">
      <w:pPr>
        <w:keepNext/>
        <w:keepLines/>
        <w:spacing w:before="60"/>
        <w:jc w:val="center"/>
        <w:rPr>
          <w:rFonts w:ascii="Arial" w:hAnsi="Arial"/>
          <w:b/>
          <w:lang w:val="fr-FR"/>
        </w:rPr>
      </w:pPr>
      <w:r>
        <w:rPr>
          <w:rFonts w:ascii="Arial" w:hAnsi="Arial"/>
          <w:b/>
          <w:lang w:val="fr-FR"/>
        </w:rPr>
        <w:t>Table 10.1.92</w:t>
      </w:r>
      <w:r w:rsidRPr="002F1035">
        <w:rPr>
          <w:rFonts w:ascii="Arial" w:hAnsi="Arial"/>
          <w:b/>
          <w:lang w:val="fr-FR"/>
        </w:rPr>
        <w:t>-</w:t>
      </w:r>
      <w:r>
        <w:rPr>
          <w:rFonts w:ascii="Arial" w:hAnsi="Arial"/>
          <w:b/>
          <w:lang w:val="fr-FR"/>
        </w:rPr>
        <w:t>1: +</w:t>
      </w:r>
      <w:r>
        <w:rPr>
          <w:rFonts w:ascii="Arial" w:hAnsi="Arial"/>
          <w:b/>
        </w:rPr>
        <w:t xml:space="preserve">CN3DB </w:t>
      </w:r>
      <w:r>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FA7CD4" w14:paraId="33609286" w14:textId="77777777" w:rsidTr="004F1431">
        <w:tc>
          <w:tcPr>
            <w:tcW w:w="4927" w:type="dxa"/>
            <w:tcBorders>
              <w:top w:val="single" w:sz="6" w:space="0" w:color="auto"/>
              <w:left w:val="single" w:sz="6" w:space="0" w:color="auto"/>
              <w:right w:val="single" w:sz="6" w:space="0" w:color="auto"/>
            </w:tcBorders>
          </w:tcPr>
          <w:p w14:paraId="7708B877" w14:textId="77777777" w:rsidR="00C33B31" w:rsidRPr="00FA7CD4" w:rsidRDefault="00C33B31" w:rsidP="004F1431">
            <w:pPr>
              <w:keepNext/>
              <w:keepLines/>
              <w:spacing w:after="0"/>
              <w:jc w:val="center"/>
              <w:rPr>
                <w:rFonts w:ascii="Arial" w:eastAsia="DengXian" w:hAnsi="Arial"/>
                <w:b/>
                <w:sz w:val="18"/>
              </w:rPr>
            </w:pPr>
            <w:r w:rsidRPr="00FA7CD4">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FA7CD4" w:rsidRDefault="00C33B31" w:rsidP="004F1431">
            <w:pPr>
              <w:keepNext/>
              <w:keepLines/>
              <w:spacing w:after="0"/>
              <w:jc w:val="center"/>
              <w:rPr>
                <w:rFonts w:ascii="Arial" w:eastAsia="DengXian" w:hAnsi="Arial"/>
                <w:b/>
                <w:sz w:val="18"/>
              </w:rPr>
            </w:pPr>
            <w:r w:rsidRPr="00FA7CD4">
              <w:rPr>
                <w:rFonts w:ascii="Arial" w:eastAsia="DengXian" w:hAnsi="Arial"/>
                <w:b/>
                <w:sz w:val="18"/>
              </w:rPr>
              <w:t>Possible Response(s)</w:t>
            </w:r>
          </w:p>
        </w:tc>
      </w:tr>
      <w:tr w:rsidR="00C33B31" w:rsidRPr="00FA7CD4" w14:paraId="2EF80E16" w14:textId="77777777" w:rsidTr="004F1431">
        <w:tc>
          <w:tcPr>
            <w:tcW w:w="4927" w:type="dxa"/>
            <w:tcBorders>
              <w:top w:val="single" w:sz="6" w:space="0" w:color="auto"/>
              <w:left w:val="single" w:sz="6" w:space="0" w:color="auto"/>
              <w:bottom w:val="single" w:sz="6" w:space="0" w:color="auto"/>
              <w:right w:val="single" w:sz="6" w:space="0" w:color="auto"/>
            </w:tcBorders>
          </w:tcPr>
          <w:p w14:paraId="1AE1E15E" w14:textId="030724F7"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w:t>
            </w:r>
            <w:r w:rsidR="00295A35">
              <w:rPr>
                <w:rFonts w:ascii="Courier New" w:eastAsia="DengXian" w:hAnsi="Courier New" w:cs="Courier New"/>
              </w:rPr>
              <w:t>[</w:t>
            </w:r>
            <w:r w:rsidRPr="00FA7CD4">
              <w:rPr>
                <w:rFonts w:ascii="Courier New" w:eastAsia="DengXian" w:hAnsi="Courier New" w:cs="Courier New"/>
              </w:rPr>
              <w:t>&lt;cid&gt;</w:t>
            </w:r>
            <w:r>
              <w:rPr>
                <w:rFonts w:ascii="Courier New" w:eastAsia="Courier New" w:hAnsi="Courier New" w:cs="Courier New"/>
                <w:color w:val="000000"/>
              </w:rPr>
              <w:t>,</w:t>
            </w:r>
            <w:r w:rsidR="00295A35">
              <w:rPr>
                <w:rFonts w:ascii="Courier New" w:eastAsia="Courier New" w:hAnsi="Courier New" w:cs="Courier New"/>
                <w:color w:val="000000"/>
              </w:rPr>
              <w:t>[</w:t>
            </w:r>
            <w:r w:rsidRPr="00FA7CD4">
              <w:rPr>
                <w:rFonts w:ascii="Courier New" w:eastAsia="DengXian" w:hAnsi="Courier New" w:cs="Courier New"/>
              </w:rPr>
              <w:t>&lt;</w:t>
            </w:r>
            <w:r>
              <w:rPr>
                <w:rFonts w:ascii="Courier New" w:eastAsia="DengXian" w:hAnsi="Courier New" w:cs="Courier New"/>
              </w:rPr>
              <w:t>non3</w:t>
            </w:r>
            <w:r w:rsidR="00295A35">
              <w:rPr>
                <w:rFonts w:ascii="Courier New" w:eastAsia="DengXian" w:hAnsi="Courier New" w:cs="Courier New"/>
              </w:rPr>
              <w:t>GPP</w:t>
            </w:r>
            <w:r>
              <w:rPr>
                <w:rFonts w:ascii="Courier New" w:eastAsia="DengXian" w:hAnsi="Courier New" w:cs="Courier New"/>
              </w:rPr>
              <w:t>_delay_budget</w:t>
            </w:r>
            <w:r w:rsidRPr="00FA7CD4">
              <w:rPr>
                <w:rFonts w:ascii="Courier New" w:eastAsia="DengXian" w:hAnsi="Courier New" w:cs="Courier New"/>
              </w:rPr>
              <w:t>&gt;</w:t>
            </w:r>
            <w:r w:rsidR="00295A35">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668F9FF3" w14:textId="4421D28D" w:rsidR="00C33B31" w:rsidRPr="00FA7CD4" w:rsidRDefault="00C33B31" w:rsidP="004F1431">
            <w:pPr>
              <w:spacing w:line="200" w:lineRule="exact"/>
              <w:rPr>
                <w:rFonts w:ascii="Courier New" w:eastAsia="DengXian" w:hAnsi="Courier New" w:cs="Courier New"/>
              </w:rPr>
            </w:pPr>
          </w:p>
        </w:tc>
      </w:tr>
      <w:tr w:rsidR="00C33B31" w:rsidRPr="00FA7CD4" w14:paraId="7F07F231" w14:textId="77777777" w:rsidTr="004F1431">
        <w:tc>
          <w:tcPr>
            <w:tcW w:w="4927" w:type="dxa"/>
            <w:tcBorders>
              <w:top w:val="single" w:sz="6" w:space="0" w:color="auto"/>
              <w:left w:val="single" w:sz="6" w:space="0" w:color="auto"/>
              <w:bottom w:val="single" w:sz="6" w:space="0" w:color="auto"/>
              <w:right w:val="single" w:sz="6" w:space="0" w:color="auto"/>
            </w:tcBorders>
          </w:tcPr>
          <w:p w14:paraId="7D412F8A" w14:textId="60973541"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48C9C143" w14:textId="41CB8D69" w:rsidR="00C33B31" w:rsidRPr="00FA7CD4" w:rsidRDefault="00295A35" w:rsidP="004F1431">
            <w:pPr>
              <w:spacing w:line="200" w:lineRule="exact"/>
              <w:rPr>
                <w:rFonts w:eastAsia="DengXian"/>
              </w:rPr>
            </w:pPr>
            <w:r w:rsidRPr="000903C1">
              <w:rPr>
                <w:rFonts w:ascii="Courier New" w:hAnsi="Courier New"/>
              </w:rPr>
              <w:t>+C</w:t>
            </w:r>
            <w:r>
              <w:rPr>
                <w:rFonts w:ascii="Courier New" w:hAnsi="Courier New"/>
              </w:rPr>
              <w:t>N3DB</w:t>
            </w:r>
            <w:r w:rsidRPr="000903C1">
              <w:rPr>
                <w:rFonts w:ascii="Courier New" w:hAnsi="Courier New"/>
              </w:rPr>
              <w:t>: </w:t>
            </w:r>
            <w:r w:rsidRPr="00FA7CD4">
              <w:rPr>
                <w:rFonts w:ascii="Courier New" w:eastAsia="DengXian" w:hAnsi="Courier New" w:cs="Courier New"/>
              </w:rPr>
              <w:t>&lt;cid&gt;</w:t>
            </w:r>
            <w:r>
              <w:rPr>
                <w:rFonts w:ascii="Courier New" w:eastAsia="Courier New" w:hAnsi="Courier New" w:cs="Courier New"/>
                <w:color w:val="000000"/>
              </w:rPr>
              <w:t>,</w:t>
            </w:r>
            <w:r w:rsidRPr="00FA7CD4">
              <w:rPr>
                <w:rFonts w:ascii="Courier New" w:eastAsia="DengXian" w:hAnsi="Courier New" w:cs="Courier New"/>
              </w:rPr>
              <w:t>&lt;</w:t>
            </w:r>
            <w:r>
              <w:rPr>
                <w:rFonts w:ascii="Courier New" w:eastAsia="DengXian" w:hAnsi="Courier New" w:cs="Courier New"/>
              </w:rPr>
              <w:t>non3GPP_delay_budget</w:t>
            </w:r>
            <w:r w:rsidRPr="00FA7CD4">
              <w:rPr>
                <w:rFonts w:ascii="Courier New" w:eastAsia="DengXian" w:hAnsi="Courier New" w:cs="Courier New"/>
              </w:rPr>
              <w:t>&gt;</w:t>
            </w:r>
          </w:p>
        </w:tc>
      </w:tr>
      <w:tr w:rsidR="00295A35" w:rsidRPr="00FA7CD4" w14:paraId="4A9438AF" w14:textId="77777777" w:rsidTr="004F1431">
        <w:tc>
          <w:tcPr>
            <w:tcW w:w="4927" w:type="dxa"/>
            <w:tcBorders>
              <w:top w:val="single" w:sz="6" w:space="0" w:color="auto"/>
              <w:left w:val="single" w:sz="6" w:space="0" w:color="auto"/>
              <w:bottom w:val="single" w:sz="6" w:space="0" w:color="auto"/>
              <w:right w:val="single" w:sz="6" w:space="0" w:color="auto"/>
            </w:tcBorders>
          </w:tcPr>
          <w:p w14:paraId="6AE3625A" w14:textId="0FD7DE28" w:rsidR="00295A35" w:rsidRPr="00FA7CD4" w:rsidRDefault="00295A35" w:rsidP="00295A35">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30410CC9" w14:textId="67725C47" w:rsidR="00295A35" w:rsidRPr="000903C1" w:rsidRDefault="00295A35" w:rsidP="00295A35">
            <w:pPr>
              <w:spacing w:line="200" w:lineRule="exact"/>
              <w:rPr>
                <w:rFonts w:ascii="Courier New" w:hAnsi="Courier New"/>
              </w:rPr>
            </w:pPr>
            <w:r w:rsidRPr="000903C1">
              <w:rPr>
                <w:rFonts w:ascii="Courier New" w:hAnsi="Courier New"/>
              </w:rPr>
              <w:t>+C</w:t>
            </w:r>
            <w:r>
              <w:rPr>
                <w:rFonts w:ascii="Courier New" w:hAnsi="Courier New"/>
              </w:rPr>
              <w:t>N3DB</w:t>
            </w:r>
            <w:r w:rsidRPr="000903C1">
              <w:rPr>
                <w:rFonts w:ascii="Courier New" w:hAnsi="Courier New"/>
              </w:rPr>
              <w:t>: (</w:t>
            </w:r>
            <w:r w:rsidRPr="000903C1">
              <w:t xml:space="preserve">list of supported </w:t>
            </w:r>
            <w:r w:rsidRPr="000903C1">
              <w:rPr>
                <w:rFonts w:ascii="Courier New" w:hAnsi="Courier New"/>
              </w:rPr>
              <w:t>&lt;</w:t>
            </w:r>
            <w:r>
              <w:rPr>
                <w:rFonts w:ascii="Courier New" w:hAnsi="Courier New"/>
              </w:rPr>
              <w:t>cid</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Pr>
                <w:rFonts w:ascii="Courier New" w:eastAsia="DengXian" w:hAnsi="Courier New" w:cs="Courier New"/>
              </w:rPr>
              <w:t>non3GPP_delay_budget</w:t>
            </w:r>
            <w:r w:rsidRPr="000903C1">
              <w:rPr>
                <w:rFonts w:ascii="Courier New" w:hAnsi="Courier New"/>
              </w:rPr>
              <w:t>&gt;</w:t>
            </w:r>
            <w:r w:rsidRPr="000903C1">
              <w:t>s</w:t>
            </w:r>
            <w:r w:rsidRPr="000903C1">
              <w:rPr>
                <w:rFonts w:ascii="Courier New" w:hAnsi="Courier New"/>
              </w:rPr>
              <w:t>)</w:t>
            </w:r>
          </w:p>
        </w:tc>
      </w:tr>
    </w:tbl>
    <w:p w14:paraId="6EE32D3F" w14:textId="77777777" w:rsidR="00C33B31" w:rsidRPr="00295A35" w:rsidRDefault="00C33B31" w:rsidP="00005502">
      <w:pPr>
        <w:overflowPunct/>
        <w:autoSpaceDE/>
        <w:autoSpaceDN/>
        <w:adjustRightInd/>
        <w:textAlignment w:val="auto"/>
      </w:pPr>
    </w:p>
    <w:p w14:paraId="1C4BB603" w14:textId="77777777" w:rsidR="00C33B31" w:rsidRDefault="00C33B31" w:rsidP="00C33B31">
      <w:pPr>
        <w:keepNext/>
        <w:rPr>
          <w:b/>
          <w:color w:val="000000"/>
        </w:rPr>
      </w:pPr>
      <w:r>
        <w:rPr>
          <w:b/>
          <w:color w:val="000000"/>
        </w:rPr>
        <w:t>Description</w:t>
      </w:r>
    </w:p>
    <w:p w14:paraId="1F9248C4" w14:textId="77777777" w:rsidR="00C33B31" w:rsidRDefault="00C33B31" w:rsidP="00C33B31">
      <w:r>
        <w:t>The set command allows the TE to provide the non-3GPP delay budget information (see 3GPP</w:t>
      </w:r>
      <w:r>
        <w:rPr>
          <w:lang w:val="en-US"/>
        </w:rPr>
        <w:t xml:space="preserve"> TS 24.501 [161]) associated to the </w:t>
      </w:r>
      <w:r>
        <w:t xml:space="preserve">provided context identifier </w:t>
      </w:r>
      <w:r>
        <w:rPr>
          <w:rFonts w:ascii="Courier New" w:hAnsi="Courier New" w:cs="Courier New"/>
        </w:rPr>
        <w:t>&lt;cid&gt;</w:t>
      </w:r>
      <w:r>
        <w:t>.</w:t>
      </w:r>
    </w:p>
    <w:p w14:paraId="49FE391B" w14:textId="77777777" w:rsidR="00C33B31" w:rsidRDefault="00C33B31" w:rsidP="00C33B31">
      <w:r>
        <w:t xml:space="preserve">If the parameter </w:t>
      </w:r>
      <w:r>
        <w:rPr>
          <w:rFonts w:ascii="Courier New" w:hAnsi="Courier New" w:cs="Courier New"/>
        </w:rPr>
        <w:t>&lt;cid&gt;</w:t>
      </w:r>
      <w:r>
        <w:t xml:space="preserve"> is omitted, the N3QAI information for all active PDP contexts are returned.</w:t>
      </w:r>
    </w:p>
    <w:p w14:paraId="38E19999" w14:textId="77777777" w:rsidR="00C33B31" w:rsidRDefault="00C33B31" w:rsidP="00C33B31">
      <w:r w:rsidRPr="00637BC1">
        <w:t>A special form of the set command, +</w:t>
      </w:r>
      <w:r>
        <w:t>CN3DB</w:t>
      </w:r>
      <w:r w:rsidRPr="00637BC1">
        <w:t xml:space="preserve">=&lt;cid&gt; </w:t>
      </w:r>
      <w:r>
        <w:t>indicates that no non-3GPP delay budget information provided for the particular &lt;cid&gt;.</w:t>
      </w:r>
    </w:p>
    <w:p w14:paraId="47CCF7E4" w14:textId="77777777" w:rsidR="00295A35" w:rsidRPr="000903C1" w:rsidRDefault="00295A35" w:rsidP="00295A35">
      <w:r w:rsidRPr="000903C1">
        <w:t xml:space="preserve">Read command returns the current value of </w:t>
      </w:r>
      <w:r w:rsidRPr="00FA7CD4">
        <w:rPr>
          <w:rFonts w:ascii="Courier New" w:eastAsia="DengXian" w:hAnsi="Courier New" w:cs="Courier New"/>
        </w:rPr>
        <w:t>&lt;cid&gt;</w:t>
      </w:r>
      <w:r>
        <w:rPr>
          <w:rFonts w:ascii="Courier New" w:eastAsia="Courier New" w:hAnsi="Courier New" w:cs="Courier New"/>
          <w:color w:val="000000"/>
        </w:rPr>
        <w:t xml:space="preserve"> </w:t>
      </w:r>
      <w:r w:rsidRPr="007F762F">
        <w:rPr>
          <w:lang w:eastAsia="en-US"/>
        </w:rPr>
        <w:t>and</w:t>
      </w:r>
      <w:r>
        <w:rPr>
          <w:rFonts w:ascii="Courier New" w:eastAsia="Courier New" w:hAnsi="Courier New" w:cs="Courier New"/>
          <w:color w:val="000000"/>
        </w:rPr>
        <w:t xml:space="preserve"> </w:t>
      </w:r>
      <w:r w:rsidRPr="00FA7CD4">
        <w:rPr>
          <w:rFonts w:ascii="Courier New" w:eastAsia="DengXian" w:hAnsi="Courier New" w:cs="Courier New"/>
        </w:rPr>
        <w:t>&lt;</w:t>
      </w:r>
      <w:r>
        <w:rPr>
          <w:rFonts w:ascii="Courier New" w:eastAsia="DengXian" w:hAnsi="Courier New" w:cs="Courier New"/>
        </w:rPr>
        <w:t>non3GPP_delay_budget</w:t>
      </w:r>
      <w:r w:rsidRPr="00FA7CD4">
        <w:rPr>
          <w:rFonts w:ascii="Courier New" w:eastAsia="DengXian" w:hAnsi="Courier New" w:cs="Courier New"/>
        </w:rPr>
        <w:t>&gt;</w:t>
      </w:r>
      <w:r w:rsidRPr="000903C1">
        <w:t>.</w:t>
      </w:r>
    </w:p>
    <w:p w14:paraId="41CE65CA" w14:textId="008FCC28" w:rsidR="00C33B31" w:rsidRDefault="00295A35" w:rsidP="00C33B31">
      <w:r w:rsidRPr="000903C1">
        <w:t>Test command returns values supported as a compound value.</w:t>
      </w:r>
    </w:p>
    <w:p w14:paraId="2623BCBE" w14:textId="77777777" w:rsidR="00C33B31" w:rsidRDefault="00C33B31" w:rsidP="00C33B31">
      <w:pPr>
        <w:keepNext/>
        <w:rPr>
          <w:b/>
          <w:color w:val="000000"/>
        </w:rPr>
      </w:pPr>
      <w:r>
        <w:rPr>
          <w:b/>
          <w:color w:val="000000"/>
        </w:rPr>
        <w:t>Defined values</w:t>
      </w:r>
    </w:p>
    <w:p w14:paraId="440C8E01" w14:textId="77777777" w:rsidR="00C33B31" w:rsidRDefault="00C33B31" w:rsidP="00C33B31">
      <w:pPr>
        <w:ind w:left="568" w:hanging="284"/>
      </w:pPr>
      <w:r>
        <w:rPr>
          <w:rFonts w:ascii="Courier New" w:hAnsi="Courier New" w:cs="Courier New"/>
        </w:rPr>
        <w:t>&lt;cid&gt;</w:t>
      </w:r>
      <w:r>
        <w:t xml:space="preserve">: integer type; specifies a particular PDP Context definition for the PDU session (see the </w:t>
      </w:r>
      <w:r>
        <w:rPr>
          <w:rFonts w:ascii="Courier New" w:hAnsi="Courier New" w:cs="Courier New"/>
        </w:rPr>
        <w:t>+CGDCONT</w:t>
      </w:r>
      <w:r>
        <w:t xml:space="preserve"> and </w:t>
      </w:r>
      <w:r>
        <w:rPr>
          <w:rFonts w:ascii="Courier New" w:hAnsi="Courier New" w:cs="Courier New"/>
        </w:rPr>
        <w:t>+CGDSCONT</w:t>
      </w:r>
      <w:r>
        <w:t xml:space="preserve"> commands).</w:t>
      </w:r>
    </w:p>
    <w:p w14:paraId="30B0930E" w14:textId="2797C5D7" w:rsidR="00C33B31" w:rsidRPr="0007022C" w:rsidRDefault="00C33B31" w:rsidP="00C33B31">
      <w:pPr>
        <w:ind w:left="568" w:hanging="284"/>
      </w:pPr>
      <w:r w:rsidRPr="0007022C">
        <w:rPr>
          <w:rFonts w:ascii="Courier New" w:hAnsi="Courier New" w:cs="Courier New"/>
        </w:rPr>
        <w:t>&lt;</w:t>
      </w:r>
      <w:r w:rsidRPr="0007022C">
        <w:rPr>
          <w:rFonts w:ascii="Courier New" w:eastAsia="DengXian" w:hAnsi="Courier New" w:cs="Courier New"/>
        </w:rPr>
        <w:t>non3</w:t>
      </w:r>
      <w:r w:rsidR="00295A35">
        <w:rPr>
          <w:rFonts w:ascii="Courier New" w:eastAsia="DengXian" w:hAnsi="Courier New" w:cs="Courier New"/>
        </w:rPr>
        <w:t>GPP</w:t>
      </w:r>
      <w:r w:rsidRPr="0007022C">
        <w:rPr>
          <w:rFonts w:ascii="Courier New" w:eastAsia="DengXian" w:hAnsi="Courier New" w:cs="Courier New"/>
        </w:rPr>
        <w:t>_delay_budget</w:t>
      </w:r>
      <w:r w:rsidRPr="0007022C">
        <w:rPr>
          <w:rFonts w:ascii="Courier New" w:hAnsi="Courier New" w:cs="Courier New"/>
        </w:rPr>
        <w:t>&gt;</w:t>
      </w:r>
      <w:r w:rsidRPr="0007022C">
        <w:t>: string type; coded as octet 4 to x of 3GPP TS 24.501 [161] figure 9.11.4.3</w:t>
      </w:r>
      <w:r>
        <w:t>7</w:t>
      </w:r>
      <w:r w:rsidRPr="0007022C">
        <w:t xml:space="preserve">.1. This parameter shall not be subject to conventional character conversion as per </w:t>
      </w:r>
      <w:r w:rsidRPr="0007022C">
        <w:rPr>
          <w:rFonts w:ascii="Courier New" w:hAnsi="Courier New" w:cs="Courier New"/>
        </w:rPr>
        <w:t>+CSCS</w:t>
      </w:r>
      <w:r w:rsidRPr="0007022C">
        <w:t>.</w:t>
      </w:r>
    </w:p>
    <w:p w14:paraId="01066000" w14:textId="77777777" w:rsidR="00C33B31" w:rsidRDefault="00C33B31" w:rsidP="00C33B31">
      <w:pPr>
        <w:keepNext/>
        <w:rPr>
          <w:b/>
          <w:color w:val="000000"/>
        </w:rPr>
      </w:pPr>
      <w:r>
        <w:rPr>
          <w:b/>
          <w:color w:val="000000"/>
        </w:rPr>
        <w:t>Implementation</w:t>
      </w:r>
    </w:p>
    <w:p w14:paraId="34DF5955" w14:textId="01F0C243" w:rsidR="00236FEA" w:rsidRDefault="00C33B31" w:rsidP="00235249">
      <w:r>
        <w:t>Optional.</w:t>
      </w:r>
    </w:p>
    <w:p w14:paraId="28048F52" w14:textId="43DCF407" w:rsidR="00C44CD7" w:rsidRPr="00C44CD7" w:rsidRDefault="00C44CD7" w:rsidP="00C44CD7">
      <w:pPr>
        <w:pStyle w:val="Heading3"/>
      </w:pPr>
      <w:bookmarkStart w:id="4329" w:name="_Toc171691607"/>
      <w:r w:rsidRPr="00C44CD7">
        <w:lastRenderedPageBreak/>
        <w:t>10.1.</w:t>
      </w:r>
      <w:r>
        <w:t>93</w:t>
      </w:r>
      <w:r w:rsidRPr="00C44CD7">
        <w:tab/>
        <w:t>EAS rediscovery support indication +CEASRSI</w:t>
      </w:r>
      <w:bookmarkEnd w:id="4329"/>
    </w:p>
    <w:p w14:paraId="51FB0924" w14:textId="3DA0D77F" w:rsidR="00C44CD7" w:rsidRPr="000903C1" w:rsidRDefault="00C44CD7" w:rsidP="00C44CD7">
      <w:pPr>
        <w:pStyle w:val="TH"/>
      </w:pPr>
      <w:r w:rsidRPr="000903C1">
        <w:t>Table 10.1.</w:t>
      </w:r>
      <w:r>
        <w:t>93</w:t>
      </w:r>
      <w:r w:rsidRPr="000903C1">
        <w:t>-1: +C</w:t>
      </w:r>
      <w:r>
        <w:t>EASRSI</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505"/>
        <w:gridCol w:w="6619"/>
      </w:tblGrid>
      <w:tr w:rsidR="00C44CD7" w:rsidRPr="000903C1" w14:paraId="7ACD103E"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69A8771" w14:textId="77777777" w:rsidR="00C44CD7" w:rsidRPr="000903C1" w:rsidRDefault="00C44CD7" w:rsidP="00834C56">
            <w:pPr>
              <w:pStyle w:val="TAH"/>
              <w:spacing w:line="256" w:lineRule="auto"/>
              <w:rPr>
                <w:rFonts w:ascii="Courier New" w:hAnsi="Courier New"/>
              </w:rPr>
            </w:pPr>
            <w:r w:rsidRPr="000903C1">
              <w:t>Command</w:t>
            </w:r>
          </w:p>
        </w:tc>
        <w:tc>
          <w:tcPr>
            <w:tcW w:w="6619" w:type="dxa"/>
            <w:tcBorders>
              <w:top w:val="single" w:sz="4" w:space="0" w:color="auto"/>
              <w:left w:val="single" w:sz="6" w:space="0" w:color="auto"/>
              <w:bottom w:val="single" w:sz="4" w:space="0" w:color="auto"/>
              <w:right w:val="single" w:sz="4" w:space="0" w:color="auto"/>
            </w:tcBorders>
            <w:hideMark/>
          </w:tcPr>
          <w:p w14:paraId="114AB9F8" w14:textId="77777777" w:rsidR="00C44CD7" w:rsidRPr="000903C1" w:rsidRDefault="00C44CD7" w:rsidP="00834C56">
            <w:pPr>
              <w:pStyle w:val="TAH"/>
              <w:spacing w:line="256" w:lineRule="auto"/>
              <w:rPr>
                <w:rFonts w:ascii="Courier New" w:hAnsi="Courier New"/>
              </w:rPr>
            </w:pPr>
            <w:r w:rsidRPr="000903C1">
              <w:t>Possible response(s)</w:t>
            </w:r>
          </w:p>
        </w:tc>
      </w:tr>
      <w:tr w:rsidR="00C44CD7" w:rsidRPr="000903C1" w14:paraId="32CBD20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7F520B9" w14:textId="77777777" w:rsidR="00C44CD7" w:rsidRPr="000903C1" w:rsidRDefault="00C44CD7" w:rsidP="00834C56">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w:t>
            </w:r>
            <w:r>
              <w:rPr>
                <w:rFonts w:ascii="Courier New" w:hAnsi="Courier New" w:cs="Courier New"/>
              </w:rPr>
              <w:t>ASRSI</w:t>
            </w:r>
            <w:r w:rsidRPr="000903C1">
              <w:rPr>
                <w:rFonts w:ascii="Courier New" w:hAnsi="Courier New" w:cs="Courier New"/>
              </w:rPr>
              <w:t>=</w:t>
            </w:r>
            <w:r>
              <w:rPr>
                <w:rFonts w:ascii="Courier New" w:hAnsi="Courier New" w:cs="Courier New"/>
              </w:rPr>
              <w:t>&lt;n&gt;[,</w:t>
            </w:r>
            <w:r w:rsidRPr="000903C1">
              <w:rPr>
                <w:rFonts w:ascii="Courier New" w:hAnsi="Courier New" w:cs="Courier New"/>
              </w:rPr>
              <w:t>&lt;</w:t>
            </w:r>
            <w:r>
              <w:rPr>
                <w:rFonts w:ascii="Courier New" w:hAnsi="Courier New" w:cs="Courier New"/>
              </w:rPr>
              <w:t>mode</w:t>
            </w:r>
            <w:r w:rsidRPr="000903C1">
              <w:rPr>
                <w:rFonts w:ascii="Courier New" w:hAnsi="Courier New" w:cs="Courier New"/>
              </w:rPr>
              <w:t>&gt;</w:t>
            </w:r>
            <w:r>
              <w:rPr>
                <w:rFonts w:ascii="Courier New" w:hAnsi="Courier New" w:cs="Courier New"/>
              </w:rPr>
              <w:t>,&lt;cid&gt;]</w:t>
            </w:r>
          </w:p>
        </w:tc>
        <w:tc>
          <w:tcPr>
            <w:tcW w:w="6619" w:type="dxa"/>
            <w:tcBorders>
              <w:top w:val="single" w:sz="4" w:space="0" w:color="auto"/>
              <w:left w:val="single" w:sz="6" w:space="0" w:color="auto"/>
              <w:bottom w:val="single" w:sz="4" w:space="0" w:color="auto"/>
              <w:right w:val="single" w:sz="4" w:space="0" w:color="auto"/>
            </w:tcBorders>
          </w:tcPr>
          <w:p w14:paraId="01F518FA" w14:textId="77777777" w:rsidR="00C44CD7" w:rsidRPr="000903C1" w:rsidRDefault="00C44CD7" w:rsidP="00834C56">
            <w:pPr>
              <w:spacing w:after="20" w:line="256" w:lineRule="auto"/>
              <w:rPr>
                <w:rFonts w:ascii="Courier New" w:hAnsi="Courier New" w:cs="Courier New"/>
              </w:rPr>
            </w:pPr>
            <w:r w:rsidRPr="000903C1">
              <w:rPr>
                <w:rFonts w:ascii="Courier New" w:hAnsi="Courier New"/>
                <w:i/>
                <w:iCs/>
              </w:rPr>
              <w:t>+CME ERROR: &lt;err&gt;</w:t>
            </w:r>
          </w:p>
        </w:tc>
      </w:tr>
      <w:tr w:rsidR="00C44CD7" w:rsidRPr="000903C1" w14:paraId="506F101B"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50458B59" w14:textId="77777777" w:rsidR="00C44CD7" w:rsidRPr="000903C1" w:rsidRDefault="00C44CD7" w:rsidP="00834C56">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w:t>
            </w:r>
            <w:r>
              <w:rPr>
                <w:rFonts w:ascii="Courier New" w:hAnsi="Courier New" w:cs="Courier New"/>
              </w:rPr>
              <w:t>ASRSI</w:t>
            </w:r>
            <w:r w:rsidRPr="000903C1">
              <w:rPr>
                <w:rFonts w:ascii="Courier New" w:hAnsi="Courier New" w:cs="Courier New"/>
              </w:rPr>
              <w:t>?</w:t>
            </w:r>
          </w:p>
        </w:tc>
        <w:tc>
          <w:tcPr>
            <w:tcW w:w="6619" w:type="dxa"/>
            <w:tcBorders>
              <w:top w:val="single" w:sz="4" w:space="0" w:color="auto"/>
              <w:left w:val="single" w:sz="6" w:space="0" w:color="auto"/>
              <w:bottom w:val="single" w:sz="4" w:space="0" w:color="auto"/>
              <w:right w:val="single" w:sz="4" w:space="0" w:color="auto"/>
            </w:tcBorders>
          </w:tcPr>
          <w:p w14:paraId="16FFAB47" w14:textId="77777777" w:rsidR="00C44CD7" w:rsidRPr="006675E3" w:rsidRDefault="00C44CD7" w:rsidP="00834C56">
            <w:pPr>
              <w:pStyle w:val="TAL"/>
              <w:rPr>
                <w:rFonts w:ascii="Courier New" w:eastAsiaTheme="minorHAnsi" w:hAnsi="Courier New" w:cs="Courier New"/>
                <w:sz w:val="24"/>
                <w:szCs w:val="24"/>
                <w:lang w:val="en-IN"/>
              </w:rPr>
            </w:pPr>
            <w:r w:rsidRPr="006675E3">
              <w:rPr>
                <w:rFonts w:ascii="Courier New" w:eastAsiaTheme="minorHAnsi" w:hAnsi="Courier New" w:cs="Courier New"/>
                <w:sz w:val="24"/>
                <w:szCs w:val="24"/>
                <w:lang w:val="en-IN"/>
              </w:rPr>
              <w:t>+CEASRSI: &lt;n&gt;</w:t>
            </w:r>
          </w:p>
          <w:p w14:paraId="695A8361" w14:textId="77777777" w:rsidR="00C44CD7" w:rsidRPr="000903C1" w:rsidRDefault="00C44CD7" w:rsidP="00834C56">
            <w:pPr>
              <w:pStyle w:val="TAL"/>
            </w:pPr>
          </w:p>
        </w:tc>
      </w:tr>
      <w:tr w:rsidR="00C44CD7" w:rsidRPr="000903C1" w14:paraId="73D7D99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4FC9BCEA" w14:textId="77777777" w:rsidR="00C44CD7" w:rsidRPr="000903C1" w:rsidRDefault="00C44CD7" w:rsidP="00834C56">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w:t>
            </w:r>
            <w:r>
              <w:rPr>
                <w:rFonts w:ascii="Courier New" w:hAnsi="Courier New" w:cs="Courier New"/>
              </w:rPr>
              <w:t>ASRSI</w:t>
            </w:r>
            <w:r w:rsidRPr="000903C1">
              <w:rPr>
                <w:rFonts w:ascii="Courier New" w:hAnsi="Courier New" w:cs="Courier New"/>
              </w:rPr>
              <w:t>=?</w:t>
            </w:r>
          </w:p>
        </w:tc>
        <w:tc>
          <w:tcPr>
            <w:tcW w:w="6619" w:type="dxa"/>
            <w:tcBorders>
              <w:top w:val="single" w:sz="4" w:space="0" w:color="auto"/>
              <w:left w:val="single" w:sz="6" w:space="0" w:color="auto"/>
              <w:bottom w:val="single" w:sz="4" w:space="0" w:color="auto"/>
              <w:right w:val="single" w:sz="4" w:space="0" w:color="auto"/>
            </w:tcBorders>
            <w:hideMark/>
          </w:tcPr>
          <w:p w14:paraId="09614670" w14:textId="77777777" w:rsidR="00C44CD7" w:rsidRPr="000903C1" w:rsidRDefault="00C44CD7" w:rsidP="00834C56">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w:t>
            </w:r>
            <w:r>
              <w:rPr>
                <w:rFonts w:ascii="Courier New" w:hAnsi="Courier New" w:cs="Courier New"/>
              </w:rPr>
              <w:t>ASRSI</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AC3DB83" w14:textId="77777777" w:rsidR="00C44CD7" w:rsidRPr="000903C1" w:rsidRDefault="00C44CD7" w:rsidP="00C44CD7">
      <w:pPr>
        <w:rPr>
          <w:lang w:val="en-US"/>
        </w:rPr>
      </w:pPr>
    </w:p>
    <w:p w14:paraId="06C90018" w14:textId="77777777" w:rsidR="00C44CD7" w:rsidRPr="000903C1" w:rsidRDefault="00C44CD7" w:rsidP="00C44CD7">
      <w:r w:rsidRPr="000903C1">
        <w:rPr>
          <w:b/>
        </w:rPr>
        <w:t>Description</w:t>
      </w:r>
    </w:p>
    <w:p w14:paraId="6815417A" w14:textId="048DA280" w:rsidR="00C44CD7" w:rsidRDefault="00C44CD7" w:rsidP="00C44CD7">
      <w:r w:rsidRPr="006675E3">
        <w:t xml:space="preserve">The set command controls the presentation of </w:t>
      </w:r>
      <w:r>
        <w:t xml:space="preserve">EAS rediscovery indication from network </w:t>
      </w:r>
      <w:r w:rsidRPr="006675E3">
        <w:t>to the TE by an unsolicited result code</w:t>
      </w:r>
      <w:r w:rsidRPr="000903C1">
        <w:t xml:space="preserve"> </w:t>
      </w:r>
      <w:r w:rsidRPr="00877E04">
        <w:rPr>
          <w:rFonts w:ascii="Courier New" w:hAnsi="Courier New" w:cs="Courier New"/>
        </w:rPr>
        <w:t>+CEASRSIU: &lt;</w:t>
      </w:r>
      <w:r>
        <w:rPr>
          <w:rFonts w:ascii="Courier New" w:hAnsi="Courier New" w:cs="Courier New"/>
        </w:rPr>
        <w:t>c</w:t>
      </w:r>
      <w:r w:rsidRPr="00877E04">
        <w:rPr>
          <w:rFonts w:ascii="Courier New" w:hAnsi="Courier New" w:cs="Courier New"/>
        </w:rPr>
        <w:t>id&gt;,&lt;impact_field&gt;[,&lt;EAS_redisc_info_length&gt;,&lt;EAS_redisc_info&gt;[,&lt;impact_field&gt;,&lt;EAS_redisc_info_length&gt;,&lt;EAS_redisc_info&gt;]</w:t>
      </w:r>
      <w:r>
        <w:rPr>
          <w:rFonts w:ascii="Courier New" w:hAnsi="Courier New" w:cs="Courier New"/>
        </w:rPr>
        <w:t>]</w:t>
      </w:r>
      <w:r>
        <w:t xml:space="preserve"> </w:t>
      </w:r>
      <w:r w:rsidRPr="006675E3">
        <w:t xml:space="preserve">when </w:t>
      </w:r>
      <w:r>
        <w:t xml:space="preserve">the network triggers refresh of the the EAS information </w:t>
      </w:r>
      <w:r w:rsidRPr="006675E3">
        <w:t xml:space="preserve">stored </w:t>
      </w:r>
      <w:r>
        <w:t>locally, see</w:t>
      </w:r>
      <w:r w:rsidRPr="008C7E62">
        <w:rPr>
          <w:noProof/>
        </w:rPr>
        <w:t xml:space="preserv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w:t>
      </w:r>
      <w:r>
        <w:t xml:space="preserve">6.3.2 and </w:t>
      </w:r>
      <w:r w:rsidRPr="000903C1">
        <w:t>3GPP </w:t>
      </w:r>
      <w:r w:rsidRPr="007F762F">
        <w:t>TS 2</w:t>
      </w:r>
      <w:r w:rsidRPr="007F762F">
        <w:rPr>
          <w:lang w:eastAsia="ko-KR"/>
        </w:rPr>
        <w:t>3</w:t>
      </w:r>
      <w:r w:rsidRPr="007F762F">
        <w:t>.</w:t>
      </w:r>
      <w:r w:rsidRPr="007F762F">
        <w:rPr>
          <w:rFonts w:hint="eastAsia"/>
          <w:lang w:eastAsia="ko-KR"/>
        </w:rPr>
        <w:t>5</w:t>
      </w:r>
      <w:r w:rsidRPr="007F762F">
        <w:t>48 [</w:t>
      </w:r>
      <w:r w:rsidR="007F762F" w:rsidRPr="007F762F">
        <w:t>192</w:t>
      </w:r>
      <w:r w:rsidRPr="007F762F">
        <w:t>],</w:t>
      </w:r>
      <w:r>
        <w:t xml:space="preserve"> </w:t>
      </w:r>
      <w:r w:rsidRPr="000903C1">
        <w:t>clause </w:t>
      </w:r>
      <w:r>
        <w:t>6.2</w:t>
      </w:r>
      <w:r w:rsidRPr="006675E3">
        <w:t xml:space="preserve">. </w:t>
      </w:r>
      <w:r>
        <w:t xml:space="preserve">The set command shall also indicate the support for EAS rediscovery to the network which shall be sent during PDU session modification procedure. The impact indicated by the network can consist of </w:t>
      </w:r>
    </w:p>
    <w:p w14:paraId="127DDE55" w14:textId="77777777" w:rsidR="00C44CD7" w:rsidRPr="00877E04" w:rsidRDefault="00C44CD7" w:rsidP="00C44CD7">
      <w:pPr>
        <w:pStyle w:val="B1"/>
      </w:pPr>
      <w:r>
        <w:t>-</w:t>
      </w:r>
      <w:r>
        <w:tab/>
        <w:t xml:space="preserve">no impact, indicating all EAS information associated with this </w:t>
      </w:r>
      <w:r>
        <w:rPr>
          <w:rFonts w:ascii="Courier New" w:hAnsi="Courier New" w:cs="Courier New"/>
        </w:rPr>
        <w:t>&lt;cid&gt;</w:t>
      </w:r>
      <w:r>
        <w:t xml:space="preserve"> needs to be refreshed; or</w:t>
      </w:r>
    </w:p>
    <w:p w14:paraId="01C723C5" w14:textId="77777777" w:rsidR="00C44CD7" w:rsidRDefault="00C44CD7" w:rsidP="00C44CD7">
      <w:pPr>
        <w:pStyle w:val="B1"/>
        <w:rPr>
          <w:color w:val="000000"/>
        </w:rPr>
      </w:pPr>
      <w:r>
        <w:t>-</w:t>
      </w:r>
      <w:r>
        <w:tab/>
      </w:r>
      <w:r>
        <w:rPr>
          <w:color w:val="000000"/>
        </w:rPr>
        <w:t>one or more impacted EAS IPv4 address range; or</w:t>
      </w:r>
    </w:p>
    <w:p w14:paraId="4FB3FB95" w14:textId="77777777" w:rsidR="00C44CD7" w:rsidRDefault="00C44CD7" w:rsidP="00C44CD7">
      <w:pPr>
        <w:pStyle w:val="B1"/>
        <w:rPr>
          <w:color w:val="000000"/>
        </w:rPr>
      </w:pPr>
      <w:r>
        <w:t>-</w:t>
      </w:r>
      <w:r>
        <w:tab/>
      </w:r>
      <w:r>
        <w:rPr>
          <w:color w:val="000000"/>
        </w:rPr>
        <w:t>one or more impacted EAS IPv6 address range; or</w:t>
      </w:r>
    </w:p>
    <w:p w14:paraId="46C753C1" w14:textId="77777777" w:rsidR="00C44CD7" w:rsidRDefault="00C44CD7" w:rsidP="00C44CD7">
      <w:pPr>
        <w:pStyle w:val="B1"/>
        <w:rPr>
          <w:color w:val="000000"/>
        </w:rPr>
      </w:pPr>
      <w:r>
        <w:t>-</w:t>
      </w:r>
      <w:r>
        <w:tab/>
      </w:r>
      <w:r>
        <w:rPr>
          <w:color w:val="000000"/>
        </w:rPr>
        <w:t>one or more impacted EAS FQDN; or</w:t>
      </w:r>
    </w:p>
    <w:p w14:paraId="67E4EEAC" w14:textId="77777777" w:rsidR="00C44CD7" w:rsidRPr="00877E04" w:rsidRDefault="00C44CD7" w:rsidP="00C44CD7">
      <w:pPr>
        <w:pStyle w:val="B1"/>
      </w:pPr>
      <w:r>
        <w:t>-</w:t>
      </w:r>
      <w:r>
        <w:tab/>
        <w:t xml:space="preserve">any </w:t>
      </w:r>
      <w:r>
        <w:rPr>
          <w:color w:val="000000"/>
        </w:rPr>
        <w:t>combination of the above.</w:t>
      </w:r>
    </w:p>
    <w:p w14:paraId="54A53B56" w14:textId="77777777" w:rsidR="00C44CD7" w:rsidRDefault="00C44CD7" w:rsidP="00C44CD7">
      <w:r>
        <w:rPr>
          <w:color w:val="000000"/>
        </w:rPr>
        <w:t>Each of these will be displayed through &lt;</w:t>
      </w:r>
      <w:r>
        <w:rPr>
          <w:rFonts w:ascii="Courier New" w:hAnsi="Courier New" w:cs="Courier New"/>
        </w:rPr>
        <w:t>EAS_redisc</w:t>
      </w:r>
      <w:r w:rsidRPr="000903C1">
        <w:rPr>
          <w:rFonts w:ascii="Courier New" w:hAnsi="Courier New" w:cs="Courier New"/>
        </w:rPr>
        <w:t>_info&gt;</w:t>
      </w:r>
      <w:r>
        <w:rPr>
          <w:rFonts w:ascii="Courier New" w:hAnsi="Courier New" w:cs="Courier New"/>
        </w:rPr>
        <w:t xml:space="preserve"> </w:t>
      </w:r>
      <w:r w:rsidRPr="006675E3">
        <w:rPr>
          <w:color w:val="000000"/>
        </w:rPr>
        <w:t>when available.</w:t>
      </w:r>
    </w:p>
    <w:p w14:paraId="61E23FEF" w14:textId="77777777" w:rsidR="00C44CD7" w:rsidRPr="006675E3" w:rsidRDefault="00C44CD7" w:rsidP="00C44CD7">
      <w:r w:rsidRPr="006675E3">
        <w:t>Read command returns</w:t>
      </w:r>
      <w:r w:rsidRPr="000903C1">
        <w:t xml:space="preserve"> </w:t>
      </w:r>
      <w:r w:rsidRPr="006675E3">
        <w:t>the current value of &lt;</w:t>
      </w:r>
      <w:r w:rsidRPr="000903C1">
        <w:rPr>
          <w:rFonts w:ascii="Courier New" w:hAnsi="Courier New" w:cs="Courier New"/>
        </w:rPr>
        <w:t>n&gt;</w:t>
      </w:r>
      <w:r>
        <w:rPr>
          <w:rFonts w:ascii="Courier New" w:hAnsi="Courier New" w:cs="Courier New"/>
        </w:rPr>
        <w:t>.</w:t>
      </w:r>
      <w:r w:rsidRPr="000903C1">
        <w:t xml:space="preserve"> </w:t>
      </w:r>
    </w:p>
    <w:p w14:paraId="3FBBB108" w14:textId="77777777" w:rsidR="00C44CD7" w:rsidRPr="00877E04" w:rsidRDefault="00C44CD7" w:rsidP="00C44CD7">
      <w:r w:rsidRPr="006675E3">
        <w:t>Test command returns values supported as a compound value.</w:t>
      </w:r>
    </w:p>
    <w:p w14:paraId="1E834764" w14:textId="77777777" w:rsidR="00C44CD7" w:rsidRDefault="00C44CD7" w:rsidP="00C44CD7">
      <w:pPr>
        <w:rPr>
          <w:b/>
        </w:rPr>
      </w:pPr>
      <w:r w:rsidRPr="000903C1">
        <w:rPr>
          <w:b/>
        </w:rPr>
        <w:t>Defined values</w:t>
      </w:r>
    </w:p>
    <w:p w14:paraId="2D5685BF" w14:textId="77777777" w:rsidR="00C44CD7" w:rsidRPr="000903C1" w:rsidRDefault="00C44CD7" w:rsidP="00C44CD7">
      <w:pPr>
        <w:pStyle w:val="B1"/>
      </w:pPr>
      <w:r w:rsidRPr="000903C1">
        <w:rPr>
          <w:rFonts w:ascii="Courier New" w:hAnsi="Courier New" w:cs="Courier New"/>
        </w:rPr>
        <w:t>&lt;n&gt;</w:t>
      </w:r>
      <w:r w:rsidRPr="000903C1">
        <w:t>: integer type.</w:t>
      </w:r>
    </w:p>
    <w:p w14:paraId="6B55AFA0" w14:textId="77777777" w:rsidR="00C44CD7" w:rsidRPr="000903C1" w:rsidRDefault="00C44CD7" w:rsidP="00C44CD7">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w:t>
      </w:r>
      <w:r>
        <w:rPr>
          <w:rFonts w:ascii="Courier New" w:hAnsi="Courier New" w:cs="Courier New"/>
        </w:rPr>
        <w:t>ASRSIU</w:t>
      </w:r>
      <w:r w:rsidRPr="000903C1">
        <w:rPr>
          <w:rFonts w:ascii="Courier New" w:hAnsi="Courier New" w:cs="Courier New"/>
        </w:rPr>
        <w:t>: </w:t>
      </w:r>
      <w:r>
        <w:rPr>
          <w:rFonts w:ascii="Courier New" w:hAnsi="Courier New" w:cs="Courier New"/>
        </w:rPr>
        <w:t>&lt;cid&gt;,&lt;impact_field&gt;[,</w:t>
      </w:r>
      <w:r w:rsidRPr="000903C1">
        <w:rPr>
          <w:rFonts w:ascii="Courier New" w:hAnsi="Courier New" w:cs="Courier New"/>
        </w:rPr>
        <w:t>&lt;</w:t>
      </w:r>
      <w:r>
        <w:rPr>
          <w:rFonts w:ascii="Courier New" w:hAnsi="Courier New" w:cs="Courier New"/>
        </w:rPr>
        <w:t>EAS_redisc_info</w:t>
      </w:r>
      <w:r w:rsidRPr="000903C1">
        <w:rPr>
          <w:rFonts w:ascii="Courier New" w:hAnsi="Courier New" w:cs="Courier New"/>
        </w:rPr>
        <w:t>_length&gt;,&lt;</w:t>
      </w:r>
      <w:r>
        <w:rPr>
          <w:rFonts w:ascii="Courier New" w:hAnsi="Courier New" w:cs="Courier New"/>
        </w:rPr>
        <w:t>EAS_redisc_info</w:t>
      </w:r>
      <w:r w:rsidRPr="000903C1">
        <w:rPr>
          <w:rFonts w:ascii="Courier New" w:hAnsi="Courier New" w:cs="Courier New"/>
        </w:rPr>
        <w:t>&gt;</w:t>
      </w:r>
      <w:r>
        <w:rPr>
          <w:rFonts w:ascii="Courier New" w:hAnsi="Courier New" w:cs="Courier New"/>
        </w:rPr>
        <w:t>[,&lt;impact_field&gt;,</w:t>
      </w:r>
      <w:r w:rsidRPr="000903C1">
        <w:rPr>
          <w:rFonts w:ascii="Courier New" w:hAnsi="Courier New" w:cs="Courier New"/>
        </w:rPr>
        <w:t>&lt;</w:t>
      </w:r>
      <w:r>
        <w:rPr>
          <w:rFonts w:ascii="Courier New" w:hAnsi="Courier New" w:cs="Courier New"/>
        </w:rPr>
        <w:t>EAS_redisc_info</w:t>
      </w:r>
      <w:r w:rsidRPr="000903C1">
        <w:rPr>
          <w:rFonts w:ascii="Courier New" w:hAnsi="Courier New" w:cs="Courier New"/>
        </w:rPr>
        <w:t>_length&gt;,&lt;</w:t>
      </w:r>
      <w:r>
        <w:rPr>
          <w:rFonts w:ascii="Courier New" w:hAnsi="Courier New" w:cs="Courier New"/>
        </w:rPr>
        <w:t>EAS_redisc_info]]</w:t>
      </w:r>
    </w:p>
    <w:p w14:paraId="513F72A7" w14:textId="77777777" w:rsidR="00C44CD7" w:rsidRDefault="00C44CD7" w:rsidP="00C44CD7">
      <w:pPr>
        <w:pStyle w:val="B2"/>
        <w:numPr>
          <w:ilvl w:val="0"/>
          <w:numId w:val="36"/>
        </w:numPr>
        <w:overflowPunct/>
        <w:autoSpaceDE/>
        <w:autoSpaceDN/>
        <w:adjustRightInd/>
        <w:textAlignment w:val="auto"/>
        <w:rPr>
          <w:rFonts w:ascii="Courier New" w:hAnsi="Courier New" w:cs="Courier New"/>
        </w:rPr>
      </w:pPr>
      <w:r w:rsidRPr="000903C1">
        <w:t xml:space="preserve">enable unsolicited result code </w:t>
      </w:r>
      <w:r w:rsidRPr="000903C1">
        <w:rPr>
          <w:rFonts w:ascii="Courier New" w:hAnsi="Courier New" w:cs="Courier New"/>
        </w:rPr>
        <w:t>+C</w:t>
      </w:r>
      <w:r w:rsidRPr="00194355">
        <w:rPr>
          <w:rFonts w:ascii="Courier New" w:hAnsi="Courier New" w:cs="Courier New"/>
        </w:rPr>
        <w:t>E</w:t>
      </w:r>
      <w:r>
        <w:rPr>
          <w:rFonts w:ascii="Courier New" w:hAnsi="Courier New" w:cs="Courier New"/>
        </w:rPr>
        <w:t>ASRSIU</w:t>
      </w:r>
      <w:r w:rsidRPr="000903C1">
        <w:rPr>
          <w:rFonts w:ascii="Courier New" w:hAnsi="Courier New" w:cs="Courier New"/>
        </w:rPr>
        <w:t>: </w:t>
      </w:r>
      <w:r>
        <w:rPr>
          <w:rFonts w:ascii="Courier New" w:hAnsi="Courier New" w:cs="Courier New"/>
        </w:rPr>
        <w:t>&lt;cid&gt;,&lt;impact_field&gt;[,</w:t>
      </w:r>
      <w:r w:rsidRPr="000903C1">
        <w:rPr>
          <w:rFonts w:ascii="Courier New" w:hAnsi="Courier New" w:cs="Courier New"/>
        </w:rPr>
        <w:t>&lt;</w:t>
      </w:r>
      <w:r>
        <w:rPr>
          <w:rFonts w:ascii="Courier New" w:hAnsi="Courier New" w:cs="Courier New"/>
        </w:rPr>
        <w:t>EAS_redisc_info</w:t>
      </w:r>
      <w:r w:rsidRPr="000903C1">
        <w:rPr>
          <w:rFonts w:ascii="Courier New" w:hAnsi="Courier New" w:cs="Courier New"/>
        </w:rPr>
        <w:t>_length&gt;,&lt;</w:t>
      </w:r>
      <w:r>
        <w:rPr>
          <w:rFonts w:ascii="Courier New" w:hAnsi="Courier New" w:cs="Courier New"/>
        </w:rPr>
        <w:t>EAS_redisc_info</w:t>
      </w:r>
      <w:r w:rsidRPr="000903C1">
        <w:rPr>
          <w:rFonts w:ascii="Courier New" w:hAnsi="Courier New" w:cs="Courier New"/>
        </w:rPr>
        <w:t>&gt;</w:t>
      </w:r>
      <w:r>
        <w:rPr>
          <w:rFonts w:ascii="Courier New" w:hAnsi="Courier New" w:cs="Courier New"/>
        </w:rPr>
        <w:t>[,&lt;impact_field&gt;,</w:t>
      </w:r>
      <w:r w:rsidRPr="000903C1">
        <w:rPr>
          <w:rFonts w:ascii="Courier New" w:hAnsi="Courier New" w:cs="Courier New"/>
        </w:rPr>
        <w:t>&lt;</w:t>
      </w:r>
      <w:r>
        <w:rPr>
          <w:rFonts w:ascii="Courier New" w:hAnsi="Courier New" w:cs="Courier New"/>
        </w:rPr>
        <w:t>EAS_redisc_info</w:t>
      </w:r>
      <w:r w:rsidRPr="000903C1">
        <w:rPr>
          <w:rFonts w:ascii="Courier New" w:hAnsi="Courier New" w:cs="Courier New"/>
        </w:rPr>
        <w:t>_length&gt;,&lt;</w:t>
      </w:r>
      <w:r>
        <w:rPr>
          <w:rFonts w:ascii="Courier New" w:hAnsi="Courier New" w:cs="Courier New"/>
        </w:rPr>
        <w:t>EAS_redisc_info]]</w:t>
      </w:r>
    </w:p>
    <w:p w14:paraId="0A1E4F4E" w14:textId="77777777" w:rsidR="00C44CD7" w:rsidRPr="00877E04" w:rsidRDefault="00C44CD7" w:rsidP="00C44CD7">
      <w:pPr>
        <w:pStyle w:val="B2"/>
        <w:numPr>
          <w:ilvl w:val="0"/>
          <w:numId w:val="36"/>
        </w:numPr>
        <w:overflowPunct/>
        <w:autoSpaceDE/>
        <w:autoSpaceDN/>
        <w:adjustRightInd/>
        <w:textAlignment w:val="auto"/>
        <w:rPr>
          <w:rFonts w:ascii="Courier New" w:hAnsi="Courier New" w:cs="Courier New"/>
        </w:rPr>
      </w:pPr>
      <w:r>
        <w:t>setting unchanged, shall be used when the set command will be used to indicate EAS rediscovery support to network.</w:t>
      </w:r>
    </w:p>
    <w:p w14:paraId="47D5269F" w14:textId="77777777" w:rsidR="00C44CD7" w:rsidRDefault="00C44CD7" w:rsidP="00C44CD7">
      <w:pPr>
        <w:pStyle w:val="B1"/>
        <w:rPr>
          <w:rFonts w:ascii="Arial" w:hAnsi="Arial" w:cs="Arial"/>
          <w:sz w:val="18"/>
        </w:rPr>
      </w:pPr>
      <w:r w:rsidRPr="000903C1">
        <w:rPr>
          <w:rFonts w:ascii="Courier New" w:hAnsi="Courier New" w:cs="Courier New"/>
        </w:rPr>
        <w:t>&lt;</w:t>
      </w:r>
      <w:r>
        <w:rPr>
          <w:rFonts w:ascii="Courier New" w:hAnsi="Courier New" w:cs="Courier New"/>
        </w:rPr>
        <w:t>mode</w:t>
      </w:r>
      <w:r w:rsidRPr="000903C1">
        <w:rPr>
          <w:rFonts w:ascii="Courier New" w:hAnsi="Courier New" w:cs="Courier New"/>
        </w:rPr>
        <w:t>&gt;</w:t>
      </w:r>
      <w:r w:rsidRPr="000903C1">
        <w:t xml:space="preserve">: </w:t>
      </w:r>
      <w:r w:rsidRPr="00C76144">
        <w:t xml:space="preserve">integer type; is the </w:t>
      </w:r>
      <w:r w:rsidRPr="00C76144">
        <w:rPr>
          <w:lang w:eastAsia="zh-TW"/>
        </w:rPr>
        <w:t xml:space="preserve">the one octet long capability field indicating the EAS rediscovery support indication to the network as specified in </w:t>
      </w:r>
      <w:r w:rsidRPr="00C76144">
        <w:t>3GPP TS 2</w:t>
      </w:r>
      <w:r w:rsidRPr="00C76144">
        <w:rPr>
          <w:lang w:eastAsia="ko-KR"/>
        </w:rPr>
        <w:t>4</w:t>
      </w:r>
      <w:r w:rsidRPr="00C76144">
        <w:t>.008 [8]</w:t>
      </w:r>
      <w:r w:rsidRPr="00C76144">
        <w:rPr>
          <w:lang w:eastAsia="zh-TW"/>
        </w:rPr>
        <w:t>, clause</w:t>
      </w:r>
      <w:r w:rsidRPr="00C76144">
        <w:t> </w:t>
      </w:r>
      <w:r w:rsidRPr="00C76144">
        <w:rPr>
          <w:lang w:eastAsia="zh-TW"/>
        </w:rPr>
        <w:t>10.5.6.3</w:t>
      </w:r>
      <w:r w:rsidRPr="00C76144">
        <w:t xml:space="preserve"> (also see 3GPP TS 2</w:t>
      </w:r>
      <w:r w:rsidRPr="00C76144">
        <w:rPr>
          <w:lang w:eastAsia="ko-KR"/>
        </w:rPr>
        <w:t>3</w:t>
      </w:r>
      <w:r w:rsidRPr="00C76144">
        <w:t>.</w:t>
      </w:r>
      <w:r w:rsidRPr="00C76144">
        <w:rPr>
          <w:lang w:eastAsia="ko-KR"/>
        </w:rPr>
        <w:t>5</w:t>
      </w:r>
      <w:r w:rsidRPr="00C76144">
        <w:t>58 [187], and 3GPP TS 2</w:t>
      </w:r>
      <w:r w:rsidRPr="00C76144">
        <w:rPr>
          <w:lang w:eastAsia="ko-KR"/>
        </w:rPr>
        <w:t>4</w:t>
      </w:r>
      <w:r w:rsidRPr="00C76144">
        <w:t>.</w:t>
      </w:r>
      <w:r w:rsidRPr="00C76144">
        <w:rPr>
          <w:lang w:eastAsia="ko-KR"/>
        </w:rPr>
        <w:t>5</w:t>
      </w:r>
      <w:r w:rsidRPr="00C76144">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Pr>
          <w:rFonts w:ascii="Arial" w:hAnsi="Arial" w:cs="Arial"/>
          <w:sz w:val="18"/>
        </w:rPr>
        <w:t xml:space="preserve"> </w:t>
      </w:r>
    </w:p>
    <w:p w14:paraId="57377FF2" w14:textId="77777777" w:rsidR="00C44CD7" w:rsidRDefault="00C44CD7" w:rsidP="00C44CD7">
      <w:pPr>
        <w:pStyle w:val="B2"/>
      </w:pPr>
      <w:r>
        <w:t>-</w:t>
      </w:r>
      <w:r>
        <w:rPr>
          <w:rFonts w:eastAsiaTheme="minorHAnsi"/>
          <w:color w:val="000000"/>
          <w:u w:color="000000"/>
        </w:rPr>
        <w:tab/>
      </w:r>
      <w:r>
        <w:t xml:space="preserve">a UE supporting IPv4 address range, IPv6 address range and FQDN shall set </w:t>
      </w:r>
      <w:r w:rsidRPr="000903C1">
        <w:rPr>
          <w:rFonts w:ascii="Courier New" w:hAnsi="Courier New" w:cs="Courier New"/>
        </w:rPr>
        <w:t>&lt;</w:t>
      </w:r>
      <w:r>
        <w:rPr>
          <w:rFonts w:ascii="Courier New" w:hAnsi="Courier New" w:cs="Courier New"/>
        </w:rPr>
        <w:t>mode</w:t>
      </w:r>
      <w:r w:rsidRPr="000903C1">
        <w:rPr>
          <w:rFonts w:ascii="Courier New" w:hAnsi="Courier New" w:cs="Courier New"/>
        </w:rPr>
        <w:t>&gt;</w:t>
      </w:r>
      <w:r>
        <w:t xml:space="preserve"> to </w:t>
      </w:r>
      <w:r w:rsidRPr="000903C1">
        <w:rPr>
          <w:lang w:eastAsia="zh-TW"/>
        </w:rPr>
        <w:t>"</w:t>
      </w:r>
      <w:r>
        <w:t>00000111</w:t>
      </w:r>
      <w:r w:rsidRPr="000903C1">
        <w:rPr>
          <w:lang w:eastAsia="zh-TW"/>
        </w:rPr>
        <w:t>"</w:t>
      </w:r>
    </w:p>
    <w:p w14:paraId="07344D1F" w14:textId="77777777" w:rsidR="00C44CD7" w:rsidRPr="00EF1687" w:rsidRDefault="00C44CD7" w:rsidP="00C44CD7">
      <w:pPr>
        <w:pStyle w:val="B2"/>
        <w:rPr>
          <w:rFonts w:ascii="Arial" w:hAnsi="Arial" w:cs="Arial"/>
          <w:sz w:val="18"/>
        </w:rPr>
      </w:pPr>
      <w:r>
        <w:lastRenderedPageBreak/>
        <w:t>-</w:t>
      </w:r>
      <w:r>
        <w:rPr>
          <w:rFonts w:eastAsiaTheme="minorHAnsi"/>
          <w:color w:val="000000"/>
          <w:u w:color="000000"/>
        </w:rPr>
        <w:tab/>
      </w:r>
      <w:r>
        <w:t xml:space="preserve">a UE supporting only FQDN shall set </w:t>
      </w:r>
      <w:r w:rsidRPr="000903C1">
        <w:rPr>
          <w:rFonts w:ascii="Courier New" w:hAnsi="Courier New" w:cs="Courier New"/>
        </w:rPr>
        <w:t>&lt;</w:t>
      </w:r>
      <w:r>
        <w:rPr>
          <w:rFonts w:ascii="Courier New" w:hAnsi="Courier New" w:cs="Courier New"/>
        </w:rPr>
        <w:t>mode</w:t>
      </w:r>
      <w:r w:rsidRPr="000903C1">
        <w:rPr>
          <w:rFonts w:ascii="Courier New" w:hAnsi="Courier New" w:cs="Courier New"/>
        </w:rPr>
        <w:t>&gt;</w:t>
      </w:r>
      <w:r>
        <w:t xml:space="preserve"> to </w:t>
      </w:r>
      <w:r w:rsidRPr="000903C1">
        <w:rPr>
          <w:lang w:eastAsia="zh-TW"/>
        </w:rPr>
        <w:t>"</w:t>
      </w:r>
      <w:r>
        <w:t>00000100</w:t>
      </w:r>
      <w:r w:rsidRPr="000903C1">
        <w:rPr>
          <w:lang w:eastAsia="zh-TW"/>
        </w:rPr>
        <w:t>"</w:t>
      </w:r>
    </w:p>
    <w:p w14:paraId="7C7F4871" w14:textId="77777777" w:rsidR="00C44CD7" w:rsidRDefault="00C44CD7" w:rsidP="00C44CD7">
      <w:pPr>
        <w:pStyle w:val="B2"/>
        <w:ind w:left="568"/>
        <w:rPr>
          <w:color w:val="000000"/>
        </w:rPr>
      </w:pPr>
      <w:r>
        <w:rPr>
          <w:rFonts w:ascii="Courier New" w:hAnsi="Courier New" w:cs="Courier New"/>
        </w:rPr>
        <w:t>&lt;cid&gt;</w:t>
      </w:r>
      <w:r>
        <w:t xml:space="preserve">: integer type; specifies a particular PDP Context definition for the PDU session (see the </w:t>
      </w:r>
      <w:r>
        <w:rPr>
          <w:rFonts w:ascii="Courier New" w:hAnsi="Courier New" w:cs="Courier New"/>
        </w:rPr>
        <w:t>+CGDCONT</w:t>
      </w:r>
      <w:r>
        <w:t xml:space="preserve"> and </w:t>
      </w:r>
      <w:r>
        <w:rPr>
          <w:rFonts w:ascii="Courier New" w:hAnsi="Courier New" w:cs="Courier New"/>
        </w:rPr>
        <w:t>+CGDSCONT</w:t>
      </w:r>
      <w:r>
        <w:t xml:space="preserve"> commands).</w:t>
      </w:r>
    </w:p>
    <w:p w14:paraId="3A0B215E" w14:textId="77777777" w:rsidR="00C44CD7" w:rsidRDefault="00C44CD7" w:rsidP="00C44CD7">
      <w:pPr>
        <w:pStyle w:val="B1"/>
      </w:pPr>
      <w:r w:rsidRPr="000903C1">
        <w:rPr>
          <w:rFonts w:ascii="Courier New" w:hAnsi="Courier New" w:cs="Courier New"/>
        </w:rPr>
        <w:t>&lt;</w:t>
      </w:r>
      <w:r>
        <w:rPr>
          <w:rFonts w:ascii="Courier New" w:hAnsi="Courier New" w:cs="Courier New"/>
        </w:rPr>
        <w:t>impact_field</w:t>
      </w:r>
      <w:r w:rsidRPr="000903C1">
        <w:rPr>
          <w:rFonts w:ascii="Courier New" w:hAnsi="Courier New" w:cs="Courier New"/>
        </w:rPr>
        <w:t>&gt;</w:t>
      </w:r>
      <w:r w:rsidRPr="000903C1">
        <w:t>: integer type</w:t>
      </w:r>
      <w:r>
        <w:t>, indicates the type of impact information.</w:t>
      </w:r>
    </w:p>
    <w:p w14:paraId="580BF8FA" w14:textId="77777777" w:rsidR="00C44CD7" w:rsidRPr="00013D01" w:rsidRDefault="00C44CD7" w:rsidP="00C44CD7">
      <w:pPr>
        <w:pStyle w:val="B2"/>
      </w:pPr>
      <w:r>
        <w:t>1</w:t>
      </w:r>
      <w:r w:rsidRPr="000903C1">
        <w:tab/>
      </w:r>
      <w:r>
        <w:t xml:space="preserve">no impact, indicating </w:t>
      </w:r>
      <w:r>
        <w:rPr>
          <w:color w:val="000000"/>
        </w:rPr>
        <w:t xml:space="preserve">all EAS information associated with this </w:t>
      </w:r>
      <w:r>
        <w:rPr>
          <w:rFonts w:ascii="Courier New" w:hAnsi="Courier New" w:cs="Courier New"/>
        </w:rPr>
        <w:t>&lt;cid&gt;</w:t>
      </w:r>
      <w:r>
        <w:rPr>
          <w:color w:val="000000"/>
        </w:rPr>
        <w:t xml:space="preserve"> needs to be refreshed</w:t>
      </w:r>
    </w:p>
    <w:p w14:paraId="5E5B62E3" w14:textId="77777777" w:rsidR="00C44CD7" w:rsidRDefault="00C44CD7" w:rsidP="00C44CD7">
      <w:pPr>
        <w:pStyle w:val="B2"/>
        <w:rPr>
          <w:color w:val="000000"/>
        </w:rPr>
      </w:pPr>
      <w:r>
        <w:t>2</w:t>
      </w:r>
      <w:r w:rsidRPr="00013D01">
        <w:tab/>
      </w:r>
      <w:r>
        <w:rPr>
          <w:color w:val="000000"/>
        </w:rPr>
        <w:t>one or more impacted EAS IPv4 address range</w:t>
      </w:r>
    </w:p>
    <w:p w14:paraId="72ED9706" w14:textId="77777777" w:rsidR="00C44CD7" w:rsidRDefault="00C44CD7" w:rsidP="00C44CD7">
      <w:pPr>
        <w:pStyle w:val="B2"/>
        <w:rPr>
          <w:color w:val="000000"/>
        </w:rPr>
      </w:pPr>
      <w:r>
        <w:rPr>
          <w:color w:val="000000"/>
        </w:rPr>
        <w:t>3</w:t>
      </w:r>
      <w:r>
        <w:rPr>
          <w:color w:val="000000"/>
        </w:rPr>
        <w:tab/>
        <w:t>one or more impacted EAS IPv6 address range</w:t>
      </w:r>
    </w:p>
    <w:p w14:paraId="1FC7A4FD" w14:textId="77777777" w:rsidR="00C44CD7" w:rsidRPr="000903C1" w:rsidRDefault="00C44CD7" w:rsidP="00C44CD7">
      <w:pPr>
        <w:pStyle w:val="B2"/>
      </w:pPr>
      <w:r>
        <w:rPr>
          <w:color w:val="000000"/>
        </w:rPr>
        <w:t>4</w:t>
      </w:r>
      <w:r>
        <w:rPr>
          <w:color w:val="000000"/>
        </w:rPr>
        <w:tab/>
        <w:t>one or more impacted EAS FQDN</w:t>
      </w:r>
    </w:p>
    <w:p w14:paraId="49112F4A" w14:textId="77777777" w:rsidR="00C44CD7" w:rsidRPr="000903C1" w:rsidRDefault="00C44CD7" w:rsidP="00C44CD7">
      <w:pPr>
        <w:pStyle w:val="B1"/>
      </w:pPr>
      <w:r w:rsidRPr="000903C1">
        <w:rPr>
          <w:rFonts w:ascii="Courier New" w:hAnsi="Courier New"/>
        </w:rPr>
        <w:t>&lt;</w:t>
      </w:r>
      <w:r>
        <w:rPr>
          <w:rFonts w:ascii="Courier New" w:hAnsi="Courier New" w:cs="Courier New"/>
        </w:rPr>
        <w:t>EAS_redisc_info</w:t>
      </w:r>
      <w:r w:rsidRPr="000903C1">
        <w:rPr>
          <w:rFonts w:ascii="Courier New" w:hAnsi="Courier New" w:cs="Courier New"/>
        </w:rPr>
        <w:t>_length</w:t>
      </w:r>
      <w:r w:rsidRPr="000903C1">
        <w:rPr>
          <w:rFonts w:ascii="Courier New" w:hAnsi="Courier New"/>
        </w:rPr>
        <w:t>&gt;</w:t>
      </w:r>
      <w:r w:rsidRPr="000903C1">
        <w:t xml:space="preserve">: integer type; indicates the </w:t>
      </w:r>
      <w:r>
        <w:t>total length of</w:t>
      </w:r>
      <w:r w:rsidRPr="000903C1">
        <w:t xml:space="preserve"> </w:t>
      </w:r>
      <w:r w:rsidRPr="000903C1">
        <w:rPr>
          <w:rFonts w:ascii="Courier New" w:hAnsi="Courier New"/>
        </w:rPr>
        <w:t>&lt;</w:t>
      </w:r>
      <w:r>
        <w:rPr>
          <w:rFonts w:ascii="Courier New" w:hAnsi="Courier New" w:cs="Courier New"/>
        </w:rPr>
        <w:t>EAS_redisc_info</w:t>
      </w:r>
      <w:r w:rsidRPr="000903C1">
        <w:rPr>
          <w:rFonts w:ascii="Courier New" w:hAnsi="Courier New"/>
        </w:rPr>
        <w:t>&gt;</w:t>
      </w:r>
      <w:r w:rsidRPr="000903C1">
        <w:t xml:space="preserve"> information element.</w:t>
      </w:r>
    </w:p>
    <w:p w14:paraId="334FF842" w14:textId="77777777" w:rsidR="00C44CD7" w:rsidRPr="000903C1" w:rsidRDefault="00C44CD7" w:rsidP="00C44CD7">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indicates the </w:t>
      </w:r>
      <w:r>
        <w:t xml:space="preserve">EAS information received from the network. If the EAS information is consisting of more than one address then each address will be separated by a comma (,). For example, </w:t>
      </w:r>
      <w:r w:rsidRPr="000903C1">
        <w:rPr>
          <w:rFonts w:ascii="Courier New" w:hAnsi="Courier New" w:cs="Courier New"/>
        </w:rPr>
        <w:t>+C</w:t>
      </w:r>
      <w:r w:rsidRPr="00194355">
        <w:rPr>
          <w:rFonts w:ascii="Courier New" w:hAnsi="Courier New" w:cs="Courier New"/>
        </w:rPr>
        <w:t>E</w:t>
      </w:r>
      <w:r>
        <w:rPr>
          <w:rFonts w:ascii="Courier New" w:hAnsi="Courier New" w:cs="Courier New"/>
        </w:rPr>
        <w:t>ASRSIU: 1,4,34,</w:t>
      </w:r>
      <w:r w:rsidRPr="00877E04">
        <w:rPr>
          <w:lang w:val="en-US"/>
        </w:rPr>
        <w:t xml:space="preserve"> </w:t>
      </w:r>
      <w:r w:rsidRPr="000903C1">
        <w:rPr>
          <w:lang w:val="en-US"/>
        </w:rPr>
        <w:t>"</w:t>
      </w:r>
      <w:r>
        <w:rPr>
          <w:rFonts w:ascii="Courier New" w:hAnsi="Courier New" w:cs="Courier New"/>
        </w:rPr>
        <w:t>Label1.Label2.Label3,Label4.Label5</w:t>
      </w:r>
      <w:r w:rsidRPr="000903C1">
        <w:rPr>
          <w:lang w:val="en-US"/>
        </w:rPr>
        <w:t>"</w:t>
      </w:r>
      <w:r>
        <w:rPr>
          <w:rFonts w:ascii="Courier New" w:hAnsi="Courier New" w:cs="Courier New"/>
        </w:rPr>
        <w:t>.</w:t>
      </w:r>
    </w:p>
    <w:p w14:paraId="1DF3D5AB" w14:textId="77777777" w:rsidR="00C44CD7" w:rsidRPr="00654CDB" w:rsidRDefault="00C44CD7" w:rsidP="00C44CD7">
      <w:pPr>
        <w:keepNext/>
        <w:keepLines/>
        <w:rPr>
          <w:lang w:val="en-US"/>
        </w:rPr>
      </w:pPr>
      <w:r w:rsidRPr="00654CDB">
        <w:rPr>
          <w:b/>
          <w:lang w:val="en-US"/>
        </w:rPr>
        <w:t>Implementation</w:t>
      </w:r>
    </w:p>
    <w:p w14:paraId="0A9071E6" w14:textId="5E60653A" w:rsidR="00C44CD7" w:rsidRDefault="00C44CD7" w:rsidP="00235249">
      <w:r w:rsidRPr="006675E3">
        <w:t>Optional.</w:t>
      </w:r>
    </w:p>
    <w:p w14:paraId="101421BB" w14:textId="3E203E60" w:rsidR="00664C54" w:rsidRPr="000903C1" w:rsidRDefault="00664C54" w:rsidP="00664C54">
      <w:pPr>
        <w:pStyle w:val="Heading3"/>
      </w:pPr>
      <w:bookmarkStart w:id="4330" w:name="_Toc171691608"/>
      <w:r>
        <w:t>10.1</w:t>
      </w:r>
      <w:r w:rsidRPr="000903C1">
        <w:t>.</w:t>
      </w:r>
      <w:r>
        <w:t>94</w:t>
      </w:r>
      <w:r w:rsidRPr="000903C1">
        <w:tab/>
      </w:r>
      <w:r>
        <w:t>Paging early indication with paging subgrouping setting</w:t>
      </w:r>
      <w:r w:rsidRPr="000903C1">
        <w:t xml:space="preserve"> +C</w:t>
      </w:r>
      <w:r>
        <w:t>PEIPSS</w:t>
      </w:r>
      <w:bookmarkEnd w:id="4330"/>
    </w:p>
    <w:p w14:paraId="6F5EB43C" w14:textId="489FBBDD" w:rsidR="00664C54" w:rsidRPr="00664C54" w:rsidRDefault="00664C54" w:rsidP="00664C54">
      <w:pPr>
        <w:pStyle w:val="TH"/>
        <w:rPr>
          <w:lang w:val="fr-FR"/>
        </w:rPr>
      </w:pPr>
      <w:r w:rsidRPr="00664C54">
        <w:rPr>
          <w:lang w:val="fr-FR"/>
        </w:rPr>
        <w:t>Table 10.1.</w:t>
      </w:r>
      <w:r w:rsidR="00D64A85">
        <w:rPr>
          <w:lang w:val="fr-FR"/>
        </w:rPr>
        <w:t>94</w:t>
      </w:r>
      <w:r w:rsidRPr="00664C54">
        <w:rPr>
          <w:lang w:val="fr-FR"/>
        </w:rPr>
        <w:t>-1: +CPEIPSS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4C54" w:rsidRPr="000903C1" w14:paraId="66719DA4"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1F354F92" w14:textId="77777777" w:rsidR="00664C54" w:rsidRPr="000903C1" w:rsidRDefault="00664C54" w:rsidP="007F7C20">
            <w:pPr>
              <w:pStyle w:val="TAH"/>
              <w:spacing w:line="256" w:lineRule="auto"/>
              <w:rPr>
                <w:rFonts w:ascii="Courier New" w:hAnsi="Courier New"/>
              </w:rPr>
            </w:pPr>
            <w:r w:rsidRPr="000903C1">
              <w:t>Command</w:t>
            </w:r>
          </w:p>
        </w:tc>
        <w:tc>
          <w:tcPr>
            <w:tcW w:w="4549" w:type="dxa"/>
            <w:tcBorders>
              <w:top w:val="single" w:sz="4" w:space="0" w:color="auto"/>
              <w:left w:val="single" w:sz="6" w:space="0" w:color="auto"/>
              <w:bottom w:val="single" w:sz="4" w:space="0" w:color="auto"/>
              <w:right w:val="single" w:sz="4" w:space="0" w:color="auto"/>
            </w:tcBorders>
            <w:hideMark/>
          </w:tcPr>
          <w:p w14:paraId="5B3A4B8F" w14:textId="77777777" w:rsidR="00664C54" w:rsidRPr="000903C1" w:rsidRDefault="00664C54" w:rsidP="007F7C20">
            <w:pPr>
              <w:pStyle w:val="TAH"/>
              <w:spacing w:line="256" w:lineRule="auto"/>
              <w:rPr>
                <w:rFonts w:ascii="Courier New" w:hAnsi="Courier New"/>
              </w:rPr>
            </w:pPr>
            <w:r w:rsidRPr="000903C1">
              <w:t>Possible response(s)</w:t>
            </w:r>
          </w:p>
        </w:tc>
      </w:tr>
      <w:tr w:rsidR="00664C54" w:rsidRPr="000903C1" w14:paraId="061C3B65"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2FB97D9D" w14:textId="77777777" w:rsidR="00664C54" w:rsidRPr="000903C1" w:rsidRDefault="00664C54" w:rsidP="007F7C20">
            <w:pPr>
              <w:pStyle w:val="TAL"/>
              <w:rPr>
                <w:rFonts w:ascii="Courier New" w:hAnsi="Courier New" w:cs="Courier New"/>
              </w:rPr>
            </w:pPr>
            <w:r w:rsidRPr="000903C1">
              <w:rPr>
                <w:rFonts w:ascii="Courier New" w:hAnsi="Courier New" w:cs="Courier New"/>
                <w:sz w:val="20"/>
              </w:rPr>
              <w:t>+C</w:t>
            </w:r>
            <w:r>
              <w:rPr>
                <w:rFonts w:ascii="Courier New" w:hAnsi="Courier New" w:cs="Courier New"/>
                <w:sz w:val="20"/>
              </w:rPr>
              <w:t>PEIPSS</w:t>
            </w:r>
            <w:r w:rsidRPr="000903C1">
              <w:rPr>
                <w:rFonts w:ascii="Courier New" w:hAnsi="Courier New" w:cs="Courier New"/>
                <w:sz w:val="20"/>
              </w:rPr>
              <w:t>=&lt;</w:t>
            </w:r>
            <w:r>
              <w:rPr>
                <w:rFonts w:ascii="Courier New" w:hAnsi="Courier New" w:cs="Courier New"/>
                <w:sz w:val="20"/>
              </w:rPr>
              <w:t>n</w:t>
            </w:r>
            <w:r w:rsidRPr="000903C1">
              <w:rPr>
                <w:rFonts w:ascii="Courier New" w:hAnsi="Courier New" w:cs="Courier New"/>
                <w:sz w:val="20"/>
              </w:rPr>
              <w:t>&gt;[,&lt;</w:t>
            </w:r>
            <w:r>
              <w:rPr>
                <w:rFonts w:ascii="Courier New" w:hAnsi="Courier New" w:cs="Courier New"/>
                <w:sz w:val="20"/>
              </w:rPr>
              <w:t>paging_probability</w:t>
            </w:r>
            <w:r w:rsidRPr="000903C1">
              <w:rPr>
                <w:rFonts w:ascii="Courier New" w:hAnsi="Courier New" w:cs="Courier New"/>
                <w:sz w:val="20"/>
              </w:rPr>
              <w:t>&gt;]</w:t>
            </w:r>
          </w:p>
        </w:tc>
        <w:tc>
          <w:tcPr>
            <w:tcW w:w="4549" w:type="dxa"/>
            <w:tcBorders>
              <w:top w:val="single" w:sz="4" w:space="0" w:color="auto"/>
              <w:left w:val="single" w:sz="6" w:space="0" w:color="auto"/>
              <w:bottom w:val="single" w:sz="4" w:space="0" w:color="auto"/>
              <w:right w:val="single" w:sz="4" w:space="0" w:color="auto"/>
            </w:tcBorders>
          </w:tcPr>
          <w:p w14:paraId="7A14AC20" w14:textId="77777777" w:rsidR="00664C54" w:rsidRPr="000903C1" w:rsidRDefault="00664C54" w:rsidP="007F7C20">
            <w:pPr>
              <w:spacing w:after="20" w:line="256" w:lineRule="auto"/>
              <w:rPr>
                <w:rFonts w:ascii="Courier New" w:hAnsi="Courier New"/>
              </w:rPr>
            </w:pPr>
            <w:r w:rsidRPr="000903C1">
              <w:rPr>
                <w:rFonts w:ascii="Courier New" w:hAnsi="Courier New" w:cs="Courier New"/>
                <w:i/>
                <w:iCs/>
                <w:lang w:val="es-ES_tradnl"/>
              </w:rPr>
              <w:t>+CME ERROR: &lt;err&gt;</w:t>
            </w:r>
          </w:p>
        </w:tc>
      </w:tr>
      <w:tr w:rsidR="00664C54" w:rsidRPr="000903C1" w14:paraId="7B5EAAF8"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41F373C" w14:textId="77777777" w:rsidR="00664C54" w:rsidRPr="000903C1" w:rsidRDefault="00664C54" w:rsidP="007F7C20">
            <w:pPr>
              <w:spacing w:after="20" w:line="256" w:lineRule="auto"/>
              <w:rPr>
                <w:rFonts w:ascii="Courier New" w:hAnsi="Courier New" w:cs="Courier New"/>
              </w:rPr>
            </w:pPr>
            <w:r w:rsidRPr="000903C1">
              <w:rPr>
                <w:rFonts w:ascii="Courier New" w:hAnsi="Courier New" w:cs="Courier New"/>
              </w:rPr>
              <w:t>+C</w:t>
            </w:r>
            <w:r>
              <w:rPr>
                <w:rFonts w:ascii="Courier New" w:hAnsi="Courier New" w:cs="Courier New"/>
              </w:rPr>
              <w:t>PEIPSS</w:t>
            </w:r>
            <w:r w:rsidRPr="000903C1">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3C96AC59" w14:textId="77777777" w:rsidR="00664C54" w:rsidRPr="000903C1" w:rsidRDefault="00664C54" w:rsidP="007F7C20">
            <w:pPr>
              <w:spacing w:after="20" w:line="256" w:lineRule="auto"/>
              <w:rPr>
                <w:rFonts w:ascii="Courier New" w:hAnsi="Courier New"/>
              </w:rPr>
            </w:pPr>
            <w:r w:rsidRPr="000903C1">
              <w:rPr>
                <w:rFonts w:ascii="Courier New" w:hAnsi="Courier New" w:cs="Courier New"/>
              </w:rPr>
              <w:t>+C</w:t>
            </w:r>
            <w:r>
              <w:rPr>
                <w:rFonts w:ascii="Courier New" w:hAnsi="Courier New" w:cs="Courier New"/>
              </w:rPr>
              <w:t>PEIPSS: &lt;n&gt;</w:t>
            </w:r>
            <w:r w:rsidRPr="000903C1">
              <w:rPr>
                <w:rFonts w:ascii="Courier New" w:hAnsi="Courier New" w:cs="Courier New"/>
              </w:rPr>
              <w:t xml:space="preserve"> [,&lt;</w:t>
            </w:r>
            <w:r>
              <w:rPr>
                <w:rFonts w:ascii="Courier New" w:hAnsi="Courier New" w:cs="Courier New"/>
              </w:rPr>
              <w:t>paging_probability&gt; [,&lt;subgroup_id&gt;]]</w:t>
            </w:r>
          </w:p>
        </w:tc>
      </w:tr>
      <w:tr w:rsidR="00664C54" w:rsidRPr="000903C1" w14:paraId="790DB507"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79D1E7B9" w14:textId="77777777" w:rsidR="00664C54" w:rsidRPr="000903C1" w:rsidRDefault="00664C54" w:rsidP="007F7C20">
            <w:pPr>
              <w:spacing w:after="20" w:line="256" w:lineRule="auto"/>
              <w:rPr>
                <w:rFonts w:ascii="Courier New" w:hAnsi="Courier New" w:cs="Courier New"/>
              </w:rPr>
            </w:pPr>
            <w:r w:rsidRPr="000903C1">
              <w:rPr>
                <w:rFonts w:ascii="Courier New" w:hAnsi="Courier New" w:cs="Courier New"/>
              </w:rPr>
              <w:t>+C</w:t>
            </w:r>
            <w:r>
              <w:rPr>
                <w:rFonts w:ascii="Courier New" w:hAnsi="Courier New" w:cs="Courier New"/>
              </w:rPr>
              <w:t>PEIPSS</w:t>
            </w:r>
            <w:r w:rsidRPr="000903C1">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04B39953" w14:textId="77777777" w:rsidR="00664C54" w:rsidRPr="000903C1" w:rsidRDefault="00664C54" w:rsidP="007F7C20">
            <w:pPr>
              <w:spacing w:after="20" w:line="256" w:lineRule="auto"/>
              <w:rPr>
                <w:rFonts w:ascii="Courier New" w:hAnsi="Courier New" w:cs="Courier New"/>
              </w:rPr>
            </w:pPr>
            <w:r>
              <w:rPr>
                <w:rFonts w:ascii="Courier New" w:hAnsi="Courier New" w:cs="Courier New"/>
              </w:rPr>
              <w:t xml:space="preserve">+CPEIPSS: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Pr>
                <w:rFonts w:ascii="Courier New" w:hAnsi="Courier New" w:cs="Courier New"/>
              </w:rPr>
              <w:t>,</w:t>
            </w:r>
            <w:r w:rsidRPr="000903C1">
              <w:t xml:space="preserve"> list of supported </w:t>
            </w:r>
            <w:r w:rsidRPr="000903C1">
              <w:rPr>
                <w:rFonts w:ascii="Courier New" w:hAnsi="Courier New" w:cs="Courier New"/>
              </w:rPr>
              <w:t>&lt;</w:t>
            </w:r>
            <w:r>
              <w:rPr>
                <w:rFonts w:ascii="Courier New" w:hAnsi="Courier New" w:cs="Courier New"/>
              </w:rPr>
              <w:t>paging_probability</w:t>
            </w:r>
            <w:r w:rsidRPr="000903C1">
              <w:rPr>
                <w:rFonts w:ascii="Courier New" w:hAnsi="Courier New" w:cs="Courier New"/>
              </w:rPr>
              <w:t>&gt;</w:t>
            </w:r>
            <w:r w:rsidRPr="000903C1">
              <w:t>s</w:t>
            </w:r>
            <w:r w:rsidRPr="000903C1">
              <w:rPr>
                <w:rFonts w:ascii="Courier New" w:hAnsi="Courier New" w:cs="Courier New"/>
              </w:rPr>
              <w:t>)</w:t>
            </w:r>
          </w:p>
        </w:tc>
      </w:tr>
    </w:tbl>
    <w:p w14:paraId="1DE6D05F" w14:textId="77777777" w:rsidR="00664C54" w:rsidRPr="000903C1" w:rsidRDefault="00664C54" w:rsidP="00664C54"/>
    <w:p w14:paraId="3AD485AF" w14:textId="77777777" w:rsidR="00664C54" w:rsidRPr="000903C1" w:rsidRDefault="00664C54" w:rsidP="00664C54">
      <w:r w:rsidRPr="000903C1">
        <w:rPr>
          <w:b/>
        </w:rPr>
        <w:t>Description</w:t>
      </w:r>
    </w:p>
    <w:p w14:paraId="061954C2" w14:textId="77777777" w:rsidR="00664C54" w:rsidRDefault="00664C54" w:rsidP="00664C54">
      <w:r w:rsidRPr="004C097D">
        <w:t xml:space="preserve">The set command controls the presentation of </w:t>
      </w:r>
      <w:r>
        <w:t xml:space="preserve">negotiated PEIPS assistance information from the network </w:t>
      </w:r>
      <w:r w:rsidRPr="004C097D">
        <w:t>to the TE by an unsolicited result code</w:t>
      </w:r>
      <w:r>
        <w:t xml:space="preserve"> </w:t>
      </w:r>
      <w:r w:rsidRPr="000903C1">
        <w:rPr>
          <w:rFonts w:ascii="Courier New" w:hAnsi="Courier New" w:cs="Courier New"/>
        </w:rPr>
        <w:t>+C</w:t>
      </w:r>
      <w:r>
        <w:rPr>
          <w:rFonts w:ascii="Courier New" w:hAnsi="Courier New" w:cs="Courier New"/>
        </w:rPr>
        <w:t>PEIPSSI: [,&lt;subgroup_id&gt;]</w:t>
      </w:r>
      <w:r w:rsidRPr="00E273DD">
        <w:t xml:space="preserve"> </w:t>
      </w:r>
      <w:r w:rsidRPr="004C097D">
        <w:t xml:space="preserve">when </w:t>
      </w:r>
      <w:r>
        <w:t>there is any change in the negotiated PEIPS assistance information that needs to be indicated.</w:t>
      </w:r>
      <w:r w:rsidRPr="004C097D">
        <w:t xml:space="preserve"> </w:t>
      </w:r>
    </w:p>
    <w:p w14:paraId="14D54336" w14:textId="77777777" w:rsidR="00664C54" w:rsidRDefault="00664C54" w:rsidP="00664C54">
      <w:r>
        <w:t xml:space="preserve">The set command shall also indicate the UE paging probability information which is provided by the UE to the MT and indicates the probability of the UE receiving the paging, see </w:t>
      </w:r>
      <w:r w:rsidRPr="000903C1">
        <w:t xml:space="preserve">3GPP TS 24.501 [161] </w:t>
      </w:r>
      <w:r>
        <w:t>sub</w:t>
      </w:r>
      <w:r w:rsidRPr="000903C1">
        <w:t>clause </w:t>
      </w:r>
      <w:r>
        <w:t>5</w:t>
      </w:r>
      <w:r w:rsidRPr="000903C1">
        <w:t>.</w:t>
      </w:r>
      <w:r>
        <w:t>3</w:t>
      </w:r>
      <w:r w:rsidRPr="000903C1">
        <w:t>.</w:t>
      </w:r>
      <w:r>
        <w:t>25. These parameters can be set to be used either during the registration procedure for initial registration or during the</w:t>
      </w:r>
      <w:r w:rsidRPr="007F2770">
        <w:t xml:space="preserve"> registration procedure for mobility and periodic registration update</w:t>
      </w:r>
      <w:r>
        <w:t>.</w:t>
      </w:r>
    </w:p>
    <w:p w14:paraId="548032F3" w14:textId="77777777" w:rsidR="00664C54" w:rsidRDefault="00664C54" w:rsidP="00664C54">
      <w:r w:rsidRPr="004C097D">
        <w:t>Read command returns</w:t>
      </w:r>
      <w:r w:rsidRPr="000903C1">
        <w:t xml:space="preserve"> </w:t>
      </w:r>
      <w:r w:rsidRPr="004C097D">
        <w:t>the current</w:t>
      </w:r>
      <w:r>
        <w:t>ly</w:t>
      </w:r>
      <w:r w:rsidRPr="004C097D">
        <w:t xml:space="preserve"> </w:t>
      </w:r>
      <w:r>
        <w:t>set values and negotiated values if available from the network.</w:t>
      </w:r>
    </w:p>
    <w:p w14:paraId="552F874B" w14:textId="77777777" w:rsidR="00664C54" w:rsidRPr="004C097D" w:rsidRDefault="00664C54" w:rsidP="00664C54">
      <w:r w:rsidRPr="004C097D">
        <w:t xml:space="preserve">Test command returns </w:t>
      </w:r>
      <w:r>
        <w:t xml:space="preserve">the </w:t>
      </w:r>
      <w:r w:rsidRPr="004C097D">
        <w:t>values supported as a compound value.</w:t>
      </w:r>
    </w:p>
    <w:p w14:paraId="1B661B1F" w14:textId="77777777" w:rsidR="00664C54" w:rsidRPr="000903C1" w:rsidRDefault="00664C54" w:rsidP="00664C54">
      <w:r w:rsidRPr="000903C1">
        <w:t xml:space="preserve">Refer clause 9.2 for possible </w:t>
      </w:r>
      <w:r w:rsidRPr="000903C1">
        <w:rPr>
          <w:rFonts w:ascii="Courier New" w:hAnsi="Courier New" w:cs="Courier New"/>
        </w:rPr>
        <w:t>&lt;err&gt;</w:t>
      </w:r>
      <w:r w:rsidRPr="000903C1">
        <w:t xml:space="preserve"> values.</w:t>
      </w:r>
    </w:p>
    <w:p w14:paraId="372B23B1" w14:textId="77777777" w:rsidR="00664C54" w:rsidRPr="000903C1" w:rsidRDefault="00664C54" w:rsidP="00664C54">
      <w:r w:rsidRPr="000903C1">
        <w:rPr>
          <w:b/>
        </w:rPr>
        <w:t>Defined values</w:t>
      </w:r>
    </w:p>
    <w:p w14:paraId="0D051652" w14:textId="77777777" w:rsidR="00664C54" w:rsidRPr="000903C1" w:rsidRDefault="00664C54" w:rsidP="00664C54">
      <w:pPr>
        <w:pStyle w:val="B1"/>
      </w:pPr>
      <w:r w:rsidRPr="000903C1">
        <w:rPr>
          <w:rFonts w:ascii="Courier New" w:hAnsi="Courier New" w:cs="Courier New"/>
        </w:rPr>
        <w:t>&lt;</w:t>
      </w:r>
      <w:r>
        <w:rPr>
          <w:rFonts w:ascii="Courier New" w:hAnsi="Courier New" w:cs="Courier New"/>
        </w:rPr>
        <w:t>n</w:t>
      </w:r>
      <w:r w:rsidRPr="000903C1">
        <w:rPr>
          <w:rFonts w:ascii="Courier New" w:hAnsi="Courier New" w:cs="Courier New"/>
        </w:rPr>
        <w:t>&gt;</w:t>
      </w:r>
      <w:r w:rsidRPr="000903C1">
        <w:t xml:space="preserve">: integer type. </w:t>
      </w:r>
    </w:p>
    <w:p w14:paraId="1735F32D" w14:textId="77777777" w:rsidR="00664C54" w:rsidRPr="000903C1" w:rsidRDefault="00664C54" w:rsidP="00664C54">
      <w:pPr>
        <w:pStyle w:val="B2"/>
      </w:pPr>
      <w:r w:rsidRPr="00F90BC5">
        <w:rPr>
          <w:u w:val="single"/>
        </w:rPr>
        <w:t>0</w:t>
      </w:r>
      <w:r w:rsidRPr="000903C1">
        <w:tab/>
      </w:r>
      <w:r>
        <w:t xml:space="preserve">disable unsolicited result code </w:t>
      </w:r>
      <w:r w:rsidRPr="000903C1">
        <w:rPr>
          <w:rFonts w:ascii="Courier New" w:hAnsi="Courier New" w:cs="Courier New"/>
        </w:rPr>
        <w:t>+C</w:t>
      </w:r>
      <w:r>
        <w:rPr>
          <w:rFonts w:ascii="Courier New" w:hAnsi="Courier New" w:cs="Courier New"/>
        </w:rPr>
        <w:t>PEIPSSI: [,&lt;subgroup_id&gt;]</w:t>
      </w:r>
    </w:p>
    <w:p w14:paraId="0BBEBF58" w14:textId="77777777" w:rsidR="00664C54" w:rsidRPr="000903C1" w:rsidRDefault="00664C54" w:rsidP="00664C54">
      <w:pPr>
        <w:pStyle w:val="B2"/>
      </w:pPr>
      <w:r w:rsidRPr="000903C1">
        <w:t>1</w:t>
      </w:r>
      <w:r w:rsidRPr="000903C1">
        <w:tab/>
      </w:r>
      <w:r>
        <w:t xml:space="preserve">enable unsolicited result code </w:t>
      </w:r>
      <w:r w:rsidRPr="000903C1">
        <w:rPr>
          <w:rFonts w:ascii="Courier New" w:hAnsi="Courier New" w:cs="Courier New"/>
        </w:rPr>
        <w:t>+C</w:t>
      </w:r>
      <w:r>
        <w:rPr>
          <w:rFonts w:ascii="Courier New" w:hAnsi="Courier New" w:cs="Courier New"/>
        </w:rPr>
        <w:t>PEIPSSI: [,&lt;subgroup_id&gt;]</w:t>
      </w:r>
    </w:p>
    <w:p w14:paraId="2FBF5D13" w14:textId="77777777" w:rsidR="00664C54" w:rsidRPr="000903C1" w:rsidRDefault="00664C54" w:rsidP="00664C54">
      <w:pPr>
        <w:pStyle w:val="B2"/>
      </w:pPr>
      <w:r w:rsidRPr="000903C1">
        <w:lastRenderedPageBreak/>
        <w:t>2</w:t>
      </w:r>
      <w:r w:rsidRPr="000903C1">
        <w:tab/>
      </w:r>
      <w:r>
        <w:t>setting unchanged, shall be used by the set command to indicate PEIPS assistance information to the network</w:t>
      </w:r>
    </w:p>
    <w:p w14:paraId="5B626E07" w14:textId="77777777" w:rsidR="00664C54" w:rsidRDefault="00664C54" w:rsidP="00664C54">
      <w:pPr>
        <w:pStyle w:val="B1"/>
        <w:rPr>
          <w:rFonts w:eastAsiaTheme="minorHAnsi"/>
        </w:rPr>
      </w:pPr>
      <w:r>
        <w:rPr>
          <w:rFonts w:ascii="Courier New" w:eastAsiaTheme="minorHAnsi" w:hAnsi="Courier New" w:cs="Courier New"/>
        </w:rPr>
        <w:t>&lt;subgroup_id&gt;</w:t>
      </w:r>
      <w:r w:rsidRPr="000903C1">
        <w:t>:</w:t>
      </w:r>
      <w:r>
        <w:t xml:space="preserve"> </w:t>
      </w:r>
      <w:r w:rsidRPr="00835C82">
        <w:rPr>
          <w:rFonts w:eastAsiaTheme="minorHAnsi"/>
        </w:rPr>
        <w:t>integer type,</w:t>
      </w:r>
      <w:r>
        <w:rPr>
          <w:rFonts w:eastAsiaTheme="minorHAnsi"/>
        </w:rPr>
        <w:t xml:space="preserve"> </w:t>
      </w:r>
      <w:r>
        <w:t>indicates</w:t>
      </w:r>
      <w:r w:rsidRPr="007F2770">
        <w:t xml:space="preserve"> the value of paging subgroup ID that is assigned by the </w:t>
      </w:r>
      <w:r>
        <w:t>network</w:t>
      </w:r>
      <w:r w:rsidRPr="007F2770">
        <w:t xml:space="preserve"> for paging the UE. This field has a valid range of values from (0-7).</w:t>
      </w:r>
    </w:p>
    <w:p w14:paraId="6A23F15C" w14:textId="77777777" w:rsidR="00664C54" w:rsidRPr="000903C1" w:rsidRDefault="00664C54" w:rsidP="00664C54">
      <w:pPr>
        <w:pStyle w:val="B1"/>
      </w:pPr>
      <w:r w:rsidRPr="000903C1">
        <w:rPr>
          <w:rFonts w:ascii="Courier New" w:hAnsi="Courier New"/>
        </w:rPr>
        <w:t>&lt;</w:t>
      </w:r>
      <w:r>
        <w:rPr>
          <w:rFonts w:ascii="Courier New" w:hAnsi="Courier New"/>
        </w:rPr>
        <w:t>paging_probability</w:t>
      </w:r>
      <w:r w:rsidRPr="000903C1">
        <w:rPr>
          <w:rFonts w:ascii="Courier New" w:hAnsi="Courier New"/>
        </w:rPr>
        <w:t>&gt;</w:t>
      </w:r>
      <w:r w:rsidRPr="000903C1">
        <w:t xml:space="preserve">: </w:t>
      </w:r>
      <w:r>
        <w:t>integer</w:t>
      </w:r>
      <w:r w:rsidRPr="000903C1">
        <w:t xml:space="preserve"> type</w:t>
      </w:r>
      <w:r>
        <w:t xml:space="preserve">, indicates the value of the </w:t>
      </w:r>
      <w:r w:rsidRPr="007F2770">
        <w:t xml:space="preserve">UE paging probability information provided by the UE to the </w:t>
      </w:r>
      <w:r>
        <w:t>network</w:t>
      </w:r>
      <w:r w:rsidRPr="007F2770">
        <w:t>. It represents the probability of the UE receiving the paging</w:t>
      </w:r>
      <w:r>
        <w:t xml:space="preserve">, see </w:t>
      </w:r>
      <w:r w:rsidRPr="000903C1">
        <w:t xml:space="preserve">3GPP TS 24.501 [161] </w:t>
      </w:r>
      <w:r>
        <w:t>sub</w:t>
      </w:r>
      <w:r w:rsidRPr="000903C1">
        <w:t>clause </w:t>
      </w:r>
      <w:r>
        <w:t>9</w:t>
      </w:r>
      <w:r w:rsidRPr="000903C1">
        <w:t>.</w:t>
      </w:r>
      <w:r>
        <w:t>11.3</w:t>
      </w:r>
      <w:r w:rsidRPr="000903C1">
        <w:t>.</w:t>
      </w:r>
      <w:r>
        <w:t>80 for supported values.</w:t>
      </w:r>
    </w:p>
    <w:p w14:paraId="7FEF490F" w14:textId="77777777" w:rsidR="00664C54" w:rsidRDefault="00664C54" w:rsidP="00664C54">
      <w:r w:rsidRPr="000903C1">
        <w:rPr>
          <w:b/>
        </w:rPr>
        <w:t>Implementation</w:t>
      </w:r>
    </w:p>
    <w:p w14:paraId="562229B6" w14:textId="5031B290" w:rsidR="00664C54" w:rsidRDefault="00664C54" w:rsidP="00664C54">
      <w:pPr>
        <w:pStyle w:val="B1"/>
      </w:pPr>
      <w:r>
        <w:t>Optional</w:t>
      </w:r>
    </w:p>
    <w:p w14:paraId="286EF938" w14:textId="08CBF75F" w:rsidR="00601813" w:rsidRPr="000903C1" w:rsidRDefault="00601813" w:rsidP="00601813">
      <w:pPr>
        <w:pStyle w:val="Heading3"/>
      </w:pPr>
      <w:bookmarkStart w:id="4331" w:name="_Toc171691609"/>
      <w:r>
        <w:t>10.1</w:t>
      </w:r>
      <w:r w:rsidRPr="000903C1">
        <w:t>.</w:t>
      </w:r>
      <w:r>
        <w:t>95</w:t>
      </w:r>
      <w:r w:rsidRPr="000903C1">
        <w:tab/>
      </w:r>
      <w:r>
        <w:tab/>
        <w:t>Wake-up signal setting</w:t>
      </w:r>
      <w:r w:rsidRPr="000903C1">
        <w:t xml:space="preserve"> +C</w:t>
      </w:r>
      <w:r>
        <w:t>WUSS</w:t>
      </w:r>
      <w:bookmarkEnd w:id="4331"/>
    </w:p>
    <w:p w14:paraId="445BB222" w14:textId="59EBFDE0" w:rsidR="00601813" w:rsidRPr="00601813" w:rsidRDefault="00601813" w:rsidP="00601813">
      <w:pPr>
        <w:pStyle w:val="TH"/>
        <w:rPr>
          <w:lang w:val="fr-FR"/>
        </w:rPr>
      </w:pPr>
      <w:r w:rsidRPr="00601813">
        <w:rPr>
          <w:lang w:val="fr-FR"/>
        </w:rPr>
        <w:t>Table 10.1.</w:t>
      </w:r>
      <w:r w:rsidR="00D64A85">
        <w:rPr>
          <w:lang w:val="fr-FR"/>
        </w:rPr>
        <w:t>95</w:t>
      </w:r>
      <w:r w:rsidRPr="00601813">
        <w:rPr>
          <w:lang w:val="fr-FR"/>
        </w:rPr>
        <w:t>-1: +CWUSS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01813" w:rsidRPr="000903C1" w14:paraId="058510AF"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CCDA58F" w14:textId="77777777" w:rsidR="00601813" w:rsidRPr="000903C1" w:rsidRDefault="00601813" w:rsidP="007F7C20">
            <w:pPr>
              <w:pStyle w:val="TAH"/>
              <w:spacing w:line="256" w:lineRule="auto"/>
              <w:rPr>
                <w:rFonts w:ascii="Courier New" w:hAnsi="Courier New"/>
              </w:rPr>
            </w:pPr>
            <w:r w:rsidRPr="000903C1">
              <w:t>Command</w:t>
            </w:r>
          </w:p>
        </w:tc>
        <w:tc>
          <w:tcPr>
            <w:tcW w:w="4549" w:type="dxa"/>
            <w:tcBorders>
              <w:top w:val="single" w:sz="4" w:space="0" w:color="auto"/>
              <w:left w:val="single" w:sz="6" w:space="0" w:color="auto"/>
              <w:bottom w:val="single" w:sz="4" w:space="0" w:color="auto"/>
              <w:right w:val="single" w:sz="4" w:space="0" w:color="auto"/>
            </w:tcBorders>
            <w:hideMark/>
          </w:tcPr>
          <w:p w14:paraId="4855254F" w14:textId="77777777" w:rsidR="00601813" w:rsidRPr="000903C1" w:rsidRDefault="00601813" w:rsidP="007F7C20">
            <w:pPr>
              <w:pStyle w:val="TAH"/>
              <w:spacing w:line="256" w:lineRule="auto"/>
              <w:rPr>
                <w:rFonts w:ascii="Courier New" w:hAnsi="Courier New"/>
              </w:rPr>
            </w:pPr>
            <w:r w:rsidRPr="000903C1">
              <w:t>Possible response(s)</w:t>
            </w:r>
          </w:p>
        </w:tc>
      </w:tr>
      <w:tr w:rsidR="00601813" w:rsidRPr="000903C1" w14:paraId="2AA635AD"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5CDDB9E7" w14:textId="77777777" w:rsidR="00601813" w:rsidRPr="000903C1" w:rsidRDefault="00601813" w:rsidP="007F7C20">
            <w:pPr>
              <w:pStyle w:val="TAL"/>
              <w:rPr>
                <w:rFonts w:ascii="Courier New" w:hAnsi="Courier New" w:cs="Courier New"/>
              </w:rPr>
            </w:pPr>
            <w:r w:rsidRPr="000903C1">
              <w:rPr>
                <w:rFonts w:ascii="Courier New" w:hAnsi="Courier New" w:cs="Courier New"/>
                <w:sz w:val="20"/>
              </w:rPr>
              <w:t>+C</w:t>
            </w:r>
            <w:r>
              <w:rPr>
                <w:rFonts w:ascii="Courier New" w:hAnsi="Courier New" w:cs="Courier New"/>
                <w:sz w:val="20"/>
              </w:rPr>
              <w:t>WUSS</w:t>
            </w:r>
            <w:r w:rsidRPr="000903C1">
              <w:rPr>
                <w:rFonts w:ascii="Courier New" w:hAnsi="Courier New" w:cs="Courier New"/>
                <w:sz w:val="20"/>
              </w:rPr>
              <w:t>=&lt;</w:t>
            </w:r>
            <w:r>
              <w:rPr>
                <w:rFonts w:ascii="Courier New" w:hAnsi="Courier New" w:cs="Courier New"/>
                <w:sz w:val="20"/>
              </w:rPr>
              <w:t>n</w:t>
            </w:r>
            <w:r w:rsidRPr="000903C1">
              <w:rPr>
                <w:rFonts w:ascii="Courier New" w:hAnsi="Courier New" w:cs="Courier New"/>
                <w:sz w:val="20"/>
              </w:rPr>
              <w:t>&gt;[,&lt;</w:t>
            </w:r>
            <w:r>
              <w:rPr>
                <w:rFonts w:ascii="Courier New" w:hAnsi="Courier New" w:cs="Courier New"/>
                <w:sz w:val="20"/>
              </w:rPr>
              <w:t>UE_paging_probability</w:t>
            </w:r>
            <w:r w:rsidRPr="000903C1">
              <w:rPr>
                <w:rFonts w:ascii="Courier New" w:hAnsi="Courier New" w:cs="Courier New"/>
                <w:sz w:val="20"/>
              </w:rPr>
              <w:t>&gt;]</w:t>
            </w:r>
          </w:p>
        </w:tc>
        <w:tc>
          <w:tcPr>
            <w:tcW w:w="4549" w:type="dxa"/>
            <w:tcBorders>
              <w:top w:val="single" w:sz="4" w:space="0" w:color="auto"/>
              <w:left w:val="single" w:sz="6" w:space="0" w:color="auto"/>
              <w:bottom w:val="single" w:sz="4" w:space="0" w:color="auto"/>
              <w:right w:val="single" w:sz="4" w:space="0" w:color="auto"/>
            </w:tcBorders>
          </w:tcPr>
          <w:p w14:paraId="4131B2D4" w14:textId="77777777" w:rsidR="00601813" w:rsidRPr="000903C1" w:rsidRDefault="00601813" w:rsidP="007F7C20">
            <w:pPr>
              <w:spacing w:after="20" w:line="256" w:lineRule="auto"/>
              <w:rPr>
                <w:rFonts w:ascii="Courier New" w:hAnsi="Courier New"/>
              </w:rPr>
            </w:pPr>
            <w:r w:rsidRPr="000903C1">
              <w:rPr>
                <w:rFonts w:ascii="Courier New" w:hAnsi="Courier New" w:cs="Courier New"/>
                <w:i/>
                <w:iCs/>
                <w:lang w:val="es-ES_tradnl"/>
              </w:rPr>
              <w:t>+CME ERROR: &lt;err&gt;</w:t>
            </w:r>
          </w:p>
        </w:tc>
      </w:tr>
      <w:tr w:rsidR="00601813" w:rsidRPr="000903C1" w14:paraId="18888BF9"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4565EC56" w14:textId="77777777" w:rsidR="00601813" w:rsidRPr="000903C1" w:rsidRDefault="00601813" w:rsidP="007F7C20">
            <w:pPr>
              <w:spacing w:after="20" w:line="256" w:lineRule="auto"/>
              <w:rPr>
                <w:rFonts w:ascii="Courier New" w:hAnsi="Courier New" w:cs="Courier New"/>
              </w:rPr>
            </w:pPr>
            <w:r w:rsidRPr="000903C1">
              <w:rPr>
                <w:rFonts w:ascii="Courier New" w:hAnsi="Courier New" w:cs="Courier New"/>
              </w:rPr>
              <w:t>+C</w:t>
            </w:r>
            <w:r>
              <w:rPr>
                <w:rFonts w:ascii="Courier New" w:hAnsi="Courier New" w:cs="Courier New"/>
              </w:rPr>
              <w:t>WUSS</w:t>
            </w:r>
            <w:r w:rsidRPr="000903C1">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72288BCF" w14:textId="77777777" w:rsidR="00601813" w:rsidRPr="000903C1" w:rsidRDefault="00601813" w:rsidP="007F7C20">
            <w:pPr>
              <w:spacing w:after="20" w:line="256" w:lineRule="auto"/>
              <w:rPr>
                <w:rFonts w:ascii="Courier New" w:hAnsi="Courier New"/>
              </w:rPr>
            </w:pPr>
            <w:r w:rsidRPr="000903C1">
              <w:rPr>
                <w:rFonts w:ascii="Courier New" w:hAnsi="Courier New" w:cs="Courier New"/>
              </w:rPr>
              <w:t>+C</w:t>
            </w:r>
            <w:r>
              <w:rPr>
                <w:rFonts w:ascii="Courier New" w:hAnsi="Courier New" w:cs="Courier New"/>
              </w:rPr>
              <w:t>WUSS: &lt;n&gt;</w:t>
            </w:r>
            <w:r w:rsidRPr="000903C1">
              <w:rPr>
                <w:rFonts w:ascii="Courier New" w:hAnsi="Courier New" w:cs="Courier New"/>
              </w:rPr>
              <w:t xml:space="preserve"> [,&lt;</w:t>
            </w:r>
            <w:r>
              <w:rPr>
                <w:rFonts w:ascii="Courier New" w:hAnsi="Courier New" w:cs="Courier New"/>
              </w:rPr>
              <w:t>UE_paging_probability [&lt;NW_paging_probability&gt;]]</w:t>
            </w:r>
          </w:p>
        </w:tc>
      </w:tr>
      <w:tr w:rsidR="00601813" w:rsidRPr="000903C1" w14:paraId="3A48EE18"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496E8807" w14:textId="77777777" w:rsidR="00601813" w:rsidRPr="000903C1" w:rsidRDefault="00601813" w:rsidP="007F7C20">
            <w:pPr>
              <w:spacing w:after="20" w:line="256" w:lineRule="auto"/>
              <w:rPr>
                <w:rFonts w:ascii="Courier New" w:hAnsi="Courier New" w:cs="Courier New"/>
              </w:rPr>
            </w:pPr>
            <w:r w:rsidRPr="000903C1">
              <w:rPr>
                <w:rFonts w:ascii="Courier New" w:hAnsi="Courier New" w:cs="Courier New"/>
              </w:rPr>
              <w:t>+C</w:t>
            </w:r>
            <w:r>
              <w:rPr>
                <w:rFonts w:ascii="Courier New" w:hAnsi="Courier New" w:cs="Courier New"/>
              </w:rPr>
              <w:t>WUSS</w:t>
            </w:r>
            <w:r w:rsidRPr="000903C1">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306553B4" w14:textId="77777777" w:rsidR="00601813" w:rsidRPr="000903C1" w:rsidRDefault="00601813" w:rsidP="007F7C20">
            <w:pPr>
              <w:spacing w:after="20" w:line="256" w:lineRule="auto"/>
              <w:rPr>
                <w:rFonts w:ascii="Courier New" w:hAnsi="Courier New" w:cs="Courier New"/>
              </w:rPr>
            </w:pPr>
            <w:r>
              <w:rPr>
                <w:rFonts w:ascii="Courier New" w:hAnsi="Courier New" w:cs="Courier New"/>
              </w:rPr>
              <w:t xml:space="preserve">+CWUSS: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Pr>
                <w:rFonts w:ascii="Courier New" w:hAnsi="Courier New" w:cs="Courier New"/>
              </w:rPr>
              <w:t>,</w:t>
            </w:r>
            <w:r w:rsidRPr="000903C1">
              <w:t xml:space="preserve"> list of supported </w:t>
            </w:r>
            <w:r w:rsidRPr="000903C1">
              <w:rPr>
                <w:rFonts w:ascii="Courier New" w:hAnsi="Courier New" w:cs="Courier New"/>
              </w:rPr>
              <w:t>&lt;</w:t>
            </w:r>
            <w:r>
              <w:rPr>
                <w:rFonts w:ascii="Courier New" w:hAnsi="Courier New" w:cs="Courier New"/>
              </w:rPr>
              <w:t>UE_paging_probability</w:t>
            </w:r>
            <w:r w:rsidRPr="000903C1">
              <w:rPr>
                <w:rFonts w:ascii="Courier New" w:hAnsi="Courier New" w:cs="Courier New"/>
              </w:rPr>
              <w:t>&gt;</w:t>
            </w:r>
            <w:r w:rsidRPr="000903C1">
              <w:t>s</w:t>
            </w:r>
            <w:r w:rsidRPr="000903C1">
              <w:rPr>
                <w:rFonts w:ascii="Courier New" w:hAnsi="Courier New" w:cs="Courier New"/>
              </w:rPr>
              <w:t>)</w:t>
            </w:r>
          </w:p>
        </w:tc>
      </w:tr>
    </w:tbl>
    <w:p w14:paraId="1AE2D00F" w14:textId="77777777" w:rsidR="00601813" w:rsidRPr="000903C1" w:rsidRDefault="00601813" w:rsidP="00601813"/>
    <w:p w14:paraId="0A5491EA" w14:textId="77777777" w:rsidR="00601813" w:rsidRPr="000903C1" w:rsidRDefault="00601813" w:rsidP="00601813">
      <w:r w:rsidRPr="000903C1">
        <w:rPr>
          <w:b/>
        </w:rPr>
        <w:t>Description</w:t>
      </w:r>
    </w:p>
    <w:p w14:paraId="696E75E7" w14:textId="77777777" w:rsidR="00601813" w:rsidRDefault="00601813" w:rsidP="00601813">
      <w:r w:rsidRPr="004C097D">
        <w:t xml:space="preserve">The set command controls the presentation of </w:t>
      </w:r>
      <w:r>
        <w:t xml:space="preserve">negotiated WUS assistance information from the network </w:t>
      </w:r>
      <w:r w:rsidRPr="004C097D">
        <w:t>to the TE by an unsolicited result code</w:t>
      </w:r>
      <w:r>
        <w:t xml:space="preserve"> </w:t>
      </w:r>
      <w:r w:rsidRPr="000903C1">
        <w:rPr>
          <w:rFonts w:ascii="Courier New" w:hAnsi="Courier New" w:cs="Courier New"/>
        </w:rPr>
        <w:t>+C</w:t>
      </w:r>
      <w:r>
        <w:rPr>
          <w:rFonts w:ascii="Courier New" w:hAnsi="Courier New" w:cs="Courier New"/>
        </w:rPr>
        <w:t>WUSSI: [,&lt;NW_paging_probability&gt;]</w:t>
      </w:r>
      <w:r w:rsidRPr="00E273DD">
        <w:t xml:space="preserve"> </w:t>
      </w:r>
      <w:r w:rsidRPr="004C097D">
        <w:t xml:space="preserve">when </w:t>
      </w:r>
      <w:r>
        <w:t>there is any change in the negotiated WUS assistance information that needs to be indicated.</w:t>
      </w:r>
      <w:r w:rsidRPr="004C097D">
        <w:t xml:space="preserve"> </w:t>
      </w:r>
    </w:p>
    <w:p w14:paraId="4DAE0C17" w14:textId="77777777" w:rsidR="00601813" w:rsidRDefault="00601813" w:rsidP="00601813">
      <w:r>
        <w:t xml:space="preserve">The set command shall also indicate the UE paging probability information which is provided by the UE to the MT and indicates the probability of the UE receiving the paging, see </w:t>
      </w:r>
      <w:r w:rsidRPr="000903C1">
        <w:t xml:space="preserve">3GPP TS 24.501 [161] </w:t>
      </w:r>
      <w:r>
        <w:t>sub</w:t>
      </w:r>
      <w:r w:rsidRPr="000903C1">
        <w:t>clause </w:t>
      </w:r>
      <w:r>
        <w:t>5</w:t>
      </w:r>
      <w:r w:rsidRPr="000903C1">
        <w:t>.</w:t>
      </w:r>
      <w:r>
        <w:t>3</w:t>
      </w:r>
      <w:r w:rsidRPr="000903C1">
        <w:t>.</w:t>
      </w:r>
      <w:r>
        <w:t>24. These parameters can be set to be used either during the registration procedure for initial registration or during the</w:t>
      </w:r>
      <w:r w:rsidRPr="007F2770">
        <w:t xml:space="preserve"> registration procedure for mobility and periodic registration update</w:t>
      </w:r>
      <w:r>
        <w:t>.</w:t>
      </w:r>
    </w:p>
    <w:p w14:paraId="29129AC9" w14:textId="77777777" w:rsidR="00601813" w:rsidRDefault="00601813" w:rsidP="00601813">
      <w:r w:rsidRPr="004C097D">
        <w:t>Read command returns</w:t>
      </w:r>
      <w:r w:rsidRPr="000903C1">
        <w:t xml:space="preserve"> </w:t>
      </w:r>
      <w:r w:rsidRPr="004C097D">
        <w:t xml:space="preserve">the current </w:t>
      </w:r>
      <w:r>
        <w:t>set values and negotiated values if available from the network.</w:t>
      </w:r>
    </w:p>
    <w:p w14:paraId="49C8CEFC" w14:textId="77777777" w:rsidR="00601813" w:rsidRPr="004C097D" w:rsidRDefault="00601813" w:rsidP="00601813">
      <w:r w:rsidRPr="004C097D">
        <w:t xml:space="preserve">Test command returns </w:t>
      </w:r>
      <w:r>
        <w:t xml:space="preserve">the </w:t>
      </w:r>
      <w:r w:rsidRPr="004C097D">
        <w:t>values supported as a compound value.</w:t>
      </w:r>
    </w:p>
    <w:p w14:paraId="37B97BB4" w14:textId="77777777" w:rsidR="00601813" w:rsidRPr="000903C1" w:rsidRDefault="00601813" w:rsidP="00601813">
      <w:r w:rsidRPr="000903C1">
        <w:t xml:space="preserve">Refer clause 9.2 for possible </w:t>
      </w:r>
      <w:r w:rsidRPr="000903C1">
        <w:rPr>
          <w:rFonts w:ascii="Courier New" w:hAnsi="Courier New" w:cs="Courier New"/>
        </w:rPr>
        <w:t>&lt;err&gt;</w:t>
      </w:r>
      <w:r w:rsidRPr="000903C1">
        <w:t xml:space="preserve"> values.</w:t>
      </w:r>
    </w:p>
    <w:p w14:paraId="61CB8048" w14:textId="77777777" w:rsidR="00601813" w:rsidRPr="000903C1" w:rsidRDefault="00601813" w:rsidP="00601813">
      <w:r w:rsidRPr="000903C1">
        <w:rPr>
          <w:b/>
        </w:rPr>
        <w:t>Defined values</w:t>
      </w:r>
    </w:p>
    <w:p w14:paraId="57052678" w14:textId="77777777" w:rsidR="00601813" w:rsidRPr="000903C1" w:rsidRDefault="00601813" w:rsidP="00601813">
      <w:pPr>
        <w:pStyle w:val="B1"/>
      </w:pPr>
      <w:r w:rsidRPr="000903C1">
        <w:rPr>
          <w:rFonts w:ascii="Courier New" w:hAnsi="Courier New" w:cs="Courier New"/>
        </w:rPr>
        <w:t>&lt;</w:t>
      </w:r>
      <w:r>
        <w:rPr>
          <w:rFonts w:ascii="Courier New" w:hAnsi="Courier New" w:cs="Courier New"/>
        </w:rPr>
        <w:t>n</w:t>
      </w:r>
      <w:r w:rsidRPr="000903C1">
        <w:rPr>
          <w:rFonts w:ascii="Courier New" w:hAnsi="Courier New" w:cs="Courier New"/>
        </w:rPr>
        <w:t>&gt;</w:t>
      </w:r>
      <w:r w:rsidRPr="000903C1">
        <w:t xml:space="preserve">: integer type. </w:t>
      </w:r>
    </w:p>
    <w:p w14:paraId="7BA19B0A" w14:textId="77777777" w:rsidR="00601813" w:rsidRPr="000903C1" w:rsidRDefault="00601813" w:rsidP="00601813">
      <w:pPr>
        <w:pStyle w:val="B2"/>
      </w:pPr>
      <w:r w:rsidRPr="00F90BC5">
        <w:rPr>
          <w:u w:val="single"/>
        </w:rPr>
        <w:t>0</w:t>
      </w:r>
      <w:r w:rsidRPr="000903C1">
        <w:tab/>
      </w:r>
      <w:r>
        <w:t xml:space="preserve">disable unsolicited result code </w:t>
      </w:r>
      <w:r w:rsidRPr="000903C1">
        <w:rPr>
          <w:rFonts w:ascii="Courier New" w:hAnsi="Courier New" w:cs="Courier New"/>
        </w:rPr>
        <w:t>+C</w:t>
      </w:r>
      <w:r>
        <w:rPr>
          <w:rFonts w:ascii="Courier New" w:hAnsi="Courier New" w:cs="Courier New"/>
        </w:rPr>
        <w:t>WUSSI: [,&lt;NW_paging_probability&gt;]</w:t>
      </w:r>
    </w:p>
    <w:p w14:paraId="01C5B97C" w14:textId="77777777" w:rsidR="00601813" w:rsidRPr="000903C1" w:rsidRDefault="00601813" w:rsidP="00601813">
      <w:pPr>
        <w:pStyle w:val="B2"/>
      </w:pPr>
      <w:r w:rsidRPr="000903C1">
        <w:t>1</w:t>
      </w:r>
      <w:r w:rsidRPr="000903C1">
        <w:tab/>
      </w:r>
      <w:r>
        <w:t xml:space="preserve">enable unsolicited result code </w:t>
      </w:r>
      <w:r w:rsidRPr="000903C1">
        <w:rPr>
          <w:rFonts w:ascii="Courier New" w:hAnsi="Courier New" w:cs="Courier New"/>
        </w:rPr>
        <w:t>+C</w:t>
      </w:r>
      <w:r>
        <w:rPr>
          <w:rFonts w:ascii="Courier New" w:hAnsi="Courier New" w:cs="Courier New"/>
        </w:rPr>
        <w:t>WUSSI: [,&lt;NW_paging_probability&gt;]</w:t>
      </w:r>
    </w:p>
    <w:p w14:paraId="19697E6D" w14:textId="77777777" w:rsidR="00601813" w:rsidRPr="002378F9" w:rsidRDefault="00601813" w:rsidP="00601813">
      <w:pPr>
        <w:pStyle w:val="B2"/>
      </w:pPr>
      <w:r w:rsidRPr="000903C1">
        <w:t>2</w:t>
      </w:r>
      <w:r w:rsidRPr="000903C1">
        <w:tab/>
      </w:r>
      <w:r>
        <w:t>setting unchanged, shall be used by the set command to indicate WUS assistance information to the network</w:t>
      </w:r>
    </w:p>
    <w:p w14:paraId="7F23CDCC" w14:textId="77777777" w:rsidR="00601813" w:rsidRDefault="00601813" w:rsidP="00601813">
      <w:pPr>
        <w:pStyle w:val="B1"/>
      </w:pPr>
      <w:r w:rsidRPr="000903C1">
        <w:rPr>
          <w:rFonts w:ascii="Courier New" w:hAnsi="Courier New"/>
        </w:rPr>
        <w:t>&lt;</w:t>
      </w:r>
      <w:r>
        <w:rPr>
          <w:rFonts w:ascii="Courier New" w:hAnsi="Courier New"/>
        </w:rPr>
        <w:t>UE_paging_probability</w:t>
      </w:r>
      <w:r w:rsidRPr="000903C1">
        <w:rPr>
          <w:rFonts w:ascii="Courier New" w:hAnsi="Courier New"/>
        </w:rPr>
        <w:t>&gt;</w:t>
      </w:r>
      <w:r w:rsidRPr="000903C1">
        <w:t xml:space="preserve">: </w:t>
      </w:r>
      <w:r>
        <w:t>integer</w:t>
      </w:r>
      <w:r w:rsidRPr="000903C1">
        <w:t xml:space="preserve"> type</w:t>
      </w:r>
      <w:r>
        <w:t xml:space="preserve">, indicates the value of the </w:t>
      </w:r>
      <w:r w:rsidRPr="007F2770">
        <w:t xml:space="preserve">UE paging probability information provided by the UE to the </w:t>
      </w:r>
      <w:r>
        <w:t>network</w:t>
      </w:r>
      <w:r w:rsidRPr="007F2770">
        <w:t>. It represents the probability of the UE receiving the paging</w:t>
      </w:r>
      <w:r>
        <w:t xml:space="preserve">, see </w:t>
      </w:r>
      <w:r w:rsidRPr="000903C1">
        <w:t xml:space="preserve">3GPP TS 24.501 [161] </w:t>
      </w:r>
      <w:r>
        <w:t>sub</w:t>
      </w:r>
      <w:r w:rsidRPr="000903C1">
        <w:t>clause </w:t>
      </w:r>
      <w:r>
        <w:t>9</w:t>
      </w:r>
      <w:r w:rsidRPr="000903C1">
        <w:t>.</w:t>
      </w:r>
      <w:r>
        <w:t>11.3</w:t>
      </w:r>
      <w:r w:rsidRPr="000903C1">
        <w:t>.</w:t>
      </w:r>
      <w:r>
        <w:t>71 for supported values.</w:t>
      </w:r>
    </w:p>
    <w:p w14:paraId="1B9B16C7" w14:textId="77777777" w:rsidR="00601813" w:rsidRPr="000903C1" w:rsidRDefault="00601813" w:rsidP="00601813">
      <w:pPr>
        <w:pStyle w:val="B1"/>
      </w:pPr>
      <w:r w:rsidRPr="000903C1">
        <w:rPr>
          <w:rFonts w:ascii="Courier New" w:hAnsi="Courier New"/>
        </w:rPr>
        <w:t>&lt;</w:t>
      </w:r>
      <w:r>
        <w:rPr>
          <w:rFonts w:ascii="Courier New" w:hAnsi="Courier New"/>
        </w:rPr>
        <w:t>NW_paging_probability</w:t>
      </w:r>
      <w:r w:rsidRPr="000903C1">
        <w:rPr>
          <w:rFonts w:ascii="Courier New" w:hAnsi="Courier New"/>
        </w:rPr>
        <w:t>&gt;</w:t>
      </w:r>
      <w:r w:rsidRPr="000903C1">
        <w:t xml:space="preserve">: </w:t>
      </w:r>
      <w:r>
        <w:t>integer</w:t>
      </w:r>
      <w:r w:rsidRPr="000903C1">
        <w:t xml:space="preserve"> type</w:t>
      </w:r>
      <w:r>
        <w:t xml:space="preserve">, indicates the value of the negotiated </w:t>
      </w:r>
      <w:r w:rsidRPr="007F2770">
        <w:t xml:space="preserve">UE paging probability information provided by the </w:t>
      </w:r>
      <w:r>
        <w:t xml:space="preserve">network </w:t>
      </w:r>
      <w:r w:rsidRPr="007F2770">
        <w:t xml:space="preserve">to the </w:t>
      </w:r>
      <w:r>
        <w:t>UE</w:t>
      </w:r>
      <w:r w:rsidRPr="007F2770">
        <w:t>. It represents the probability of the UE receiving the paging</w:t>
      </w:r>
      <w:r>
        <w:t xml:space="preserve">, see </w:t>
      </w:r>
      <w:r w:rsidRPr="000903C1">
        <w:t xml:space="preserve">3GPP TS 24.501 [161] </w:t>
      </w:r>
      <w:r>
        <w:t>sub</w:t>
      </w:r>
      <w:r w:rsidRPr="000903C1">
        <w:t>clause </w:t>
      </w:r>
      <w:r>
        <w:t>9</w:t>
      </w:r>
      <w:r w:rsidRPr="000903C1">
        <w:t>.</w:t>
      </w:r>
      <w:r>
        <w:t>11.3</w:t>
      </w:r>
      <w:r w:rsidRPr="000903C1">
        <w:t>.</w:t>
      </w:r>
      <w:r>
        <w:t>71 for supported values.</w:t>
      </w:r>
    </w:p>
    <w:p w14:paraId="27C599F3" w14:textId="77777777" w:rsidR="00601813" w:rsidRDefault="00601813" w:rsidP="00601813">
      <w:r w:rsidRPr="000903C1">
        <w:rPr>
          <w:b/>
        </w:rPr>
        <w:t>Implementation</w:t>
      </w:r>
    </w:p>
    <w:p w14:paraId="6AE5EE7F" w14:textId="3D0CF60C" w:rsidR="00601813" w:rsidRPr="00543CA8" w:rsidRDefault="00601813" w:rsidP="00664C54">
      <w:pPr>
        <w:pStyle w:val="B1"/>
      </w:pPr>
      <w:r>
        <w:t>Optional</w:t>
      </w:r>
    </w:p>
    <w:p w14:paraId="6180573E" w14:textId="77777777" w:rsidR="006A1E8F" w:rsidRPr="000903C1" w:rsidRDefault="00026965" w:rsidP="00E26141">
      <w:pPr>
        <w:pStyle w:val="Heading2"/>
      </w:pPr>
      <w:bookmarkStart w:id="4332" w:name="_Toc171691610"/>
      <w:bookmarkEnd w:id="4323"/>
      <w:r w:rsidRPr="000903C1">
        <w:lastRenderedPageBreak/>
        <w:t>10.2</w:t>
      </w:r>
      <w:r w:rsidRPr="000903C1">
        <w:tab/>
        <w:t>Modem compatibility commands</w:t>
      </w:r>
      <w:bookmarkEnd w:id="4150"/>
      <w:bookmarkEnd w:id="4151"/>
      <w:bookmarkEnd w:id="4152"/>
      <w:bookmarkEnd w:id="4181"/>
      <w:bookmarkEnd w:id="4199"/>
      <w:bookmarkEnd w:id="4332"/>
    </w:p>
    <w:p w14:paraId="139FDB3D" w14:textId="77777777" w:rsidR="00026965" w:rsidRPr="000903C1" w:rsidRDefault="006A1E8F" w:rsidP="00E26141">
      <w:pPr>
        <w:pStyle w:val="Heading3"/>
      </w:pPr>
      <w:bookmarkStart w:id="4333" w:name="_Toc20207707"/>
      <w:bookmarkStart w:id="4334" w:name="_Toc27579590"/>
      <w:bookmarkStart w:id="4335" w:name="_Toc36116170"/>
      <w:bookmarkStart w:id="4336" w:name="_Toc45215053"/>
      <w:bookmarkStart w:id="4337" w:name="_Toc51866823"/>
      <w:bookmarkStart w:id="4338" w:name="_Toc171691611"/>
      <w:r w:rsidRPr="000903C1">
        <w:rPr>
          <w:lang w:val="en-US"/>
        </w:rPr>
        <w:t>10.2.0</w:t>
      </w:r>
      <w:r w:rsidRPr="000903C1">
        <w:rPr>
          <w:lang w:val="en-US"/>
        </w:rPr>
        <w:tab/>
        <w:t>General</w:t>
      </w:r>
      <w:bookmarkEnd w:id="4333"/>
      <w:bookmarkEnd w:id="4334"/>
      <w:bookmarkEnd w:id="4335"/>
      <w:bookmarkEnd w:id="4336"/>
      <w:bookmarkEnd w:id="4337"/>
      <w:bookmarkEnd w:id="4338"/>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39" w:name="_Toc20207708"/>
      <w:bookmarkStart w:id="4340" w:name="_Toc27579591"/>
      <w:bookmarkStart w:id="4341" w:name="_Toc36116171"/>
      <w:bookmarkStart w:id="4342" w:name="_Toc45215054"/>
      <w:bookmarkStart w:id="4343" w:name="_Toc51866824"/>
      <w:bookmarkStart w:id="4344" w:name="_Toc171691612"/>
      <w:r w:rsidRPr="000903C1">
        <w:t>10.2.1</w:t>
      </w:r>
      <w:r w:rsidRPr="000903C1">
        <w:tab/>
        <w:t>MT originated PDP context activation</w:t>
      </w:r>
      <w:bookmarkEnd w:id="4339"/>
      <w:bookmarkEnd w:id="4340"/>
      <w:bookmarkEnd w:id="4341"/>
      <w:bookmarkEnd w:id="4342"/>
      <w:bookmarkEnd w:id="4343"/>
      <w:bookmarkEnd w:id="4344"/>
    </w:p>
    <w:p w14:paraId="66582BEB" w14:textId="77777777" w:rsidR="00026965" w:rsidRPr="000903C1" w:rsidRDefault="006A1E8F" w:rsidP="00E26141">
      <w:pPr>
        <w:pStyle w:val="Heading4"/>
      </w:pPr>
      <w:bookmarkStart w:id="4345" w:name="_Toc20207709"/>
      <w:bookmarkStart w:id="4346" w:name="_Toc27579592"/>
      <w:bookmarkStart w:id="4347" w:name="_Toc36116172"/>
      <w:bookmarkStart w:id="4348" w:name="_Toc45215055"/>
      <w:bookmarkStart w:id="4349" w:name="_Toc51866825"/>
      <w:bookmarkStart w:id="4350" w:name="_Toc171691613"/>
      <w:r w:rsidRPr="000903C1">
        <w:rPr>
          <w:lang w:val="en-US"/>
        </w:rPr>
        <w:t>10.2.1.0</w:t>
      </w:r>
      <w:r w:rsidRPr="000903C1">
        <w:rPr>
          <w:lang w:val="en-US"/>
        </w:rPr>
        <w:tab/>
        <w:t>General</w:t>
      </w:r>
      <w:bookmarkEnd w:id="4345"/>
      <w:bookmarkEnd w:id="4346"/>
      <w:bookmarkEnd w:id="4347"/>
      <w:bookmarkEnd w:id="4348"/>
      <w:bookmarkEnd w:id="4349"/>
      <w:bookmarkEnd w:id="4350"/>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51" w:name="_Toc20207710"/>
      <w:bookmarkStart w:id="4352" w:name="_Toc27579593"/>
      <w:bookmarkStart w:id="4353" w:name="_Toc36116173"/>
      <w:bookmarkStart w:id="4354" w:name="_Toc45215056"/>
      <w:bookmarkStart w:id="4355" w:name="_Toc51866826"/>
      <w:bookmarkStart w:id="4356" w:name="_Toc171691614"/>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51"/>
      <w:bookmarkEnd w:id="4352"/>
      <w:bookmarkEnd w:id="4353"/>
      <w:bookmarkEnd w:id="4354"/>
      <w:bookmarkEnd w:id="4355"/>
      <w:bookmarkEnd w:id="4356"/>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57"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57"/>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58"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58"/>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59"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59"/>
    <w:p w14:paraId="0CF0470E" w14:textId="77777777" w:rsidR="00026965" w:rsidRPr="000903C1" w:rsidRDefault="00026965">
      <w:r w:rsidRPr="000903C1">
        <w:lastRenderedPageBreak/>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60"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61" w:name="_MCCTEMPBM_CRPT80112614___2"/>
      <w:bookmarkEnd w:id="4360"/>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62" w:name="_MCCTEMPBM_CRPT80112615___7"/>
      <w:bookmarkEnd w:id="4361"/>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62"/>
    <w:p w14:paraId="0BEFCA42" w14:textId="77777777" w:rsidR="00026965" w:rsidRPr="000903C1" w:rsidRDefault="00026965">
      <w:r w:rsidRPr="000903C1">
        <w:rPr>
          <w:b/>
        </w:rPr>
        <w:t>Implementation</w:t>
      </w:r>
    </w:p>
    <w:p w14:paraId="092F0CB6" w14:textId="77777777" w:rsidR="00026965" w:rsidRPr="000903C1" w:rsidRDefault="00026965">
      <w:bookmarkStart w:id="4363"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64" w:name="_Toc20207711"/>
      <w:bookmarkStart w:id="4365" w:name="_Toc27579594"/>
      <w:bookmarkStart w:id="4366" w:name="_Toc36116174"/>
      <w:bookmarkStart w:id="4367" w:name="_Toc45215057"/>
      <w:bookmarkStart w:id="4368" w:name="_Toc51866827"/>
      <w:bookmarkStart w:id="4369" w:name="_Toc171691615"/>
      <w:bookmarkEnd w:id="4363"/>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64"/>
      <w:bookmarkEnd w:id="4365"/>
      <w:bookmarkEnd w:id="4366"/>
      <w:bookmarkEnd w:id="4367"/>
      <w:bookmarkEnd w:id="4368"/>
      <w:bookmarkEnd w:id="4369"/>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70"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70"/>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71"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lastRenderedPageBreak/>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71"/>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72"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72"/>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73"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73"/>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74"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75" w:name="_Toc20207712"/>
      <w:bookmarkStart w:id="4376" w:name="_Toc27579595"/>
      <w:bookmarkStart w:id="4377" w:name="_Toc36116175"/>
      <w:bookmarkStart w:id="4378" w:name="_Toc45215058"/>
      <w:bookmarkStart w:id="4379" w:name="_Toc51866828"/>
      <w:bookmarkStart w:id="4380" w:name="_Toc171691616"/>
      <w:bookmarkEnd w:id="4374"/>
      <w:r w:rsidRPr="000903C1">
        <w:t>10.2.2</w:t>
      </w:r>
      <w:r w:rsidRPr="000903C1">
        <w:tab/>
        <w:t>Network requested PDP context activation</w:t>
      </w:r>
      <w:bookmarkEnd w:id="4375"/>
      <w:bookmarkEnd w:id="4376"/>
      <w:bookmarkEnd w:id="4377"/>
      <w:bookmarkEnd w:id="4378"/>
      <w:bookmarkEnd w:id="4379"/>
      <w:bookmarkEnd w:id="4380"/>
    </w:p>
    <w:p w14:paraId="57049B96" w14:textId="77777777" w:rsidR="00026965" w:rsidRPr="000903C1" w:rsidRDefault="006A1E8F" w:rsidP="00E26141">
      <w:pPr>
        <w:pStyle w:val="Heading4"/>
      </w:pPr>
      <w:bookmarkStart w:id="4381" w:name="_Toc20207713"/>
      <w:bookmarkStart w:id="4382" w:name="_Toc27579596"/>
      <w:bookmarkStart w:id="4383" w:name="_Toc36116176"/>
      <w:bookmarkStart w:id="4384" w:name="_Toc45215059"/>
      <w:bookmarkStart w:id="4385" w:name="_Toc51866829"/>
      <w:bookmarkStart w:id="4386" w:name="_Toc171691617"/>
      <w:r w:rsidRPr="000903C1">
        <w:rPr>
          <w:lang w:val="en-US"/>
        </w:rPr>
        <w:t>10.2.2.0</w:t>
      </w:r>
      <w:r w:rsidRPr="000903C1">
        <w:rPr>
          <w:lang w:val="en-US"/>
        </w:rPr>
        <w:tab/>
        <w:t>General</w:t>
      </w:r>
      <w:bookmarkEnd w:id="4381"/>
      <w:bookmarkEnd w:id="4382"/>
      <w:bookmarkEnd w:id="4383"/>
      <w:bookmarkEnd w:id="4384"/>
      <w:bookmarkEnd w:id="4385"/>
      <w:bookmarkEnd w:id="4386"/>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87"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88" w:name="_Toc20207714"/>
      <w:bookmarkStart w:id="4389" w:name="_Toc27579597"/>
      <w:bookmarkStart w:id="4390" w:name="_Toc36116177"/>
      <w:bookmarkStart w:id="4391" w:name="_Toc45215060"/>
      <w:bookmarkStart w:id="4392" w:name="_Toc51866830"/>
      <w:bookmarkStart w:id="4393" w:name="_Toc171691618"/>
      <w:bookmarkEnd w:id="4387"/>
      <w:r w:rsidRPr="000903C1">
        <w:t>10.2.2.1</w:t>
      </w:r>
      <w:r w:rsidRPr="000903C1">
        <w:tab/>
        <w:t>Automatic response to a network request for PDP context activation 'S0'</w:t>
      </w:r>
      <w:bookmarkEnd w:id="4388"/>
      <w:bookmarkEnd w:id="4389"/>
      <w:bookmarkEnd w:id="4390"/>
      <w:bookmarkEnd w:id="4391"/>
      <w:bookmarkEnd w:id="4392"/>
      <w:bookmarkEnd w:id="4393"/>
    </w:p>
    <w:p w14:paraId="19537A54" w14:textId="77777777" w:rsidR="00026965" w:rsidRPr="000903C1" w:rsidRDefault="00026965">
      <w:bookmarkStart w:id="4394"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395" w:name="_MCCTEMPBM_CRPT80112624___7"/>
      <w:bookmarkEnd w:id="4394"/>
      <w:r w:rsidRPr="000903C1">
        <w:t>NOTE:</w:t>
      </w:r>
      <w:r w:rsidRPr="000903C1">
        <w:tab/>
        <w:t>The '</w:t>
      </w:r>
      <w:r w:rsidRPr="000903C1">
        <w:rPr>
          <w:rFonts w:ascii="Courier New" w:hAnsi="Courier New" w:cs="Courier New"/>
        </w:rPr>
        <w:t>S0=n</w:t>
      </w:r>
      <w:r w:rsidRPr="000903C1">
        <w:t>' (n=0) command does not perform an automatic PS detach.</w:t>
      </w:r>
    </w:p>
    <w:bookmarkEnd w:id="4395"/>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396" w:name="_Toc20207715"/>
      <w:bookmarkStart w:id="4397" w:name="_Toc27579598"/>
      <w:bookmarkStart w:id="4398" w:name="_Toc36116178"/>
      <w:bookmarkStart w:id="4399" w:name="_Toc45215061"/>
      <w:bookmarkStart w:id="4400" w:name="_Toc51866831"/>
      <w:bookmarkStart w:id="4401" w:name="_Toc171691619"/>
      <w:r w:rsidRPr="000903C1">
        <w:t>10.2.2.2</w:t>
      </w:r>
      <w:r w:rsidRPr="000903C1">
        <w:tab/>
        <w:t>Manual acceptance of a network request for PDP context activation 'A'</w:t>
      </w:r>
      <w:bookmarkEnd w:id="4396"/>
      <w:bookmarkEnd w:id="4397"/>
      <w:bookmarkEnd w:id="4398"/>
      <w:bookmarkEnd w:id="4399"/>
      <w:bookmarkEnd w:id="4400"/>
      <w:bookmarkEnd w:id="4401"/>
    </w:p>
    <w:p w14:paraId="6FCA69E2" w14:textId="77777777" w:rsidR="00026965" w:rsidRPr="000903C1" w:rsidRDefault="00026965">
      <w:bookmarkStart w:id="4402"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02"/>
    <w:p w14:paraId="434CEE66" w14:textId="77777777" w:rsidR="00026965" w:rsidRPr="000903C1" w:rsidRDefault="00026965">
      <w:r w:rsidRPr="000903C1">
        <w:rPr>
          <w:b/>
        </w:rPr>
        <w:lastRenderedPageBreak/>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03" w:name="_Toc20207716"/>
      <w:bookmarkStart w:id="4404" w:name="_Toc27579599"/>
      <w:bookmarkStart w:id="4405" w:name="_Toc36116179"/>
      <w:bookmarkStart w:id="4406" w:name="_Toc45215062"/>
      <w:bookmarkStart w:id="4407" w:name="_Toc51866832"/>
      <w:bookmarkStart w:id="4408" w:name="_Toc171691620"/>
      <w:r w:rsidRPr="000903C1">
        <w:t>10.2.2.3</w:t>
      </w:r>
      <w:r w:rsidRPr="000903C1">
        <w:tab/>
        <w:t>Manual rejection of a network request for PDP context activation 'H'</w:t>
      </w:r>
      <w:bookmarkEnd w:id="4403"/>
      <w:bookmarkEnd w:id="4404"/>
      <w:bookmarkEnd w:id="4405"/>
      <w:bookmarkEnd w:id="4406"/>
      <w:bookmarkEnd w:id="4407"/>
      <w:bookmarkEnd w:id="4408"/>
    </w:p>
    <w:p w14:paraId="1A61D3B4" w14:textId="77777777" w:rsidR="00026965" w:rsidRPr="000903C1" w:rsidRDefault="00026965">
      <w:bookmarkStart w:id="4409"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10" w:name="_MCCTEMPBM_CRPT80112627___7"/>
      <w:bookmarkEnd w:id="4409"/>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10"/>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11" w:name="_Toc20207717"/>
      <w:bookmarkStart w:id="4412" w:name="_Toc27579600"/>
      <w:bookmarkStart w:id="4413" w:name="_Toc36116180"/>
      <w:bookmarkStart w:id="4414" w:name="_Toc45215063"/>
      <w:bookmarkStart w:id="4415" w:name="_Toc51866833"/>
      <w:bookmarkStart w:id="4416" w:name="_Toc171691621"/>
      <w:r w:rsidRPr="000903C1">
        <w:t>11</w:t>
      </w:r>
      <w:r w:rsidRPr="000903C1">
        <w:tab/>
        <w:t>Commands for VGCS and VBS</w:t>
      </w:r>
      <w:bookmarkEnd w:id="4411"/>
      <w:bookmarkEnd w:id="4412"/>
      <w:bookmarkEnd w:id="4413"/>
      <w:bookmarkEnd w:id="4414"/>
      <w:bookmarkEnd w:id="4415"/>
      <w:bookmarkEnd w:id="4416"/>
    </w:p>
    <w:p w14:paraId="57EFBCB2" w14:textId="77777777" w:rsidR="006A1E8F" w:rsidRPr="000903C1" w:rsidRDefault="006A1E8F" w:rsidP="00E26141">
      <w:pPr>
        <w:pStyle w:val="Heading2"/>
      </w:pPr>
      <w:bookmarkStart w:id="4417" w:name="_Toc20207718"/>
      <w:bookmarkStart w:id="4418" w:name="_Toc27579601"/>
      <w:bookmarkStart w:id="4419" w:name="_Toc36116181"/>
      <w:bookmarkStart w:id="4420" w:name="_Toc45215064"/>
      <w:bookmarkStart w:id="4421" w:name="_Toc51866834"/>
      <w:bookmarkStart w:id="4422" w:name="_Toc171691622"/>
      <w:r w:rsidRPr="000903C1">
        <w:t>11.0</w:t>
      </w:r>
      <w:r w:rsidRPr="000903C1">
        <w:tab/>
        <w:t>General</w:t>
      </w:r>
      <w:bookmarkEnd w:id="4417"/>
      <w:bookmarkEnd w:id="4418"/>
      <w:bookmarkEnd w:id="4419"/>
      <w:bookmarkEnd w:id="4420"/>
      <w:bookmarkEnd w:id="4421"/>
      <w:bookmarkEnd w:id="4422"/>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23" w:name="_Toc20207719"/>
      <w:bookmarkStart w:id="4424" w:name="_Toc27579602"/>
      <w:bookmarkStart w:id="4425" w:name="_Toc36116182"/>
      <w:bookmarkStart w:id="4426" w:name="_Toc45215065"/>
      <w:bookmarkStart w:id="4427" w:name="_Toc51866835"/>
      <w:bookmarkStart w:id="4428" w:name="_Toc171691623"/>
      <w:r w:rsidRPr="000903C1">
        <w:t>11.1</w:t>
      </w:r>
      <w:r w:rsidRPr="000903C1">
        <w:tab/>
      </w:r>
      <w:r w:rsidR="00026965" w:rsidRPr="000903C1">
        <w:t>Commands specific to MTs supporting the VGCS and VBS</w:t>
      </w:r>
      <w:bookmarkEnd w:id="4423"/>
      <w:bookmarkEnd w:id="4424"/>
      <w:bookmarkEnd w:id="4425"/>
      <w:bookmarkEnd w:id="4426"/>
      <w:bookmarkEnd w:id="4427"/>
      <w:bookmarkEnd w:id="4428"/>
    </w:p>
    <w:p w14:paraId="5FEA93DD" w14:textId="77777777" w:rsidR="00026965" w:rsidRPr="000903C1" w:rsidRDefault="00026965" w:rsidP="00E26141">
      <w:pPr>
        <w:pStyle w:val="Heading3"/>
      </w:pPr>
      <w:bookmarkStart w:id="4429" w:name="_Toc20207720"/>
      <w:bookmarkStart w:id="4430" w:name="_Toc27579603"/>
      <w:bookmarkStart w:id="4431" w:name="_Toc36116183"/>
      <w:bookmarkStart w:id="4432" w:name="_Toc45215066"/>
      <w:bookmarkStart w:id="4433" w:name="_Toc51866836"/>
      <w:bookmarkStart w:id="4434" w:name="_Toc171691624"/>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29"/>
      <w:bookmarkEnd w:id="4430"/>
      <w:bookmarkEnd w:id="4431"/>
      <w:bookmarkEnd w:id="4432"/>
      <w:bookmarkEnd w:id="4433"/>
      <w:bookmarkEnd w:id="4434"/>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35"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35"/>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36" w:name="_MCCTEMPBM_CRPT80112629___7"/>
            <w:bookmarkEnd w:id="4436"/>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7A415757" w:rsidR="00026965" w:rsidRPr="000903C1" w:rsidRDefault="00026965">
      <w:bookmarkStart w:id="4437" w:name="_MCCTEMPBM_CRPT80112630___7"/>
      <w:r w:rsidRPr="000903C1">
        <w:t>The execut</w:t>
      </w:r>
      <w:r w:rsidR="003A13F2">
        <w:t>ion</w:t>
      </w:r>
      <w:r w:rsidRPr="000903C1">
        <w:t xml:space="preserv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37"/>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38" w:name="_MCCTEMPBM_CRPT80112631___7"/>
      <w:r w:rsidRPr="000903C1">
        <w:rPr>
          <w:rFonts w:ascii="Courier New" w:hAnsi="Courier New"/>
        </w:rPr>
        <w:lastRenderedPageBreak/>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38"/>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39" w:name="_Toc20207721"/>
      <w:bookmarkStart w:id="4440" w:name="_Toc27579604"/>
      <w:bookmarkStart w:id="4441" w:name="_Toc36116184"/>
      <w:bookmarkStart w:id="4442" w:name="_Toc45215067"/>
      <w:bookmarkStart w:id="4443" w:name="_Toc51866837"/>
      <w:bookmarkStart w:id="4444" w:name="_Toc171691625"/>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39"/>
      <w:bookmarkEnd w:id="4440"/>
      <w:bookmarkEnd w:id="4441"/>
      <w:bookmarkEnd w:id="4442"/>
      <w:bookmarkEnd w:id="4443"/>
      <w:bookmarkEnd w:id="4444"/>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45"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5"/>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46" w:name="_MCCTEMPBM_CRPT80112633___7"/>
            <w:bookmarkEnd w:id="4446"/>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00D205BB" w:rsidR="00026965" w:rsidRPr="000903C1" w:rsidRDefault="00026965">
      <w:bookmarkStart w:id="4447" w:name="_MCCTEMPBM_CRPT80112634___7"/>
      <w:r w:rsidRPr="000903C1">
        <w:t>The execut</w:t>
      </w:r>
      <w:r w:rsidR="00CC383A">
        <w:t>ion</w:t>
      </w:r>
      <w:r w:rsidRPr="000903C1">
        <w:t xml:space="preserv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7"/>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48"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8"/>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49" w:name="_Toc20207722"/>
      <w:bookmarkStart w:id="4450" w:name="_Toc27579605"/>
      <w:bookmarkStart w:id="4451" w:name="_Toc36116185"/>
      <w:bookmarkStart w:id="4452" w:name="_Toc45215068"/>
      <w:bookmarkStart w:id="4453" w:name="_Toc51866838"/>
      <w:bookmarkStart w:id="4454" w:name="_Toc171691626"/>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49"/>
      <w:bookmarkEnd w:id="4450"/>
      <w:bookmarkEnd w:id="4451"/>
      <w:bookmarkEnd w:id="4452"/>
      <w:bookmarkEnd w:id="4453"/>
      <w:bookmarkEnd w:id="4454"/>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55"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5"/>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56" w:name="_MCCTEMPBM_CRPT80112637___7"/>
            <w:bookmarkEnd w:id="4456"/>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4BBDC862" w:rsidR="00026965" w:rsidRPr="000903C1" w:rsidRDefault="00026965" w:rsidP="007356A9">
      <w:bookmarkStart w:id="4457" w:name="_MCCTEMPBM_CRPT80112638___7"/>
      <w:r w:rsidRPr="000903C1">
        <w:lastRenderedPageBreak/>
        <w:t>The execut</w:t>
      </w:r>
      <w:r w:rsidR="00CC383A">
        <w:t>ion</w:t>
      </w:r>
      <w:r w:rsidRPr="000903C1">
        <w:t xml:space="preserv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57"/>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58" w:name="_Toc20207723"/>
      <w:bookmarkStart w:id="4459" w:name="_Toc27579606"/>
      <w:bookmarkStart w:id="4460" w:name="_Toc36116186"/>
      <w:bookmarkStart w:id="4461" w:name="_Toc45215069"/>
      <w:bookmarkStart w:id="4462" w:name="_Toc51866839"/>
      <w:bookmarkStart w:id="4463" w:name="_Toc171691627"/>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58"/>
      <w:bookmarkEnd w:id="4459"/>
      <w:bookmarkEnd w:id="4460"/>
      <w:bookmarkEnd w:id="4461"/>
      <w:bookmarkEnd w:id="4462"/>
      <w:bookmarkEnd w:id="4463"/>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64"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4"/>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65"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66" w:name="_MCCTEMPBM_CRPT80112641___7"/>
            <w:bookmarkEnd w:id="4465"/>
            <w:r w:rsidRPr="000903C1">
              <w:rPr>
                <w:rFonts w:ascii="Courier New" w:hAnsi="Courier New"/>
              </w:rPr>
              <w:t>+CAPTT=?</w:t>
            </w:r>
            <w:bookmarkEnd w:id="4466"/>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6DC26BBD" w:rsidR="00026965" w:rsidRPr="000903C1" w:rsidRDefault="00026965">
      <w:bookmarkStart w:id="4467" w:name="_MCCTEMPBM_CRPT80112642___7"/>
      <w:r w:rsidRPr="000903C1">
        <w:t xml:space="preserve">The </w:t>
      </w:r>
      <w:r w:rsidR="00CC383A">
        <w:t>set</w:t>
      </w:r>
      <w:r w:rsidRPr="000903C1">
        <w:t xml:space="preserv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67"/>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68"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69" w:name="_MCCTEMPBM_CRPT80112644___7"/>
      <w:bookmarkEnd w:id="4468"/>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70" w:name="_MCCTEMPBM_CRPT80112645___7"/>
      <w:bookmarkEnd w:id="4469"/>
      <w:r w:rsidRPr="000903C1">
        <w:rPr>
          <w:rFonts w:ascii="Courier New" w:hAnsi="Courier New"/>
        </w:rPr>
        <w:t>&lt;time&gt;</w:t>
      </w:r>
      <w:r w:rsidRPr="000903C1">
        <w:t>:</w:t>
      </w:r>
      <w:r w:rsidR="0028497A" w:rsidRPr="000903C1">
        <w:t xml:space="preserve"> integer type</w:t>
      </w:r>
      <w:r w:rsidR="00A1290E" w:rsidRPr="000903C1">
        <w:t>.</w:t>
      </w:r>
    </w:p>
    <w:bookmarkEnd w:id="4470"/>
    <w:p w14:paraId="2A055585" w14:textId="1B369F2A"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71" w:name="_Toc20207724"/>
      <w:bookmarkStart w:id="4472" w:name="_Toc27579607"/>
      <w:bookmarkStart w:id="4473" w:name="_Toc36116187"/>
      <w:bookmarkStart w:id="4474" w:name="_Toc45215070"/>
      <w:bookmarkStart w:id="4475" w:name="_Toc51866840"/>
      <w:bookmarkStart w:id="4476" w:name="_Toc171691628"/>
      <w:r w:rsidRPr="000903C1">
        <w:lastRenderedPageBreak/>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71"/>
      <w:bookmarkEnd w:id="4472"/>
      <w:bookmarkEnd w:id="4473"/>
      <w:bookmarkEnd w:id="4474"/>
      <w:bookmarkEnd w:id="4475"/>
      <w:bookmarkEnd w:id="4476"/>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77"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7"/>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78"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79" w:name="_MCCTEMPBM_CRPT80112648___7"/>
            <w:bookmarkEnd w:id="4478"/>
            <w:r w:rsidRPr="000903C1">
              <w:rPr>
                <w:rFonts w:ascii="Courier New" w:hAnsi="Courier New"/>
              </w:rPr>
              <w:t>+CAULEV=?</w:t>
            </w:r>
            <w:bookmarkEnd w:id="4479"/>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80"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80"/>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81"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81"/>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82"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82"/>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83" w:name="_Toc20207725"/>
      <w:bookmarkStart w:id="4484" w:name="_Toc27579608"/>
      <w:bookmarkStart w:id="4485" w:name="_Toc36116188"/>
      <w:bookmarkStart w:id="4486" w:name="_Toc45215071"/>
      <w:bookmarkStart w:id="4487" w:name="_Toc51866841"/>
      <w:bookmarkStart w:id="4488" w:name="_Toc171691629"/>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83"/>
      <w:bookmarkEnd w:id="4484"/>
      <w:bookmarkEnd w:id="4485"/>
      <w:bookmarkEnd w:id="4486"/>
      <w:bookmarkEnd w:id="4487"/>
      <w:bookmarkEnd w:id="4488"/>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89"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90" w:name="_MCCTEMPBM_CRPT80112653___7"/>
            <w:bookmarkEnd w:id="4489"/>
            <w:r w:rsidRPr="000903C1">
              <w:rPr>
                <w:rFonts w:ascii="Courier New" w:hAnsi="Courier New"/>
              </w:rPr>
              <w:t>+CALCC=?</w:t>
            </w:r>
            <w:bookmarkEnd w:id="4490"/>
          </w:p>
        </w:tc>
        <w:tc>
          <w:tcPr>
            <w:tcW w:w="6243" w:type="dxa"/>
          </w:tcPr>
          <w:p w14:paraId="0FE9D5DF" w14:textId="77777777" w:rsidR="00026965" w:rsidRPr="000903C1" w:rsidRDefault="00026965">
            <w:pPr>
              <w:spacing w:after="20"/>
              <w:rPr>
                <w:rFonts w:ascii="Courier New" w:hAnsi="Courier New"/>
              </w:rPr>
            </w:pPr>
            <w:bookmarkStart w:id="4491"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91"/>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4E1CD5A3" w:rsidR="00924CC4" w:rsidRPr="000903C1" w:rsidRDefault="00026965" w:rsidP="00924CC4">
      <w:bookmarkStart w:id="4492" w:name="_MCCTEMPBM_CRPT80112655___7"/>
      <w:r w:rsidRPr="000903C1">
        <w:t xml:space="preserve">The </w:t>
      </w:r>
      <w:r w:rsidR="00CC383A">
        <w:t>execution</w:t>
      </w:r>
      <w:r w:rsidRPr="000903C1">
        <w:t xml:space="preserve">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w:t>
      </w:r>
      <w:r w:rsidRPr="000903C1">
        <w:lastRenderedPageBreak/>
        <w:t xml:space="preserve">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92"/>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93" w:name="_MCCTEMPBM_CRPT80112656___7"/>
      <w:r w:rsidRPr="000903C1">
        <w:rPr>
          <w:rFonts w:ascii="Courier New" w:hAnsi="Courier New"/>
        </w:rPr>
        <w:t>&lt;mode&gt;</w:t>
      </w:r>
      <w:r w:rsidRPr="000903C1">
        <w:t>: integer type</w:t>
      </w:r>
      <w:r w:rsidR="00A1290E" w:rsidRPr="000903C1">
        <w:t>.</w:t>
      </w:r>
    </w:p>
    <w:bookmarkEnd w:id="4493"/>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494"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494"/>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495"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495"/>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496"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496"/>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497"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497"/>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498"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498"/>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499" w:name="_Toc20207726"/>
      <w:bookmarkStart w:id="4500" w:name="_Toc27579609"/>
      <w:bookmarkStart w:id="4501" w:name="_Toc36116189"/>
      <w:bookmarkStart w:id="4502" w:name="_Toc45215072"/>
      <w:bookmarkStart w:id="4503" w:name="_Toc51866842"/>
      <w:bookmarkStart w:id="4504" w:name="_Toc171691630"/>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499"/>
      <w:bookmarkEnd w:id="4500"/>
      <w:bookmarkEnd w:id="4501"/>
      <w:bookmarkEnd w:id="4502"/>
      <w:bookmarkEnd w:id="4503"/>
      <w:bookmarkEnd w:id="4504"/>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05"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05"/>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06"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07" w:name="_MCCTEMPBM_CRPT80112664___7"/>
            <w:bookmarkEnd w:id="4506"/>
            <w:r w:rsidRPr="000903C1">
              <w:rPr>
                <w:rFonts w:ascii="Courier New" w:hAnsi="Courier New"/>
              </w:rPr>
              <w:t>+CACSP=?</w:t>
            </w:r>
            <w:bookmarkEnd w:id="4507"/>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lastRenderedPageBreak/>
        <w:t>Description</w:t>
      </w:r>
    </w:p>
    <w:p w14:paraId="1C577587" w14:textId="77777777" w:rsidR="00026965" w:rsidRPr="000903C1" w:rsidRDefault="00026965">
      <w:bookmarkStart w:id="4508"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08"/>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09"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09"/>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10"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10"/>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11"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11"/>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12"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12"/>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13"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13"/>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14" w:name="_Toc20207727"/>
      <w:bookmarkStart w:id="4515" w:name="_Toc27579610"/>
      <w:bookmarkStart w:id="4516" w:name="_Toc36116190"/>
      <w:bookmarkStart w:id="4517" w:name="_Toc45215073"/>
      <w:bookmarkStart w:id="4518" w:name="_Toc51866843"/>
      <w:bookmarkStart w:id="4519" w:name="_Toc171691631"/>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14"/>
      <w:bookmarkEnd w:id="4515"/>
      <w:bookmarkEnd w:id="4516"/>
      <w:bookmarkEnd w:id="4517"/>
      <w:bookmarkEnd w:id="4518"/>
      <w:bookmarkEnd w:id="4519"/>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20"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0"/>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21"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22" w:name="_MCCTEMPBM_CRPT80112673___7"/>
            <w:bookmarkEnd w:id="4521"/>
            <w:r w:rsidRPr="000903C1">
              <w:rPr>
                <w:rFonts w:ascii="Courier New" w:hAnsi="Courier New"/>
              </w:rPr>
              <w:t>+CANCHEV=?</w:t>
            </w:r>
            <w:bookmarkEnd w:id="4522"/>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23"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lastRenderedPageBreak/>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23"/>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24"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24"/>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25"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25"/>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26" w:name="_Toc20207728"/>
      <w:bookmarkStart w:id="4527" w:name="_Toc27579611"/>
      <w:bookmarkStart w:id="4528" w:name="_Toc36116191"/>
      <w:bookmarkStart w:id="4529" w:name="_Toc45215074"/>
      <w:bookmarkStart w:id="4530" w:name="_Toc51866844"/>
      <w:bookmarkStart w:id="4531" w:name="_Toc171691632"/>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26"/>
      <w:bookmarkEnd w:id="4527"/>
      <w:bookmarkEnd w:id="4528"/>
      <w:bookmarkEnd w:id="4529"/>
      <w:bookmarkEnd w:id="4530"/>
      <w:bookmarkEnd w:id="4531"/>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32"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33" w:name="_MCCTEMPBM_CRPT80112678___7" w:colFirst="0" w:colLast="0"/>
            <w:bookmarkEnd w:id="4532"/>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34" w:name="_MCCTEMPBM_CRPT80112679___7"/>
            <w:bookmarkEnd w:id="4533"/>
            <w:r w:rsidRPr="000903C1">
              <w:rPr>
                <w:rFonts w:ascii="Courier New" w:hAnsi="Courier New"/>
              </w:rPr>
              <w:t>+COTDI=?</w:t>
            </w:r>
            <w:bookmarkEnd w:id="4534"/>
          </w:p>
        </w:tc>
        <w:tc>
          <w:tcPr>
            <w:tcW w:w="4479" w:type="dxa"/>
          </w:tcPr>
          <w:p w14:paraId="2EE9C303" w14:textId="77777777" w:rsidR="00026965" w:rsidRPr="000903C1" w:rsidRDefault="00026965">
            <w:pPr>
              <w:spacing w:after="20"/>
              <w:rPr>
                <w:rFonts w:ascii="Courier New" w:hAnsi="Courier New"/>
              </w:rPr>
            </w:pPr>
            <w:bookmarkStart w:id="4535"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35"/>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36"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36"/>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37" w:name="_MCCTEMPBM_CRPT80112682___7"/>
      <w:r w:rsidRPr="000903C1">
        <w:t>&lt;</w:t>
      </w:r>
      <w:r w:rsidRPr="000903C1">
        <w:rPr>
          <w:rFonts w:ascii="Courier New" w:hAnsi="Courier New"/>
        </w:rPr>
        <w:t>message</w:t>
      </w:r>
      <w:r w:rsidRPr="000903C1">
        <w:t>&gt;</w:t>
      </w:r>
      <w:r w:rsidR="001068A6" w:rsidRPr="000903C1">
        <w:t>: integer type</w:t>
      </w:r>
    </w:p>
    <w:bookmarkEnd w:id="4537"/>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38" w:name="_MCCTEMPBM_CRPT80112683___2"/>
      <w:r w:rsidRPr="000903C1">
        <w:rPr>
          <w:rFonts w:ascii="Courier New" w:hAnsi="Courier New" w:cs="Courier New"/>
        </w:rPr>
        <w:lastRenderedPageBreak/>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38"/>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39" w:name="_Toc20207729"/>
      <w:bookmarkStart w:id="4540" w:name="_Toc27579612"/>
      <w:bookmarkStart w:id="4541" w:name="_Toc36116192"/>
      <w:bookmarkStart w:id="4542" w:name="_Toc45215075"/>
      <w:bookmarkStart w:id="4543" w:name="_Toc51866845"/>
      <w:bookmarkStart w:id="4544" w:name="_Toc171691633"/>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39"/>
      <w:bookmarkEnd w:id="4540"/>
      <w:bookmarkEnd w:id="4541"/>
      <w:bookmarkEnd w:id="4542"/>
      <w:bookmarkEnd w:id="4543"/>
      <w:bookmarkEnd w:id="4544"/>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45"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46" w:name="_MCCTEMPBM_CRPT80112685___7"/>
            <w:bookmarkEnd w:id="4545"/>
            <w:r w:rsidRPr="000903C1">
              <w:rPr>
                <w:rFonts w:ascii="Courier New" w:hAnsi="Courier New"/>
              </w:rPr>
              <w:t>+CEPTT=?</w:t>
            </w:r>
            <w:bookmarkEnd w:id="4546"/>
          </w:p>
        </w:tc>
        <w:tc>
          <w:tcPr>
            <w:tcW w:w="4479" w:type="dxa"/>
          </w:tcPr>
          <w:p w14:paraId="3E0127CA" w14:textId="77777777" w:rsidR="0089535D" w:rsidRPr="000903C1" w:rsidRDefault="0089535D" w:rsidP="0089535D">
            <w:pPr>
              <w:spacing w:after="20"/>
              <w:rPr>
                <w:rFonts w:ascii="Courier New" w:hAnsi="Courier New"/>
              </w:rPr>
            </w:pPr>
            <w:bookmarkStart w:id="4547"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47"/>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2ED3CEC8" w:rsidR="0089535D" w:rsidRPr="000903C1" w:rsidRDefault="0089535D" w:rsidP="0089535D">
      <w:r w:rsidRPr="000903C1">
        <w:t>The execut</w:t>
      </w:r>
      <w:r w:rsidR="00CC383A">
        <w:t>ion</w:t>
      </w:r>
      <w:r w:rsidRPr="000903C1">
        <w:t xml:space="preserv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48"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48"/>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49" w:name="_MCCTEMPBM_CRPT80112688___7"/>
      <w:r w:rsidRPr="000903C1">
        <w:rPr>
          <w:rFonts w:ascii="Courier New" w:hAnsi="Courier New"/>
        </w:rPr>
        <w:t>&lt;mode&gt;</w:t>
      </w:r>
      <w:r w:rsidR="00DB0292" w:rsidRPr="000903C1">
        <w:t>: integer type</w:t>
      </w:r>
      <w:r w:rsidR="00A1290E" w:rsidRPr="000903C1">
        <w:t>.</w:t>
      </w:r>
    </w:p>
    <w:bookmarkEnd w:id="4549"/>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50"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50"/>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lastRenderedPageBreak/>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51"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51"/>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52" w:name="_Toc20207730"/>
      <w:bookmarkStart w:id="4553" w:name="_Toc27579613"/>
      <w:bookmarkStart w:id="4554" w:name="_Toc36116193"/>
      <w:bookmarkStart w:id="4555" w:name="_Toc45215076"/>
      <w:bookmarkStart w:id="4556" w:name="_Toc51866846"/>
      <w:bookmarkStart w:id="4557" w:name="_Toc171691634"/>
      <w:r w:rsidRPr="000903C1">
        <w:t>11.1.11</w:t>
      </w:r>
      <w:r w:rsidRPr="000903C1">
        <w:tab/>
        <w:t>Group Id prefixes capability +CGIPC</w:t>
      </w:r>
      <w:bookmarkEnd w:id="4552"/>
      <w:bookmarkEnd w:id="4553"/>
      <w:bookmarkEnd w:id="4554"/>
      <w:bookmarkEnd w:id="4555"/>
      <w:bookmarkEnd w:id="4556"/>
      <w:bookmarkEnd w:id="4557"/>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58"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59" w:name="_MCCTEMPBM_CRPT80112692___7" w:colFirst="0" w:colLast="0"/>
            <w:bookmarkEnd w:id="4558"/>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59"/>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60"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60"/>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61" w:name="_MCCTEMPBM_CRPT80112694___7"/>
      <w:r w:rsidRPr="000903C1">
        <w:rPr>
          <w:rFonts w:ascii="Courier New" w:hAnsi="Courier New" w:cs="Courier New"/>
        </w:rPr>
        <w:t>&lt;status&gt;</w:t>
      </w:r>
      <w:r w:rsidRPr="000903C1">
        <w:rPr>
          <w:noProof/>
        </w:rPr>
        <w:t>: integer type, value</w:t>
      </w:r>
    </w:p>
    <w:bookmarkEnd w:id="4561"/>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62" w:name="_Toc20207731"/>
      <w:bookmarkStart w:id="4563" w:name="_Toc27579614"/>
      <w:bookmarkStart w:id="4564" w:name="_Toc36116194"/>
      <w:bookmarkStart w:id="4565" w:name="_Toc45215077"/>
      <w:bookmarkStart w:id="4566" w:name="_Toc51866847"/>
      <w:bookmarkStart w:id="4567" w:name="_Toc171691635"/>
      <w:r w:rsidRPr="000903C1">
        <w:t>11.2</w:t>
      </w:r>
      <w:r w:rsidRPr="000903C1">
        <w:tab/>
        <w:t>Modem compatibility commands</w:t>
      </w:r>
      <w:bookmarkEnd w:id="4562"/>
      <w:bookmarkEnd w:id="4563"/>
      <w:bookmarkEnd w:id="4564"/>
      <w:bookmarkEnd w:id="4565"/>
      <w:bookmarkEnd w:id="4566"/>
      <w:bookmarkEnd w:id="4567"/>
    </w:p>
    <w:p w14:paraId="283BFBB0" w14:textId="77777777" w:rsidR="006A1E8F" w:rsidRPr="000903C1" w:rsidRDefault="006A1E8F" w:rsidP="00E26141">
      <w:pPr>
        <w:pStyle w:val="Heading3"/>
        <w:rPr>
          <w:lang w:eastAsia="de-DE"/>
        </w:rPr>
      </w:pPr>
      <w:bookmarkStart w:id="4568" w:name="_Toc20207732"/>
      <w:bookmarkStart w:id="4569" w:name="_Toc27579615"/>
      <w:bookmarkStart w:id="4570" w:name="_Toc36116195"/>
      <w:bookmarkStart w:id="4571" w:name="_Toc45215078"/>
      <w:bookmarkStart w:id="4572" w:name="_Toc51866848"/>
      <w:bookmarkStart w:id="4573" w:name="_Toc171691636"/>
      <w:r w:rsidRPr="000903C1">
        <w:t>11.2.0</w:t>
      </w:r>
      <w:r w:rsidRPr="000903C1">
        <w:tab/>
        <w:t>General</w:t>
      </w:r>
      <w:bookmarkEnd w:id="4568"/>
      <w:bookmarkEnd w:id="4569"/>
      <w:bookmarkEnd w:id="4570"/>
      <w:bookmarkEnd w:id="4571"/>
      <w:bookmarkEnd w:id="4572"/>
      <w:bookmarkEnd w:id="4573"/>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74" w:name="_Toc20207733"/>
      <w:bookmarkStart w:id="4575" w:name="_Toc27579616"/>
      <w:bookmarkStart w:id="4576" w:name="_Toc36116196"/>
      <w:bookmarkStart w:id="4577" w:name="_Toc45215079"/>
      <w:bookmarkStart w:id="4578" w:name="_Toc51866849"/>
      <w:bookmarkStart w:id="4579" w:name="_Toc171691637"/>
      <w:r w:rsidRPr="000903C1">
        <w:t>11.2.1</w:t>
      </w:r>
      <w:r w:rsidRPr="000903C1">
        <w:tab/>
        <w:t>Request VGCS or VBS service 'D'</w:t>
      </w:r>
      <w:bookmarkEnd w:id="4574"/>
      <w:bookmarkEnd w:id="4575"/>
      <w:bookmarkEnd w:id="4576"/>
      <w:bookmarkEnd w:id="4577"/>
      <w:bookmarkEnd w:id="4578"/>
      <w:bookmarkEnd w:id="4579"/>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80"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80"/>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lastRenderedPageBreak/>
        <w:t>Responses</w:t>
      </w:r>
    </w:p>
    <w:p w14:paraId="2D012AD4" w14:textId="77777777" w:rsidR="00026965" w:rsidRPr="000903C1" w:rsidRDefault="00026965">
      <w:bookmarkStart w:id="4581"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81"/>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82"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82"/>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83"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84" w:name="_MCCTEMPBM_CRPT80112699___7"/>
      <w:bookmarkEnd w:id="4583"/>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84"/>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85" w:name="_Toc20207734"/>
      <w:bookmarkStart w:id="4586" w:name="_Toc27579617"/>
      <w:bookmarkStart w:id="4587" w:name="_Toc36116197"/>
      <w:bookmarkStart w:id="4588" w:name="_Toc45215080"/>
      <w:bookmarkStart w:id="4589" w:name="_Toc51866850"/>
      <w:bookmarkStart w:id="4590" w:name="_Toc171691638"/>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85"/>
      <w:bookmarkEnd w:id="4586"/>
      <w:bookmarkEnd w:id="4587"/>
      <w:bookmarkEnd w:id="4588"/>
      <w:bookmarkEnd w:id="4589"/>
      <w:bookmarkEnd w:id="4590"/>
    </w:p>
    <w:p w14:paraId="2B95B6BF" w14:textId="77777777" w:rsidR="00026965" w:rsidRPr="000903C1" w:rsidRDefault="00026965">
      <w:bookmarkStart w:id="4591"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92" w:name="_MCCTEMPBM_CRPT80112701___7"/>
      <w:bookmarkEnd w:id="4591"/>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92"/>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93" w:name="_Toc20207735"/>
      <w:bookmarkStart w:id="4594" w:name="_Toc27579618"/>
      <w:bookmarkStart w:id="4595" w:name="_Toc36116198"/>
      <w:bookmarkStart w:id="4596" w:name="_Toc45215081"/>
      <w:bookmarkStart w:id="4597" w:name="_Toc51866851"/>
      <w:bookmarkStart w:id="4598" w:name="_Toc171691639"/>
      <w:r w:rsidRPr="000903C1">
        <w:t>11.3.1</w:t>
      </w:r>
      <w:r w:rsidRPr="000903C1">
        <w:tab/>
        <w:t>VGCS subscriptions and GId status +CGCS</w:t>
      </w:r>
      <w:bookmarkEnd w:id="4593"/>
      <w:bookmarkEnd w:id="4594"/>
      <w:bookmarkEnd w:id="4595"/>
      <w:bookmarkEnd w:id="4596"/>
      <w:bookmarkEnd w:id="4597"/>
      <w:bookmarkEnd w:id="4598"/>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599"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00" w:name="_MCCTEMPBM_CRPT80112703___7" w:colFirst="0" w:colLast="1"/>
            <w:bookmarkEnd w:id="4599"/>
            <w:r w:rsidRPr="000903C1">
              <w:rPr>
                <w:rFonts w:ascii="Courier New" w:hAnsi="Courier New"/>
              </w:rPr>
              <w:lastRenderedPageBreak/>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01" w:name="_MCCTEMPBM_CRPT80112704___7"/>
            <w:bookmarkEnd w:id="4600"/>
            <w:r w:rsidRPr="000903C1">
              <w:rPr>
                <w:rFonts w:ascii="Courier New" w:hAnsi="Courier New"/>
              </w:rPr>
              <w:t>+CGCS=?</w:t>
            </w:r>
            <w:bookmarkEnd w:id="4601"/>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02"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02"/>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03"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03"/>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04"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04"/>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05" w:name="_Toc20207736"/>
      <w:bookmarkStart w:id="4606" w:name="_Toc27579619"/>
      <w:bookmarkStart w:id="4607" w:name="_Toc36116199"/>
      <w:bookmarkStart w:id="4608" w:name="_Toc45215082"/>
      <w:bookmarkStart w:id="4609" w:name="_Toc51866852"/>
      <w:bookmarkStart w:id="4610" w:name="_Toc171691640"/>
      <w:r w:rsidRPr="000903C1">
        <w:t>11.3.2</w:t>
      </w:r>
      <w:r w:rsidRPr="000903C1">
        <w:tab/>
        <w:t>VBS subscriptions and GId status +CBCS</w:t>
      </w:r>
      <w:bookmarkEnd w:id="4605"/>
      <w:bookmarkEnd w:id="4606"/>
      <w:bookmarkEnd w:id="4607"/>
      <w:bookmarkEnd w:id="4608"/>
      <w:bookmarkEnd w:id="4609"/>
      <w:bookmarkEnd w:id="4610"/>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11"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12" w:name="_MCCTEMPBM_CRPT80112709___7" w:colFirst="0" w:colLast="0"/>
            <w:bookmarkEnd w:id="4611"/>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13"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13"/>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14" w:name="_MCCTEMPBM_CRPT80112711___7"/>
            <w:bookmarkEnd w:id="4612"/>
            <w:r w:rsidRPr="000903C1">
              <w:rPr>
                <w:rFonts w:ascii="Courier New" w:hAnsi="Courier New"/>
              </w:rPr>
              <w:t>+CBCS=?</w:t>
            </w:r>
            <w:bookmarkEnd w:id="4614"/>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15"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15"/>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16"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16"/>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lastRenderedPageBreak/>
        <w:t>Defined values</w:t>
      </w:r>
    </w:p>
    <w:p w14:paraId="1E60684C" w14:textId="77777777" w:rsidR="00026965" w:rsidRPr="000903C1" w:rsidRDefault="00026965">
      <w:pPr>
        <w:pStyle w:val="B1"/>
      </w:pPr>
      <w:bookmarkStart w:id="4617"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17"/>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18" w:name="_Toc20207737"/>
      <w:bookmarkStart w:id="4619" w:name="_Toc27579620"/>
      <w:bookmarkStart w:id="4620" w:name="_Toc36116200"/>
      <w:bookmarkStart w:id="4621" w:name="_Toc45215083"/>
      <w:bookmarkStart w:id="4622" w:name="_Toc51866853"/>
      <w:bookmarkStart w:id="4623" w:name="_Toc171691641"/>
      <w:r w:rsidRPr="000903C1">
        <w:t>11.4</w:t>
      </w:r>
      <w:r w:rsidRPr="000903C1">
        <w:tab/>
        <w:t>Informative examples</w:t>
      </w:r>
      <w:bookmarkEnd w:id="4618"/>
      <w:bookmarkEnd w:id="4619"/>
      <w:bookmarkEnd w:id="4620"/>
      <w:bookmarkEnd w:id="4621"/>
      <w:bookmarkEnd w:id="4622"/>
      <w:bookmarkEnd w:id="4623"/>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24"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24"/>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25"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25"/>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26"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27" w:name="_Toc20207738"/>
      <w:bookmarkStart w:id="4628" w:name="_Toc27579621"/>
      <w:bookmarkStart w:id="4629" w:name="_Toc36116201"/>
      <w:bookmarkStart w:id="4630" w:name="_Toc45215084"/>
      <w:bookmarkStart w:id="4631" w:name="_Toc51866854"/>
      <w:bookmarkStart w:id="4632" w:name="_Toc171691642"/>
      <w:bookmarkEnd w:id="4626"/>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27"/>
      <w:bookmarkEnd w:id="4628"/>
      <w:bookmarkEnd w:id="4629"/>
      <w:bookmarkEnd w:id="4630"/>
      <w:bookmarkEnd w:id="4631"/>
      <w:bookmarkEnd w:id="4632"/>
    </w:p>
    <w:p w14:paraId="211A73DD" w14:textId="77777777" w:rsidR="006A6727" w:rsidRPr="000903C1" w:rsidRDefault="006A6727" w:rsidP="00E26141">
      <w:pPr>
        <w:pStyle w:val="Heading2"/>
      </w:pPr>
      <w:bookmarkStart w:id="4633" w:name="_Toc20207739"/>
      <w:bookmarkStart w:id="4634" w:name="_Toc27579622"/>
      <w:bookmarkStart w:id="4635" w:name="_Toc36116202"/>
      <w:bookmarkStart w:id="4636" w:name="_Toc45215085"/>
      <w:bookmarkStart w:id="4637" w:name="_Toc51866855"/>
      <w:bookmarkStart w:id="4638" w:name="_Toc171691643"/>
      <w:r w:rsidRPr="000903C1">
        <w:t>12.1</w:t>
      </w:r>
      <w:r w:rsidRPr="000903C1">
        <w:tab/>
        <w:t>General</w:t>
      </w:r>
      <w:bookmarkEnd w:id="4633"/>
      <w:bookmarkEnd w:id="4634"/>
      <w:bookmarkEnd w:id="4635"/>
      <w:bookmarkEnd w:id="4636"/>
      <w:bookmarkEnd w:id="4637"/>
      <w:bookmarkEnd w:id="4638"/>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6" type="#_x0000_t75" style="width:444.1pt;height:205.3pt" o:ole="">
            <v:imagedata r:id="rId37" o:title=""/>
          </v:shape>
          <o:OLEObject Type="Embed" ProgID="Visio.Drawing.11" ShapeID="_x0000_i1036" DrawAspect="Content" ObjectID="_1782304411" r:id="rId38"/>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lastRenderedPageBreak/>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39" w:name="_Toc20207740"/>
      <w:bookmarkStart w:id="4640" w:name="_Toc27579623"/>
      <w:bookmarkStart w:id="4641" w:name="_Toc36116203"/>
      <w:bookmarkStart w:id="4642" w:name="_Toc45215086"/>
      <w:bookmarkStart w:id="4643" w:name="_Toc51866856"/>
      <w:bookmarkStart w:id="4644" w:name="_Toc171691644"/>
      <w:r w:rsidRPr="000903C1">
        <w:t>12.2</w:t>
      </w:r>
      <w:r w:rsidRPr="000903C1">
        <w:tab/>
        <w:t>Commands specific to MTs supporting USAT</w:t>
      </w:r>
      <w:bookmarkEnd w:id="4639"/>
      <w:bookmarkEnd w:id="4640"/>
      <w:bookmarkEnd w:id="4641"/>
      <w:bookmarkEnd w:id="4642"/>
      <w:bookmarkEnd w:id="4643"/>
      <w:bookmarkEnd w:id="4644"/>
    </w:p>
    <w:p w14:paraId="262D9000" w14:textId="77777777" w:rsidR="006A6727" w:rsidRPr="000903C1" w:rsidRDefault="006A6727" w:rsidP="00E26141">
      <w:pPr>
        <w:pStyle w:val="Heading3"/>
      </w:pPr>
      <w:bookmarkStart w:id="4645" w:name="_Toc20207741"/>
      <w:bookmarkStart w:id="4646" w:name="_Toc27579624"/>
      <w:bookmarkStart w:id="4647" w:name="_Toc36116204"/>
      <w:bookmarkStart w:id="4648" w:name="_Toc45215087"/>
      <w:bookmarkStart w:id="4649" w:name="_Toc51866857"/>
      <w:bookmarkStart w:id="4650" w:name="_Toc171691645"/>
      <w:r w:rsidRPr="000903C1">
        <w:t>12.2.1</w:t>
      </w:r>
      <w:r w:rsidRPr="000903C1">
        <w:tab/>
        <w:t xml:space="preserve">Read USAT </w:t>
      </w:r>
      <w:r w:rsidR="004B59AC" w:rsidRPr="000903C1">
        <w:t>p</w:t>
      </w:r>
      <w:r w:rsidRPr="000903C1">
        <w:t>rofile +CUSATR</w:t>
      </w:r>
      <w:bookmarkEnd w:id="4645"/>
      <w:bookmarkEnd w:id="4646"/>
      <w:bookmarkEnd w:id="4647"/>
      <w:bookmarkEnd w:id="4648"/>
      <w:bookmarkEnd w:id="4649"/>
      <w:bookmarkEnd w:id="4650"/>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51"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52" w:name="_MCCTEMPBM_CRPT80112719___7"/>
            <w:bookmarkEnd w:id="4651"/>
            <w:r w:rsidRPr="000903C1">
              <w:rPr>
                <w:rFonts w:ascii="Courier New" w:hAnsi="Courier New" w:cs="Courier New"/>
              </w:rPr>
              <w:t>+CUSATR=?</w:t>
            </w:r>
            <w:bookmarkEnd w:id="4652"/>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53"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53"/>
          </w:p>
        </w:tc>
      </w:tr>
    </w:tbl>
    <w:p w14:paraId="659BCF12" w14:textId="77777777" w:rsidR="006A6727" w:rsidRPr="000903C1" w:rsidRDefault="006A6727" w:rsidP="006A6727">
      <w:pPr>
        <w:rPr>
          <w:b/>
        </w:rPr>
      </w:pPr>
    </w:p>
    <w:p w14:paraId="2563C839" w14:textId="77777777" w:rsidR="006A6727" w:rsidRPr="000903C1" w:rsidRDefault="006A6727" w:rsidP="006A6727">
      <w:bookmarkStart w:id="4654"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54"/>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55"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55"/>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56"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57" w:name="_MCCTEMPBM_CRPT80112724___7"/>
      <w:bookmarkEnd w:id="4656"/>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57"/>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58"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58"/>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59" w:name="_Toc20207742"/>
      <w:bookmarkStart w:id="4660" w:name="_Toc27579625"/>
      <w:bookmarkStart w:id="4661" w:name="_Toc36116205"/>
      <w:bookmarkStart w:id="4662" w:name="_Toc45215088"/>
      <w:bookmarkStart w:id="4663" w:name="_Toc51866858"/>
      <w:bookmarkStart w:id="4664" w:name="_Toc171691646"/>
      <w:r w:rsidRPr="000903C1">
        <w:lastRenderedPageBreak/>
        <w:t>12.2.2</w:t>
      </w:r>
      <w:r w:rsidRPr="000903C1">
        <w:tab/>
        <w:t xml:space="preserve">Write USAT </w:t>
      </w:r>
      <w:r w:rsidR="004B59AC" w:rsidRPr="000903C1">
        <w:t>p</w:t>
      </w:r>
      <w:r w:rsidRPr="000903C1">
        <w:t>rofile +CUSATW</w:t>
      </w:r>
      <w:bookmarkEnd w:id="4659"/>
      <w:bookmarkEnd w:id="4660"/>
      <w:bookmarkEnd w:id="4661"/>
      <w:bookmarkEnd w:id="4662"/>
      <w:bookmarkEnd w:id="4663"/>
      <w:bookmarkEnd w:id="4664"/>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65"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66" w:name="_MCCTEMPBM_CRPT80112727___7"/>
            <w:bookmarkEnd w:id="4665"/>
            <w:r w:rsidRPr="000903C1">
              <w:rPr>
                <w:rFonts w:ascii="Courier New" w:hAnsi="Courier New" w:cs="Courier New"/>
              </w:rPr>
              <w:t>+CUSATW=?</w:t>
            </w:r>
            <w:bookmarkEnd w:id="4666"/>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67"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67"/>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68"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68"/>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69"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9"/>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70" w:name="_MCCTEMPBM_CRPT80112731___7"/>
      <w:r w:rsidRPr="000903C1">
        <w:rPr>
          <w:rFonts w:ascii="Courier New" w:hAnsi="Courier New" w:cs="Courier New"/>
          <w:lang w:val="nb-NO"/>
        </w:rPr>
        <w:t>&lt;profile_storage&gt;</w:t>
      </w:r>
      <w:r w:rsidRPr="000903C1">
        <w:rPr>
          <w:lang w:val="nb-NO"/>
        </w:rPr>
        <w:t>: integer type.</w:t>
      </w:r>
    </w:p>
    <w:bookmarkEnd w:id="4670"/>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71"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71"/>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72" w:name="_Toc20207743"/>
      <w:bookmarkStart w:id="4673" w:name="_Toc27579626"/>
      <w:bookmarkStart w:id="4674" w:name="_Toc36116206"/>
      <w:bookmarkStart w:id="4675" w:name="_Toc45215089"/>
      <w:bookmarkStart w:id="4676" w:name="_Toc51866859"/>
      <w:bookmarkStart w:id="4677" w:name="_Toc171691647"/>
      <w:r w:rsidRPr="000903C1">
        <w:lastRenderedPageBreak/>
        <w:t>12.2.3</w:t>
      </w:r>
      <w:r w:rsidRPr="000903C1">
        <w:tab/>
        <w:t>Profile download upon start-up +CUSATD</w:t>
      </w:r>
      <w:bookmarkEnd w:id="4672"/>
      <w:bookmarkEnd w:id="4673"/>
      <w:bookmarkEnd w:id="4674"/>
      <w:bookmarkEnd w:id="4675"/>
      <w:bookmarkEnd w:id="4676"/>
      <w:bookmarkEnd w:id="4677"/>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78"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79" w:name="_MCCTEMPBM_CRPT80112734___7" w:colFirst="0" w:colLast="0"/>
            <w:bookmarkEnd w:id="4678"/>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80" w:name="_MCCTEMPBM_CRPT80112735___7"/>
            <w:bookmarkEnd w:id="4679"/>
            <w:r w:rsidRPr="000903C1">
              <w:rPr>
                <w:rFonts w:ascii="Courier New" w:hAnsi="Courier New" w:cs="Courier New"/>
              </w:rPr>
              <w:t>+CUSATD=?</w:t>
            </w:r>
            <w:bookmarkEnd w:id="4680"/>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81"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81"/>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62DA9122" w:rsidR="00DD2760" w:rsidRPr="000903C1" w:rsidRDefault="00DD2760" w:rsidP="00DD2760">
      <w:bookmarkStart w:id="4682"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w:t>
      </w:r>
      <w:r w:rsidR="003C319C">
        <w:t>5</w:t>
      </w:r>
      <w:r w:rsidRPr="000903C1">
        <w:t>9] has been completed).</w:t>
      </w:r>
    </w:p>
    <w:bookmarkEnd w:id="4682"/>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83"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84" w:name="_MCCTEMPBM_CRPT80112739___7"/>
      <w:bookmarkEnd w:id="4683"/>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84"/>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85"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85"/>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86"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86"/>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87"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88" w:name="_MCCTEMPBM_CRPT80112743___7"/>
      <w:bookmarkEnd w:id="4687"/>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89" w:name="_MCCTEMPBM_CRPT80112744___7"/>
      <w:bookmarkEnd w:id="4688"/>
      <w:r w:rsidRPr="000903C1">
        <w:rPr>
          <w:u w:val="single"/>
        </w:rPr>
        <w:lastRenderedPageBreak/>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90" w:name="_MCCTEMPBM_CRPT80112745___7"/>
      <w:bookmarkEnd w:id="4689"/>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690"/>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91"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91"/>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692" w:name="_Toc20207744"/>
      <w:bookmarkStart w:id="4693" w:name="_Toc27579627"/>
      <w:bookmarkStart w:id="4694" w:name="_Toc36116207"/>
      <w:bookmarkStart w:id="4695" w:name="_Toc45215090"/>
      <w:bookmarkStart w:id="4696" w:name="_Toc51866860"/>
      <w:bookmarkStart w:id="4697" w:name="_Toc171691648"/>
      <w:r w:rsidRPr="000903C1">
        <w:t>12.2.</w:t>
      </w:r>
      <w:r w:rsidR="00DD2760" w:rsidRPr="000903C1">
        <w:t>4</w:t>
      </w:r>
      <w:r w:rsidRPr="000903C1">
        <w:tab/>
        <w:t>Activate USAT profile +CUSATA</w:t>
      </w:r>
      <w:bookmarkEnd w:id="4692"/>
      <w:bookmarkEnd w:id="4693"/>
      <w:bookmarkEnd w:id="4694"/>
      <w:bookmarkEnd w:id="4695"/>
      <w:bookmarkEnd w:id="4696"/>
      <w:bookmarkEnd w:id="4697"/>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698"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699" w:name="_MCCTEMPBM_CRPT80112748___7"/>
            <w:bookmarkEnd w:id="4698"/>
            <w:r w:rsidRPr="000903C1">
              <w:rPr>
                <w:rFonts w:ascii="Courier New" w:hAnsi="Courier New" w:cs="Courier New"/>
              </w:rPr>
              <w:t>+CUSATA=?</w:t>
            </w:r>
            <w:bookmarkEnd w:id="4699"/>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00"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00"/>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01"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01"/>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lastRenderedPageBreak/>
        <w:t>Test command returns values supported as a compound value.</w:t>
      </w:r>
    </w:p>
    <w:p w14:paraId="3194CB92" w14:textId="7E0F35B6" w:rsidR="006A6727" w:rsidRPr="000903C1" w:rsidRDefault="006A6727" w:rsidP="006A6727">
      <w:bookmarkStart w:id="4702"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2"/>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03"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04" w:name="_MCCTEMPBM_CRPT80112753___7"/>
      <w:bookmarkEnd w:id="4703"/>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04"/>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05"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06" w:name="_MCCTEMPBM_CRPT80112755___7"/>
      <w:bookmarkEnd w:id="4705"/>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06"/>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07"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07"/>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08"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08"/>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09"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09"/>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10" w:name="_Toc20207745"/>
      <w:bookmarkStart w:id="4711" w:name="_Toc27579628"/>
      <w:bookmarkStart w:id="4712" w:name="_Toc36116208"/>
      <w:bookmarkStart w:id="4713" w:name="_Toc45215091"/>
      <w:bookmarkStart w:id="4714" w:name="_Toc51866861"/>
      <w:bookmarkStart w:id="4715" w:name="_Toc171691649"/>
      <w:r w:rsidRPr="000903C1">
        <w:t>12.2.</w:t>
      </w:r>
      <w:r w:rsidR="00DD2760" w:rsidRPr="000903C1">
        <w:t>5</w:t>
      </w:r>
      <w:r w:rsidRPr="000903C1">
        <w:tab/>
        <w:t>Send USAT terminal response +CUSATT</w:t>
      </w:r>
      <w:bookmarkEnd w:id="4710"/>
      <w:bookmarkEnd w:id="4711"/>
      <w:bookmarkEnd w:id="4712"/>
      <w:bookmarkEnd w:id="4713"/>
      <w:bookmarkEnd w:id="4714"/>
      <w:bookmarkEnd w:id="4715"/>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16" w:name="_MCCTEMPBM_CRPT80112759___2"/>
            <w:r w:rsidRPr="000903C1">
              <w:rPr>
                <w:rFonts w:ascii="Courier New" w:hAnsi="Courier New" w:cs="Courier New"/>
              </w:rPr>
              <w:t>+CUSATT=&lt;terminal_response&gt;</w:t>
            </w:r>
            <w:bookmarkEnd w:id="4716"/>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17" w:name="_MCCTEMPBM_CRPT80112760___7"/>
            <w:r w:rsidRPr="000903C1">
              <w:rPr>
                <w:rFonts w:ascii="Courier New" w:hAnsi="Courier New" w:cs="Courier New"/>
                <w:i/>
                <w:iCs/>
              </w:rPr>
              <w:t>+CME ERROR: &lt;err&gt;</w:t>
            </w:r>
            <w:bookmarkEnd w:id="4717"/>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18"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18"/>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19"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19"/>
    <w:p w14:paraId="08ED482B" w14:textId="77777777" w:rsidR="006A6727" w:rsidRPr="000903C1" w:rsidRDefault="006A6727" w:rsidP="006A6727">
      <w:pPr>
        <w:rPr>
          <w:b/>
        </w:rPr>
      </w:pPr>
      <w:r w:rsidRPr="000903C1">
        <w:rPr>
          <w:b/>
        </w:rPr>
        <w:lastRenderedPageBreak/>
        <w:t>Defined values</w:t>
      </w:r>
    </w:p>
    <w:p w14:paraId="11F655A4" w14:textId="77777777" w:rsidR="006A6727" w:rsidRPr="000903C1" w:rsidRDefault="006A6727" w:rsidP="006A6727">
      <w:pPr>
        <w:pStyle w:val="B1"/>
      </w:pPr>
      <w:bookmarkStart w:id="4720"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20"/>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21" w:name="_Toc20207746"/>
      <w:bookmarkStart w:id="4722" w:name="_Toc27579629"/>
      <w:bookmarkStart w:id="4723" w:name="_Toc36116209"/>
      <w:bookmarkStart w:id="4724" w:name="_Toc45215092"/>
      <w:bookmarkStart w:id="4725" w:name="_Toc51866862"/>
      <w:bookmarkStart w:id="4726" w:name="_Toc171691650"/>
      <w:r w:rsidRPr="000903C1">
        <w:t>12.2.</w:t>
      </w:r>
      <w:r w:rsidR="00DD2760" w:rsidRPr="000903C1">
        <w:t>6</w:t>
      </w:r>
      <w:r w:rsidRPr="000903C1">
        <w:tab/>
        <w:t>Send USAT envelope command +CUSATE</w:t>
      </w:r>
      <w:bookmarkEnd w:id="4721"/>
      <w:bookmarkEnd w:id="4722"/>
      <w:bookmarkEnd w:id="4723"/>
      <w:bookmarkEnd w:id="4724"/>
      <w:bookmarkEnd w:id="4725"/>
      <w:bookmarkEnd w:id="4726"/>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27"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28" w:name="_MCCTEMPBM_CRPT80112765___7" w:colFirst="0" w:colLast="0"/>
            <w:bookmarkEnd w:id="4727"/>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28"/>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29"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9"/>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30"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30"/>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31"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31"/>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32" w:name="_Toc20207747"/>
      <w:bookmarkStart w:id="4733" w:name="_Toc27579630"/>
      <w:bookmarkStart w:id="4734" w:name="_Toc36116210"/>
      <w:bookmarkStart w:id="4735" w:name="_Toc45215093"/>
      <w:bookmarkStart w:id="4736" w:name="_Toc51866863"/>
      <w:bookmarkStart w:id="4737" w:name="_Toc171691651"/>
      <w:r w:rsidRPr="000903C1">
        <w:t>12.3</w:t>
      </w:r>
      <w:r w:rsidRPr="000903C1">
        <w:tab/>
        <w:t>Informative examples</w:t>
      </w:r>
      <w:bookmarkEnd w:id="4732"/>
      <w:bookmarkEnd w:id="4733"/>
      <w:bookmarkEnd w:id="4734"/>
      <w:bookmarkEnd w:id="4735"/>
      <w:bookmarkEnd w:id="4736"/>
      <w:bookmarkEnd w:id="4737"/>
    </w:p>
    <w:p w14:paraId="49F9E2BF" w14:textId="77777777" w:rsidR="00D46DE4" w:rsidRPr="000903C1" w:rsidRDefault="00D46DE4" w:rsidP="00D46DE4">
      <w:r w:rsidRPr="000903C1">
        <w:t xml:space="preserve">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w:t>
      </w:r>
      <w:r w:rsidRPr="000903C1">
        <w:lastRenderedPageBreak/>
        <w:t>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lastRenderedPageBreak/>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38" w:name="_MCCTEMPBM_CRPT80112769___7"/>
    </w:p>
    <w:bookmarkEnd w:id="4738"/>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39" w:name="_Toc20207748"/>
      <w:bookmarkStart w:id="4740" w:name="_Toc27579631"/>
      <w:bookmarkStart w:id="4741" w:name="_Toc36116211"/>
      <w:bookmarkStart w:id="4742" w:name="_Toc45215094"/>
      <w:bookmarkStart w:id="4743" w:name="_Toc51866864"/>
      <w:bookmarkStart w:id="4744" w:name="_Toc171691652"/>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39"/>
      <w:bookmarkEnd w:id="4740"/>
      <w:bookmarkEnd w:id="4741"/>
      <w:bookmarkEnd w:id="4742"/>
      <w:bookmarkEnd w:id="4743"/>
      <w:bookmarkEnd w:id="4744"/>
    </w:p>
    <w:p w14:paraId="07F445AD" w14:textId="77777777" w:rsidR="008300B8" w:rsidRPr="000903C1" w:rsidRDefault="008300B8" w:rsidP="00E26141">
      <w:pPr>
        <w:pStyle w:val="Heading2"/>
      </w:pPr>
      <w:bookmarkStart w:id="4745" w:name="_Toc20207749"/>
      <w:bookmarkStart w:id="4746" w:name="_Toc27579632"/>
      <w:bookmarkStart w:id="4747" w:name="_Toc36116212"/>
      <w:bookmarkStart w:id="4748" w:name="_Toc45215095"/>
      <w:bookmarkStart w:id="4749" w:name="_Toc51866865"/>
      <w:bookmarkStart w:id="4750" w:name="_Toc171691653"/>
      <w:r w:rsidRPr="000903C1">
        <w:t>13.1</w:t>
      </w:r>
      <w:r w:rsidRPr="000903C1">
        <w:tab/>
        <w:t>General</w:t>
      </w:r>
      <w:bookmarkEnd w:id="4745"/>
      <w:bookmarkEnd w:id="4746"/>
      <w:bookmarkEnd w:id="4747"/>
      <w:bookmarkEnd w:id="4748"/>
      <w:bookmarkEnd w:id="4749"/>
      <w:bookmarkEnd w:id="4750"/>
    </w:p>
    <w:p w14:paraId="4121A483" w14:textId="77777777" w:rsidR="008300B8" w:rsidRPr="000903C1" w:rsidRDefault="008300B8" w:rsidP="008300B8">
      <w:bookmarkStart w:id="4751"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51"/>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52" w:name="_Toc20207750"/>
      <w:bookmarkStart w:id="4753" w:name="_Toc27579633"/>
      <w:bookmarkStart w:id="4754" w:name="_Toc36116213"/>
      <w:bookmarkStart w:id="4755" w:name="_Toc45215096"/>
      <w:bookmarkStart w:id="4756" w:name="_Toc51866866"/>
      <w:bookmarkStart w:id="4757" w:name="_Toc171691654"/>
      <w:r w:rsidRPr="000903C1">
        <w:lastRenderedPageBreak/>
        <w:t>13.2</w:t>
      </w:r>
      <w:r w:rsidRPr="000903C1">
        <w:tab/>
        <w:t>Commands for dialling</w:t>
      </w:r>
      <w:bookmarkEnd w:id="4752"/>
      <w:bookmarkEnd w:id="4753"/>
      <w:bookmarkEnd w:id="4754"/>
      <w:bookmarkEnd w:id="4755"/>
      <w:bookmarkEnd w:id="4756"/>
      <w:bookmarkEnd w:id="4757"/>
    </w:p>
    <w:p w14:paraId="099E9C5D" w14:textId="77777777" w:rsidR="008300B8" w:rsidRPr="000903C1" w:rsidRDefault="008300B8" w:rsidP="00E26141">
      <w:pPr>
        <w:pStyle w:val="Heading3"/>
        <w:rPr>
          <w:lang w:val="en-US"/>
        </w:rPr>
      </w:pPr>
      <w:bookmarkStart w:id="4758" w:name="_Toc20207751"/>
      <w:bookmarkStart w:id="4759" w:name="_Toc27579634"/>
      <w:bookmarkStart w:id="4760" w:name="_Toc36116214"/>
      <w:bookmarkStart w:id="4761" w:name="_Toc45215097"/>
      <w:bookmarkStart w:id="4762" w:name="_Toc51866867"/>
      <w:bookmarkStart w:id="4763" w:name="_Toc171691655"/>
      <w:r w:rsidRPr="000903C1">
        <w:rPr>
          <w:lang w:val="en-US"/>
        </w:rPr>
        <w:t>13.2.1</w:t>
      </w:r>
      <w:r w:rsidRPr="000903C1">
        <w:rPr>
          <w:lang w:val="en-US"/>
        </w:rPr>
        <w:tab/>
        <w:t>Dial URI +CDU</w:t>
      </w:r>
      <w:bookmarkEnd w:id="4758"/>
      <w:bookmarkEnd w:id="4759"/>
      <w:bookmarkEnd w:id="4760"/>
      <w:bookmarkEnd w:id="4761"/>
      <w:bookmarkEnd w:id="4762"/>
      <w:bookmarkEnd w:id="4763"/>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64" w:name="_MCCTEMPBM_CRPT80112771___7" w:colFirst="0" w:colLast="0"/>
            <w:bookmarkStart w:id="4765"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66"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67" w:name="_MCCTEMPBM_CRPT80112773___7"/>
            <w:bookmarkEnd w:id="4766"/>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68" w:name="_MCCTEMPBM_CRPT80112774___7"/>
            <w:bookmarkEnd w:id="4767"/>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69" w:name="_MCCTEMPBM_CRPT80112775___7"/>
            <w:bookmarkEnd w:id="4768"/>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70" w:name="_MCCTEMPBM_CRPT80112776___7"/>
            <w:bookmarkEnd w:id="4769"/>
            <w:r w:rsidRPr="000903C1">
              <w:rPr>
                <w:b/>
              </w:rPr>
              <w:t xml:space="preserve">when </w:t>
            </w:r>
            <w:r w:rsidRPr="000903C1">
              <w:rPr>
                <w:rFonts w:ascii="Courier New" w:hAnsi="Courier New"/>
                <w:b/>
              </w:rPr>
              <w:t>&lt;action&gt;</w:t>
            </w:r>
            <w:r w:rsidRPr="000903C1">
              <w:rPr>
                <w:b/>
              </w:rPr>
              <w:t>=1 and command unsuccessful:</w:t>
            </w:r>
          </w:p>
          <w:bookmarkEnd w:id="4770"/>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71" w:name="_MCCTEMPBM_CRPT80112778___7"/>
            <w:bookmarkEnd w:id="4764"/>
            <w:bookmarkEnd w:id="4765"/>
            <w:r w:rsidRPr="000903C1">
              <w:rPr>
                <w:rFonts w:ascii="Courier New" w:hAnsi="Courier New"/>
              </w:rPr>
              <w:t>+CDU=?</w:t>
            </w:r>
            <w:bookmarkEnd w:id="4771"/>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72"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72"/>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73"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73"/>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74" w:name="_MCCTEMPBM_CRPT80112781___7"/>
      <w:r w:rsidRPr="000903C1">
        <w:lastRenderedPageBreak/>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74"/>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75"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76" w:name="_MCCTEMPBM_CRPT80112783___7"/>
      <w:bookmarkEnd w:id="4775"/>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77" w:name="_MCCTEMPBM_CRPT80112784___7"/>
      <w:bookmarkEnd w:id="4776"/>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78" w:name="_MCCTEMPBM_CRPT80112785___7"/>
      <w:bookmarkEnd w:id="4777"/>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78"/>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79"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79"/>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80"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80"/>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81" w:name="_MCCTEMPBM_CRPT80112788___7"/>
      <w:r w:rsidRPr="000903C1">
        <w:rPr>
          <w:rFonts w:ascii="Courier New" w:hAnsi="Courier New"/>
        </w:rPr>
        <w:t>&lt;type_of_call&gt;:</w:t>
      </w:r>
      <w:r w:rsidRPr="000903C1">
        <w:t xml:space="preserve"> integer type. Indicates type of call on per call basis.</w:t>
      </w:r>
    </w:p>
    <w:bookmarkEnd w:id="4781"/>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82"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83" w:name="_MCCTEMPBM_CRPT80112790___2"/>
      <w:bookmarkEnd w:id="4782"/>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84" w:name="_MCCTEMPBM_CRPT80112791___7"/>
      <w:bookmarkEnd w:id="4783"/>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85" w:name="_MCCTEMPBM_CRPT80112792___7"/>
      <w:bookmarkEnd w:id="4784"/>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85"/>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lastRenderedPageBreak/>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86"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87" w:name="_MCCTEMPBM_CRPT80112794___7"/>
      <w:bookmarkEnd w:id="4786"/>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788" w:name="_MCCTEMPBM_CRPT80112795___7"/>
      <w:bookmarkEnd w:id="4787"/>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89" w:name="_MCCTEMPBM_CRPT80112796___2"/>
      <w:bookmarkEnd w:id="4788"/>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790" w:name="_MCCTEMPBM_CRPT80112797___7"/>
      <w:bookmarkEnd w:id="4789"/>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91" w:name="_MCCTEMPBM_CRPT80112798___7"/>
      <w:bookmarkEnd w:id="4790"/>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91"/>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92" w:name="_Toc20207752"/>
      <w:bookmarkStart w:id="4793" w:name="_Toc27579635"/>
      <w:bookmarkStart w:id="4794" w:name="_Toc36116215"/>
      <w:bookmarkStart w:id="4795" w:name="_Toc45215098"/>
      <w:bookmarkStart w:id="4796" w:name="_Toc51866868"/>
      <w:bookmarkStart w:id="4797" w:name="_Toc171691656"/>
      <w:r w:rsidRPr="000903C1">
        <w:rPr>
          <w:lang w:val="en-US"/>
        </w:rPr>
        <w:t>13.2.2</w:t>
      </w:r>
      <w:r w:rsidRPr="000903C1">
        <w:rPr>
          <w:lang w:val="en-US"/>
        </w:rPr>
        <w:tab/>
        <w:t>Dial URI from phonebook +CDUP</w:t>
      </w:r>
      <w:bookmarkEnd w:id="4792"/>
      <w:bookmarkEnd w:id="4793"/>
      <w:bookmarkEnd w:id="4794"/>
      <w:bookmarkEnd w:id="4795"/>
      <w:bookmarkEnd w:id="4796"/>
      <w:bookmarkEnd w:id="4797"/>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798" w:name="_MCCTEMPBM_CRPT80112799___7" w:colFirst="0" w:colLast="0"/>
            <w:bookmarkStart w:id="4799"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00" w:name="_MCCTEMPBM_CRPT80112801___7" w:colFirst="0" w:colLast="0"/>
            <w:bookmarkEnd w:id="4798"/>
            <w:bookmarkEnd w:id="4799"/>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00"/>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01"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w:t>
      </w:r>
      <w:r w:rsidRPr="000903C1">
        <w:lastRenderedPageBreak/>
        <w:t xml:space="preserve">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01"/>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02"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2"/>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03"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04" w:name="_MCCTEMPBM_CRPT80112805___7"/>
      <w:bookmarkEnd w:id="4803"/>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04"/>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05"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05"/>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06"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06"/>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07" w:name="_Toc20207753"/>
      <w:bookmarkStart w:id="4808" w:name="_Toc27579636"/>
      <w:bookmarkStart w:id="4809" w:name="_Toc36116216"/>
      <w:bookmarkStart w:id="4810" w:name="_Toc45215099"/>
      <w:bookmarkStart w:id="4811" w:name="_Toc51866869"/>
      <w:bookmarkStart w:id="4812" w:name="_Toc171691657"/>
      <w:r w:rsidRPr="000903C1">
        <w:lastRenderedPageBreak/>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07"/>
      <w:bookmarkEnd w:id="4808"/>
      <w:bookmarkEnd w:id="4809"/>
      <w:bookmarkEnd w:id="4810"/>
      <w:bookmarkEnd w:id="4811"/>
      <w:bookmarkEnd w:id="4812"/>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13" w:name="_MCCTEMPBM_CRPT80112808___7" w:colFirst="0" w:colLast="1"/>
            <w:bookmarkStart w:id="4814"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15"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16" w:name="_MCCTEMPBM_CRPT80112810___7"/>
            <w:bookmarkEnd w:id="4815"/>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17" w:name="_MCCTEMPBM_CRPT80112811___7"/>
            <w:bookmarkEnd w:id="4816"/>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17"/>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18" w:name="_MCCTEMPBM_CRPT80112813___7" w:colFirst="0" w:colLast="0"/>
            <w:bookmarkEnd w:id="4813"/>
            <w:bookmarkEnd w:id="4814"/>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18"/>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19"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20" w:name="_MCCTEMPBM_CRPT80112815___7"/>
      <w:bookmarkEnd w:id="4819"/>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21" w:name="_MCCTEMPBM_CRPT80112816___7"/>
      <w:bookmarkEnd w:id="482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1"/>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22"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23" w:name="_MCCTEMPBM_CRPT80112818___7"/>
      <w:bookmarkEnd w:id="4822"/>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24" w:name="_MCCTEMPBM_CRPT80112819___7"/>
      <w:bookmarkEnd w:id="4823"/>
      <w:r w:rsidRPr="000903C1">
        <w:rPr>
          <w:rFonts w:ascii="Courier New" w:hAnsi="Courier New"/>
          <w:lang w:val="en-US"/>
        </w:rPr>
        <w:t>&lt;cause&gt;</w:t>
      </w:r>
      <w:r w:rsidRPr="000903C1">
        <w:rPr>
          <w:lang w:val="en-US"/>
        </w:rPr>
        <w:t xml:space="preserve">: </w:t>
      </w:r>
      <w:r w:rsidRPr="000903C1">
        <w:t>integer type. Proposed cause value for call clearing.</w:t>
      </w:r>
    </w:p>
    <w:bookmarkEnd w:id="4824"/>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lastRenderedPageBreak/>
        <w:t>Implementation</w:t>
      </w:r>
    </w:p>
    <w:p w14:paraId="5ABD412B" w14:textId="77777777" w:rsidR="00AA760E" w:rsidRPr="000903C1" w:rsidRDefault="00AA760E" w:rsidP="00AA760E">
      <w:bookmarkStart w:id="4825"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26" w:name="_Toc20207754"/>
      <w:bookmarkStart w:id="4827" w:name="_Toc27579637"/>
      <w:bookmarkStart w:id="4828" w:name="_Toc36116217"/>
      <w:bookmarkStart w:id="4829" w:name="_Toc45215100"/>
      <w:bookmarkStart w:id="4830" w:name="_Toc51866870"/>
      <w:bookmarkStart w:id="4831" w:name="_Toc171691658"/>
      <w:bookmarkEnd w:id="4825"/>
      <w:r w:rsidRPr="000903C1">
        <w:rPr>
          <w:lang w:val="en-US"/>
        </w:rPr>
        <w:t>13.2.4</w:t>
      </w:r>
      <w:r w:rsidRPr="000903C1">
        <w:rPr>
          <w:lang w:val="en-US"/>
        </w:rPr>
        <w:tab/>
        <w:t>Define media profile +CDEFMP</w:t>
      </w:r>
      <w:bookmarkEnd w:id="4826"/>
      <w:bookmarkEnd w:id="4827"/>
      <w:bookmarkEnd w:id="4828"/>
      <w:bookmarkEnd w:id="4829"/>
      <w:bookmarkEnd w:id="4830"/>
      <w:bookmarkEnd w:id="4831"/>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32" w:name="_MCCTEMPBM_CRPT80112821___7" w:colFirst="0" w:colLast="1"/>
            <w:bookmarkStart w:id="4833"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34"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34"/>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35" w:name="_MCCTEMPBM_CRPT80112824___7" w:colFirst="0" w:colLast="1"/>
            <w:bookmarkEnd w:id="4832"/>
            <w:bookmarkEnd w:id="4833"/>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36" w:name="_MCCTEMPBM_CRPT80112825___7"/>
            <w:bookmarkEnd w:id="4835"/>
            <w:r w:rsidRPr="000903C1">
              <w:rPr>
                <w:rFonts w:ascii="Courier New" w:hAnsi="Courier New"/>
              </w:rPr>
              <w:t>+CDEFMP=?</w:t>
            </w:r>
            <w:bookmarkEnd w:id="4836"/>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37"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37"/>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38"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38"/>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39"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39"/>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40"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40"/>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lastRenderedPageBreak/>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41"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42" w:name="_MCCTEMPBM_CRPT80112831___7"/>
      <w:bookmarkEnd w:id="4841"/>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43" w:name="_MCCTEMPBM_CRPT80112832___7"/>
      <w:bookmarkEnd w:id="4842"/>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44" w:name="_MCCTEMPBM_CRPT80112833___7"/>
      <w:bookmarkEnd w:id="4843"/>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44"/>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45" w:name="_Toc20207755"/>
      <w:bookmarkStart w:id="4846" w:name="_Toc27579638"/>
      <w:bookmarkStart w:id="4847" w:name="_Toc36116218"/>
      <w:bookmarkStart w:id="4848" w:name="_Toc45215101"/>
      <w:bookmarkStart w:id="4849" w:name="_Toc51866871"/>
      <w:bookmarkStart w:id="4850" w:name="_Toc171691659"/>
      <w:r w:rsidRPr="000903C1">
        <w:rPr>
          <w:lang w:val="en-US"/>
        </w:rPr>
        <w:t>13.2.5</w:t>
      </w:r>
      <w:r w:rsidRPr="000903C1">
        <w:rPr>
          <w:lang w:val="en-US"/>
        </w:rPr>
        <w:tab/>
        <w:t>Control and modify media description +CCMMD</w:t>
      </w:r>
      <w:bookmarkEnd w:id="4845"/>
      <w:bookmarkEnd w:id="4846"/>
      <w:bookmarkEnd w:id="4847"/>
      <w:bookmarkEnd w:id="4848"/>
      <w:bookmarkEnd w:id="4849"/>
      <w:bookmarkEnd w:id="4850"/>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51"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52" w:name="_MCCTEMPBM_CRPT80112835___7" w:colFirst="0" w:colLast="0"/>
            <w:bookmarkEnd w:id="4851"/>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53" w:name="_MCCTEMPBM_CRPT80112836___7" w:colFirst="0" w:colLast="0"/>
            <w:bookmarkEnd w:id="4852"/>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53"/>
    </w:tbl>
    <w:p w14:paraId="2AFDF137" w14:textId="77777777" w:rsidR="00B36FAD" w:rsidRPr="000903C1" w:rsidRDefault="00B36FAD" w:rsidP="00326285"/>
    <w:p w14:paraId="6B1B8C77" w14:textId="77777777" w:rsidR="00B36FAD" w:rsidRPr="000903C1" w:rsidRDefault="00B36FAD" w:rsidP="00326285">
      <w:pPr>
        <w:rPr>
          <w:b/>
        </w:rPr>
      </w:pPr>
      <w:r w:rsidRPr="000903C1">
        <w:rPr>
          <w:b/>
        </w:rPr>
        <w:lastRenderedPageBreak/>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54"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54"/>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55"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56" w:name="_MCCTEMPBM_CRPT80112839___2"/>
      <w:bookmarkEnd w:id="4855"/>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57" w:name="_MCCTEMPBM_CRPT80112840___2"/>
      <w:bookmarkEnd w:id="4856"/>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57"/>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58" w:name="_Toc20207756"/>
      <w:bookmarkStart w:id="4859" w:name="_Toc27579639"/>
      <w:bookmarkStart w:id="4860" w:name="_Toc36116219"/>
      <w:bookmarkStart w:id="4861" w:name="_Toc45215102"/>
      <w:bookmarkStart w:id="4862" w:name="_Toc51866872"/>
      <w:bookmarkStart w:id="4863" w:name="_Toc171691660"/>
      <w:r w:rsidRPr="000903C1">
        <w:t>13.3</w:t>
      </w:r>
      <w:r w:rsidRPr="000903C1">
        <w:tab/>
      </w:r>
      <w:r w:rsidR="00AA760E" w:rsidRPr="000903C1">
        <w:t>Informative examples</w:t>
      </w:r>
      <w:bookmarkEnd w:id="4858"/>
      <w:bookmarkEnd w:id="4859"/>
      <w:bookmarkEnd w:id="4860"/>
      <w:bookmarkEnd w:id="4861"/>
      <w:bookmarkEnd w:id="4862"/>
      <w:bookmarkEnd w:id="4863"/>
    </w:p>
    <w:p w14:paraId="2D7E6BD4" w14:textId="77777777" w:rsidR="00AA760E" w:rsidRPr="000903C1" w:rsidRDefault="00583EBC" w:rsidP="00AA760E">
      <w:bookmarkStart w:id="4864"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65" w:name="_MCCTEMPBM_CRPT80112842___7"/>
      <w:bookmarkEnd w:id="4864"/>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66" w:name="_MCCTEMPBM_CRPT80112843___7"/>
      <w:bookmarkEnd w:id="4865"/>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67" w:name="_MCCTEMPBM_CRPT80112844___7"/>
      <w:bookmarkEnd w:id="4866"/>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68" w:name="_MCCTEMPBM_CRPT80112845___7"/>
      <w:bookmarkEnd w:id="4867"/>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69" w:name="_MCCTEMPBM_CRPT80112846___7"/>
      <w:bookmarkEnd w:id="4868"/>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70" w:name="_MCCTEMPBM_CRPT80112847___7"/>
      <w:bookmarkEnd w:id="4869"/>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71" w:name="_MCCTEMPBM_CRPT80112848___7"/>
      <w:bookmarkEnd w:id="4870"/>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71"/>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72"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73" w:name="_MCCTEMPBM_CRPT80112850___7"/>
      <w:bookmarkEnd w:id="4872"/>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73"/>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74"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75" w:name="_MCCTEMPBM_CRPT80112852___7"/>
      <w:bookmarkEnd w:id="4874"/>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75"/>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76" w:name="_MCCTEMPBM_CRPT80112853___7"/>
    </w:p>
    <w:p w14:paraId="513F0925" w14:textId="77777777" w:rsidR="008A1821" w:rsidRPr="000903C1" w:rsidRDefault="008A1821" w:rsidP="008A1821">
      <w:bookmarkStart w:id="4877" w:name="_MCCTEMPBM_CRPT80112854___7"/>
      <w:bookmarkEnd w:id="4876"/>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78" w:name="_MCCTEMPBM_CRPT80112855___7"/>
      <w:bookmarkEnd w:id="4877"/>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79" w:name="_MCCTEMPBM_CRPT80112856___7"/>
      <w:bookmarkEnd w:id="4878"/>
    </w:p>
    <w:p w14:paraId="55956908" w14:textId="4B3BE4C8" w:rsidR="008A1821" w:rsidRPr="000903C1" w:rsidRDefault="00EA13CE" w:rsidP="008A1821">
      <w:pPr>
        <w:pStyle w:val="PL"/>
        <w:rPr>
          <w:rFonts w:ascii="Times New Roman" w:hAnsi="Times New Roman"/>
        </w:rPr>
      </w:pPr>
      <w:bookmarkStart w:id="4880" w:name="_MCCTEMPBM_CRPT80112857___7"/>
      <w:bookmarkEnd w:id="4879"/>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81" w:name="_MCCTEMPBM_CRPT80112858___7"/>
      <w:bookmarkEnd w:id="4880"/>
    </w:p>
    <w:p w14:paraId="5DBD9419" w14:textId="7D95B246" w:rsidR="008A1821" w:rsidRPr="000903C1" w:rsidRDefault="008A1821" w:rsidP="008A1821">
      <w:pPr>
        <w:pStyle w:val="PL"/>
        <w:rPr>
          <w:rFonts w:ascii="Times New Roman" w:hAnsi="Times New Roman"/>
        </w:rPr>
      </w:pPr>
      <w:bookmarkStart w:id="4882" w:name="_MCCTEMPBM_CRPT80112859___7"/>
      <w:bookmarkEnd w:id="4881"/>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82"/>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83"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83"/>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84"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84"/>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85"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85"/>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86" w:name="_MCCTEMPBM_CRPT80112863___7"/>
    </w:p>
    <w:p w14:paraId="1233296A" w14:textId="77777777" w:rsidR="008A1821" w:rsidRPr="000903C1" w:rsidRDefault="008A1821" w:rsidP="008A1821">
      <w:pPr>
        <w:pStyle w:val="PL"/>
        <w:rPr>
          <w:rFonts w:ascii="Times New Roman" w:hAnsi="Times New Roman"/>
          <w:lang w:val="en-US"/>
        </w:rPr>
      </w:pPr>
      <w:bookmarkStart w:id="4887" w:name="_MCCTEMPBM_CRPT80112864___7"/>
      <w:bookmarkEnd w:id="4886"/>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88" w:name="_MCCTEMPBM_CRPT80112865___7"/>
      <w:bookmarkEnd w:id="4887"/>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89" w:name="_MCCTEMPBM_CRPT80112866___7"/>
      <w:bookmarkEnd w:id="4888"/>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90" w:name="_MCCTEMPBM_CRPT80112867___7"/>
      <w:bookmarkEnd w:id="4889"/>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90"/>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91"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92" w:name="_MCCTEMPBM_CRPT80112869___7"/>
      <w:bookmarkEnd w:id="4891"/>
    </w:p>
    <w:p w14:paraId="5D47592B" w14:textId="65BD2550" w:rsidR="00B36FAD" w:rsidRPr="000903C1" w:rsidRDefault="00EA13CE" w:rsidP="00B36FAD">
      <w:pPr>
        <w:pStyle w:val="PL"/>
        <w:rPr>
          <w:rFonts w:ascii="Times New Roman" w:hAnsi="Times New Roman"/>
        </w:rPr>
      </w:pPr>
      <w:bookmarkStart w:id="4893" w:name="_MCCTEMPBM_CRPT80112870___7"/>
      <w:bookmarkEnd w:id="4892"/>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894" w:name="_MCCTEMPBM_CRPT80112871___7"/>
      <w:bookmarkEnd w:id="4893"/>
    </w:p>
    <w:p w14:paraId="228BD78B" w14:textId="2BDF68AB" w:rsidR="00B36FAD" w:rsidRPr="000903C1" w:rsidRDefault="00B36FAD" w:rsidP="00B36FAD">
      <w:pPr>
        <w:pStyle w:val="PL"/>
        <w:rPr>
          <w:rFonts w:ascii="Times New Roman" w:hAnsi="Times New Roman"/>
        </w:rPr>
      </w:pPr>
      <w:bookmarkStart w:id="4895" w:name="_MCCTEMPBM_CRPT80112872___7"/>
      <w:bookmarkEnd w:id="4894"/>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896" w:name="_MCCTEMPBM_CRPT80112873___7"/>
      <w:bookmarkEnd w:id="4895"/>
    </w:p>
    <w:p w14:paraId="3C51DE2F" w14:textId="237883E9" w:rsidR="002A7868" w:rsidRPr="000903C1" w:rsidRDefault="00B36FAD" w:rsidP="002A7868">
      <w:pPr>
        <w:pStyle w:val="PL"/>
        <w:rPr>
          <w:rFonts w:ascii="Times New Roman" w:hAnsi="Times New Roman"/>
        </w:rPr>
      </w:pPr>
      <w:bookmarkStart w:id="4897" w:name="_MCCTEMPBM_CRPT80112874___7"/>
      <w:bookmarkEnd w:id="4896"/>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898" w:name="_MCCTEMPBM_CRPT80112875___7"/>
      <w:bookmarkEnd w:id="4897"/>
    </w:p>
    <w:bookmarkEnd w:id="4898"/>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899"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899"/>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00"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00"/>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01"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1"/>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02"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02"/>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03"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03"/>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04"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04"/>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05"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05"/>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06"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06"/>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07"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07"/>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08"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08"/>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09" w:name="_MCCTEMPBM_CRPT80112886___7"/>
    </w:p>
    <w:p w14:paraId="5A20EF5C" w14:textId="77777777" w:rsidR="00B36FAD" w:rsidRPr="000903C1" w:rsidRDefault="00B36FAD" w:rsidP="00B36FAD">
      <w:pPr>
        <w:pStyle w:val="PL"/>
        <w:rPr>
          <w:rFonts w:ascii="Times New Roman" w:hAnsi="Times New Roman"/>
          <w:lang w:val="en-US"/>
        </w:rPr>
      </w:pPr>
      <w:bookmarkStart w:id="4910" w:name="_MCCTEMPBM_CRPT80112887___7"/>
      <w:bookmarkEnd w:id="4909"/>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10"/>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11"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12" w:name="_MCCTEMPBM_CRPT80112889___7"/>
      <w:bookmarkEnd w:id="4911"/>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13" w:name="_MCCTEMPBM_CRPT80112890___7"/>
      <w:bookmarkEnd w:id="4912"/>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14" w:name="_MCCTEMPBM_CRPT80112891___7"/>
      <w:bookmarkEnd w:id="4913"/>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15" w:name="_MCCTEMPBM_CRPT80112892___7"/>
      <w:bookmarkEnd w:id="4914"/>
    </w:p>
    <w:bookmarkEnd w:id="4915"/>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16"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17" w:name="_MCCTEMPBM_CRPT80112894___7"/>
      <w:bookmarkEnd w:id="4916"/>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17"/>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18" w:name="_MCCTEMPBM_CRPT80112895___7"/>
    </w:p>
    <w:p w14:paraId="052C2B35" w14:textId="1ADB6A31" w:rsidR="00B50BEA" w:rsidRPr="000903C1" w:rsidRDefault="00B50BEA" w:rsidP="00B50BEA">
      <w:pPr>
        <w:pStyle w:val="PL"/>
        <w:rPr>
          <w:rFonts w:ascii="Times New Roman" w:hAnsi="Times New Roman"/>
          <w:lang w:val="en-US"/>
        </w:rPr>
      </w:pPr>
      <w:bookmarkStart w:id="4919" w:name="_MCCTEMPBM_CRPT80112896___7"/>
      <w:bookmarkEnd w:id="4918"/>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19"/>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20" w:name="_MCCTEMPBM_CRPT80112897___7"/>
    </w:p>
    <w:bookmarkEnd w:id="4920"/>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21"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22" w:name="_MCCTEMPBM_CRPT80112899___7"/>
      <w:bookmarkEnd w:id="4921"/>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23" w:name="_MCCTEMPBM_CRPT80112900___7"/>
      <w:bookmarkEnd w:id="4922"/>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3"/>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24"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25" w:name="_MCCTEMPBM_CRPT80112902___7"/>
      <w:bookmarkEnd w:id="4924"/>
    </w:p>
    <w:p w14:paraId="7AB22646" w14:textId="0A25F377" w:rsidR="00B50BEA" w:rsidRPr="000903C1" w:rsidRDefault="00EA13CE" w:rsidP="00B50BEA">
      <w:pPr>
        <w:pStyle w:val="PL"/>
        <w:rPr>
          <w:rFonts w:ascii="Times New Roman" w:hAnsi="Times New Roman"/>
        </w:rPr>
      </w:pPr>
      <w:bookmarkStart w:id="4926" w:name="_MCCTEMPBM_CRPT80112903___7"/>
      <w:bookmarkEnd w:id="4925"/>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27" w:name="_MCCTEMPBM_CRPT80112904___7"/>
      <w:bookmarkEnd w:id="4926"/>
    </w:p>
    <w:p w14:paraId="2520B7EA" w14:textId="7904CAD9" w:rsidR="00B50BEA" w:rsidRPr="000903C1" w:rsidRDefault="00B50BEA" w:rsidP="00B50BEA">
      <w:pPr>
        <w:pStyle w:val="PL"/>
        <w:rPr>
          <w:rFonts w:ascii="Times New Roman" w:hAnsi="Times New Roman"/>
        </w:rPr>
      </w:pPr>
      <w:bookmarkStart w:id="4928" w:name="_MCCTEMPBM_CRPT80112905___7"/>
      <w:bookmarkEnd w:id="4927"/>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29" w:name="_MCCTEMPBM_CRPT80112906___7"/>
      <w:bookmarkEnd w:id="4928"/>
    </w:p>
    <w:p w14:paraId="6B255527" w14:textId="7FF23952" w:rsidR="00B50BEA" w:rsidRPr="000903C1" w:rsidRDefault="00B50BEA" w:rsidP="00B50BEA">
      <w:pPr>
        <w:pStyle w:val="PL"/>
        <w:rPr>
          <w:rFonts w:ascii="Times New Roman" w:hAnsi="Times New Roman"/>
        </w:rPr>
      </w:pPr>
      <w:bookmarkStart w:id="4930" w:name="_MCCTEMPBM_CRPT80112907___7"/>
      <w:bookmarkEnd w:id="4929"/>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31" w:name="_MCCTEMPBM_CRPT80112908___7"/>
      <w:bookmarkEnd w:id="4930"/>
    </w:p>
    <w:bookmarkEnd w:id="4931"/>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32"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32"/>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33"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33"/>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34"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34"/>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35"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35"/>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36"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36"/>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37"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37"/>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38"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39" w:name="_MCCTEMPBM_CRPT80112916___7"/>
      <w:bookmarkEnd w:id="4938"/>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40" w:name="_MCCTEMPBM_CRPT80112917___7"/>
      <w:bookmarkEnd w:id="4939"/>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40"/>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41"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42" w:name="_MCCTEMPBM_CRPT80112919___7"/>
      <w:bookmarkEnd w:id="4941"/>
    </w:p>
    <w:p w14:paraId="1D306595" w14:textId="250F3B05" w:rsidR="00B36FAD" w:rsidRPr="000903C1" w:rsidRDefault="00EA13CE" w:rsidP="00B36FAD">
      <w:pPr>
        <w:pStyle w:val="PL"/>
        <w:rPr>
          <w:rFonts w:ascii="Times New Roman" w:hAnsi="Times New Roman"/>
          <w:lang w:val="en-US"/>
        </w:rPr>
      </w:pPr>
      <w:bookmarkStart w:id="4943" w:name="_MCCTEMPBM_CRPT80112920___7"/>
      <w:bookmarkEnd w:id="4942"/>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44" w:name="_MCCTEMPBM_CRPT80112921___7"/>
      <w:bookmarkEnd w:id="4943"/>
    </w:p>
    <w:p w14:paraId="2CBC89DC" w14:textId="43040B6F" w:rsidR="00B36FAD" w:rsidRPr="000903C1" w:rsidRDefault="00B36FAD" w:rsidP="00B36FAD">
      <w:pPr>
        <w:pStyle w:val="PL"/>
        <w:rPr>
          <w:rFonts w:ascii="Times New Roman" w:hAnsi="Times New Roman"/>
          <w:lang w:val="en-US"/>
        </w:rPr>
      </w:pPr>
      <w:bookmarkStart w:id="4945" w:name="_MCCTEMPBM_CRPT80112922___7"/>
      <w:bookmarkEnd w:id="4944"/>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45"/>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46"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46"/>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47"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47"/>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48"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49" w:name="_MCCTEMPBM_CRPT80112926___7"/>
      <w:bookmarkEnd w:id="4948"/>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49"/>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50" w:name="_MCCTEMPBM_CRPT80112927___7"/>
    </w:p>
    <w:p w14:paraId="412C745C" w14:textId="6B36D2DA" w:rsidR="00B36FAD" w:rsidRPr="000903C1" w:rsidRDefault="00B36FAD" w:rsidP="00B36FAD">
      <w:pPr>
        <w:pStyle w:val="PL"/>
        <w:rPr>
          <w:rFonts w:ascii="Times New Roman" w:hAnsi="Times New Roman"/>
          <w:lang w:val="en-US"/>
        </w:rPr>
      </w:pPr>
      <w:bookmarkStart w:id="4951" w:name="_MCCTEMPBM_CRPT80112928___7"/>
      <w:bookmarkEnd w:id="4950"/>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52" w:name="_MCCTEMPBM_CRPT80112929___7"/>
      <w:bookmarkEnd w:id="4951"/>
    </w:p>
    <w:bookmarkEnd w:id="4952"/>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53"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54" w:name="_MCCTEMPBM_CRPT80112931___7"/>
      <w:bookmarkEnd w:id="4953"/>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55" w:name="_MCCTEMPBM_CRPT80112932___7"/>
      <w:bookmarkEnd w:id="4954"/>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56" w:name="_MCCTEMPBM_CRPT80112933___7"/>
      <w:bookmarkEnd w:id="4955"/>
    </w:p>
    <w:bookmarkEnd w:id="4956"/>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57"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58" w:name="_MCCTEMPBM_CRPT80112935___7"/>
      <w:bookmarkEnd w:id="4957"/>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58"/>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59" w:name="_MCCTEMPBM_CRPT80112936___7"/>
    </w:p>
    <w:p w14:paraId="74914286" w14:textId="4602B92E" w:rsidR="00B36FAD" w:rsidRPr="000903C1" w:rsidRDefault="00B36FAD" w:rsidP="00B36FAD">
      <w:pPr>
        <w:pStyle w:val="PL"/>
        <w:rPr>
          <w:rFonts w:ascii="Times New Roman" w:hAnsi="Times New Roman"/>
          <w:lang w:val="en-US"/>
        </w:rPr>
      </w:pPr>
      <w:bookmarkStart w:id="4960" w:name="_MCCTEMPBM_CRPT80112937___7"/>
      <w:bookmarkEnd w:id="4959"/>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60"/>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61" w:name="_MCCTEMPBM_CRPT80112938___7"/>
    </w:p>
    <w:bookmarkEnd w:id="4961"/>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62"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63" w:name="_MCCTEMPBM_CRPT80112940___7"/>
      <w:bookmarkEnd w:id="4962"/>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63"/>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64" w:name="_MCCTEMPBM_CRPT80112941___7"/>
    </w:p>
    <w:p w14:paraId="14DD1A0C" w14:textId="77777777" w:rsidR="00B36FAD" w:rsidRPr="000903C1" w:rsidRDefault="00B36FAD" w:rsidP="00B36FAD">
      <w:pPr>
        <w:pStyle w:val="PL"/>
        <w:rPr>
          <w:rFonts w:ascii="Times New Roman" w:hAnsi="Times New Roman"/>
          <w:lang w:val="en-US"/>
        </w:rPr>
      </w:pPr>
      <w:bookmarkStart w:id="4965" w:name="_MCCTEMPBM_CRPT80112942___7"/>
      <w:bookmarkEnd w:id="4964"/>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66" w:name="_MCCTEMPBM_CRPT80112943___7"/>
      <w:bookmarkEnd w:id="4965"/>
    </w:p>
    <w:p w14:paraId="1CB1526A" w14:textId="77777777" w:rsidR="00B36FAD" w:rsidRPr="000903C1" w:rsidRDefault="00B36FAD" w:rsidP="00B36FAD">
      <w:pPr>
        <w:rPr>
          <w:lang w:val="en-US"/>
        </w:rPr>
      </w:pPr>
      <w:bookmarkStart w:id="4967" w:name="_MCCTEMPBM_CRPT80112944___7"/>
      <w:bookmarkEnd w:id="4966"/>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68" w:name="_MCCTEMPBM_CRPT80112945___7"/>
      <w:bookmarkEnd w:id="4967"/>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68"/>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69"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70" w:name="_MCCTEMPBM_CRPT80112947___7"/>
      <w:bookmarkEnd w:id="4969"/>
    </w:p>
    <w:p w14:paraId="0B18DEB9" w14:textId="5E90870B" w:rsidR="00B36FAD" w:rsidRPr="000903C1" w:rsidRDefault="00EA13CE" w:rsidP="00B36FAD">
      <w:pPr>
        <w:pStyle w:val="PL"/>
        <w:rPr>
          <w:rFonts w:ascii="Times New Roman" w:hAnsi="Times New Roman"/>
          <w:lang w:val="en-US"/>
        </w:rPr>
      </w:pPr>
      <w:bookmarkStart w:id="4971" w:name="_MCCTEMPBM_CRPT80112948___7"/>
      <w:bookmarkEnd w:id="4970"/>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72" w:name="_MCCTEMPBM_CRPT80112949___7"/>
      <w:bookmarkEnd w:id="4971"/>
    </w:p>
    <w:p w14:paraId="2DE2EE65" w14:textId="19995C7F" w:rsidR="00B36FAD" w:rsidRPr="000903C1" w:rsidRDefault="00B36FAD" w:rsidP="00B36FAD">
      <w:pPr>
        <w:pStyle w:val="PL"/>
        <w:rPr>
          <w:rFonts w:ascii="Times New Roman" w:hAnsi="Times New Roman"/>
          <w:lang w:val="en-US"/>
        </w:rPr>
      </w:pPr>
      <w:bookmarkStart w:id="4973" w:name="_MCCTEMPBM_CRPT80112950___7"/>
      <w:bookmarkEnd w:id="4972"/>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73"/>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74"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74"/>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75"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76" w:name="_MCCTEMPBM_CRPT80112953___7"/>
      <w:bookmarkEnd w:id="4975"/>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77" w:name="_MCCTEMPBM_CRPT80112954___7"/>
      <w:bookmarkEnd w:id="4976"/>
    </w:p>
    <w:p w14:paraId="54AB5662" w14:textId="77777777" w:rsidR="00B36FAD" w:rsidRPr="000903C1" w:rsidRDefault="00B36FAD" w:rsidP="00B36FAD">
      <w:pPr>
        <w:pStyle w:val="PL"/>
        <w:rPr>
          <w:rFonts w:ascii="Times New Roman" w:hAnsi="Times New Roman"/>
          <w:lang w:val="en-US"/>
        </w:rPr>
      </w:pPr>
      <w:bookmarkStart w:id="4978" w:name="_MCCTEMPBM_CRPT80112955___7"/>
      <w:bookmarkEnd w:id="4977"/>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79" w:name="_MCCTEMPBM_CRPT80112956___7"/>
      <w:bookmarkEnd w:id="4978"/>
    </w:p>
    <w:p w14:paraId="2C3CD9F3" w14:textId="1CB1C1CF" w:rsidR="00B36FAD" w:rsidRPr="000903C1" w:rsidRDefault="00B36FAD" w:rsidP="00B36FAD">
      <w:pPr>
        <w:pStyle w:val="PL"/>
        <w:rPr>
          <w:rFonts w:ascii="Times New Roman" w:hAnsi="Times New Roman"/>
          <w:lang w:val="en-US"/>
        </w:rPr>
      </w:pPr>
      <w:bookmarkStart w:id="4980" w:name="_MCCTEMPBM_CRPT80112957___7"/>
      <w:bookmarkEnd w:id="4979"/>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81" w:name="_MCCTEMPBM_CRPT80112958___7"/>
      <w:bookmarkEnd w:id="4980"/>
    </w:p>
    <w:p w14:paraId="59EAF280" w14:textId="77777777" w:rsidR="00B36FAD" w:rsidRPr="000903C1" w:rsidRDefault="00B36FAD" w:rsidP="00B36FAD">
      <w:pPr>
        <w:rPr>
          <w:lang w:val="en-US"/>
        </w:rPr>
      </w:pPr>
      <w:bookmarkStart w:id="4982" w:name="_MCCTEMPBM_CRPT80112959___7"/>
      <w:bookmarkEnd w:id="4981"/>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4983" w:name="_MCCTEMPBM_CRPT80112960___7"/>
      <w:bookmarkEnd w:id="4982"/>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84" w:name="_MCCTEMPBM_CRPT80112961___7"/>
      <w:bookmarkEnd w:id="4983"/>
    </w:p>
    <w:bookmarkEnd w:id="4984"/>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85"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86" w:name="_MCCTEMPBM_CRPT80112963___7"/>
      <w:bookmarkEnd w:id="4985"/>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86"/>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87" w:name="_MCCTEMPBM_CRPT80112964___7"/>
    </w:p>
    <w:p w14:paraId="589B2D66" w14:textId="6DE5DAE7" w:rsidR="00B36FAD" w:rsidRPr="000903C1" w:rsidRDefault="00B36FAD" w:rsidP="00B36FAD">
      <w:pPr>
        <w:pStyle w:val="PL"/>
        <w:rPr>
          <w:rFonts w:ascii="Times New Roman" w:hAnsi="Times New Roman"/>
          <w:lang w:val="en-US"/>
        </w:rPr>
      </w:pPr>
      <w:bookmarkStart w:id="4988" w:name="_MCCTEMPBM_CRPT80112965___7"/>
      <w:bookmarkEnd w:id="4987"/>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88"/>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89" w:name="_MCCTEMPBM_CRPT80112966___7"/>
    </w:p>
    <w:p w14:paraId="07811C04" w14:textId="77777777" w:rsidR="00B36FAD" w:rsidRPr="000903C1" w:rsidRDefault="00B36FAD" w:rsidP="00B36FAD">
      <w:pPr>
        <w:pStyle w:val="PL"/>
        <w:rPr>
          <w:rFonts w:ascii="Times New Roman" w:hAnsi="Times New Roman"/>
          <w:lang w:val="en-US"/>
        </w:rPr>
      </w:pPr>
      <w:bookmarkStart w:id="4990" w:name="_MCCTEMPBM_CRPT80112967___7"/>
      <w:bookmarkEnd w:id="4989"/>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91" w:name="_MCCTEMPBM_CRPT80112968___7"/>
      <w:bookmarkEnd w:id="4990"/>
    </w:p>
    <w:p w14:paraId="03DF028C" w14:textId="32B349E4" w:rsidR="00B36FAD" w:rsidRPr="000903C1" w:rsidRDefault="00B36FAD" w:rsidP="00B36FAD">
      <w:pPr>
        <w:pStyle w:val="PL"/>
        <w:rPr>
          <w:rFonts w:ascii="Times New Roman" w:hAnsi="Times New Roman"/>
          <w:lang w:val="en-US"/>
        </w:rPr>
      </w:pPr>
      <w:bookmarkStart w:id="4992" w:name="_MCCTEMPBM_CRPT80112969___7"/>
      <w:bookmarkEnd w:id="4991"/>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92"/>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93" w:name="_Toc20207757"/>
      <w:bookmarkStart w:id="4994" w:name="_Toc27579640"/>
      <w:bookmarkStart w:id="4995" w:name="_Toc36116220"/>
      <w:bookmarkStart w:id="4996" w:name="_Toc45215103"/>
      <w:bookmarkStart w:id="4997" w:name="_Toc51866873"/>
      <w:bookmarkStart w:id="4998" w:name="_Toc171691661"/>
      <w:r w:rsidRPr="000903C1">
        <w:t>14</w:t>
      </w:r>
      <w:r w:rsidRPr="000903C1">
        <w:tab/>
        <w:t>Commands for eMBMS configuration</w:t>
      </w:r>
      <w:bookmarkEnd w:id="4993"/>
      <w:bookmarkEnd w:id="4994"/>
      <w:bookmarkEnd w:id="4995"/>
      <w:bookmarkEnd w:id="4996"/>
      <w:bookmarkEnd w:id="4997"/>
      <w:bookmarkEnd w:id="4998"/>
    </w:p>
    <w:p w14:paraId="21FA08F8" w14:textId="77777777" w:rsidR="00D45F9E" w:rsidRPr="000903C1" w:rsidRDefault="00D45F9E" w:rsidP="00E26141">
      <w:pPr>
        <w:pStyle w:val="Heading2"/>
      </w:pPr>
      <w:bookmarkStart w:id="4999" w:name="_Toc20207758"/>
      <w:bookmarkStart w:id="5000" w:name="_Toc27579641"/>
      <w:bookmarkStart w:id="5001" w:name="_Toc36116221"/>
      <w:bookmarkStart w:id="5002" w:name="_Toc45215104"/>
      <w:bookmarkStart w:id="5003" w:name="_Toc51866874"/>
      <w:bookmarkStart w:id="5004" w:name="_Toc171691662"/>
      <w:r w:rsidRPr="000903C1">
        <w:t>14.1</w:t>
      </w:r>
      <w:r w:rsidRPr="000903C1">
        <w:tab/>
        <w:t>General</w:t>
      </w:r>
      <w:bookmarkEnd w:id="4999"/>
      <w:bookmarkEnd w:id="5000"/>
      <w:bookmarkEnd w:id="5001"/>
      <w:bookmarkEnd w:id="5002"/>
      <w:bookmarkEnd w:id="5003"/>
      <w:bookmarkEnd w:id="5004"/>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lastRenderedPageBreak/>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05"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06" w:name="_Toc20207759"/>
      <w:bookmarkStart w:id="5007" w:name="_Toc27579642"/>
      <w:bookmarkStart w:id="5008" w:name="_Toc36116222"/>
      <w:bookmarkStart w:id="5009" w:name="_Toc45215105"/>
      <w:bookmarkStart w:id="5010" w:name="_Toc51866875"/>
      <w:bookmarkStart w:id="5011" w:name="_Toc171691663"/>
      <w:bookmarkEnd w:id="5005"/>
      <w:r w:rsidRPr="000903C1">
        <w:rPr>
          <w:szCs w:val="32"/>
        </w:rPr>
        <w:t>14.2</w:t>
      </w:r>
      <w:r w:rsidRPr="000903C1">
        <w:rPr>
          <w:szCs w:val="32"/>
        </w:rPr>
        <w:tab/>
      </w:r>
      <w:r w:rsidR="009D45F6" w:rsidRPr="000903C1">
        <w:t>Commands specific to eMBMS</w:t>
      </w:r>
      <w:bookmarkEnd w:id="5006"/>
      <w:bookmarkEnd w:id="5007"/>
      <w:bookmarkEnd w:id="5008"/>
      <w:bookmarkEnd w:id="5009"/>
      <w:bookmarkEnd w:id="5010"/>
      <w:bookmarkEnd w:id="5011"/>
    </w:p>
    <w:p w14:paraId="796BE2E2" w14:textId="77777777" w:rsidR="00D45F9E" w:rsidRPr="000903C1" w:rsidRDefault="009D45F6" w:rsidP="00E26141">
      <w:pPr>
        <w:pStyle w:val="Heading3"/>
        <w:rPr>
          <w:lang w:bidi="he-IL"/>
        </w:rPr>
      </w:pPr>
      <w:bookmarkStart w:id="5012" w:name="_Toc20207760"/>
      <w:bookmarkStart w:id="5013" w:name="_Toc27579643"/>
      <w:bookmarkStart w:id="5014" w:name="_Toc36116223"/>
      <w:bookmarkStart w:id="5015" w:name="_Toc45215106"/>
      <w:bookmarkStart w:id="5016" w:name="_Toc51866876"/>
      <w:bookmarkStart w:id="5017" w:name="_Toc171691664"/>
      <w:r w:rsidRPr="000903C1">
        <w:t>14.2.1</w:t>
      </w:r>
      <w:r w:rsidRPr="000903C1">
        <w:tab/>
      </w:r>
      <w:r w:rsidR="00D45F9E" w:rsidRPr="000903C1">
        <w:t>eMBMS configuration in MT +CEMBMSCFG</w:t>
      </w:r>
      <w:bookmarkEnd w:id="5012"/>
      <w:bookmarkEnd w:id="5013"/>
      <w:bookmarkEnd w:id="5014"/>
      <w:bookmarkEnd w:id="5015"/>
      <w:bookmarkEnd w:id="5016"/>
      <w:bookmarkEnd w:id="5017"/>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18"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19" w:name="_MCCTEMPBM_CRPT80112972___7" w:colFirst="0" w:colLast="0"/>
            <w:bookmarkEnd w:id="5018"/>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20" w:name="_MCCTEMPBM_CRPT80112973___7"/>
            <w:bookmarkEnd w:id="5019"/>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20"/>
          </w:p>
        </w:tc>
        <w:tc>
          <w:tcPr>
            <w:tcW w:w="4614" w:type="dxa"/>
          </w:tcPr>
          <w:p w14:paraId="11700911" w14:textId="77777777" w:rsidR="00D45F9E" w:rsidRPr="000903C1" w:rsidRDefault="00D45F9E" w:rsidP="00EB3DF5">
            <w:pPr>
              <w:spacing w:after="20"/>
              <w:rPr>
                <w:rFonts w:ascii="Courier New" w:hAnsi="Courier New"/>
              </w:rPr>
            </w:pPr>
            <w:bookmarkStart w:id="5021"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21"/>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22"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22"/>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23" w:name="_MCCTEMPBM_CRPT80112976___7"/>
      <w:r w:rsidRPr="000903C1">
        <w:rPr>
          <w:rFonts w:ascii="Courier New" w:hAnsi="Courier New"/>
        </w:rPr>
        <w:t>&lt;setup_cfg&gt;</w:t>
      </w:r>
      <w:r w:rsidRPr="000903C1">
        <w:t>: integer type; specifies if eMBMS support is to be enabled or disabled in the MT.</w:t>
      </w:r>
    </w:p>
    <w:bookmarkEnd w:id="5023"/>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24" w:name="_Toc20207761"/>
      <w:bookmarkStart w:id="5025" w:name="_Toc27579644"/>
      <w:bookmarkStart w:id="5026" w:name="_Toc36116224"/>
      <w:bookmarkStart w:id="5027" w:name="_Toc45215107"/>
      <w:bookmarkStart w:id="5028" w:name="_Toc51866877"/>
      <w:bookmarkStart w:id="5029" w:name="_Toc171691665"/>
      <w:r w:rsidRPr="000903C1">
        <w:t>14.</w:t>
      </w:r>
      <w:r w:rsidR="00BC7891" w:rsidRPr="000903C1">
        <w:t>2.2</w:t>
      </w:r>
      <w:r w:rsidRPr="000903C1">
        <w:tab/>
        <w:t>eMBMS status reporting in MT +CEMBMSR</w:t>
      </w:r>
      <w:bookmarkEnd w:id="5024"/>
      <w:bookmarkEnd w:id="5025"/>
      <w:bookmarkEnd w:id="5026"/>
      <w:bookmarkEnd w:id="5027"/>
      <w:bookmarkEnd w:id="5028"/>
      <w:bookmarkEnd w:id="5029"/>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30"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31" w:name="_MCCTEMPBM_CRPT80112978___7" w:colFirst="0" w:colLast="0"/>
            <w:bookmarkEnd w:id="5030"/>
            <w:r w:rsidRPr="000903C1">
              <w:rPr>
                <w:rFonts w:ascii="Courier New" w:hAnsi="Courier New"/>
              </w:rPr>
              <w:lastRenderedPageBreak/>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32" w:name="_MCCTEMPBM_CRPT80112979___7"/>
            <w:bookmarkEnd w:id="5031"/>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32"/>
          </w:p>
        </w:tc>
        <w:tc>
          <w:tcPr>
            <w:tcW w:w="4614" w:type="dxa"/>
          </w:tcPr>
          <w:p w14:paraId="4565A852" w14:textId="77777777" w:rsidR="00D45F9E" w:rsidRPr="000903C1" w:rsidRDefault="00D45F9E" w:rsidP="00EB3DF5">
            <w:pPr>
              <w:spacing w:after="20"/>
              <w:rPr>
                <w:rFonts w:ascii="Courier New" w:hAnsi="Courier New"/>
              </w:rPr>
            </w:pPr>
            <w:bookmarkStart w:id="5033"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33"/>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34"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34"/>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35" w:name="_MCCTEMPBM_CRPT80112982___7"/>
      <w:r w:rsidRPr="000903C1">
        <w:rPr>
          <w:rFonts w:ascii="Courier New" w:hAnsi="Courier New"/>
        </w:rPr>
        <w:t>&lt;n&gt;</w:t>
      </w:r>
      <w:r w:rsidRPr="000903C1">
        <w:t>: integer type</w:t>
      </w:r>
    </w:p>
    <w:bookmarkEnd w:id="5035"/>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36"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37" w:name="_MCCTEMPBM_CRPT80112984___7"/>
      <w:bookmarkEnd w:id="5036"/>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37"/>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38"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38"/>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39" w:name="_Toc20207762"/>
      <w:bookmarkStart w:id="5040" w:name="_Toc27579645"/>
      <w:bookmarkStart w:id="5041" w:name="_Toc36116225"/>
      <w:bookmarkStart w:id="5042" w:name="_Toc45215108"/>
      <w:bookmarkStart w:id="5043" w:name="_Toc51866878"/>
      <w:bookmarkStart w:id="5044" w:name="_Toc171691666"/>
      <w:r w:rsidRPr="000903C1">
        <w:lastRenderedPageBreak/>
        <w:t>14.</w:t>
      </w:r>
      <w:r w:rsidR="00BC7891" w:rsidRPr="000903C1">
        <w:t>2.3</w:t>
      </w:r>
      <w:r w:rsidRPr="000903C1">
        <w:tab/>
        <w:t>eMBMS service configuration +CEMBMSSRV</w:t>
      </w:r>
      <w:bookmarkEnd w:id="5039"/>
      <w:bookmarkEnd w:id="5040"/>
      <w:bookmarkEnd w:id="5041"/>
      <w:bookmarkEnd w:id="5042"/>
      <w:bookmarkEnd w:id="5043"/>
      <w:bookmarkEnd w:id="5044"/>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45" w:name="_MCCTEMPBM_CRPT80112986___7"/>
            <w:bookmarkStart w:id="5046"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45"/>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47" w:name="_MCCTEMPBM_CRPT80112988___7" w:colFirst="0" w:colLast="0"/>
            <w:bookmarkEnd w:id="5046"/>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48" w:name="_MCCTEMPBM_CRPT80112989___7"/>
            <w:bookmarkEnd w:id="5047"/>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48"/>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49" w:name="_MCCTEMPBM_CRPT80112990___7"/>
            <w:bookmarkEnd w:id="5049"/>
          </w:p>
        </w:tc>
      </w:tr>
    </w:tbl>
    <w:p w14:paraId="5A47914E" w14:textId="77777777" w:rsidR="00D45F9E" w:rsidRPr="000903C1" w:rsidRDefault="00D45F9E" w:rsidP="00D45F9E"/>
    <w:p w14:paraId="069E3C33" w14:textId="77777777" w:rsidR="00D45F9E" w:rsidRPr="000903C1" w:rsidRDefault="00D45F9E" w:rsidP="00AA7A8C">
      <w:bookmarkStart w:id="5050"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50"/>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51"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52" w:name="_MCCTEMPBM_CRPT80112993___7"/>
      <w:bookmarkEnd w:id="5051"/>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53" w:name="_MCCTEMPBM_CRPT80112994___7"/>
      <w:bookmarkEnd w:id="5052"/>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54" w:name="_MCCTEMPBM_CRPT80112995___7"/>
      <w:bookmarkEnd w:id="5053"/>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55" w:name="_MCCTEMPBM_CRPT80112996___7"/>
      <w:bookmarkEnd w:id="5054"/>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56" w:name="_MCCTEMPBM_CRPT80112997___7"/>
      <w:bookmarkEnd w:id="5055"/>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lastRenderedPageBreak/>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57" w:name="_MCCTEMPBM_CRPT80112998___7"/>
      <w:bookmarkEnd w:id="5056"/>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57"/>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58" w:name="_Toc20207763"/>
      <w:bookmarkStart w:id="5059" w:name="_Toc27579646"/>
      <w:bookmarkStart w:id="5060" w:name="_Toc36116226"/>
      <w:bookmarkStart w:id="5061" w:name="_Toc45215109"/>
      <w:bookmarkStart w:id="5062" w:name="_Toc51866879"/>
      <w:bookmarkStart w:id="5063" w:name="_Toc171691667"/>
      <w:r w:rsidRPr="000903C1">
        <w:t>14.</w:t>
      </w:r>
      <w:r w:rsidR="00BC7891" w:rsidRPr="000903C1">
        <w:t>2.4</w:t>
      </w:r>
      <w:r w:rsidRPr="000903C1">
        <w:tab/>
        <w:t>Enter eMBMS data state +CEMBMSDATA</w:t>
      </w:r>
      <w:bookmarkEnd w:id="5058"/>
      <w:bookmarkEnd w:id="5059"/>
      <w:bookmarkEnd w:id="5060"/>
      <w:bookmarkEnd w:id="5061"/>
      <w:bookmarkEnd w:id="5062"/>
      <w:bookmarkEnd w:id="5063"/>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64"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65" w:name="_MCCTEMPBM_CRPT80113000___7" w:colFirst="0" w:colLast="0"/>
            <w:bookmarkEnd w:id="5064"/>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65"/>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66"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66"/>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67"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67"/>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68" w:name="_Toc20207764"/>
      <w:bookmarkStart w:id="5069" w:name="_Toc27579647"/>
      <w:bookmarkStart w:id="5070" w:name="_Toc36116227"/>
      <w:bookmarkStart w:id="5071" w:name="_Toc45215110"/>
      <w:bookmarkStart w:id="5072" w:name="_Toc51866880"/>
      <w:bookmarkStart w:id="5073" w:name="_Toc171691668"/>
      <w:r w:rsidRPr="000903C1">
        <w:t>14.</w:t>
      </w:r>
      <w:r w:rsidR="00BC7891" w:rsidRPr="000903C1">
        <w:t>2.5</w:t>
      </w:r>
      <w:r w:rsidRPr="000903C1">
        <w:tab/>
        <w:t>eMBMS counting procedure +CEMBMSCNT</w:t>
      </w:r>
      <w:bookmarkEnd w:id="5068"/>
      <w:bookmarkEnd w:id="5069"/>
      <w:bookmarkEnd w:id="5070"/>
      <w:bookmarkEnd w:id="5071"/>
      <w:bookmarkEnd w:id="5072"/>
      <w:bookmarkEnd w:id="5073"/>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74"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75" w:name="_MCCTEMPBM_CRPT80113004___7" w:colFirst="0" w:colLast="0"/>
            <w:bookmarkEnd w:id="5074"/>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76" w:name="_MCCTEMPBM_CRPT80113005___7"/>
            <w:bookmarkEnd w:id="5075"/>
            <w:r w:rsidRPr="000903C1">
              <w:rPr>
                <w:rFonts w:ascii="Courier New" w:hAnsi="Courier New" w:cs="Courier New"/>
              </w:rPr>
              <w:t>CEMBMSCNT=</w:t>
            </w:r>
            <w:r w:rsidRPr="000903C1">
              <w:rPr>
                <w:rFonts w:ascii="Courier New" w:hAnsi="Courier New" w:cs="Courier New"/>
                <w:lang w:val="fr-FR"/>
              </w:rPr>
              <w:t>?</w:t>
            </w:r>
            <w:bookmarkEnd w:id="5076"/>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lastRenderedPageBreak/>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77"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78" w:name="_MCCTEMPBM_CRPT80113007___5"/>
      <w:bookmarkEnd w:id="5077"/>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078"/>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79"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79"/>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80" w:name="_Toc20207765"/>
      <w:bookmarkStart w:id="5081" w:name="_Toc27579648"/>
      <w:bookmarkStart w:id="5082" w:name="_Toc36116228"/>
      <w:bookmarkStart w:id="5083" w:name="_Toc45215111"/>
      <w:bookmarkStart w:id="5084" w:name="_Toc51866881"/>
      <w:bookmarkStart w:id="5085" w:name="_Toc171691669"/>
      <w:r w:rsidRPr="000903C1">
        <w:t>14.2.6</w:t>
      </w:r>
      <w:r w:rsidRPr="000903C1">
        <w:tab/>
        <w:t>eMBMS Service Area Identities +CEMBMSSAI</w:t>
      </w:r>
      <w:bookmarkEnd w:id="5080"/>
      <w:bookmarkEnd w:id="5081"/>
      <w:bookmarkEnd w:id="5082"/>
      <w:bookmarkEnd w:id="5083"/>
      <w:bookmarkEnd w:id="5084"/>
      <w:bookmarkEnd w:id="5085"/>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86"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01038A"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87" w:name="_MCCTEMPBM_CRPT80113010___7"/>
            <w:bookmarkEnd w:id="5086"/>
            <w:r w:rsidRPr="000903C1">
              <w:rPr>
                <w:rFonts w:ascii="Courier New" w:hAnsi="Courier New" w:cs="Courier New"/>
              </w:rPr>
              <w:t>+CEMBMSSAI</w:t>
            </w:r>
            <w:r w:rsidRPr="000903C1">
              <w:rPr>
                <w:rFonts w:ascii="Courier New" w:hAnsi="Courier New" w:cs="Courier New"/>
                <w:lang w:val="fr-FR"/>
              </w:rPr>
              <w:t>?</w:t>
            </w:r>
            <w:bookmarkEnd w:id="5087"/>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88"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88"/>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89"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089"/>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90" w:name="_MCCTEMPBM_CRPT80113013___7"/>
      <w:r w:rsidRPr="000903C1">
        <w:rPr>
          <w:rFonts w:ascii="Courier New" w:hAnsi="Courier New" w:cs="Courier New"/>
          <w:color w:val="000000"/>
        </w:rPr>
        <w:lastRenderedPageBreak/>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91" w:name="_MCCTEMPBM_CRPT80113014___7"/>
      <w:bookmarkEnd w:id="5090"/>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092" w:name="_MCCTEMPBM_CRPT80113015___7"/>
      <w:bookmarkEnd w:id="5091"/>
      <w:r w:rsidRPr="000903C1">
        <w:rPr>
          <w:rFonts w:ascii="Courier New" w:hAnsi="Courier New"/>
        </w:rPr>
        <w:t>&lt;embms_priority_flag&gt;</w:t>
      </w:r>
      <w:r w:rsidRPr="000903C1">
        <w:t>: integer type; indicates the priority of eMBMS reception over unicast reception.</w:t>
      </w:r>
    </w:p>
    <w:bookmarkEnd w:id="5092"/>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093"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093"/>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094" w:name="_Toc20207766"/>
      <w:bookmarkStart w:id="5095" w:name="_Toc27579649"/>
      <w:bookmarkStart w:id="5096" w:name="_Toc36116229"/>
      <w:bookmarkStart w:id="5097" w:name="_Toc45215112"/>
      <w:bookmarkStart w:id="5098" w:name="_Toc51866882"/>
      <w:bookmarkStart w:id="5099" w:name="_Toc171691670"/>
      <w:r w:rsidRPr="000903C1">
        <w:t>15</w:t>
      </w:r>
      <w:r w:rsidRPr="000903C1">
        <w:tab/>
        <w:t>Commands for UE test function</w:t>
      </w:r>
      <w:r w:rsidR="001B734A" w:rsidRPr="000903C1">
        <w:t>s</w:t>
      </w:r>
      <w:bookmarkEnd w:id="5094"/>
      <w:bookmarkEnd w:id="5095"/>
      <w:bookmarkEnd w:id="5096"/>
      <w:bookmarkEnd w:id="5097"/>
      <w:bookmarkEnd w:id="5098"/>
      <w:bookmarkEnd w:id="5099"/>
    </w:p>
    <w:p w14:paraId="7920072F" w14:textId="77777777" w:rsidR="00B50BEA" w:rsidRPr="000903C1" w:rsidRDefault="00B50BEA" w:rsidP="00E26141">
      <w:pPr>
        <w:pStyle w:val="Heading2"/>
      </w:pPr>
      <w:bookmarkStart w:id="5100" w:name="_Toc20207767"/>
      <w:bookmarkStart w:id="5101" w:name="_Toc27579650"/>
      <w:bookmarkStart w:id="5102" w:name="_Toc36116230"/>
      <w:bookmarkStart w:id="5103" w:name="_Toc45215113"/>
      <w:bookmarkStart w:id="5104" w:name="_Toc51866883"/>
      <w:bookmarkStart w:id="5105" w:name="_Toc171691671"/>
      <w:r w:rsidRPr="000903C1">
        <w:t>15.1</w:t>
      </w:r>
      <w:r w:rsidRPr="000903C1">
        <w:tab/>
        <w:t>General</w:t>
      </w:r>
      <w:bookmarkEnd w:id="5100"/>
      <w:bookmarkEnd w:id="5101"/>
      <w:bookmarkEnd w:id="5102"/>
      <w:bookmarkEnd w:id="5103"/>
      <w:bookmarkEnd w:id="5104"/>
      <w:bookmarkEnd w:id="5105"/>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06"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07" w:name="_Toc20207768"/>
      <w:bookmarkStart w:id="5108" w:name="_Toc27579651"/>
      <w:bookmarkStart w:id="5109" w:name="_Toc36116231"/>
      <w:bookmarkStart w:id="5110" w:name="_Toc45215114"/>
      <w:bookmarkStart w:id="5111" w:name="_Toc51866884"/>
      <w:bookmarkStart w:id="5112" w:name="_Toc171691672"/>
      <w:bookmarkEnd w:id="5106"/>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07"/>
      <w:bookmarkEnd w:id="5108"/>
      <w:bookmarkEnd w:id="5109"/>
      <w:bookmarkEnd w:id="5110"/>
      <w:bookmarkEnd w:id="5111"/>
      <w:bookmarkEnd w:id="5112"/>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13"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14" w:name="_MCCTEMPBM_CRPT80113019___7" w:colFirst="0" w:colLast="0"/>
            <w:bookmarkEnd w:id="5113"/>
            <w:r w:rsidRPr="000903C1">
              <w:rPr>
                <w:rFonts w:ascii="Courier New" w:hAnsi="Courier New"/>
              </w:rPr>
              <w:lastRenderedPageBreak/>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15" w:name="_MCCTEMPBM_CRPT80113020___7"/>
            <w:bookmarkEnd w:id="5114"/>
            <w:r w:rsidRPr="000903C1">
              <w:rPr>
                <w:rFonts w:ascii="Courier New" w:hAnsi="Courier New"/>
              </w:rPr>
              <w:t>+CATM=?</w:t>
            </w:r>
            <w:bookmarkEnd w:id="5115"/>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16"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16"/>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17"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17"/>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18"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19" w:name="_MCCTEMPBM_CRPT80113024___2"/>
      <w:bookmarkEnd w:id="5118"/>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20" w:name="_MCCTEMPBM_CRPT80113025___7"/>
      <w:bookmarkEnd w:id="5119"/>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21" w:name="_MCCTEMPBM_CRPT80113026___2"/>
      <w:bookmarkEnd w:id="5120"/>
      <w:r w:rsidRPr="000903C1">
        <w:rPr>
          <w:u w:val="single"/>
        </w:rPr>
        <w:t>1</w:t>
      </w:r>
      <w:r w:rsidRPr="000903C1">
        <w:tab/>
        <w:t>UE test loop mode E</w:t>
      </w:r>
    </w:p>
    <w:bookmarkEnd w:id="5121"/>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22" w:name="_Toc20207769"/>
      <w:bookmarkStart w:id="5123" w:name="_Toc27579652"/>
      <w:bookmarkStart w:id="5124" w:name="_Toc36116232"/>
      <w:bookmarkStart w:id="5125" w:name="_Toc45215115"/>
      <w:bookmarkStart w:id="5126" w:name="_Toc51866885"/>
      <w:bookmarkStart w:id="5127" w:name="_Toc171691673"/>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22"/>
      <w:bookmarkEnd w:id="5123"/>
      <w:bookmarkEnd w:id="5124"/>
      <w:bookmarkEnd w:id="5125"/>
      <w:bookmarkEnd w:id="5126"/>
      <w:bookmarkEnd w:id="5127"/>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28"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29" w:name="_MCCTEMPBM_CRPT80113028___7" w:colFirst="0" w:colLast="0"/>
            <w:bookmarkEnd w:id="5128"/>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30" w:name="_MCCTEMPBM_CRPT80113029___7"/>
            <w:bookmarkEnd w:id="5129"/>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30"/>
          </w:p>
        </w:tc>
        <w:tc>
          <w:tcPr>
            <w:tcW w:w="3749" w:type="dxa"/>
          </w:tcPr>
          <w:p w14:paraId="1E6B3CA5" w14:textId="703438BF" w:rsidR="00B50BEA" w:rsidRPr="000903C1" w:rsidRDefault="00B50BEA" w:rsidP="000A7DD2">
            <w:pPr>
              <w:spacing w:after="20"/>
              <w:rPr>
                <w:rFonts w:ascii="Courier New" w:hAnsi="Courier New" w:cs="Courier New"/>
              </w:rPr>
            </w:pPr>
            <w:bookmarkStart w:id="5131"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31"/>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32"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lastRenderedPageBreak/>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32"/>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33"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34" w:name="_MCCTEMPBM_CRPT80113033___2"/>
      <w:bookmarkEnd w:id="5133"/>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35" w:name="_MCCTEMPBM_CRPT80113034___7"/>
      <w:bookmarkEnd w:id="5134"/>
      <w:r w:rsidRPr="000903C1">
        <w:rPr>
          <w:rFonts w:ascii="Courier New" w:hAnsi="Courier New" w:cs="Courier New"/>
        </w:rPr>
        <w:t>&lt;direction&gt;</w:t>
      </w:r>
      <w:r w:rsidRPr="000903C1">
        <w:t>: integer type. Indicates the direction of communication under test.</w:t>
      </w:r>
    </w:p>
    <w:bookmarkEnd w:id="5135"/>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36"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36"/>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37"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37"/>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38" w:name="_Toc20207770"/>
      <w:bookmarkStart w:id="5139" w:name="_Toc27579653"/>
      <w:bookmarkStart w:id="5140" w:name="_Toc36116233"/>
      <w:bookmarkStart w:id="5141" w:name="_Toc45215116"/>
      <w:bookmarkStart w:id="5142" w:name="_Toc51866886"/>
      <w:bookmarkStart w:id="5143" w:name="_Toc171691674"/>
      <w:r w:rsidRPr="000903C1">
        <w:lastRenderedPageBreak/>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38"/>
      <w:bookmarkEnd w:id="5139"/>
      <w:bookmarkEnd w:id="5140"/>
      <w:bookmarkEnd w:id="5141"/>
      <w:bookmarkEnd w:id="5142"/>
      <w:bookmarkEnd w:id="5143"/>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44"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45" w:name="_MCCTEMPBM_CRPT80113038___7" w:colFirst="0" w:colLast="0"/>
            <w:bookmarkEnd w:id="5144"/>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45"/>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46"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46"/>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47" w:name="_MCCTEMPBM_CRPT80113040___7"/>
      <w:r w:rsidRPr="000903C1">
        <w:rPr>
          <w:rFonts w:ascii="Courier New" w:hAnsi="Courier New" w:cs="Courier New"/>
        </w:rPr>
        <w:t>&lt;type1&gt;</w:t>
      </w:r>
      <w:r w:rsidRPr="000903C1">
        <w:t>: integer type. Indicates the type of V2X communication.</w:t>
      </w:r>
    </w:p>
    <w:bookmarkEnd w:id="5147"/>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48" w:name="_MCCTEMPBM_CRPT80113041___7"/>
      <w:r w:rsidRPr="000903C1">
        <w:rPr>
          <w:rFonts w:ascii="Courier New" w:hAnsi="Courier New" w:cs="Courier New"/>
        </w:rPr>
        <w:t>&lt;type2&gt;</w:t>
      </w:r>
      <w:r w:rsidRPr="000903C1">
        <w:t>: integer type. Indicates the type of V2X communication.</w:t>
      </w:r>
    </w:p>
    <w:bookmarkEnd w:id="5148"/>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49" w:name="_MCCTEMPBM_CRPT80113042___7"/>
      <w:r w:rsidRPr="000903C1">
        <w:rPr>
          <w:rFonts w:ascii="Courier New" w:hAnsi="Courier New" w:cs="Courier New"/>
        </w:rPr>
        <w:t>&lt;type3&gt;</w:t>
      </w:r>
      <w:r w:rsidRPr="000903C1">
        <w:t>: integer type. Indicates the type of V2X communication.</w:t>
      </w:r>
    </w:p>
    <w:bookmarkEnd w:id="5149"/>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50" w:name="_MCCTEMPBM_CRPT80113043___7"/>
      <w:r w:rsidRPr="000903C1">
        <w:rPr>
          <w:rFonts w:ascii="Courier New" w:hAnsi="Courier New" w:cs="Courier New"/>
        </w:rPr>
        <w:t>&lt;format&gt;</w:t>
      </w:r>
      <w:r w:rsidRPr="000903C1">
        <w:t>: integer type. Indicates the format of the requested packet counter.</w:t>
      </w:r>
    </w:p>
    <w:bookmarkEnd w:id="5150"/>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51"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lastRenderedPageBreak/>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51"/>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52" w:name="_Toc20207771"/>
      <w:bookmarkStart w:id="5153" w:name="_Toc27579654"/>
      <w:bookmarkStart w:id="5154" w:name="_Toc36116234"/>
      <w:bookmarkStart w:id="5155" w:name="_Toc45215117"/>
      <w:bookmarkStart w:id="5156" w:name="_Toc51866887"/>
      <w:bookmarkStart w:id="5157" w:name="_Toc171691675"/>
      <w:r w:rsidRPr="000903C1">
        <w:t>15.5</w:t>
      </w:r>
      <w:r w:rsidRPr="000903C1">
        <w:tab/>
        <w:t>UTC time reset +CUTCR</w:t>
      </w:r>
      <w:bookmarkEnd w:id="5152"/>
      <w:bookmarkEnd w:id="5153"/>
      <w:bookmarkEnd w:id="5154"/>
      <w:bookmarkEnd w:id="5155"/>
      <w:bookmarkEnd w:id="5156"/>
      <w:bookmarkEnd w:id="5157"/>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58"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59" w:name="_MCCTEMPBM_CRPT80113046___7" w:colFirst="0" w:colLast="0"/>
            <w:bookmarkEnd w:id="5158"/>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59"/>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60"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60"/>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61" w:name="_Toc20207772"/>
      <w:bookmarkStart w:id="5162" w:name="_Toc27579655"/>
      <w:bookmarkStart w:id="5163" w:name="_Toc36116235"/>
      <w:bookmarkStart w:id="5164" w:name="_Toc45215118"/>
      <w:bookmarkStart w:id="5165" w:name="_Toc51866888"/>
      <w:bookmarkStart w:id="5166" w:name="_Toc171691676"/>
      <w:r w:rsidRPr="000903C1">
        <w:t>15.6</w:t>
      </w:r>
      <w:r w:rsidRPr="000903C1">
        <w:tab/>
        <w:t>Channel busy ratio request +CCBRREQ</w:t>
      </w:r>
      <w:bookmarkEnd w:id="5161"/>
      <w:bookmarkEnd w:id="5162"/>
      <w:bookmarkEnd w:id="5163"/>
      <w:bookmarkEnd w:id="5164"/>
      <w:bookmarkEnd w:id="5165"/>
      <w:bookmarkEnd w:id="5166"/>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67" w:name="_MCCTEMPBM_CRPT80113048___7"/>
            <w:bookmarkStart w:id="5168"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67"/>
          </w:p>
        </w:tc>
        <w:tc>
          <w:tcPr>
            <w:tcW w:w="4820" w:type="dxa"/>
          </w:tcPr>
          <w:p w14:paraId="21453AAA" w14:textId="77777777" w:rsidR="00E22655" w:rsidRPr="000903C1" w:rsidRDefault="00E22655" w:rsidP="00E22655">
            <w:pPr>
              <w:spacing w:after="20"/>
            </w:pPr>
            <w:bookmarkStart w:id="5169"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70" w:name="_MCCTEMPBM_CRPT80113050___7"/>
            <w:bookmarkEnd w:id="5169"/>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71" w:name="_MCCTEMPBM_CRPT80113051___7"/>
            <w:bookmarkEnd w:id="5170"/>
            <w:r w:rsidRPr="000903C1">
              <w:t xml:space="preserve">when </w:t>
            </w:r>
            <w:r w:rsidRPr="000903C1">
              <w:rPr>
                <w:rFonts w:ascii="Courier New" w:hAnsi="Courier New" w:cs="Courier New"/>
              </w:rPr>
              <w:t>&lt;pc5_type&gt;</w:t>
            </w:r>
            <w:r w:rsidRPr="000903C1">
              <w:t>=1 and command successful:</w:t>
            </w:r>
          </w:p>
          <w:bookmarkEnd w:id="5171"/>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72" w:name="_MCCTEMPBM_CRPT80113053___7" w:colFirst="0" w:colLast="0"/>
            <w:bookmarkEnd w:id="5168"/>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72"/>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0EB097A4" w:rsidR="00A22ADF" w:rsidRPr="000903C1" w:rsidRDefault="00A22ADF" w:rsidP="00A22ADF">
      <w:bookmarkStart w:id="5173" w:name="_MCCTEMPBM_CRPT80113054___7"/>
      <w:r w:rsidRPr="000903C1">
        <w:t xml:space="preserve">The </w:t>
      </w:r>
      <w:r w:rsidR="00CC383A">
        <w:t xml:space="preserve">execution </w:t>
      </w:r>
      <w:r w:rsidRPr="000903C1">
        <w:t>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3"/>
    <w:p w14:paraId="58D8DDF2" w14:textId="77777777" w:rsidR="00A22ADF" w:rsidRPr="000903C1" w:rsidRDefault="00A22ADF" w:rsidP="00A22ADF">
      <w:r w:rsidRPr="000903C1">
        <w:rPr>
          <w:b/>
        </w:rPr>
        <w:lastRenderedPageBreak/>
        <w:t>Defined values</w:t>
      </w:r>
    </w:p>
    <w:p w14:paraId="37E3857D" w14:textId="77777777" w:rsidR="00E22655" w:rsidRPr="000903C1" w:rsidRDefault="00E22655" w:rsidP="00E22655">
      <w:pPr>
        <w:pStyle w:val="B1"/>
      </w:pPr>
      <w:bookmarkStart w:id="5174"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75" w:name="_MCCTEMPBM_CRPT80113056___2"/>
      <w:bookmarkEnd w:id="5174"/>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76" w:name="_MCCTEMPBM_CRPT80113057___7"/>
      <w:bookmarkEnd w:id="5175"/>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176"/>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77" w:name="_Toc20207773"/>
      <w:bookmarkStart w:id="5178" w:name="_Toc27579656"/>
      <w:bookmarkStart w:id="5179" w:name="_Toc36116236"/>
      <w:bookmarkStart w:id="5180" w:name="_Toc45215119"/>
      <w:bookmarkStart w:id="5181" w:name="_Toc51866889"/>
      <w:bookmarkStart w:id="5182" w:name="_Toc171691677"/>
      <w:r w:rsidRPr="000903C1">
        <w:t>15.7</w:t>
      </w:r>
      <w:r w:rsidRPr="000903C1">
        <w:tab/>
        <w:t>V2X data transmission over PC5 +CV2XDTS</w:t>
      </w:r>
      <w:bookmarkEnd w:id="5177"/>
      <w:bookmarkEnd w:id="5178"/>
      <w:bookmarkEnd w:id="5179"/>
      <w:bookmarkEnd w:id="5180"/>
      <w:bookmarkEnd w:id="5181"/>
      <w:bookmarkEnd w:id="5182"/>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83"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84" w:name="_MCCTEMPBM_CRPT80113059___7" w:colFirst="0" w:colLast="0"/>
            <w:bookmarkEnd w:id="5183"/>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85" w:name="_MCCTEMPBM_CRPT80113060___7"/>
            <w:bookmarkEnd w:id="5184"/>
            <w:r w:rsidRPr="000903C1">
              <w:rPr>
                <w:rFonts w:ascii="Courier New" w:hAnsi="Courier New" w:cs="Courier New"/>
              </w:rPr>
              <w:t>+CV2XDTS=?</w:t>
            </w:r>
            <w:bookmarkEnd w:id="5185"/>
          </w:p>
        </w:tc>
        <w:tc>
          <w:tcPr>
            <w:tcW w:w="4820" w:type="dxa"/>
          </w:tcPr>
          <w:p w14:paraId="7BB075F8" w14:textId="043A74D4" w:rsidR="00A22ADF" w:rsidRPr="000903C1" w:rsidRDefault="00C224EA" w:rsidP="0082495A">
            <w:pPr>
              <w:spacing w:after="20"/>
              <w:rPr>
                <w:rFonts w:ascii="Courier New" w:hAnsi="Courier New" w:cs="Courier New"/>
              </w:rPr>
            </w:pPr>
            <w:bookmarkStart w:id="5186"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86"/>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87"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87"/>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88"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89" w:name="_MCCTEMPBM_CRPT80113064___2"/>
      <w:bookmarkEnd w:id="5188"/>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90" w:name="_MCCTEMPBM_CRPT80113065___7"/>
      <w:bookmarkEnd w:id="5189"/>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190"/>
    <w:p w14:paraId="590FD48C" w14:textId="77777777" w:rsidR="00A22ADF" w:rsidRPr="000903C1" w:rsidRDefault="00A22ADF" w:rsidP="00A22ADF">
      <w:pPr>
        <w:pStyle w:val="NO"/>
      </w:pPr>
      <w:r w:rsidRPr="000903C1">
        <w:lastRenderedPageBreak/>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91"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100605" w:rsidRDefault="00C224EA" w:rsidP="00C224EA">
      <w:pPr>
        <w:pStyle w:val="B2"/>
        <w:ind w:left="567" w:firstLine="0"/>
        <w:rPr>
          <w:lang w:val="fr-FR"/>
        </w:rPr>
      </w:pPr>
      <w:bookmarkStart w:id="5192" w:name="_MCCTEMPBM_CRPT80113067___2"/>
      <w:bookmarkEnd w:id="5191"/>
      <w:r w:rsidRPr="00100605">
        <w:rPr>
          <w:lang w:val="fr-FR"/>
        </w:rPr>
        <w:t>0</w:t>
      </w:r>
      <w:r w:rsidRPr="00100605">
        <w:rPr>
          <w:lang w:val="fr-FR"/>
        </w:rPr>
        <w:tab/>
        <w:t>E-UTRA PC5</w:t>
      </w:r>
    </w:p>
    <w:p w14:paraId="44C6878F" w14:textId="77777777" w:rsidR="00C224EA" w:rsidRPr="00100605" w:rsidRDefault="00C224EA" w:rsidP="00C224EA">
      <w:pPr>
        <w:pStyle w:val="B2"/>
        <w:ind w:left="567" w:firstLine="0"/>
        <w:rPr>
          <w:lang w:val="fr-FR"/>
        </w:rPr>
      </w:pPr>
      <w:r w:rsidRPr="00100605">
        <w:rPr>
          <w:lang w:val="fr-FR"/>
        </w:rPr>
        <w:t>1</w:t>
      </w:r>
      <w:r w:rsidRPr="00100605">
        <w:rPr>
          <w:lang w:val="fr-FR"/>
        </w:rPr>
        <w:tab/>
        <w:t>NR PC5</w:t>
      </w:r>
    </w:p>
    <w:bookmarkEnd w:id="5192"/>
    <w:p w14:paraId="066D9E6A" w14:textId="77777777" w:rsidR="00C224EA" w:rsidRPr="00100605"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193" w:name="_Toc20207774"/>
      <w:bookmarkStart w:id="5194" w:name="_Toc27579657"/>
      <w:bookmarkStart w:id="5195" w:name="_Toc36116237"/>
      <w:bookmarkStart w:id="5196" w:name="_Toc45215120"/>
      <w:bookmarkStart w:id="5197" w:name="_Toc51866890"/>
      <w:bookmarkStart w:id="5198" w:name="_Toc171691678"/>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193"/>
      <w:bookmarkEnd w:id="5194"/>
      <w:bookmarkEnd w:id="5195"/>
      <w:bookmarkEnd w:id="5196"/>
      <w:bookmarkEnd w:id="5197"/>
      <w:bookmarkEnd w:id="5198"/>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199"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00" w:name="_MCCTEMPBM_CRPT80113069___7"/>
            <w:bookmarkEnd w:id="5199"/>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00"/>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01"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01"/>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561668A1" w:rsidR="00D32457" w:rsidRPr="000903C1" w:rsidRDefault="00D32457" w:rsidP="00D32457">
      <w:pPr>
        <w:rPr>
          <w:noProof/>
          <w:lang w:eastAsia="zh-CN"/>
        </w:rPr>
      </w:pPr>
      <w:bookmarkStart w:id="5202" w:name="_MCCTEMPBM_CRPT80113071___7"/>
      <w:r w:rsidRPr="000903C1">
        <w:t xml:space="preserve">The </w:t>
      </w:r>
      <w:r w:rsidR="00CC383A">
        <w:t>execution</w:t>
      </w:r>
      <w:r w:rsidRPr="000903C1">
        <w:t xml:space="preserve">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2"/>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03"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03"/>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04" w:name="_Toc45215121"/>
      <w:bookmarkStart w:id="5205" w:name="_Toc51866891"/>
      <w:bookmarkStart w:id="5206" w:name="_Toc171691679"/>
      <w:r w:rsidRPr="000903C1">
        <w:lastRenderedPageBreak/>
        <w:t>16</w:t>
      </w:r>
      <w:r w:rsidRPr="000903C1">
        <w:tab/>
        <w:t>Commands for VAE layer configuration</w:t>
      </w:r>
      <w:bookmarkEnd w:id="5204"/>
      <w:bookmarkEnd w:id="5205"/>
      <w:bookmarkEnd w:id="5206"/>
    </w:p>
    <w:p w14:paraId="582AC76C" w14:textId="77777777" w:rsidR="00682E84" w:rsidRPr="000903C1" w:rsidRDefault="00682E84" w:rsidP="00E26141">
      <w:pPr>
        <w:pStyle w:val="Heading2"/>
      </w:pPr>
      <w:bookmarkStart w:id="5207" w:name="_Toc45215122"/>
      <w:bookmarkStart w:id="5208" w:name="_Toc51866892"/>
      <w:bookmarkStart w:id="5209" w:name="_Toc171691680"/>
      <w:r w:rsidRPr="000903C1">
        <w:t>16.1</w:t>
      </w:r>
      <w:r w:rsidRPr="000903C1">
        <w:tab/>
        <w:t>General</w:t>
      </w:r>
      <w:bookmarkEnd w:id="5207"/>
      <w:bookmarkEnd w:id="5208"/>
      <w:bookmarkEnd w:id="5209"/>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10"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11" w:name="_Toc20208127"/>
      <w:bookmarkStart w:id="5212" w:name="_Toc171691681"/>
      <w:bookmarkEnd w:id="5210"/>
      <w:r w:rsidRPr="000903C1">
        <w:rPr>
          <w:szCs w:val="32"/>
        </w:rPr>
        <w:t>16.2</w:t>
      </w:r>
      <w:r w:rsidRPr="000903C1">
        <w:rPr>
          <w:szCs w:val="32"/>
        </w:rPr>
        <w:tab/>
      </w:r>
      <w:r w:rsidRPr="000903C1">
        <w:t>Commands specific to VAE layer</w:t>
      </w:r>
      <w:bookmarkEnd w:id="5211"/>
      <w:bookmarkEnd w:id="5212"/>
    </w:p>
    <w:p w14:paraId="53F13B6C" w14:textId="77777777" w:rsidR="00503393" w:rsidRPr="000903C1" w:rsidRDefault="00503393" w:rsidP="00E26141">
      <w:pPr>
        <w:pStyle w:val="Heading3"/>
        <w:rPr>
          <w:lang w:bidi="he-IL"/>
        </w:rPr>
      </w:pPr>
      <w:bookmarkStart w:id="5213" w:name="_Toc20208128"/>
      <w:bookmarkStart w:id="5214" w:name="_Toc171691682"/>
      <w:r w:rsidRPr="000903C1">
        <w:t>16.2.1</w:t>
      </w:r>
      <w:r w:rsidRPr="000903C1">
        <w:tab/>
        <w:t>VAE layer configuration in MT +CVAEACT</w:t>
      </w:r>
      <w:bookmarkEnd w:id="5214"/>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15"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16" w:name="_MCCTEMPBM_CRPT80113076___7" w:colFirst="0" w:colLast="0"/>
            <w:bookmarkEnd w:id="5215"/>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17" w:name="_MCCTEMPBM_CRPT80113077___7" w:colFirst="0" w:colLast="0"/>
            <w:bookmarkEnd w:id="5216"/>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17"/>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18"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8"/>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19"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3"/>
    <w:bookmarkEnd w:id="5219"/>
    <w:p w14:paraId="35CF21D1" w14:textId="77777777" w:rsidR="00503393" w:rsidRPr="000903C1" w:rsidRDefault="00503393" w:rsidP="00503393">
      <w:r w:rsidRPr="000903C1">
        <w:rPr>
          <w:b/>
        </w:rPr>
        <w:lastRenderedPageBreak/>
        <w:t>Defined values</w:t>
      </w:r>
    </w:p>
    <w:p w14:paraId="66511608" w14:textId="77777777" w:rsidR="00503393" w:rsidRPr="000903C1" w:rsidRDefault="00503393" w:rsidP="00503393">
      <w:pPr>
        <w:pStyle w:val="B1"/>
        <w:rPr>
          <w:rFonts w:ascii="Courier New" w:hAnsi="Courier New"/>
        </w:rPr>
      </w:pPr>
      <w:bookmarkStart w:id="5220" w:name="_MCCTEMPBM_CRPT80113080___7"/>
      <w:r w:rsidRPr="000903C1">
        <w:rPr>
          <w:rFonts w:ascii="Courier New" w:hAnsi="Courier New"/>
        </w:rPr>
        <w:t>&lt;state&gt;</w:t>
      </w:r>
      <w:r w:rsidRPr="000903C1">
        <w:t>: integer type; specifies if VAE layer support is to be enabled or disabled in the MT.</w:t>
      </w:r>
    </w:p>
    <w:bookmarkEnd w:id="5220"/>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21"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21"/>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22" w:name="_Toc171691683"/>
      <w:r w:rsidRPr="000903C1">
        <w:t>16.2.2</w:t>
      </w:r>
      <w:r w:rsidRPr="000903C1">
        <w:tab/>
        <w:t>VAE layer registration +CVAEREG</w:t>
      </w:r>
      <w:bookmarkEnd w:id="5222"/>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23"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24" w:name="_MCCTEMPBM_CRPT80113083___7" w:colFirst="0" w:colLast="0"/>
            <w:bookmarkEnd w:id="5223"/>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24"/>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25"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5"/>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26"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w:t>
      </w:r>
      <w:r w:rsidRPr="000903C1">
        <w:lastRenderedPageBreak/>
        <w:t>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26"/>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27" w:name="_Toc171691684"/>
      <w:r w:rsidRPr="000903C1">
        <w:t>17</w:t>
      </w:r>
      <w:r w:rsidRPr="000903C1">
        <w:tab/>
        <w:t>Commands for UAE layer configuration</w:t>
      </w:r>
      <w:bookmarkEnd w:id="5227"/>
    </w:p>
    <w:p w14:paraId="06F34C1C" w14:textId="77777777" w:rsidR="00994E0C" w:rsidRPr="000903C1" w:rsidRDefault="00994E0C" w:rsidP="00994E0C">
      <w:pPr>
        <w:pStyle w:val="Heading2"/>
      </w:pPr>
      <w:bookmarkStart w:id="5228" w:name="_Toc171691685"/>
      <w:r w:rsidRPr="000903C1">
        <w:t>17.1</w:t>
      </w:r>
      <w:r w:rsidRPr="000903C1">
        <w:tab/>
        <w:t>General</w:t>
      </w:r>
      <w:bookmarkEnd w:id="5228"/>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29" w:name="_Toc171691686"/>
      <w:r w:rsidRPr="000903C1">
        <w:rPr>
          <w:szCs w:val="32"/>
        </w:rPr>
        <w:t>17.2</w:t>
      </w:r>
      <w:r w:rsidRPr="000903C1">
        <w:rPr>
          <w:szCs w:val="32"/>
        </w:rPr>
        <w:tab/>
      </w:r>
      <w:r w:rsidRPr="000903C1">
        <w:t>Commands specific to UAE layer</w:t>
      </w:r>
      <w:bookmarkEnd w:id="5229"/>
    </w:p>
    <w:p w14:paraId="4DC80690" w14:textId="77777777" w:rsidR="00994E0C" w:rsidRPr="000903C1" w:rsidRDefault="00994E0C" w:rsidP="00994E0C">
      <w:pPr>
        <w:pStyle w:val="Heading3"/>
        <w:rPr>
          <w:lang w:bidi="he-IL"/>
        </w:rPr>
      </w:pPr>
      <w:bookmarkStart w:id="5230" w:name="_Toc171691687"/>
      <w:r w:rsidRPr="000903C1">
        <w:t>17.2.1</w:t>
      </w:r>
      <w:r w:rsidRPr="000903C1">
        <w:tab/>
        <w:t>UAE layer configuration in MT +CUAEACT</w:t>
      </w:r>
      <w:bookmarkEnd w:id="5230"/>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lastRenderedPageBreak/>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31" w:name="_Toc171691688"/>
      <w:r w:rsidRPr="000903C1">
        <w:t>17.2.2</w:t>
      </w:r>
      <w:r w:rsidRPr="000903C1">
        <w:tab/>
        <w:t>UAE layer registration +CUAEREG</w:t>
      </w:r>
      <w:bookmarkEnd w:id="5231"/>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lastRenderedPageBreak/>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32" w:name="_Toc171691689"/>
      <w:r w:rsidRPr="000903C1">
        <w:t>1</w:t>
      </w:r>
      <w:r w:rsidR="00994E0C" w:rsidRPr="000903C1">
        <w:t>8</w:t>
      </w:r>
      <w:r w:rsidRPr="000903C1">
        <w:tab/>
        <w:t>Commands for UAS configuration and operation</w:t>
      </w:r>
      <w:bookmarkEnd w:id="5232"/>
    </w:p>
    <w:p w14:paraId="31241C10" w14:textId="10325018" w:rsidR="00E3548D" w:rsidRPr="000903C1" w:rsidRDefault="00E3548D" w:rsidP="00E3548D">
      <w:pPr>
        <w:pStyle w:val="Heading2"/>
      </w:pPr>
      <w:bookmarkStart w:id="5233" w:name="_Toc171691690"/>
      <w:r w:rsidRPr="000903C1">
        <w:t>1</w:t>
      </w:r>
      <w:r w:rsidR="00994E0C" w:rsidRPr="000903C1">
        <w:t>8</w:t>
      </w:r>
      <w:r w:rsidRPr="000903C1">
        <w:t>.1</w:t>
      </w:r>
      <w:r w:rsidRPr="000903C1">
        <w:tab/>
        <w:t>General</w:t>
      </w:r>
      <w:bookmarkEnd w:id="5233"/>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34" w:name="_Toc171691691"/>
      <w:r w:rsidRPr="000903C1">
        <w:t>1</w:t>
      </w:r>
      <w:r w:rsidR="00994E0C" w:rsidRPr="000903C1">
        <w:t>8</w:t>
      </w:r>
      <w:r w:rsidRPr="000903C1">
        <w:t>.2</w:t>
      </w:r>
      <w:r w:rsidRPr="000903C1">
        <w:tab/>
        <w:t>Commands specific to UAS services</w:t>
      </w:r>
      <w:bookmarkEnd w:id="5234"/>
    </w:p>
    <w:p w14:paraId="6F6D1142" w14:textId="483459F8" w:rsidR="00E3548D" w:rsidRPr="000903C1" w:rsidRDefault="00E3548D" w:rsidP="00E3548D">
      <w:pPr>
        <w:pStyle w:val="Heading3"/>
      </w:pPr>
      <w:bookmarkStart w:id="5235" w:name="_Toc171691692"/>
      <w:r w:rsidRPr="000903C1">
        <w:t>1</w:t>
      </w:r>
      <w:r w:rsidR="00994E0C" w:rsidRPr="000903C1">
        <w:t>8</w:t>
      </w:r>
      <w:r w:rsidRPr="000903C1">
        <w:t>.2.1</w:t>
      </w:r>
      <w:r w:rsidRPr="000903C1">
        <w:tab/>
        <w:t>UUAA parameter transport +CUUAAPT</w:t>
      </w:r>
      <w:bookmarkEnd w:id="5235"/>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36"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36"/>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37" w:name="_Toc171691693"/>
      <w:r w:rsidRPr="000903C1">
        <w:t>1</w:t>
      </w:r>
      <w:r w:rsidR="00994E0C" w:rsidRPr="000903C1">
        <w:t>8</w:t>
      </w:r>
      <w:r w:rsidRPr="000903C1">
        <w:t>.2.2</w:t>
      </w:r>
      <w:r w:rsidRPr="000903C1">
        <w:tab/>
        <w:t>C2 authorization parameter transport +CC2APT</w:t>
      </w:r>
      <w:bookmarkEnd w:id="5237"/>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lastRenderedPageBreak/>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100605" w:rsidRDefault="00E3548D" w:rsidP="00E3548D">
      <w:pPr>
        <w:keepNext/>
        <w:keepLines/>
      </w:pPr>
      <w:r w:rsidRPr="00100605">
        <w:rPr>
          <w:b/>
        </w:rPr>
        <w:t>Implementation</w:t>
      </w:r>
    </w:p>
    <w:p w14:paraId="68970743" w14:textId="2B2841C9" w:rsidR="00E3548D" w:rsidRDefault="00E3548D" w:rsidP="003972C2">
      <w:pPr>
        <w:keepNext/>
        <w:keepLines/>
      </w:pPr>
      <w:r w:rsidRPr="00100605">
        <w:t>Optional.</w:t>
      </w:r>
    </w:p>
    <w:p w14:paraId="224D1D2A" w14:textId="0E6E9CEB" w:rsidR="00BE30C8" w:rsidRPr="0052291D" w:rsidRDefault="00BE30C8" w:rsidP="00BE30C8">
      <w:pPr>
        <w:pStyle w:val="Heading1"/>
        <w:rPr>
          <w:rFonts w:eastAsia="Malgun Gothic"/>
        </w:rPr>
      </w:pPr>
      <w:bookmarkStart w:id="5238" w:name="_Hlk142511703"/>
      <w:bookmarkStart w:id="5239" w:name="_Toc171691694"/>
      <w:r>
        <w:rPr>
          <w:rFonts w:eastAsia="Malgun Gothic"/>
        </w:rPr>
        <w:t>19</w:t>
      </w:r>
      <w:r w:rsidRPr="0052291D">
        <w:rPr>
          <w:rFonts w:eastAsia="Malgun Gothic"/>
        </w:rPr>
        <w:tab/>
        <w:t>Commands for edge enabling layer operation</w:t>
      </w:r>
      <w:bookmarkEnd w:id="5239"/>
    </w:p>
    <w:p w14:paraId="03649CF1" w14:textId="50044B91" w:rsidR="00BE30C8" w:rsidRPr="0052291D" w:rsidRDefault="00BE30C8" w:rsidP="00BE30C8">
      <w:pPr>
        <w:pStyle w:val="Heading2"/>
        <w:rPr>
          <w:rFonts w:eastAsia="Malgun Gothic"/>
        </w:rPr>
      </w:pPr>
      <w:bookmarkStart w:id="5240" w:name="_Toc171691695"/>
      <w:r>
        <w:rPr>
          <w:rFonts w:eastAsia="Malgun Gothic"/>
        </w:rPr>
        <w:t>19</w:t>
      </w:r>
      <w:r w:rsidRPr="0052291D">
        <w:rPr>
          <w:rFonts w:eastAsia="Malgun Gothic"/>
        </w:rPr>
        <w:t>.1</w:t>
      </w:r>
      <w:r w:rsidRPr="0052291D">
        <w:rPr>
          <w:rFonts w:eastAsia="Malgun Gothic"/>
        </w:rPr>
        <w:tab/>
        <w:t>General</w:t>
      </w:r>
      <w:bookmarkEnd w:id="5240"/>
    </w:p>
    <w:p w14:paraId="45E5845F" w14:textId="77777777" w:rsidR="00BE30C8" w:rsidRPr="0052291D" w:rsidRDefault="00BE30C8" w:rsidP="00BE30C8">
      <w:pPr>
        <w:rPr>
          <w:rFonts w:eastAsia="Malgun Gothic"/>
        </w:rPr>
      </w:pPr>
      <w:r w:rsidRPr="0052291D">
        <w:rPr>
          <w:rFonts w:eastAsia="Malgun Gothic"/>
        </w:rPr>
        <w:t>This clause defines AT commands that a TE may use to control MT supporting the edge enabling layer and EDGE-5 interface as specified in 3GPP</w:t>
      </w:r>
      <w:r w:rsidRPr="0052291D">
        <w:rPr>
          <w:rFonts w:eastAsia="Malgun Gothic"/>
          <w:lang w:val="en-US"/>
        </w:rPr>
        <w:t> TS 23.558 [187].</w:t>
      </w:r>
    </w:p>
    <w:p w14:paraId="1113FA8B" w14:textId="77777777" w:rsidR="00BE30C8" w:rsidRPr="0052291D" w:rsidRDefault="00BE30C8" w:rsidP="00BE30C8">
      <w:pPr>
        <w:rPr>
          <w:rFonts w:eastAsia="Malgun Gothic"/>
        </w:rPr>
      </w:pPr>
      <w:r w:rsidRPr="0052291D">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52291D" w:rsidRDefault="00BE30C8" w:rsidP="00BE30C8">
      <w:pPr>
        <w:rPr>
          <w:rFonts w:eastAsia="Malgun Gothic"/>
          <w:lang w:val="en-US"/>
        </w:rPr>
      </w:pPr>
      <w:r w:rsidRPr="0052291D">
        <w:rPr>
          <w:rFonts w:eastAsia="Malgun Gothic"/>
          <w:lang w:val="en-US"/>
        </w:rPr>
        <w:t xml:space="preserve">The </w:t>
      </w:r>
      <w:r w:rsidRPr="0052291D">
        <w:rPr>
          <w:rFonts w:ascii="Courier New" w:eastAsia="Malgun Gothic" w:hAnsi="Courier New" w:cs="Courier New"/>
          <w:lang w:val="en-US"/>
        </w:rPr>
        <w:t>+CE5EASD</w:t>
      </w:r>
      <w:r w:rsidRPr="0052291D">
        <w:rPr>
          <w:rFonts w:eastAsia="Malgun Gothic"/>
          <w:lang w:val="en-US"/>
        </w:rPr>
        <w:t xml:space="preserve"> command provides the edge enabling layer with an application client profile and optionally EAS discovery filter(s) to be used for performing EAS discovery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+CE5ACRREQ</w:t>
      </w:r>
      <w:r w:rsidRPr="0052291D">
        <w:rPr>
          <w:rFonts w:eastAsia="Malgun Gothic"/>
          <w:lang w:val="en-US"/>
        </w:rPr>
        <w:t xml:space="preserve"> command request</w:t>
      </w:r>
      <w:r>
        <w:rPr>
          <w:rFonts w:eastAsia="Malgun Gothic"/>
          <w:lang w:val="en-US"/>
        </w:rPr>
        <w:t>s</w:t>
      </w:r>
      <w:r w:rsidRPr="0052291D">
        <w:rPr>
          <w:rFonts w:eastAsia="Malgun Gothic"/>
          <w:lang w:val="en-US"/>
        </w:rPr>
        <w:t xml:space="preserve"> the edge enabling layer to initiate </w:t>
      </w:r>
      <w:r>
        <w:rPr>
          <w:rFonts w:eastAsia="Malgun Gothic"/>
          <w:lang w:val="en-US"/>
        </w:rPr>
        <w:t xml:space="preserve">an </w:t>
      </w:r>
      <w:r w:rsidRPr="0052291D">
        <w:rPr>
          <w:rFonts w:eastAsia="Malgun Gothic"/>
          <w:lang w:val="en-US"/>
        </w:rPr>
        <w:t xml:space="preserve">ACR procedure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+CE5EECSRV</w:t>
      </w:r>
      <w:r w:rsidRPr="0052291D">
        <w:rPr>
          <w:rFonts w:eastAsia="Malgun Gothic"/>
          <w:lang w:val="en-US"/>
        </w:rPr>
        <w:t xml:space="preserve"> command enables or disables the edge enabling layer to notify a list of EEC service(s) available at the edge enabling layer in the MT as specified in </w:t>
      </w:r>
      <w:r w:rsidRPr="0052291D">
        <w:rPr>
          <w:rFonts w:eastAsia="Malgun Gothic"/>
        </w:rPr>
        <w:t>3GPP</w:t>
      </w:r>
      <w:r w:rsidRPr="0052291D">
        <w:rPr>
          <w:rFonts w:eastAsia="Malgun Gothic"/>
          <w:lang w:val="en-US"/>
        </w:rPr>
        <w:t xml:space="preserve"> TS 23.558 [187]. The </w:t>
      </w:r>
      <w:r w:rsidRPr="0052291D">
        <w:rPr>
          <w:rFonts w:ascii="Courier New" w:eastAsia="Malgun Gothic" w:hAnsi="Courier New" w:cs="Courier New"/>
          <w:lang w:val="en-US"/>
        </w:rPr>
        <w:t>+CE5UEIDREQ</w:t>
      </w:r>
      <w:r w:rsidRPr="0052291D">
        <w:rPr>
          <w:rFonts w:eastAsia="Malgun Gothic"/>
          <w:lang w:val="en-US"/>
        </w:rPr>
        <w:t xml:space="preserve"> command requests the edge enabling layer to perform </w:t>
      </w:r>
      <w:r>
        <w:rPr>
          <w:rFonts w:eastAsia="Malgun Gothic"/>
          <w:lang w:val="en-US"/>
        </w:rPr>
        <w:t xml:space="preserve">a </w:t>
      </w:r>
      <w:r w:rsidRPr="0052291D">
        <w:rPr>
          <w:rFonts w:eastAsia="Malgun Gothic"/>
          <w:lang w:val="en-US"/>
        </w:rPr>
        <w:t xml:space="preserve">UE identifier API procedure by the MT as specified in </w:t>
      </w:r>
      <w:r w:rsidRPr="0052291D">
        <w:rPr>
          <w:rFonts w:eastAsia="Malgun Gothic"/>
        </w:rPr>
        <w:t>3GPP</w:t>
      </w:r>
      <w:r w:rsidRPr="0052291D">
        <w:rPr>
          <w:rFonts w:eastAsia="Malgun Gothic"/>
          <w:lang w:val="en-US"/>
        </w:rPr>
        <w:t> TS 23.558 [187].</w:t>
      </w:r>
    </w:p>
    <w:p w14:paraId="2151D89C" w14:textId="3EE1A5F7" w:rsidR="00BE30C8" w:rsidRPr="0052291D" w:rsidRDefault="00BE30C8" w:rsidP="00BE30C8">
      <w:pPr>
        <w:pStyle w:val="Heading2"/>
        <w:rPr>
          <w:rFonts w:eastAsia="Malgun Gothic"/>
        </w:rPr>
      </w:pPr>
      <w:bookmarkStart w:id="5241" w:name="_Toc171691696"/>
      <w:r>
        <w:rPr>
          <w:rFonts w:eastAsia="Malgun Gothic"/>
          <w:szCs w:val="32"/>
        </w:rPr>
        <w:t>19</w:t>
      </w:r>
      <w:r w:rsidRPr="0052291D">
        <w:rPr>
          <w:rFonts w:eastAsia="Malgun Gothic"/>
          <w:szCs w:val="32"/>
        </w:rPr>
        <w:t>.2</w:t>
      </w:r>
      <w:r w:rsidRPr="0052291D">
        <w:rPr>
          <w:rFonts w:eastAsia="Malgun Gothic"/>
          <w:szCs w:val="32"/>
        </w:rPr>
        <w:tab/>
      </w:r>
      <w:r w:rsidRPr="0052291D">
        <w:rPr>
          <w:rFonts w:eastAsia="Malgun Gothic"/>
        </w:rPr>
        <w:t>Commands specific to edge enabling layer</w:t>
      </w:r>
      <w:bookmarkEnd w:id="5241"/>
    </w:p>
    <w:p w14:paraId="5BEFA493" w14:textId="4BAD9A21" w:rsidR="00BE30C8" w:rsidRPr="0052291D" w:rsidRDefault="00BE30C8" w:rsidP="00BE30C8">
      <w:pPr>
        <w:pStyle w:val="Heading3"/>
        <w:rPr>
          <w:rFonts w:eastAsia="Malgun Gothic"/>
          <w:lang w:bidi="he-IL"/>
        </w:rPr>
      </w:pPr>
      <w:bookmarkStart w:id="5242" w:name="_Toc171691697"/>
      <w:r>
        <w:rPr>
          <w:rFonts w:eastAsia="Malgun Gothic"/>
        </w:rPr>
        <w:t>19</w:t>
      </w:r>
      <w:r w:rsidRPr="0052291D">
        <w:rPr>
          <w:rFonts w:eastAsia="Malgun Gothic"/>
        </w:rPr>
        <w:t>.2.1</w:t>
      </w:r>
      <w:r w:rsidRPr="0052291D">
        <w:rPr>
          <w:rFonts w:eastAsia="Malgun Gothic"/>
        </w:rPr>
        <w:tab/>
        <w:t>Edge-5 EAS discovery +CE5EASD</w:t>
      </w:r>
      <w:bookmarkEnd w:id="5242"/>
    </w:p>
    <w:p w14:paraId="13897552" w14:textId="6B83863D"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.2.1-</w:t>
      </w:r>
      <w:r w:rsidRPr="0052291D">
        <w:rPr>
          <w:rFonts w:ascii="Arial" w:eastAsia="Malgun Gothic" w:hAnsi="Arial"/>
          <w:b/>
          <w:noProof/>
        </w:rPr>
        <w:t>1</w:t>
      </w:r>
      <w:r w:rsidRPr="0052291D">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8DB4604" w14:textId="77777777" w:rsidTr="00370FFC">
        <w:trPr>
          <w:cantSplit/>
          <w:jc w:val="center"/>
        </w:trPr>
        <w:tc>
          <w:tcPr>
            <w:tcW w:w="3765" w:type="dxa"/>
          </w:tcPr>
          <w:p w14:paraId="1B667D1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5D8CA7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37777A49" w14:textId="77777777" w:rsidTr="00370FFC">
        <w:trPr>
          <w:cantSplit/>
          <w:jc w:val="center"/>
        </w:trPr>
        <w:tc>
          <w:tcPr>
            <w:tcW w:w="3765" w:type="dxa"/>
          </w:tcPr>
          <w:p w14:paraId="7F19CFA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+CE5EASD=&lt;AC-profile&gt;,&lt;AC-security-credential&gt;[,&lt;EAS-characteristics&gt;]</w:t>
            </w:r>
          </w:p>
        </w:tc>
        <w:tc>
          <w:tcPr>
            <w:tcW w:w="4614" w:type="dxa"/>
          </w:tcPr>
          <w:p w14:paraId="1C414A5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0FCC9B88"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CE5EASD</w:t>
            </w:r>
            <w:r w:rsidRPr="0052291D">
              <w:rPr>
                <w:rFonts w:ascii="Courier New" w:eastAsia="Malgun Gothic" w:hAnsi="Courier New" w:cs="Courier New"/>
              </w:rPr>
              <w:t>: </w:t>
            </w:r>
            <w:r w:rsidRPr="0052291D">
              <w:rPr>
                <w:rFonts w:ascii="Courier New" w:eastAsia="Malgun Gothic" w:hAnsi="Courier New"/>
              </w:rPr>
              <w:t>&lt;discovered-EAS&gt;</w:t>
            </w:r>
          </w:p>
        </w:tc>
      </w:tr>
      <w:tr w:rsidR="00BE30C8" w:rsidRPr="0052291D" w14:paraId="76F26BA3" w14:textId="77777777" w:rsidTr="00370FFC">
        <w:trPr>
          <w:cantSplit/>
          <w:jc w:val="center"/>
        </w:trPr>
        <w:tc>
          <w:tcPr>
            <w:tcW w:w="3765" w:type="dxa"/>
          </w:tcPr>
          <w:p w14:paraId="7D9B201A"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p>
        </w:tc>
        <w:tc>
          <w:tcPr>
            <w:tcW w:w="4614" w:type="dxa"/>
          </w:tcPr>
          <w:p w14:paraId="432B80A1" w14:textId="77777777" w:rsidR="00BE30C8" w:rsidRPr="0052291D" w:rsidRDefault="00BE30C8" w:rsidP="00370FFC">
            <w:pPr>
              <w:spacing w:after="20"/>
              <w:rPr>
                <w:rFonts w:ascii="Courier New" w:eastAsia="Malgun Gothic" w:hAnsi="Courier New"/>
              </w:rPr>
            </w:pPr>
          </w:p>
        </w:tc>
      </w:tr>
      <w:tr w:rsidR="00BE30C8" w:rsidRPr="0052291D" w14:paraId="554F973D" w14:textId="77777777" w:rsidTr="00370FFC">
        <w:trPr>
          <w:cantSplit/>
          <w:jc w:val="center"/>
        </w:trPr>
        <w:tc>
          <w:tcPr>
            <w:tcW w:w="3765" w:type="dxa"/>
          </w:tcPr>
          <w:p w14:paraId="4D18538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39498A68" w14:textId="77777777" w:rsidR="00BE30C8" w:rsidRPr="0052291D" w:rsidRDefault="00BE30C8" w:rsidP="00370FFC">
            <w:pPr>
              <w:spacing w:after="20"/>
              <w:rPr>
                <w:rFonts w:ascii="Courier New" w:eastAsia="Malgun Gothic" w:hAnsi="Courier New"/>
              </w:rPr>
            </w:pPr>
          </w:p>
        </w:tc>
      </w:tr>
    </w:tbl>
    <w:p w14:paraId="6969E8BB" w14:textId="77777777" w:rsidR="00BE30C8" w:rsidRPr="0052291D" w:rsidRDefault="00BE30C8" w:rsidP="00BE30C8">
      <w:pPr>
        <w:rPr>
          <w:rFonts w:eastAsia="Malgun Gothic"/>
          <w:b/>
        </w:rPr>
      </w:pPr>
    </w:p>
    <w:p w14:paraId="1F124B84" w14:textId="77777777" w:rsidR="00BE30C8" w:rsidRPr="0052291D" w:rsidRDefault="00BE30C8" w:rsidP="00BE30C8">
      <w:pPr>
        <w:rPr>
          <w:rFonts w:eastAsia="Malgun Gothic"/>
          <w:b/>
        </w:rPr>
      </w:pPr>
      <w:r w:rsidRPr="0052291D">
        <w:rPr>
          <w:rFonts w:eastAsia="Malgun Gothic"/>
          <w:b/>
        </w:rPr>
        <w:t>Description</w:t>
      </w:r>
    </w:p>
    <w:p w14:paraId="1BE7CAEA"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and the security credential associated with the application client profile, and optionally EAS discovery filter. </w:t>
      </w:r>
      <w:r w:rsidRPr="0052291D">
        <w:rPr>
          <w:rFonts w:eastAsia="Malgun Gothic"/>
          <w:lang w:val="en-US"/>
        </w:rPr>
        <w:t>If the security credential associated with the application client is valid, t</w:t>
      </w:r>
      <w:r w:rsidRPr="0052291D">
        <w:rPr>
          <w:rFonts w:eastAsia="Malgun Gothic"/>
        </w:rPr>
        <w:t xml:space="preserve">hen the edge enabling layer performs </w:t>
      </w:r>
      <w:r>
        <w:rPr>
          <w:rFonts w:eastAsia="Malgun Gothic"/>
        </w:rPr>
        <w:t xml:space="preserve">an </w:t>
      </w:r>
      <w:r w:rsidRPr="0052291D">
        <w:rPr>
          <w:rFonts w:eastAsia="Malgun Gothic"/>
        </w:rPr>
        <w:t xml:space="preserve">EAS discovery procedure </w:t>
      </w:r>
      <w:r w:rsidRPr="0052291D">
        <w:rPr>
          <w:rFonts w:eastAsia="Malgun Gothic"/>
          <w:lang w:val="en-US"/>
        </w:rPr>
        <w:t xml:space="preserve">and returns the EAS profile </w:t>
      </w:r>
      <w:r w:rsidRPr="0052291D">
        <w:rPr>
          <w:rFonts w:eastAsia="Malgun Gothic"/>
        </w:rPr>
        <w:t>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8.14.2.3.</w:t>
      </w:r>
    </w:p>
    <w:p w14:paraId="2660432F" w14:textId="77777777" w:rsidR="00BE30C8" w:rsidRPr="0052291D" w:rsidRDefault="00BE30C8" w:rsidP="00BE30C8">
      <w:pPr>
        <w:rPr>
          <w:rFonts w:eastAsia="Malgun Gothic"/>
        </w:rPr>
      </w:pPr>
      <w:r w:rsidRPr="0052291D">
        <w:rPr>
          <w:rFonts w:eastAsia="Malgun Gothic"/>
        </w:rPr>
        <w:lastRenderedPageBreak/>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55FE2330" w14:textId="77777777" w:rsidR="00BE30C8" w:rsidRPr="0052291D" w:rsidRDefault="00BE30C8" w:rsidP="00BE30C8">
      <w:pPr>
        <w:rPr>
          <w:rFonts w:eastAsia="Malgun Gothic"/>
        </w:rPr>
      </w:pPr>
      <w:r w:rsidRPr="0052291D">
        <w:rPr>
          <w:rFonts w:eastAsia="Malgun Gothic"/>
          <w:b/>
        </w:rPr>
        <w:t>Defined values</w:t>
      </w:r>
    </w:p>
    <w:p w14:paraId="1198BC5C" w14:textId="09B19F71"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2B7ED9AF"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3C71D442" w14:textId="7B985E39" w:rsidR="00BE30C8" w:rsidRPr="0052291D" w:rsidRDefault="00BE30C8" w:rsidP="00BE30C8">
      <w:pPr>
        <w:ind w:left="568" w:hanging="284"/>
        <w:rPr>
          <w:rFonts w:eastAsia="Malgun Gothic"/>
        </w:rPr>
      </w:pPr>
      <w:r w:rsidRPr="0052291D">
        <w:rPr>
          <w:rFonts w:ascii="Courier New" w:eastAsia="Malgun Gothic" w:hAnsi="Courier New"/>
        </w:rPr>
        <w:t>&lt;EAS-characteristics&gt;</w:t>
      </w:r>
      <w:r w:rsidRPr="0052291D">
        <w:rPr>
          <w:rFonts w:eastAsia="Malgun Gothic"/>
        </w:rPr>
        <w:t xml:space="preserve">: string type; indicates the list of the EAS characteristics that the TE is interested in. The </w:t>
      </w:r>
      <w:r w:rsidRPr="0052291D">
        <w:rPr>
          <w:rFonts w:ascii="Courier New" w:eastAsia="Malgun Gothic" w:hAnsi="Courier New"/>
        </w:rPr>
        <w:t>&lt;EAS-characteristics&gt;</w:t>
      </w:r>
      <w:r w:rsidRPr="0052291D">
        <w:rPr>
          <w:rFonts w:eastAsia="Malgun Gothic"/>
        </w:rPr>
        <w:t xml:space="preserve"> is encoded as EasCharacteristics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w:t>
      </w:r>
    </w:p>
    <w:p w14:paraId="75E8BEF7" w14:textId="25496167" w:rsidR="00BE30C8" w:rsidRPr="0052291D" w:rsidRDefault="00BE30C8" w:rsidP="00BE30C8">
      <w:pPr>
        <w:ind w:left="568" w:hanging="284"/>
        <w:rPr>
          <w:rFonts w:eastAsia="Malgun Gothic"/>
        </w:rPr>
      </w:pPr>
      <w:r w:rsidRPr="0052291D">
        <w:rPr>
          <w:rFonts w:ascii="Courier New" w:eastAsia="Malgun Gothic" w:hAnsi="Courier New"/>
        </w:rPr>
        <w:t>&lt;discovered-EAS&gt;</w:t>
      </w:r>
      <w:r w:rsidRPr="0052291D">
        <w:rPr>
          <w:rFonts w:eastAsia="Malgun Gothic"/>
        </w:rPr>
        <w:t xml:space="preserve">: string type; indicates the result of EAS discovery procedure performed by the edge enabling layer in the MT for the request of the TE, as specified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5.3. the </w:t>
      </w:r>
      <w:r w:rsidRPr="0052291D">
        <w:rPr>
          <w:rFonts w:ascii="Courier New" w:eastAsia="Malgun Gothic" w:hAnsi="Courier New"/>
        </w:rPr>
        <w:t>&lt;discovered-EAS&gt;</w:t>
      </w:r>
      <w:r w:rsidRPr="0052291D">
        <w:rPr>
          <w:rFonts w:eastAsia="Malgun Gothic"/>
        </w:rPr>
        <w:t xml:space="preserve"> is encoded as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7CF30582" w14:textId="77777777" w:rsidR="00BE30C8" w:rsidRPr="0052291D" w:rsidRDefault="00BE30C8" w:rsidP="00BE30C8">
      <w:pPr>
        <w:rPr>
          <w:rFonts w:eastAsia="Malgun Gothic"/>
        </w:rPr>
      </w:pPr>
      <w:r w:rsidRPr="0052291D">
        <w:rPr>
          <w:rFonts w:eastAsia="Malgun Gothic"/>
          <w:b/>
        </w:rPr>
        <w:t>Implementation</w:t>
      </w:r>
    </w:p>
    <w:p w14:paraId="12274F21"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0913650E" w14:textId="7CB15526" w:rsidR="00BE30C8" w:rsidRPr="0052291D" w:rsidRDefault="00BE30C8" w:rsidP="00BE30C8">
      <w:pPr>
        <w:pStyle w:val="Heading3"/>
        <w:rPr>
          <w:rFonts w:eastAsia="Malgun Gothic"/>
          <w:lang w:bidi="he-IL"/>
        </w:rPr>
      </w:pPr>
      <w:bookmarkStart w:id="5243" w:name="_Toc171691698"/>
      <w:r>
        <w:rPr>
          <w:rFonts w:eastAsia="Malgun Gothic"/>
        </w:rPr>
        <w:t>19</w:t>
      </w:r>
      <w:r w:rsidRPr="0052291D">
        <w:rPr>
          <w:rFonts w:eastAsia="Malgun Gothic"/>
        </w:rPr>
        <w:t>.2.2</w:t>
      </w:r>
      <w:r w:rsidRPr="0052291D">
        <w:rPr>
          <w:rFonts w:eastAsia="Malgun Gothic"/>
        </w:rPr>
        <w:tab/>
        <w:t>Edge-5 ACR trigger request +CE5ACRREQ</w:t>
      </w:r>
      <w:bookmarkEnd w:id="5243"/>
    </w:p>
    <w:p w14:paraId="4818892D" w14:textId="1B68E7DF"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.2.2-</w:t>
      </w:r>
      <w:r w:rsidRPr="0052291D">
        <w:rPr>
          <w:rFonts w:ascii="Arial" w:eastAsia="Malgun Gothic" w:hAnsi="Arial"/>
          <w:b/>
          <w:noProof/>
        </w:rPr>
        <w:t>1</w:t>
      </w:r>
      <w:r w:rsidRPr="0052291D">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1DA4BED8" w14:textId="77777777" w:rsidTr="00370FFC">
        <w:trPr>
          <w:cantSplit/>
          <w:jc w:val="center"/>
        </w:trPr>
        <w:tc>
          <w:tcPr>
            <w:tcW w:w="3765" w:type="dxa"/>
          </w:tcPr>
          <w:p w14:paraId="70535AF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8D48FFD"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1D2F9D4D" w14:textId="77777777" w:rsidTr="00370FFC">
        <w:trPr>
          <w:cantSplit/>
          <w:jc w:val="center"/>
        </w:trPr>
        <w:tc>
          <w:tcPr>
            <w:tcW w:w="3765" w:type="dxa"/>
          </w:tcPr>
          <w:p w14:paraId="543A277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+CE5ACRREQ=&lt;AC-profile&gt;,&lt;AC-security-credential&gt;,&lt;Requested-ACR-action&gt;,&lt;S-EAS-info&gt;[,&lt;T-EAS-endpoint&gt;</w:t>
            </w:r>
            <w:r>
              <w:rPr>
                <w:rFonts w:ascii="Courier New" w:eastAsia="Malgun Gothic" w:hAnsi="Courier New"/>
              </w:rPr>
              <w:t>]</w:t>
            </w:r>
          </w:p>
        </w:tc>
        <w:tc>
          <w:tcPr>
            <w:tcW w:w="4614" w:type="dxa"/>
          </w:tcPr>
          <w:p w14:paraId="560875D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1D9CA340"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CE5ACRREQ</w:t>
            </w:r>
            <w:r w:rsidRPr="0052291D">
              <w:rPr>
                <w:rFonts w:ascii="Courier New" w:eastAsia="Malgun Gothic" w:hAnsi="Courier New" w:cs="Courier New"/>
              </w:rPr>
              <w:t>: </w:t>
            </w:r>
            <w:r w:rsidRPr="0052291D">
              <w:rPr>
                <w:rFonts w:ascii="Courier New" w:eastAsia="Malgun Gothic" w:hAnsi="Courier New"/>
              </w:rPr>
              <w:t>&lt;result&gt;</w:t>
            </w:r>
          </w:p>
        </w:tc>
      </w:tr>
      <w:tr w:rsidR="00BE30C8" w:rsidRPr="0052291D" w14:paraId="67755ED9" w14:textId="77777777" w:rsidTr="00370FFC">
        <w:trPr>
          <w:cantSplit/>
          <w:jc w:val="center"/>
        </w:trPr>
        <w:tc>
          <w:tcPr>
            <w:tcW w:w="3765" w:type="dxa"/>
          </w:tcPr>
          <w:p w14:paraId="46B25EA6"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w:t>
            </w:r>
          </w:p>
        </w:tc>
        <w:tc>
          <w:tcPr>
            <w:tcW w:w="4614" w:type="dxa"/>
          </w:tcPr>
          <w:p w14:paraId="43E5F1AD" w14:textId="77777777" w:rsidR="00BE30C8" w:rsidRPr="0052291D" w:rsidRDefault="00BE30C8" w:rsidP="00370FFC">
            <w:pPr>
              <w:spacing w:after="20"/>
              <w:rPr>
                <w:rFonts w:ascii="Courier New" w:eastAsia="Malgun Gothic" w:hAnsi="Courier New"/>
              </w:rPr>
            </w:pPr>
          </w:p>
        </w:tc>
      </w:tr>
      <w:tr w:rsidR="00BE30C8" w:rsidRPr="0052291D" w14:paraId="2A540C40" w14:textId="77777777" w:rsidTr="00370FFC">
        <w:trPr>
          <w:cantSplit/>
          <w:jc w:val="center"/>
        </w:trPr>
        <w:tc>
          <w:tcPr>
            <w:tcW w:w="3765" w:type="dxa"/>
          </w:tcPr>
          <w:p w14:paraId="1CC4A558"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CE5ACRREQ=</w:t>
            </w:r>
            <w:r w:rsidRPr="0052291D">
              <w:rPr>
                <w:rFonts w:ascii="Courier New" w:eastAsia="Malgun Gothic" w:hAnsi="Courier New" w:cs="Courier New"/>
                <w:lang w:val="fr-FR"/>
              </w:rPr>
              <w:t>?</w:t>
            </w:r>
          </w:p>
        </w:tc>
        <w:tc>
          <w:tcPr>
            <w:tcW w:w="4614" w:type="dxa"/>
          </w:tcPr>
          <w:p w14:paraId="3F07D3C5" w14:textId="77777777" w:rsidR="00BE30C8" w:rsidRPr="0052291D" w:rsidRDefault="00BE30C8" w:rsidP="00370FFC">
            <w:pPr>
              <w:spacing w:after="20"/>
              <w:rPr>
                <w:rFonts w:ascii="Courier New" w:eastAsia="Malgun Gothic" w:hAnsi="Courier New"/>
              </w:rPr>
            </w:pPr>
          </w:p>
        </w:tc>
      </w:tr>
    </w:tbl>
    <w:p w14:paraId="7566CB5D" w14:textId="77777777" w:rsidR="00BE30C8" w:rsidRPr="0052291D" w:rsidRDefault="00BE30C8" w:rsidP="00BE30C8">
      <w:pPr>
        <w:rPr>
          <w:rFonts w:eastAsia="Malgun Gothic"/>
          <w:b/>
        </w:rPr>
      </w:pPr>
    </w:p>
    <w:p w14:paraId="0394A001" w14:textId="77777777" w:rsidR="00BE30C8" w:rsidRPr="0052291D" w:rsidRDefault="00BE30C8" w:rsidP="00BE30C8">
      <w:pPr>
        <w:rPr>
          <w:rFonts w:eastAsia="Malgun Gothic"/>
          <w:b/>
        </w:rPr>
      </w:pPr>
      <w:r w:rsidRPr="0052291D">
        <w:rPr>
          <w:rFonts w:eastAsia="Malgun Gothic"/>
          <w:b/>
        </w:rPr>
        <w:t>Description</w:t>
      </w:r>
    </w:p>
    <w:p w14:paraId="77CB0B85"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52291D">
        <w:rPr>
          <w:rFonts w:eastAsia="Malgun Gothic"/>
          <w:lang w:val="en-US"/>
        </w:rPr>
        <w:t>If the security credential associated with the application client is valid, t</w:t>
      </w:r>
      <w:r w:rsidRPr="0052291D">
        <w:rPr>
          <w:rFonts w:eastAsia="Malgun Gothic"/>
        </w:rPr>
        <w:t>hen the edge enabling layer in the MT performs ACR procedure according to the indication of ACR action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4385E042"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01F91008" w14:textId="77777777" w:rsidR="00BE30C8" w:rsidRPr="0052291D" w:rsidRDefault="00BE30C8" w:rsidP="00BE30C8">
      <w:pPr>
        <w:rPr>
          <w:rFonts w:eastAsia="Malgun Gothic"/>
        </w:rPr>
      </w:pPr>
      <w:r w:rsidRPr="0052291D">
        <w:rPr>
          <w:rFonts w:eastAsia="Malgun Gothic"/>
          <w:b/>
        </w:rPr>
        <w:t>Defined values</w:t>
      </w:r>
    </w:p>
    <w:p w14:paraId="4AE8C465" w14:textId="628B4E7F"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5EC32717"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7FBF8A5F" w14:textId="77777777" w:rsidR="00BE30C8" w:rsidRPr="0052291D" w:rsidRDefault="00BE30C8" w:rsidP="00BE30C8">
      <w:pPr>
        <w:ind w:left="568" w:hanging="284"/>
        <w:rPr>
          <w:rFonts w:eastAsia="Malgun Gothic"/>
        </w:rPr>
      </w:pPr>
      <w:r w:rsidRPr="0052291D">
        <w:rPr>
          <w:rFonts w:ascii="Courier New" w:eastAsia="Malgun Gothic" w:hAnsi="Courier New"/>
        </w:rPr>
        <w:lastRenderedPageBreak/>
        <w:t>&lt;Requested-ACR-action&gt;</w:t>
      </w:r>
      <w:r w:rsidRPr="0052291D">
        <w:rPr>
          <w:rFonts w:eastAsia="Malgun Gothic"/>
        </w:rPr>
        <w:t>: integer type; indicates whether the request is for ACR detection or for ACR initiation. The edge enabling layer in the MT determines takes this indication into account for perfoming ACR procedure as specified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722C69BA"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ACR detection is requested</w:t>
      </w:r>
    </w:p>
    <w:p w14:paraId="2CE0F14B"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initiation is requested</w:t>
      </w:r>
    </w:p>
    <w:p w14:paraId="4C95934D" w14:textId="77777777" w:rsidR="00BE30C8" w:rsidRPr="0052291D" w:rsidRDefault="00BE30C8" w:rsidP="00BE30C8">
      <w:pPr>
        <w:ind w:left="568" w:hanging="284"/>
        <w:rPr>
          <w:rFonts w:eastAsia="Malgun Gothic"/>
        </w:rPr>
      </w:pPr>
      <w:r w:rsidRPr="0052291D">
        <w:rPr>
          <w:rFonts w:ascii="Courier New" w:eastAsia="Malgun Gothic" w:hAnsi="Courier New"/>
        </w:rPr>
        <w:t>&lt;S-EAS-info&gt;</w:t>
      </w:r>
      <w:r w:rsidRPr="0052291D">
        <w:rPr>
          <w:rFonts w:eastAsia="Malgun Gothic"/>
        </w:rPr>
        <w:t>: string type; indicates the identifier of EAS to which the ACR request is related.</w:t>
      </w:r>
    </w:p>
    <w:p w14:paraId="2140CEA3" w14:textId="3EE99DAA" w:rsidR="00BE30C8" w:rsidRPr="0052291D" w:rsidRDefault="00BE30C8" w:rsidP="00BE30C8">
      <w:pPr>
        <w:ind w:left="568" w:hanging="284"/>
        <w:rPr>
          <w:rFonts w:eastAsia="Malgun Gothic"/>
        </w:rPr>
      </w:pPr>
      <w:r w:rsidRPr="0052291D">
        <w:rPr>
          <w:rFonts w:ascii="Courier New" w:eastAsia="Malgun Gothic" w:hAnsi="Courier New"/>
        </w:rPr>
        <w:t>&lt;T-EAS-endpoint&gt;</w:t>
      </w:r>
      <w:r w:rsidRPr="0052291D">
        <w:rPr>
          <w:rFonts w:eastAsia="Malgun Gothic"/>
        </w:rPr>
        <w:t xml:space="preserve">: string type; indicates the endpoint address of the selected EAS by the TE. </w:t>
      </w:r>
      <w:r w:rsidRPr="0052291D">
        <w:rPr>
          <w:rFonts w:ascii="Courier New" w:eastAsia="Malgun Gothic" w:hAnsi="Courier New"/>
        </w:rPr>
        <w:t>&lt;T-EAS-endpoint&gt;</w:t>
      </w:r>
      <w:r w:rsidRPr="0052291D">
        <w:rPr>
          <w:rFonts w:eastAsia="Malgun Gothic"/>
        </w:rPr>
        <w:t xml:space="preserve"> is encoded as tEASEndpoint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p>
    <w:p w14:paraId="4E43F8A3" w14:textId="77777777" w:rsidR="00BE30C8" w:rsidRPr="0052291D" w:rsidRDefault="00BE30C8" w:rsidP="00BE30C8">
      <w:pPr>
        <w:ind w:left="568" w:hanging="284"/>
        <w:rPr>
          <w:rFonts w:eastAsia="Malgun Gothic"/>
        </w:rPr>
      </w:pPr>
      <w:r w:rsidRPr="0052291D">
        <w:rPr>
          <w:rFonts w:ascii="Courier New" w:eastAsia="Malgun Gothic" w:hAnsi="Courier New"/>
        </w:rPr>
        <w:t>&lt;result&gt;</w:t>
      </w:r>
      <w:r w:rsidRPr="0052291D">
        <w:rPr>
          <w:rFonts w:eastAsia="Malgun Gothic"/>
        </w:rPr>
        <w:t>: integer type; indicates the result of ACR request for the requested ACR action.</w:t>
      </w:r>
    </w:p>
    <w:p w14:paraId="20A6729D"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the ACR request was successful and the edge enabling layer in the MT is processing the requested ACR operation</w:t>
      </w:r>
    </w:p>
    <w:p w14:paraId="2C87AC01"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ACR request failed</w:t>
      </w:r>
    </w:p>
    <w:p w14:paraId="6BDE7A54" w14:textId="77777777" w:rsidR="00BE30C8" w:rsidRPr="0052291D" w:rsidRDefault="00BE30C8" w:rsidP="00BE30C8">
      <w:pPr>
        <w:rPr>
          <w:rFonts w:eastAsia="Malgun Gothic"/>
        </w:rPr>
      </w:pPr>
      <w:r w:rsidRPr="0052291D">
        <w:rPr>
          <w:rFonts w:eastAsia="Malgun Gothic"/>
          <w:b/>
        </w:rPr>
        <w:t>Implementation</w:t>
      </w:r>
    </w:p>
    <w:p w14:paraId="5107CBCB"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33221E83" w14:textId="449BD92B" w:rsidR="00BE30C8" w:rsidRPr="001C3485" w:rsidRDefault="00BE30C8" w:rsidP="00BE30C8">
      <w:pPr>
        <w:pStyle w:val="Heading3"/>
        <w:rPr>
          <w:rFonts w:eastAsia="Malgun Gothic"/>
          <w:lang w:val="fr-FR" w:bidi="he-IL"/>
        </w:rPr>
      </w:pPr>
      <w:bookmarkStart w:id="5244" w:name="_Toc171691699"/>
      <w:r w:rsidRPr="001C3485">
        <w:rPr>
          <w:rFonts w:eastAsia="Malgun Gothic"/>
          <w:lang w:val="fr-FR"/>
        </w:rPr>
        <w:t>19.2.3</w:t>
      </w:r>
      <w:r w:rsidRPr="001C3485">
        <w:rPr>
          <w:rFonts w:eastAsia="Malgun Gothic"/>
          <w:lang w:val="fr-FR"/>
        </w:rPr>
        <w:tab/>
        <w:t>Edge-5 EEC services subscription +CE5EECSRV</w:t>
      </w:r>
      <w:bookmarkEnd w:id="5244"/>
    </w:p>
    <w:p w14:paraId="3EF9536B" w14:textId="4DDFB6F2"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19.2.3-</w:t>
      </w:r>
      <w:r w:rsidRPr="001C3485">
        <w:rPr>
          <w:rFonts w:ascii="Arial" w:eastAsia="Malgun Gothic" w:hAnsi="Arial"/>
          <w:b/>
          <w:noProof/>
          <w:lang w:val="fr-FR"/>
        </w:rPr>
        <w:t>1</w:t>
      </w:r>
      <w:r w:rsidRPr="001C3485">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72157CFA" w14:textId="77777777" w:rsidTr="00370FFC">
        <w:trPr>
          <w:cantSplit/>
          <w:jc w:val="center"/>
        </w:trPr>
        <w:tc>
          <w:tcPr>
            <w:tcW w:w="3765" w:type="dxa"/>
          </w:tcPr>
          <w:p w14:paraId="7E0202D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2E32E8B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63D14F7A" w14:textId="77777777" w:rsidTr="00370FFC">
        <w:trPr>
          <w:cantSplit/>
          <w:jc w:val="center"/>
        </w:trPr>
        <w:tc>
          <w:tcPr>
            <w:tcW w:w="3765" w:type="dxa"/>
          </w:tcPr>
          <w:p w14:paraId="3D68893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&lt;response&gt;[,&lt;subs-id&gt;,&lt;expiry-time&gt;,&lt;EAS-discovery-ind&gt;,&lt;EAS-dynamic-info-ind&gt;,&lt;ACR-ind&gt;[,&lt;EAS-info-list&gt;]]</w:t>
            </w:r>
          </w:p>
          <w:p w14:paraId="55F2EF40" w14:textId="77777777" w:rsidR="00BE30C8" w:rsidRPr="00232565" w:rsidRDefault="00BE30C8" w:rsidP="00370FFC">
            <w:pPr>
              <w:spacing w:after="20"/>
              <w:rPr>
                <w:rFonts w:ascii="Courier New" w:eastAsia="Malgun Gothic" w:hAnsi="Courier New"/>
                <w:iCs/>
              </w:rPr>
            </w:pPr>
            <w:r w:rsidRPr="0052291D">
              <w:rPr>
                <w:rFonts w:ascii="Courier New" w:eastAsia="Malgun Gothic" w:hAnsi="Courier New"/>
              </w:rPr>
              <w:t>+CME</w:t>
            </w:r>
            <w:r w:rsidRPr="0052291D">
              <w:rPr>
                <w:rFonts w:ascii="Courier New" w:eastAsia="Malgun Gothic" w:hAnsi="Courier New" w:cs="Courier New"/>
              </w:rPr>
              <w:t> </w:t>
            </w:r>
            <w:r w:rsidRPr="0052291D">
              <w:rPr>
                <w:rFonts w:ascii="Courier New" w:eastAsia="Malgun Gothic" w:hAnsi="Courier New"/>
              </w:rPr>
              <w:t>ERROR:</w:t>
            </w:r>
            <w:r w:rsidRPr="0052291D">
              <w:rPr>
                <w:rFonts w:ascii="Courier New" w:eastAsia="Malgun Gothic" w:hAnsi="Courier New" w:cs="Courier New"/>
              </w:rPr>
              <w:t> </w:t>
            </w:r>
            <w:r w:rsidRPr="0052291D">
              <w:rPr>
                <w:rFonts w:ascii="Courier New" w:eastAsia="Malgun Gothic" w:hAnsi="Courier New"/>
              </w:rPr>
              <w:t>&lt;err&gt;</w:t>
            </w:r>
          </w:p>
        </w:tc>
      </w:tr>
      <w:tr w:rsidR="00BE30C8" w:rsidRPr="0052291D" w14:paraId="6EBA26F1" w14:textId="77777777" w:rsidTr="00370FFC">
        <w:trPr>
          <w:cantSplit/>
          <w:jc w:val="center"/>
        </w:trPr>
        <w:tc>
          <w:tcPr>
            <w:tcW w:w="3765" w:type="dxa"/>
          </w:tcPr>
          <w:p w14:paraId="6FE2E45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p>
        </w:tc>
        <w:tc>
          <w:tcPr>
            <w:tcW w:w="4614" w:type="dxa"/>
          </w:tcPr>
          <w:p w14:paraId="6E5FDD50"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lang w:val="fr-FR"/>
              </w:rPr>
              <w:t>+</w:t>
            </w: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&lt;subscribe&gt;</w:t>
            </w:r>
          </w:p>
        </w:tc>
      </w:tr>
      <w:tr w:rsidR="00BE30C8" w:rsidRPr="0052291D" w14:paraId="2C701002" w14:textId="77777777" w:rsidTr="00370FFC">
        <w:trPr>
          <w:cantSplit/>
          <w:jc w:val="center"/>
        </w:trPr>
        <w:tc>
          <w:tcPr>
            <w:tcW w:w="3765" w:type="dxa"/>
          </w:tcPr>
          <w:p w14:paraId="7674E681"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7DBBE5E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(list of supported &lt;subscribe&gt; values),</w:t>
            </w:r>
            <w:r w:rsidRPr="0052291D">
              <w:rPr>
                <w:rFonts w:ascii="Courier New" w:eastAsia="Malgun Gothic" w:hAnsi="Courier New"/>
              </w:rPr>
              <w:t>&lt;EAS-discovery-ind&gt;,&lt;EAS-dynamic-info-ind&gt;,&lt;ACR-ind&gt;</w:t>
            </w:r>
          </w:p>
        </w:tc>
      </w:tr>
    </w:tbl>
    <w:p w14:paraId="6222FA03" w14:textId="77777777" w:rsidR="00BE30C8" w:rsidRPr="0052291D" w:rsidRDefault="00BE30C8" w:rsidP="00BE30C8">
      <w:pPr>
        <w:rPr>
          <w:rFonts w:eastAsia="Malgun Gothic"/>
        </w:rPr>
      </w:pPr>
    </w:p>
    <w:p w14:paraId="72DE2465" w14:textId="77777777" w:rsidR="00BE30C8" w:rsidRPr="0052291D" w:rsidRDefault="00BE30C8" w:rsidP="00BE30C8">
      <w:pPr>
        <w:rPr>
          <w:rFonts w:eastAsia="Malgun Gothic"/>
          <w:b/>
        </w:rPr>
      </w:pPr>
      <w:r w:rsidRPr="0052291D">
        <w:rPr>
          <w:rFonts w:eastAsia="Malgun Gothic"/>
          <w:b/>
        </w:rPr>
        <w:t>Description</w:t>
      </w:r>
    </w:p>
    <w:p w14:paraId="4F2738B1" w14:textId="77777777" w:rsidR="00BE30C8" w:rsidRPr="0052291D" w:rsidRDefault="00BE30C8" w:rsidP="00BE30C8">
      <w:pPr>
        <w:rPr>
          <w:rFonts w:eastAsia="Malgun Gothic"/>
        </w:rPr>
      </w:pPr>
      <w:r w:rsidRPr="0052291D">
        <w:rPr>
          <w:rFonts w:eastAsia="Malgun Gothic"/>
        </w:rPr>
        <w:t>Set command enables the edge enabling layer in the MT to send</w:t>
      </w:r>
      <w:r w:rsidRPr="0052291D">
        <w:rPr>
          <w:rFonts w:eastAsia="Malgun Gothic"/>
          <w:bCs/>
        </w:rPr>
        <w:t xml:space="preserve"> </w:t>
      </w:r>
      <w:r w:rsidRPr="0052291D">
        <w:rPr>
          <w:rFonts w:eastAsia="Malgun Gothic"/>
        </w:rPr>
        <w:t xml:space="preserve">notifications to the TE. The parameter </w:t>
      </w:r>
      <w:r w:rsidRPr="0052291D">
        <w:rPr>
          <w:rFonts w:ascii="Courier New" w:eastAsia="Malgun Gothic" w:hAnsi="Courier New" w:cs="Courier New"/>
        </w:rPr>
        <w:t>&lt;subscribe&gt;</w:t>
      </w:r>
      <w:r w:rsidRPr="0052291D">
        <w:rPr>
          <w:rFonts w:eastAsia="Malgun Gothic"/>
        </w:rPr>
        <w:t xml:space="preserve"> enables or disables notification by an unsolicited result code. Relevant parameters for the EEC services subscription are provided in the unsolicited result code </w:t>
      </w: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&lt;subs-id&gt;[,&lt;EAS-discovery-info&gt;,&lt;EAS-dynamic-info&gt;,&lt;EAS-info-list&gt;[,&lt;ACR-status&gt;[,&lt;target-EAS-info&gt;]]]</w:t>
      </w:r>
      <w:r w:rsidRPr="0052291D">
        <w:rPr>
          <w:rFonts w:eastAsia="Malgun Gothic"/>
        </w:rPr>
        <w:t>.</w:t>
      </w:r>
    </w:p>
    <w:p w14:paraId="2EB6BDD6" w14:textId="77777777" w:rsidR="00BE30C8" w:rsidRPr="0052291D" w:rsidRDefault="00BE30C8" w:rsidP="00BE30C8">
      <w:pPr>
        <w:rPr>
          <w:rFonts w:eastAsia="Malgun Gothic"/>
        </w:rPr>
      </w:pPr>
      <w:r w:rsidRPr="0052291D">
        <w:rPr>
          <w:rFonts w:eastAsia="Malgun Gothic"/>
        </w:rPr>
        <w:t xml:space="preserve">Refer to clause 9.2.1 for possible </w:t>
      </w:r>
      <w:r w:rsidRPr="0052291D">
        <w:rPr>
          <w:rFonts w:ascii="Courier New" w:eastAsia="Malgun Gothic" w:hAnsi="Courier New" w:cs="Courier New"/>
        </w:rPr>
        <w:t>&lt;err&gt;</w:t>
      </w:r>
      <w:r w:rsidRPr="0052291D">
        <w:rPr>
          <w:rFonts w:eastAsia="Malgun Gothic"/>
        </w:rPr>
        <w:t xml:space="preserve"> values.</w:t>
      </w:r>
    </w:p>
    <w:p w14:paraId="339D84EC" w14:textId="77777777" w:rsidR="00BE30C8" w:rsidRPr="0052291D" w:rsidRDefault="00BE30C8" w:rsidP="00BE30C8">
      <w:pPr>
        <w:rPr>
          <w:rFonts w:eastAsia="Malgun Gothic"/>
        </w:rPr>
      </w:pPr>
      <w:r w:rsidRPr="0052291D">
        <w:rPr>
          <w:rFonts w:eastAsia="Malgun Gothic"/>
        </w:rPr>
        <w:t>Read command returns the current value.</w:t>
      </w:r>
    </w:p>
    <w:p w14:paraId="3D0124D5" w14:textId="77777777" w:rsidR="00BE30C8" w:rsidRPr="0052291D" w:rsidRDefault="00BE30C8" w:rsidP="00BE30C8">
      <w:pPr>
        <w:rPr>
          <w:rFonts w:eastAsia="Malgun Gothic"/>
        </w:rPr>
      </w:pPr>
      <w:r w:rsidRPr="0052291D">
        <w:rPr>
          <w:rFonts w:eastAsia="Malgun Gothic"/>
        </w:rPr>
        <w:t>Test command returns the supported values as a compound value.</w:t>
      </w:r>
    </w:p>
    <w:p w14:paraId="6FEEC3B6" w14:textId="77777777" w:rsidR="00BE30C8" w:rsidRPr="0052291D" w:rsidRDefault="00BE30C8" w:rsidP="00BE30C8">
      <w:pPr>
        <w:spacing w:after="0"/>
        <w:rPr>
          <w:rFonts w:eastAsia="Malgun Gothic"/>
          <w:b/>
          <w:bCs/>
        </w:rPr>
      </w:pPr>
      <w:r w:rsidRPr="0052291D">
        <w:rPr>
          <w:rFonts w:eastAsia="Malgun Gothic"/>
          <w:b/>
          <w:bCs/>
        </w:rPr>
        <w:t>Defined values</w:t>
      </w:r>
    </w:p>
    <w:p w14:paraId="35D71022" w14:textId="77777777" w:rsidR="00BE30C8" w:rsidRPr="0052291D" w:rsidRDefault="00BE30C8" w:rsidP="00BE30C8">
      <w:pPr>
        <w:spacing w:after="0"/>
        <w:rPr>
          <w:rFonts w:eastAsia="Malgun Gothic"/>
          <w:b/>
          <w:bCs/>
        </w:rPr>
      </w:pPr>
    </w:p>
    <w:p w14:paraId="1692BB4D"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&lt;subscribe&gt;</w:t>
      </w:r>
      <w:r w:rsidRPr="0052291D">
        <w:rPr>
          <w:rFonts w:eastAsia="Malgun Gothic"/>
        </w:rPr>
        <w:t>: integer type. Enables and disables the s</w:t>
      </w:r>
      <w:r w:rsidRPr="0052291D">
        <w:rPr>
          <w:rFonts w:eastAsia="Malgun Gothic"/>
          <w:bCs/>
        </w:rPr>
        <w:t xml:space="preserve">ubscription for </w:t>
      </w:r>
      <w:r w:rsidRPr="0052291D">
        <w:rPr>
          <w:rFonts w:eastAsia="Malgun Gothic"/>
        </w:rPr>
        <w:t>EEC services.</w:t>
      </w:r>
    </w:p>
    <w:p w14:paraId="16282F60"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Disables the subscription request.</w:t>
      </w:r>
    </w:p>
    <w:p w14:paraId="1EAE2468"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Subscribe for notifications of EAS discovery.</w:t>
      </w:r>
    </w:p>
    <w:p w14:paraId="19B77BE8"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Subscribe for notifications of ACR.</w:t>
      </w:r>
    </w:p>
    <w:p w14:paraId="2F1929C1" w14:textId="6007878D" w:rsidR="00BE30C8" w:rsidRPr="0052291D" w:rsidRDefault="00BE30C8" w:rsidP="00BE30C8">
      <w:pPr>
        <w:ind w:left="568" w:hanging="284"/>
        <w:rPr>
          <w:rFonts w:eastAsia="Malgun Gothic"/>
        </w:rPr>
      </w:pPr>
      <w:r w:rsidRPr="0052291D">
        <w:rPr>
          <w:rFonts w:ascii="Courier New" w:eastAsia="Malgun Gothic" w:hAnsi="Courier New"/>
        </w:rPr>
        <w:lastRenderedPageBreak/>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7363ACF9"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51EFC0D2"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&lt;required-EEC-services&gt;</w:t>
      </w:r>
      <w:r w:rsidRPr="0052291D">
        <w:rPr>
          <w:rFonts w:eastAsia="Malgun Gothic"/>
        </w:rPr>
        <w:t xml:space="preserve">: string type. If the value of </w:t>
      </w:r>
      <w:r w:rsidRPr="0052291D">
        <w:rPr>
          <w:rFonts w:ascii="Courier New" w:eastAsia="Malgun Gothic" w:hAnsi="Courier New" w:cs="Courier New"/>
        </w:rPr>
        <w:t>&lt;subscribe&gt;</w:t>
      </w:r>
      <w:r w:rsidRPr="0052291D">
        <w:rPr>
          <w:rFonts w:eastAsia="Malgun Gothic"/>
        </w:rPr>
        <w:t xml:space="preserve"> is set to 1, </w:t>
      </w:r>
      <w:r w:rsidRPr="0052291D">
        <w:rPr>
          <w:rFonts w:ascii="Courier New" w:eastAsia="Malgun Gothic" w:hAnsi="Courier New" w:cs="Courier New"/>
        </w:rPr>
        <w:t>&lt;required-EEC-services&gt;</w:t>
      </w:r>
      <w:r w:rsidRPr="0052291D">
        <w:rPr>
          <w:rFonts w:eastAsia="Malgun Gothic"/>
        </w:rPr>
        <w:t xml:space="preserve"> contains either or both:</w:t>
      </w:r>
    </w:p>
    <w:p w14:paraId="75C51592" w14:textId="79BFF70D"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characteristics which is encoded as EasCharaceteristics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 and</w:t>
      </w:r>
    </w:p>
    <w:p w14:paraId="24D987B7" w14:textId="283808EA"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dynamic information filter which is encoded as EasDynamicInfoFilter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6.3.5.2.9</w:t>
      </w:r>
    </w:p>
    <w:p w14:paraId="48382CC1" w14:textId="77777777" w:rsidR="00BE30C8" w:rsidRPr="0052291D" w:rsidRDefault="00BE30C8" w:rsidP="00BE30C8">
      <w:pPr>
        <w:ind w:left="568" w:hanging="284"/>
        <w:rPr>
          <w:rFonts w:eastAsia="Malgun Gothic"/>
        </w:rPr>
      </w:pPr>
      <w:r w:rsidRPr="0052291D">
        <w:rPr>
          <w:rFonts w:eastAsia="Malgun Gothic"/>
        </w:rPr>
        <w:t xml:space="preserve">If the value of </w:t>
      </w:r>
      <w:r w:rsidRPr="0052291D">
        <w:rPr>
          <w:rFonts w:ascii="Courier New" w:eastAsia="Malgun Gothic" w:hAnsi="Courier New" w:cs="Courier New"/>
        </w:rPr>
        <w:t>&lt;subscribe&gt;</w:t>
      </w:r>
      <w:r w:rsidRPr="0052291D">
        <w:rPr>
          <w:rFonts w:eastAsia="Malgun Gothic"/>
        </w:rPr>
        <w:t xml:space="preserve"> is set to 2, </w:t>
      </w:r>
      <w:r w:rsidRPr="0052291D">
        <w:rPr>
          <w:rFonts w:ascii="Courier New" w:eastAsia="Malgun Gothic" w:hAnsi="Courier New" w:cs="Courier New"/>
        </w:rPr>
        <w:t>&lt;required-EEC-services&gt;</w:t>
      </w:r>
      <w:r w:rsidRPr="0052291D">
        <w:rPr>
          <w:rFonts w:eastAsia="Malgun Gothic"/>
        </w:rPr>
        <w:t xml:space="preserve"> contains:</w:t>
      </w:r>
    </w:p>
    <w:p w14:paraId="2E19C793" w14:textId="6EDFCC06"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the list of EAS information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 and</w:t>
      </w:r>
    </w:p>
    <w:p w14:paraId="2E0A159D" w14:textId="77777777"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optionally </w:t>
      </w:r>
      <w:r w:rsidRPr="0052291D">
        <w:rPr>
          <w:rFonts w:ascii="Courier New" w:eastAsia="Malgun Gothic" w:hAnsi="Courier New" w:cs="Courier New"/>
        </w:rPr>
        <w:t>&lt;ACR-operation-type&gt;</w:t>
      </w:r>
      <w:r w:rsidRPr="0052291D">
        <w:rPr>
          <w:rFonts w:eastAsia="Malgun Gothic"/>
        </w:rPr>
        <w:t xml:space="preserve"> or </w:t>
      </w:r>
      <w:r w:rsidRPr="0052291D">
        <w:rPr>
          <w:rFonts w:ascii="Courier New" w:eastAsia="Malgun Gothic" w:hAnsi="Courier New" w:cs="Courier New"/>
        </w:rPr>
        <w:t>&lt;CAS-info&gt;</w:t>
      </w:r>
      <w:r w:rsidRPr="0052291D">
        <w:rPr>
          <w:rFonts w:eastAsia="Malgun Gothic"/>
          <w:lang w:val="en-US"/>
        </w:rPr>
        <w:t>, or both</w:t>
      </w:r>
      <w:r w:rsidRPr="0052291D">
        <w:rPr>
          <w:rFonts w:ascii="Courier New" w:eastAsia="Malgun Gothic" w:hAnsi="Courier New" w:cs="Courier New"/>
        </w:rPr>
        <w:t>.</w:t>
      </w:r>
    </w:p>
    <w:p w14:paraId="53EBFF40"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&lt;ACR-operation-type&gt;</w:t>
      </w:r>
      <w:r w:rsidRPr="0052291D">
        <w:rPr>
          <w:rFonts w:eastAsia="Malgun Gothic"/>
        </w:rPr>
        <w:t>: integer type; indicates the requested ACR operation as specified in 3GPP</w:t>
      </w:r>
      <w:r w:rsidRPr="0052291D">
        <w:rPr>
          <w:rFonts w:eastAsia="Malgun Gothic"/>
          <w:lang w:val="en-US"/>
        </w:rPr>
        <w:t> TS 23.558 [187] clause 8.14.2.5.2.</w:t>
      </w:r>
    </w:p>
    <w:p w14:paraId="1FAC2493"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ACR notification</w:t>
      </w:r>
    </w:p>
    <w:p w14:paraId="2A03EB9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monitoring</w:t>
      </w:r>
    </w:p>
    <w:p w14:paraId="73714DE0"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edge enabling layer managed ACR</w:t>
      </w:r>
    </w:p>
    <w:p w14:paraId="5CC584A8"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&lt;CAS-info&gt;</w:t>
      </w:r>
      <w:r w:rsidRPr="0052291D">
        <w:rPr>
          <w:rFonts w:eastAsia="Malgun Gothic"/>
        </w:rPr>
        <w:t>: string type; indicates the addess of cloud application server encoded as URI.</w:t>
      </w:r>
    </w:p>
    <w:p w14:paraId="207F0BA8"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&lt;response&gt;</w:t>
      </w:r>
      <w:r w:rsidRPr="0052291D">
        <w:rPr>
          <w:rFonts w:eastAsia="Malgun Gothic"/>
          <w:lang w:val="en-US"/>
        </w:rPr>
        <w:t>: integer type; indicates the successful subscription or the failure of subscription.</w:t>
      </w:r>
    </w:p>
    <w:p w14:paraId="44EEF1B7"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subscription request was successful</w:t>
      </w:r>
    </w:p>
    <w:p w14:paraId="1DBBD0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subscription request fails</w:t>
      </w:r>
    </w:p>
    <w:p w14:paraId="49398760" w14:textId="77777777" w:rsidR="00BE30C8" w:rsidRPr="0052291D" w:rsidRDefault="00BE30C8" w:rsidP="00BE30C8">
      <w:pPr>
        <w:ind w:left="568" w:hanging="284"/>
        <w:rPr>
          <w:rFonts w:eastAsia="Malgun Gothic"/>
        </w:rPr>
      </w:pPr>
      <w:r w:rsidRPr="0052291D">
        <w:rPr>
          <w:rFonts w:ascii="Courier New" w:eastAsia="Malgun Gothic" w:hAnsi="Courier New"/>
        </w:rPr>
        <w:t>&lt;subs-id&gt;</w:t>
      </w:r>
      <w:r w:rsidRPr="0052291D">
        <w:rPr>
          <w:rFonts w:eastAsia="Malgun Gothic"/>
        </w:rPr>
        <w:t>: integer type; indicates the subscription identifier corresponding to the subscription request</w:t>
      </w:r>
    </w:p>
    <w:p w14:paraId="3F0B4A69" w14:textId="77777777" w:rsidR="00BE30C8" w:rsidRPr="0052291D" w:rsidRDefault="00BE30C8" w:rsidP="00BE30C8">
      <w:pPr>
        <w:ind w:left="568" w:hanging="284"/>
        <w:rPr>
          <w:rFonts w:eastAsia="Malgun Gothic"/>
        </w:rPr>
      </w:pPr>
      <w:r w:rsidRPr="0052291D">
        <w:rPr>
          <w:rFonts w:ascii="Courier New" w:eastAsia="Malgun Gothic" w:hAnsi="Courier New"/>
        </w:rPr>
        <w:t>&lt;expiry-time&gt;</w:t>
      </w:r>
      <w:r w:rsidRPr="0052291D">
        <w:rPr>
          <w:rFonts w:eastAsia="Malgun Gothic"/>
        </w:rPr>
        <w:t>: integer type; indicates the time for subscription expiration with unit of seconds. The default value is implementation specific.</w:t>
      </w:r>
    </w:p>
    <w:p w14:paraId="2F32847F" w14:textId="77777777" w:rsidR="00BE30C8" w:rsidRPr="0052291D" w:rsidRDefault="00BE30C8" w:rsidP="00BE30C8">
      <w:pPr>
        <w:ind w:left="568" w:hanging="284"/>
        <w:rPr>
          <w:rFonts w:eastAsia="Malgun Gothic"/>
        </w:rPr>
      </w:pPr>
      <w:r w:rsidRPr="0052291D">
        <w:rPr>
          <w:rFonts w:ascii="Courier New" w:eastAsia="Malgun Gothic" w:hAnsi="Courier New"/>
        </w:rPr>
        <w:t>&lt;EAS-discovery-ind&gt;</w:t>
      </w:r>
      <w:r w:rsidRPr="0052291D">
        <w:rPr>
          <w:rFonts w:eastAsia="Malgun Gothic"/>
        </w:rPr>
        <w:t>: integer type; indicates that the edge enabling layer supports handling of EAS discovery to the TE.</w:t>
      </w:r>
    </w:p>
    <w:p w14:paraId="4011DA9F"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discovery handling</w:t>
      </w:r>
    </w:p>
    <w:p w14:paraId="07FCE1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discovery handling</w:t>
      </w:r>
    </w:p>
    <w:p w14:paraId="0B62C563" w14:textId="77777777" w:rsidR="00BE30C8" w:rsidRPr="0052291D" w:rsidRDefault="00BE30C8" w:rsidP="00BE30C8">
      <w:pPr>
        <w:ind w:left="568" w:hanging="284"/>
        <w:rPr>
          <w:rFonts w:eastAsia="Malgun Gothic"/>
        </w:rPr>
      </w:pPr>
      <w:r w:rsidRPr="0052291D">
        <w:rPr>
          <w:rFonts w:ascii="Courier New" w:eastAsia="Malgun Gothic" w:hAnsi="Courier New"/>
        </w:rPr>
        <w:t>&lt;EAS-dynamic-info-ind&gt;</w:t>
      </w:r>
      <w:r w:rsidRPr="0052291D">
        <w:rPr>
          <w:rFonts w:eastAsia="Malgun Gothic"/>
        </w:rPr>
        <w:t>: integer type; indicates that the edge enabling layer supports handling of EAS dynamic information subscription to the TE.</w:t>
      </w:r>
    </w:p>
    <w:p w14:paraId="673B260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dynamic information subscription handling</w:t>
      </w:r>
    </w:p>
    <w:p w14:paraId="632FBEAD"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dynamic information subscription handling</w:t>
      </w:r>
    </w:p>
    <w:p w14:paraId="39B2D9A6" w14:textId="77777777" w:rsidR="00BE30C8" w:rsidRPr="0052291D" w:rsidRDefault="00BE30C8" w:rsidP="00BE30C8">
      <w:pPr>
        <w:ind w:left="568" w:hanging="284"/>
        <w:rPr>
          <w:rFonts w:eastAsia="Malgun Gothic"/>
        </w:rPr>
      </w:pPr>
      <w:r w:rsidRPr="0052291D">
        <w:rPr>
          <w:rFonts w:ascii="Courier New" w:eastAsia="Malgun Gothic" w:hAnsi="Courier New"/>
        </w:rPr>
        <w:t>&lt;ACR-ind&gt;</w:t>
      </w:r>
      <w:r w:rsidRPr="0052291D">
        <w:rPr>
          <w:rFonts w:eastAsia="Malgun Gothic"/>
        </w:rPr>
        <w:t>: integer type; indicates that the edge enabling layer supports handling of ACR operation to the TE</w:t>
      </w:r>
    </w:p>
    <w:p w14:paraId="1D54973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ACR operation handling</w:t>
      </w:r>
    </w:p>
    <w:p w14:paraId="513AC225"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ACR operation handling</w:t>
      </w:r>
    </w:p>
    <w:p w14:paraId="5636EE1D" w14:textId="7195F264" w:rsidR="00BE30C8" w:rsidRPr="0052291D" w:rsidRDefault="00BE30C8" w:rsidP="00BE30C8">
      <w:pPr>
        <w:ind w:left="568" w:hanging="284"/>
        <w:rPr>
          <w:rFonts w:eastAsia="Malgun Gothic"/>
        </w:rPr>
      </w:pPr>
      <w:r w:rsidRPr="0052291D">
        <w:rPr>
          <w:rFonts w:ascii="Courier New" w:eastAsia="Malgun Gothic" w:hAnsi="Courier New"/>
        </w:rPr>
        <w:lastRenderedPageBreak/>
        <w:t>&lt;EAS-info-list&gt;</w:t>
      </w:r>
      <w:r w:rsidRPr="0052291D">
        <w:rPr>
          <w:rFonts w:eastAsia="Malgun Gothic"/>
        </w:rPr>
        <w:t xml:space="preserve">: string type; contains the list of EAS information for ACR operation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r>
        <w:rPr>
          <w:rFonts w:eastAsia="Malgun Gothic"/>
        </w:rPr>
        <w:t>.</w:t>
      </w:r>
    </w:p>
    <w:p w14:paraId="1459C539" w14:textId="41FC4B70" w:rsidR="00BE30C8" w:rsidRPr="0052291D" w:rsidRDefault="00BE30C8" w:rsidP="00BE30C8">
      <w:pPr>
        <w:ind w:left="568" w:hanging="284"/>
        <w:rPr>
          <w:rFonts w:eastAsia="Malgun Gothic"/>
        </w:rPr>
      </w:pPr>
      <w:r w:rsidRPr="0052291D">
        <w:rPr>
          <w:rFonts w:ascii="Courier New" w:eastAsia="Malgun Gothic" w:hAnsi="Courier New" w:cs="Courier New"/>
        </w:rPr>
        <w:t>&lt;EAS-discovery-info&gt;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2EFEAC1" w14:textId="336F9F00" w:rsidR="00BE30C8" w:rsidRPr="0052291D" w:rsidRDefault="00BE30C8" w:rsidP="00BE30C8">
      <w:pPr>
        <w:ind w:left="568" w:hanging="284"/>
        <w:rPr>
          <w:rFonts w:eastAsia="Malgun Gothic"/>
        </w:rPr>
      </w:pPr>
      <w:r w:rsidRPr="0052291D">
        <w:rPr>
          <w:rFonts w:ascii="Courier New" w:eastAsia="Malgun Gothic" w:hAnsi="Courier New" w:cs="Courier New"/>
        </w:rPr>
        <w:t>&lt;EAS-dynamic-info&gt;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90DE027"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&lt;ACR-status&gt;</w:t>
      </w:r>
      <w:r w:rsidRPr="0052291D">
        <w:rPr>
          <w:rFonts w:eastAsia="Malgun Gothic"/>
        </w:rPr>
        <w:t>: integer type; indicates the status of ACR operation</w:t>
      </w:r>
      <w:r>
        <w:rPr>
          <w:rFonts w:eastAsia="Malgun Gothic"/>
        </w:rPr>
        <w:t>.</w:t>
      </w:r>
    </w:p>
    <w:p w14:paraId="045D238B"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edge enabling layer in the MT detects a need for ACR</w:t>
      </w:r>
    </w:p>
    <w:p w14:paraId="04294A2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 xml:space="preserve">the edge enabling layer in the MT decides to </w:t>
      </w:r>
      <w:r>
        <w:rPr>
          <w:rFonts w:eastAsia="Malgun Gothic"/>
        </w:rPr>
        <w:t>perform</w:t>
      </w:r>
      <w:r w:rsidRPr="0052291D">
        <w:rPr>
          <w:rFonts w:eastAsia="Malgun Gothic"/>
        </w:rPr>
        <w:t xml:space="preserve"> ACR</w:t>
      </w:r>
    </w:p>
    <w:p w14:paraId="3F0DF4DC"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ACR is initiated</w:t>
      </w:r>
    </w:p>
    <w:p w14:paraId="15777517" w14:textId="77777777" w:rsidR="00BE30C8" w:rsidRPr="0052291D" w:rsidRDefault="00BE30C8" w:rsidP="00BE30C8">
      <w:pPr>
        <w:ind w:left="851" w:hanging="284"/>
        <w:rPr>
          <w:rFonts w:eastAsia="Malgun Gothic"/>
        </w:rPr>
      </w:pPr>
      <w:r w:rsidRPr="0052291D">
        <w:rPr>
          <w:rFonts w:eastAsia="Malgun Gothic"/>
        </w:rPr>
        <w:t>3</w:t>
      </w:r>
      <w:r w:rsidRPr="0052291D">
        <w:rPr>
          <w:rFonts w:eastAsia="Malgun Gothic"/>
        </w:rPr>
        <w:tab/>
        <w:t>the ACR is in-progress</w:t>
      </w:r>
    </w:p>
    <w:p w14:paraId="22D3ACAD" w14:textId="77777777" w:rsidR="00BE30C8" w:rsidRPr="0052291D" w:rsidRDefault="00BE30C8" w:rsidP="00BE30C8">
      <w:pPr>
        <w:ind w:left="851" w:hanging="284"/>
        <w:rPr>
          <w:rFonts w:eastAsia="Malgun Gothic"/>
        </w:rPr>
      </w:pPr>
      <w:r w:rsidRPr="0052291D">
        <w:rPr>
          <w:rFonts w:eastAsia="Malgun Gothic"/>
        </w:rPr>
        <w:t>4</w:t>
      </w:r>
      <w:r w:rsidRPr="0052291D">
        <w:rPr>
          <w:rFonts w:eastAsia="Malgun Gothic"/>
        </w:rPr>
        <w:tab/>
        <w:t>the ACR is completed</w:t>
      </w:r>
    </w:p>
    <w:p w14:paraId="2D9440F7" w14:textId="525103DB" w:rsidR="00BE30C8" w:rsidRPr="0052291D" w:rsidRDefault="00BE30C8" w:rsidP="00BE30C8">
      <w:pPr>
        <w:ind w:left="568" w:hanging="284"/>
        <w:rPr>
          <w:rFonts w:eastAsia="Malgun Gothic"/>
        </w:rPr>
      </w:pPr>
      <w:r w:rsidRPr="0052291D">
        <w:rPr>
          <w:rFonts w:ascii="Courier New" w:eastAsia="Malgun Gothic" w:hAnsi="Courier New" w:cs="Courier New"/>
        </w:rPr>
        <w:t>&lt;target-EAS-info&gt;</w:t>
      </w:r>
      <w:r w:rsidRPr="0052291D">
        <w:rPr>
          <w:rFonts w:eastAsia="Malgun Gothic"/>
        </w:rPr>
        <w:t xml:space="preserve">: string type. If the value of </w:t>
      </w:r>
      <w:r w:rsidRPr="0052291D">
        <w:rPr>
          <w:rFonts w:ascii="Courier New" w:eastAsia="Malgun Gothic" w:hAnsi="Courier New" w:cs="Courier New"/>
        </w:rPr>
        <w:t>&lt;ACR-status&gt;</w:t>
      </w:r>
      <w:r w:rsidRPr="0052291D">
        <w:rPr>
          <w:rFonts w:eastAsia="Malgun Gothic"/>
        </w:rPr>
        <w:t xml:space="preserve"> is set to 4, it contains the information of target EAS as a result of ACR operation</w:t>
      </w:r>
      <w:r>
        <w:rPr>
          <w:rFonts w:eastAsia="Malgun Gothic"/>
        </w:rPr>
        <w:t>, w</w:t>
      </w:r>
      <w:r w:rsidRPr="0052291D">
        <w:rPr>
          <w:rFonts w:eastAsia="Malgun Gothic"/>
        </w:rPr>
        <w:t xml:space="preserve">hich is encoded as a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2B8D0E96" w14:textId="77777777" w:rsidR="00BE30C8" w:rsidRPr="0052291D" w:rsidRDefault="00BE30C8" w:rsidP="00BE30C8">
      <w:pPr>
        <w:ind w:left="568" w:hanging="284"/>
        <w:rPr>
          <w:rFonts w:eastAsia="Malgun Gothic"/>
        </w:rPr>
      </w:pPr>
    </w:p>
    <w:p w14:paraId="5D755593" w14:textId="77777777" w:rsidR="00BE30C8" w:rsidRPr="0052291D" w:rsidRDefault="00BE30C8" w:rsidP="00BE30C8">
      <w:pPr>
        <w:rPr>
          <w:rFonts w:eastAsia="Malgun Gothic"/>
        </w:rPr>
      </w:pPr>
      <w:r w:rsidRPr="0052291D">
        <w:rPr>
          <w:rFonts w:eastAsia="Malgun Gothic"/>
          <w:b/>
        </w:rPr>
        <w:t>Implementation</w:t>
      </w:r>
    </w:p>
    <w:p w14:paraId="7960D45F"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12C036E7" w14:textId="77777777" w:rsidR="00BE30C8" w:rsidRPr="0052291D" w:rsidRDefault="00BE30C8" w:rsidP="00BE30C8">
      <w:pPr>
        <w:rPr>
          <w:rFonts w:eastAsia="Malgun Gothic"/>
        </w:rPr>
      </w:pPr>
    </w:p>
    <w:p w14:paraId="7306EF17" w14:textId="4806E9B0" w:rsidR="00BE30C8" w:rsidRPr="001C3485" w:rsidRDefault="00BE30C8" w:rsidP="00BE30C8">
      <w:pPr>
        <w:pStyle w:val="Heading3"/>
        <w:rPr>
          <w:rFonts w:eastAsia="Malgun Gothic"/>
          <w:lang w:val="fr-FR" w:bidi="he-IL"/>
        </w:rPr>
      </w:pPr>
      <w:bookmarkStart w:id="5245" w:name="_Toc171691700"/>
      <w:r w:rsidRPr="001C3485">
        <w:rPr>
          <w:rFonts w:eastAsia="Malgun Gothic"/>
          <w:lang w:val="fr-FR"/>
        </w:rPr>
        <w:t>19.2.4</w:t>
      </w:r>
      <w:r w:rsidRPr="001C3485">
        <w:rPr>
          <w:rFonts w:eastAsia="Malgun Gothic"/>
          <w:lang w:val="fr-FR"/>
        </w:rPr>
        <w:tab/>
        <w:t>Edge-5 UE ID request +CE5UEIDREQ</w:t>
      </w:r>
      <w:bookmarkEnd w:id="5245"/>
    </w:p>
    <w:p w14:paraId="6C0F47E1" w14:textId="05F1283C"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19.2.4-</w:t>
      </w:r>
      <w:r w:rsidRPr="001C3485">
        <w:rPr>
          <w:rFonts w:ascii="Arial" w:eastAsia="Malgun Gothic" w:hAnsi="Arial"/>
          <w:b/>
          <w:noProof/>
          <w:lang w:val="fr-FR"/>
        </w:rPr>
        <w:t>1</w:t>
      </w:r>
      <w:r w:rsidRPr="001C3485">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C7BB955" w14:textId="77777777" w:rsidTr="00370FFC">
        <w:trPr>
          <w:cantSplit/>
          <w:jc w:val="center"/>
        </w:trPr>
        <w:tc>
          <w:tcPr>
            <w:tcW w:w="3765" w:type="dxa"/>
          </w:tcPr>
          <w:p w14:paraId="21456CC4"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7F6A4F93"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7836575F" w14:textId="77777777" w:rsidTr="00370FFC">
        <w:trPr>
          <w:cantSplit/>
          <w:jc w:val="center"/>
        </w:trPr>
        <w:tc>
          <w:tcPr>
            <w:tcW w:w="3765" w:type="dxa"/>
          </w:tcPr>
          <w:p w14:paraId="2181C055"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+CE5UEIDREQ=&lt;security-credential&gt;,&lt;EAS-id</w:t>
            </w:r>
            <w:r>
              <w:rPr>
                <w:rFonts w:ascii="Courier New" w:eastAsia="Malgun Gothic" w:hAnsi="Courier New"/>
              </w:rPr>
              <w:t>1</w:t>
            </w:r>
            <w:r w:rsidRPr="0052291D">
              <w:rPr>
                <w:rFonts w:ascii="Courier New" w:eastAsia="Malgun Gothic" w:hAnsi="Courier New"/>
              </w:rPr>
              <w:t>&gt;[,&lt;EAS-id</w:t>
            </w:r>
            <w:r>
              <w:rPr>
                <w:rFonts w:ascii="Courier New" w:eastAsia="Malgun Gothic" w:hAnsi="Courier New"/>
              </w:rPr>
              <w:t>2</w:t>
            </w:r>
            <w:r w:rsidRPr="0052291D">
              <w:rPr>
                <w:rFonts w:ascii="Courier New" w:eastAsia="Malgun Gothic" w:hAnsi="Courier New"/>
              </w:rPr>
              <w:t>&gt;[...]]</w:t>
            </w:r>
          </w:p>
        </w:tc>
        <w:tc>
          <w:tcPr>
            <w:tcW w:w="4614" w:type="dxa"/>
          </w:tcPr>
          <w:p w14:paraId="09BC372D" w14:textId="77777777" w:rsidR="00BE30C8" w:rsidRDefault="00BE30C8" w:rsidP="00370FFC">
            <w:pPr>
              <w:spacing w:after="20"/>
              <w:rPr>
                <w:rFonts w:ascii="Courier New" w:eastAsia="Malgun Gothic" w:hAnsi="Courier New"/>
              </w:rPr>
            </w:pPr>
            <w:r w:rsidRPr="0052291D">
              <w:rPr>
                <w:rFonts w:ascii="Courier New" w:eastAsia="Malgun Gothic" w:hAnsi="Courier New" w:cs="Courier New"/>
                <w:iCs/>
              </w:rPr>
              <w:t>+</w:t>
            </w:r>
            <w:r w:rsidRPr="0052291D">
              <w:rPr>
                <w:rFonts w:ascii="Courier New" w:eastAsia="Malgun Gothic" w:hAnsi="Courier New"/>
              </w:rPr>
              <w:t>CE5UEIDREQ:</w:t>
            </w:r>
            <w:r w:rsidRPr="0052291D">
              <w:rPr>
                <w:rFonts w:ascii="Courier New" w:eastAsia="Malgun Gothic" w:hAnsi="Courier New" w:cs="Courier New"/>
              </w:rPr>
              <w:t> </w:t>
            </w:r>
            <w:r w:rsidRPr="0052291D">
              <w:rPr>
                <w:rFonts w:ascii="Courier New" w:eastAsia="Malgun Gothic" w:hAnsi="Courier New"/>
              </w:rPr>
              <w:t>&lt;response&gt;[,</w:t>
            </w:r>
            <w:r>
              <w:rPr>
                <w:rFonts w:ascii="Courier New" w:eastAsia="Malgun Gothic" w:hAnsi="Courier New"/>
              </w:rPr>
              <w:t>list of &lt;CR&gt;&lt;LF&gt;</w:t>
            </w:r>
            <w:r w:rsidRPr="0052291D">
              <w:rPr>
                <w:rFonts w:ascii="Courier New" w:eastAsia="Malgun Gothic" w:hAnsi="Courier New"/>
              </w:rPr>
              <w:t>&lt;UE-ID&gt;,&lt;UE-ID-type&gt;,&lt;EAS-</w:t>
            </w:r>
            <w:r>
              <w:rPr>
                <w:rFonts w:ascii="Courier New" w:eastAsia="Malgun Gothic" w:hAnsi="Courier New"/>
              </w:rPr>
              <w:t>id</w:t>
            </w:r>
            <w:r w:rsidRPr="0052291D">
              <w:rPr>
                <w:rFonts w:ascii="Courier New" w:eastAsia="Malgun Gothic" w:hAnsi="Courier New"/>
              </w:rPr>
              <w:t>&gt;</w:t>
            </w:r>
            <w:r>
              <w:rPr>
                <w:rFonts w:ascii="Courier New" w:eastAsia="Malgun Gothic" w:hAnsi="Courier New"/>
              </w:rPr>
              <w:t>]</w:t>
            </w:r>
          </w:p>
          <w:p w14:paraId="149D78F7" w14:textId="77777777" w:rsidR="00BE30C8" w:rsidRPr="0052291D" w:rsidRDefault="00BE30C8" w:rsidP="00370FFC">
            <w:pPr>
              <w:spacing w:after="20"/>
              <w:rPr>
                <w:rFonts w:ascii="Courier New" w:eastAsia="Malgun Gothic" w:hAnsi="Courier New"/>
                <w:i/>
              </w:rPr>
            </w:pPr>
            <w:r w:rsidRPr="0052291D">
              <w:rPr>
                <w:rFonts w:ascii="Courier New" w:eastAsia="Malgun Gothic" w:hAnsi="Courier New" w:cs="Courier New"/>
                <w:i/>
              </w:rPr>
              <w:t>+CME ERROR: &lt;err&gt;</w:t>
            </w:r>
          </w:p>
        </w:tc>
      </w:tr>
      <w:tr w:rsidR="00BE30C8" w:rsidRPr="0052291D" w14:paraId="494E359B" w14:textId="77777777" w:rsidTr="00370FFC">
        <w:trPr>
          <w:cantSplit/>
          <w:jc w:val="center"/>
        </w:trPr>
        <w:tc>
          <w:tcPr>
            <w:tcW w:w="3765" w:type="dxa"/>
          </w:tcPr>
          <w:p w14:paraId="57C2C7D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w:t>
            </w:r>
          </w:p>
        </w:tc>
        <w:tc>
          <w:tcPr>
            <w:tcW w:w="4614" w:type="dxa"/>
          </w:tcPr>
          <w:p w14:paraId="6678F4A4" w14:textId="77777777" w:rsidR="00BE30C8" w:rsidRPr="0052291D" w:rsidRDefault="00BE30C8" w:rsidP="00370FFC">
            <w:pPr>
              <w:spacing w:after="20"/>
              <w:rPr>
                <w:rFonts w:ascii="Courier New" w:eastAsia="Malgun Gothic" w:hAnsi="Courier New"/>
              </w:rPr>
            </w:pPr>
          </w:p>
        </w:tc>
      </w:tr>
      <w:tr w:rsidR="00BE30C8" w:rsidRPr="0052291D" w14:paraId="5A7B7CA0" w14:textId="77777777" w:rsidTr="00370FFC">
        <w:trPr>
          <w:cantSplit/>
          <w:jc w:val="center"/>
        </w:trPr>
        <w:tc>
          <w:tcPr>
            <w:tcW w:w="3765" w:type="dxa"/>
          </w:tcPr>
          <w:p w14:paraId="586B691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CE5UEIDREQ=</w:t>
            </w:r>
            <w:r w:rsidRPr="0052291D">
              <w:rPr>
                <w:rFonts w:ascii="Courier New" w:eastAsia="Malgun Gothic" w:hAnsi="Courier New" w:cs="Courier New"/>
                <w:lang w:val="fr-FR"/>
              </w:rPr>
              <w:t>?</w:t>
            </w:r>
          </w:p>
        </w:tc>
        <w:tc>
          <w:tcPr>
            <w:tcW w:w="4614" w:type="dxa"/>
          </w:tcPr>
          <w:p w14:paraId="2BAB0214" w14:textId="77777777" w:rsidR="00BE30C8" w:rsidRPr="0052291D" w:rsidRDefault="00BE30C8" w:rsidP="00370FFC">
            <w:pPr>
              <w:spacing w:after="20"/>
              <w:rPr>
                <w:rFonts w:ascii="Courier New" w:eastAsia="Malgun Gothic" w:hAnsi="Courier New"/>
              </w:rPr>
            </w:pPr>
          </w:p>
        </w:tc>
      </w:tr>
    </w:tbl>
    <w:p w14:paraId="4E68EB47" w14:textId="77777777" w:rsidR="00BE30C8" w:rsidRPr="0052291D" w:rsidRDefault="00BE30C8" w:rsidP="00BE30C8">
      <w:pPr>
        <w:rPr>
          <w:rFonts w:eastAsia="Malgun Gothic"/>
          <w:b/>
        </w:rPr>
      </w:pPr>
    </w:p>
    <w:p w14:paraId="2A16E4E0" w14:textId="77777777" w:rsidR="00BE30C8" w:rsidRPr="0052291D" w:rsidRDefault="00BE30C8" w:rsidP="00BE30C8">
      <w:pPr>
        <w:rPr>
          <w:rFonts w:eastAsia="Malgun Gothic"/>
          <w:b/>
        </w:rPr>
      </w:pPr>
      <w:r w:rsidRPr="0052291D">
        <w:rPr>
          <w:rFonts w:eastAsia="Malgun Gothic"/>
          <w:b/>
        </w:rPr>
        <w:t>Description</w:t>
      </w:r>
    </w:p>
    <w:p w14:paraId="4B57364C" w14:textId="77777777" w:rsidR="00BE30C8" w:rsidRPr="0052291D" w:rsidRDefault="00BE30C8" w:rsidP="00BE30C8">
      <w:pPr>
        <w:rPr>
          <w:rFonts w:eastAsia="Malgun Gothic"/>
        </w:rPr>
      </w:pPr>
      <w:r w:rsidRPr="0052291D">
        <w:rPr>
          <w:rFonts w:eastAsia="Malgun Gothic"/>
        </w:rPr>
        <w:t xml:space="preserve">Set command provides the security credential of the TE for requesting </w:t>
      </w:r>
      <w:r w:rsidRPr="0052291D">
        <w:rPr>
          <w:rFonts w:ascii="Courier New" w:eastAsia="Malgun Gothic" w:hAnsi="Courier New"/>
        </w:rPr>
        <w:t>+CE5UEIDREQ</w:t>
      </w:r>
      <w:r w:rsidRPr="0052291D">
        <w:rPr>
          <w:rFonts w:eastAsia="Malgun Gothic"/>
        </w:rPr>
        <w:t xml:space="preserve">, and the list of EAS identifier(s) to retrieve the associated application specific UE identifier. </w:t>
      </w:r>
      <w:r w:rsidRPr="0052291D">
        <w:rPr>
          <w:rFonts w:eastAsia="Malgun Gothic"/>
          <w:lang w:val="en-US"/>
        </w:rPr>
        <w:t>If the security credential is valid, t</w:t>
      </w:r>
      <w:r w:rsidRPr="0052291D">
        <w:rPr>
          <w:rFonts w:eastAsia="Malgun Gothic"/>
        </w:rPr>
        <w:t>hen the edge enabling layer in the MT performs UE identifier API procedure for the EAS indicated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8.14.2.6.</w:t>
      </w:r>
    </w:p>
    <w:p w14:paraId="6BCAE20A"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in the request,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614E9111" w14:textId="77777777" w:rsidR="00BE30C8" w:rsidRPr="0052291D" w:rsidRDefault="00BE30C8" w:rsidP="00BE30C8">
      <w:pPr>
        <w:rPr>
          <w:rFonts w:eastAsia="Malgun Gothic"/>
        </w:rPr>
      </w:pPr>
      <w:r w:rsidRPr="0052291D">
        <w:rPr>
          <w:rFonts w:eastAsia="Malgun Gothic"/>
          <w:b/>
        </w:rPr>
        <w:t>Defined values</w:t>
      </w:r>
    </w:p>
    <w:p w14:paraId="1E2027B3" w14:textId="77777777" w:rsidR="00BE30C8" w:rsidRPr="0052291D" w:rsidRDefault="00BE30C8" w:rsidP="00BE30C8">
      <w:pPr>
        <w:ind w:left="568" w:hanging="284"/>
        <w:rPr>
          <w:rFonts w:eastAsia="Malgun Gothic"/>
        </w:rPr>
      </w:pPr>
      <w:r w:rsidRPr="0052291D">
        <w:rPr>
          <w:rFonts w:ascii="Courier New" w:eastAsia="Malgun Gothic" w:hAnsi="Courier New"/>
        </w:rPr>
        <w:lastRenderedPageBreak/>
        <w:t>&lt;security-credential&gt;</w:t>
      </w:r>
      <w:r w:rsidRPr="0052291D">
        <w:rPr>
          <w:rFonts w:eastAsia="Malgun Gothic"/>
        </w:rPr>
        <w:t xml:space="preserve">: string type; indicates the security credential of the TE for requesting </w:t>
      </w:r>
      <w:r w:rsidRPr="0052291D">
        <w:rPr>
          <w:rFonts w:ascii="Courier New" w:eastAsia="Malgun Gothic" w:hAnsi="Courier New"/>
        </w:rPr>
        <w:t>+CE5UEIDREQ</w:t>
      </w:r>
      <w:r w:rsidRPr="0052291D">
        <w:rPr>
          <w:rFonts w:eastAsia="Malgun Gothic"/>
        </w:rPr>
        <w:t xml:space="preserve"> to be used for checking validity of the request by the edge enabling layer in the MT. Encoding of the </w:t>
      </w:r>
      <w:r w:rsidRPr="0052291D">
        <w:rPr>
          <w:rFonts w:ascii="Courier New" w:eastAsia="Malgun Gothic" w:hAnsi="Courier New"/>
        </w:rPr>
        <w:t>&lt;security-credential&gt;</w:t>
      </w:r>
      <w:r w:rsidRPr="0052291D">
        <w:rPr>
          <w:rFonts w:eastAsia="Malgun Gothic"/>
        </w:rPr>
        <w:t xml:space="preserve"> is out of scope of this specification.</w:t>
      </w:r>
    </w:p>
    <w:p w14:paraId="529FAE6E" w14:textId="77777777" w:rsidR="00BE30C8" w:rsidRPr="0052291D" w:rsidRDefault="00BE30C8" w:rsidP="00BE30C8">
      <w:pPr>
        <w:ind w:left="568" w:hanging="284"/>
        <w:rPr>
          <w:rFonts w:eastAsia="Malgun Gothic"/>
        </w:rPr>
      </w:pPr>
      <w:r w:rsidRPr="0052291D">
        <w:rPr>
          <w:rFonts w:ascii="Courier New" w:eastAsia="Malgun Gothic" w:hAnsi="Courier New"/>
        </w:rPr>
        <w:t>&lt;EAS-id&gt;</w:t>
      </w:r>
      <w:r w:rsidRPr="0052291D">
        <w:rPr>
          <w:rFonts w:eastAsia="Malgun Gothic"/>
        </w:rPr>
        <w:t>: string type; indicates application identifier of the EAS.</w:t>
      </w:r>
    </w:p>
    <w:p w14:paraId="52F398D6" w14:textId="77777777" w:rsidR="00BE30C8" w:rsidRPr="0052291D" w:rsidRDefault="00BE30C8" w:rsidP="00BE30C8">
      <w:pPr>
        <w:ind w:left="568" w:hanging="284"/>
        <w:rPr>
          <w:rFonts w:eastAsia="Malgun Gothic"/>
        </w:rPr>
      </w:pPr>
      <w:r w:rsidRPr="0052291D">
        <w:rPr>
          <w:rFonts w:ascii="Courier New" w:eastAsia="Malgun Gothic" w:hAnsi="Courier New"/>
        </w:rPr>
        <w:t>&lt;response&gt;</w:t>
      </w:r>
      <w:r w:rsidRPr="0052291D">
        <w:rPr>
          <w:rFonts w:eastAsia="Malgun Gothic"/>
        </w:rPr>
        <w:t>: integer type; indicates the result of the request.</w:t>
      </w:r>
    </w:p>
    <w:p w14:paraId="663B32A4"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r>
      <w:r>
        <w:rPr>
          <w:rFonts w:eastAsia="Malgun Gothic"/>
        </w:rPr>
        <w:t xml:space="preserve">the UE identifier API procedure performed by the edge enabling layer in the MT </w:t>
      </w:r>
      <w:r w:rsidRPr="0052291D">
        <w:rPr>
          <w:rFonts w:eastAsia="Malgun Gothic"/>
        </w:rPr>
        <w:t>was successful</w:t>
      </w:r>
    </w:p>
    <w:p w14:paraId="0812A2CF" w14:textId="77777777" w:rsidR="00BE30C8" w:rsidRPr="0052291D" w:rsidRDefault="00BE30C8" w:rsidP="00BE30C8">
      <w:pPr>
        <w:ind w:left="851" w:hanging="284"/>
        <w:rPr>
          <w:rFonts w:ascii="Courier New" w:eastAsia="Malgun Gothic" w:hAnsi="Courier New"/>
        </w:rPr>
      </w:pPr>
      <w:r w:rsidRPr="0052291D">
        <w:rPr>
          <w:rFonts w:eastAsia="Malgun Gothic"/>
        </w:rPr>
        <w:t>1</w:t>
      </w:r>
      <w:r w:rsidRPr="0052291D">
        <w:rPr>
          <w:rFonts w:eastAsia="Malgun Gothic"/>
        </w:rPr>
        <w:tab/>
        <w:t>t</w:t>
      </w:r>
      <w:r>
        <w:rPr>
          <w:rFonts w:eastAsia="Malgun Gothic"/>
        </w:rPr>
        <w:t>he UE identifier API procedure performed by the edge enabling layer in the MT</w:t>
      </w:r>
      <w:r w:rsidRPr="0052291D">
        <w:rPr>
          <w:rFonts w:eastAsia="Malgun Gothic"/>
        </w:rPr>
        <w:t xml:space="preserve"> failed</w:t>
      </w:r>
    </w:p>
    <w:p w14:paraId="4DFCA1E3" w14:textId="77777777" w:rsidR="00BE30C8" w:rsidRPr="0052291D" w:rsidRDefault="00BE30C8" w:rsidP="00BE30C8">
      <w:pPr>
        <w:ind w:left="568" w:hanging="284"/>
        <w:rPr>
          <w:rFonts w:eastAsia="Malgun Gothic"/>
        </w:rPr>
      </w:pPr>
      <w:r w:rsidRPr="0052291D">
        <w:rPr>
          <w:rFonts w:ascii="Courier New" w:eastAsia="Malgun Gothic" w:hAnsi="Courier New"/>
        </w:rPr>
        <w:t>&lt;UE-ID&gt;</w:t>
      </w:r>
      <w:r w:rsidRPr="0052291D">
        <w:rPr>
          <w:rFonts w:eastAsia="Malgun Gothic"/>
        </w:rPr>
        <w:t xml:space="preserve">: string type; indicates the </w:t>
      </w:r>
      <w:r>
        <w:rPr>
          <w:rFonts w:eastAsia="Malgun Gothic"/>
        </w:rPr>
        <w:t xml:space="preserve">UE </w:t>
      </w:r>
      <w:r w:rsidRPr="0052291D">
        <w:rPr>
          <w:rFonts w:eastAsia="Malgun Gothic"/>
        </w:rPr>
        <w:t>identifier</w:t>
      </w:r>
      <w:r>
        <w:rPr>
          <w:rFonts w:eastAsia="Malgun Gothic"/>
        </w:rPr>
        <w:t xml:space="preserve"> corresponding to the </w:t>
      </w:r>
      <w:r w:rsidRPr="0052291D">
        <w:rPr>
          <w:rFonts w:ascii="Courier New" w:eastAsia="Malgun Gothic" w:hAnsi="Courier New"/>
        </w:rPr>
        <w:t>&lt;EAS-id&gt;</w:t>
      </w:r>
      <w:r w:rsidRPr="0052291D">
        <w:rPr>
          <w:rFonts w:eastAsia="Malgun Gothic"/>
        </w:rPr>
        <w:t>.</w:t>
      </w:r>
    </w:p>
    <w:p w14:paraId="6FDB4E44" w14:textId="77777777" w:rsidR="00BE30C8" w:rsidRPr="0052291D" w:rsidRDefault="00BE30C8" w:rsidP="00BE30C8">
      <w:pPr>
        <w:ind w:left="568" w:hanging="284"/>
        <w:rPr>
          <w:rFonts w:eastAsia="Malgun Gothic"/>
        </w:rPr>
      </w:pPr>
      <w:r w:rsidRPr="0052291D">
        <w:rPr>
          <w:rFonts w:ascii="Courier New" w:eastAsia="Malgun Gothic" w:hAnsi="Courier New"/>
        </w:rPr>
        <w:t>&lt;UE-ID-type&gt;</w:t>
      </w:r>
      <w:r w:rsidRPr="0052291D">
        <w:rPr>
          <w:rFonts w:eastAsia="Malgun Gothic"/>
        </w:rPr>
        <w:t xml:space="preserve">: integer type; indicates whether </w:t>
      </w:r>
      <w:r w:rsidRPr="0052291D">
        <w:rPr>
          <w:rFonts w:ascii="Courier New" w:eastAsia="Malgun Gothic" w:hAnsi="Courier New"/>
        </w:rPr>
        <w:t>&lt;UE-ID&gt;</w:t>
      </w:r>
      <w:r w:rsidRPr="0052291D">
        <w:rPr>
          <w:rFonts w:eastAsia="Malgun Gothic"/>
        </w:rPr>
        <w:t xml:space="preserve"> is a 3GPP Core Network assigned UE ID (see 3GPP</w:t>
      </w:r>
      <w:r w:rsidRPr="0052291D">
        <w:rPr>
          <w:rFonts w:eastAsia="Malgun Gothic"/>
          <w:lang w:val="en-US" w:eastAsia="ko-KR"/>
        </w:rPr>
        <w:t> </w:t>
      </w:r>
      <w:r w:rsidRPr="0052291D">
        <w:rPr>
          <w:rFonts w:eastAsia="Malgun Gothic"/>
        </w:rPr>
        <w:t>TS</w:t>
      </w:r>
      <w:r w:rsidRPr="0052291D">
        <w:rPr>
          <w:rFonts w:eastAsia="Malgun Gothic"/>
          <w:lang w:val="en-US" w:eastAsia="ko-KR"/>
        </w:rPr>
        <w:t> </w:t>
      </w:r>
      <w:r w:rsidRPr="0052291D">
        <w:rPr>
          <w:rFonts w:eastAsia="Malgun Gothic"/>
        </w:rPr>
        <w:t>23.501 clause</w:t>
      </w:r>
      <w:r w:rsidRPr="0052291D">
        <w:rPr>
          <w:rFonts w:eastAsia="Malgun Gothic"/>
          <w:lang w:val="en-US"/>
        </w:rPr>
        <w:t> 5.20)</w:t>
      </w:r>
      <w:r w:rsidRPr="0052291D">
        <w:rPr>
          <w:rFonts w:eastAsia="Malgun Gothic"/>
        </w:rPr>
        <w:t xml:space="preserve"> or Edge UE ID (see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7.2.9)</w:t>
      </w:r>
    </w:p>
    <w:p w14:paraId="4B566783" w14:textId="77777777" w:rsidR="00BE30C8" w:rsidRPr="0052291D" w:rsidRDefault="00BE30C8" w:rsidP="00BE30C8">
      <w:pPr>
        <w:rPr>
          <w:rFonts w:eastAsia="Malgun Gothic"/>
        </w:rPr>
      </w:pPr>
      <w:r w:rsidRPr="0052291D">
        <w:rPr>
          <w:rFonts w:eastAsia="Malgun Gothic"/>
          <w:b/>
        </w:rPr>
        <w:t>Implementation</w:t>
      </w:r>
    </w:p>
    <w:p w14:paraId="4CCDDA24"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bookmarkEnd w:id="5238"/>
    <w:p w14:paraId="38628C90" w14:textId="4C353DC6" w:rsidR="007E052D" w:rsidRPr="009724A3" w:rsidRDefault="007E052D" w:rsidP="007E052D">
      <w:pPr>
        <w:keepNext/>
        <w:keepLines/>
        <w:spacing w:before="120"/>
        <w:ind w:left="1134" w:hanging="1134"/>
        <w:outlineLvl w:val="2"/>
        <w:rPr>
          <w:rFonts w:ascii="Arial" w:eastAsia="Malgun Gothic" w:hAnsi="Arial"/>
          <w:sz w:val="28"/>
          <w:lang w:bidi="he-IL"/>
        </w:rPr>
      </w:pPr>
      <w:r w:rsidRPr="009724A3">
        <w:rPr>
          <w:rFonts w:ascii="Arial" w:eastAsia="Malgun Gothic" w:hAnsi="Arial"/>
          <w:sz w:val="28"/>
        </w:rPr>
        <w:t>19.2.</w:t>
      </w:r>
      <w:r>
        <w:rPr>
          <w:rFonts w:ascii="Arial" w:eastAsia="Malgun Gothic" w:hAnsi="Arial"/>
          <w:sz w:val="28"/>
        </w:rPr>
        <w:t>5</w:t>
      </w:r>
      <w:r w:rsidRPr="009724A3">
        <w:rPr>
          <w:rFonts w:ascii="Arial" w:eastAsia="Malgun Gothic" w:hAnsi="Arial"/>
          <w:sz w:val="28"/>
        </w:rPr>
        <w:tab/>
        <w:t>Edge-5 AC registration +CE5REG</w:t>
      </w:r>
    </w:p>
    <w:p w14:paraId="37B74F06" w14:textId="6D83F88D" w:rsidR="007E052D" w:rsidRPr="007E052D" w:rsidRDefault="007E052D" w:rsidP="007E052D">
      <w:pPr>
        <w:keepNext/>
        <w:keepLines/>
        <w:spacing w:before="60"/>
        <w:jc w:val="center"/>
        <w:rPr>
          <w:rFonts w:ascii="Arial" w:eastAsia="Malgun Gothic" w:hAnsi="Arial"/>
          <w:b/>
          <w:lang w:val="fr-FR"/>
        </w:rPr>
      </w:pPr>
      <w:r w:rsidRPr="007E052D">
        <w:rPr>
          <w:rFonts w:ascii="Arial" w:eastAsia="Malgun Gothic" w:hAnsi="Arial"/>
          <w:b/>
          <w:lang w:val="fr-FR"/>
        </w:rPr>
        <w:t>Table 19.2.5-</w:t>
      </w:r>
      <w:r w:rsidRPr="007E052D">
        <w:rPr>
          <w:rFonts w:ascii="Arial" w:eastAsia="Malgun Gothic" w:hAnsi="Arial"/>
          <w:b/>
          <w:noProof/>
          <w:lang w:val="fr-FR"/>
        </w:rPr>
        <w:t>1</w:t>
      </w:r>
      <w:r w:rsidRPr="007E052D">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9724A3" w14:paraId="6735838A" w14:textId="77777777" w:rsidTr="004F1431">
        <w:trPr>
          <w:cantSplit/>
          <w:jc w:val="center"/>
        </w:trPr>
        <w:tc>
          <w:tcPr>
            <w:tcW w:w="3765" w:type="dxa"/>
          </w:tcPr>
          <w:p w14:paraId="0E5F6370" w14:textId="77777777" w:rsidR="007E052D" w:rsidRPr="009724A3" w:rsidRDefault="007E052D" w:rsidP="004F1431">
            <w:pPr>
              <w:keepNext/>
              <w:keepLines/>
              <w:spacing w:after="0"/>
              <w:jc w:val="center"/>
              <w:rPr>
                <w:rFonts w:ascii="Courier New" w:eastAsia="Malgun Gothic" w:hAnsi="Courier New"/>
                <w:b/>
                <w:sz w:val="18"/>
              </w:rPr>
            </w:pPr>
            <w:r w:rsidRPr="009724A3">
              <w:rPr>
                <w:rFonts w:ascii="Arial" w:eastAsia="Malgun Gothic" w:hAnsi="Arial"/>
                <w:b/>
                <w:sz w:val="18"/>
              </w:rPr>
              <w:t>Command</w:t>
            </w:r>
          </w:p>
        </w:tc>
        <w:tc>
          <w:tcPr>
            <w:tcW w:w="4614" w:type="dxa"/>
          </w:tcPr>
          <w:p w14:paraId="7C767362" w14:textId="77777777" w:rsidR="007E052D" w:rsidRPr="009724A3" w:rsidRDefault="007E052D" w:rsidP="004F1431">
            <w:pPr>
              <w:keepNext/>
              <w:keepLines/>
              <w:spacing w:after="0"/>
              <w:jc w:val="center"/>
              <w:rPr>
                <w:rFonts w:ascii="Courier New" w:eastAsia="Malgun Gothic" w:hAnsi="Courier New"/>
                <w:b/>
                <w:sz w:val="18"/>
              </w:rPr>
            </w:pPr>
            <w:r w:rsidRPr="009724A3">
              <w:rPr>
                <w:rFonts w:ascii="Arial" w:eastAsia="Malgun Gothic" w:hAnsi="Arial"/>
                <w:b/>
                <w:sz w:val="18"/>
              </w:rPr>
              <w:t>Possible response(s)</w:t>
            </w:r>
          </w:p>
        </w:tc>
      </w:tr>
      <w:tr w:rsidR="007E052D" w:rsidRPr="009724A3" w14:paraId="60A283CF" w14:textId="77777777" w:rsidTr="004F1431">
        <w:trPr>
          <w:cantSplit/>
          <w:jc w:val="center"/>
        </w:trPr>
        <w:tc>
          <w:tcPr>
            <w:tcW w:w="3765" w:type="dxa"/>
          </w:tcPr>
          <w:p w14:paraId="0B04389A" w14:textId="77777777" w:rsidR="007E052D" w:rsidRPr="009724A3" w:rsidRDefault="007E052D" w:rsidP="004F1431">
            <w:pPr>
              <w:spacing w:after="20"/>
              <w:rPr>
                <w:rFonts w:ascii="Courier New" w:eastAsia="Malgun Gothic" w:hAnsi="Courier New"/>
              </w:rPr>
            </w:pPr>
            <w:bookmarkStart w:id="5246" w:name="_Hlk146798595"/>
            <w:r w:rsidRPr="009724A3">
              <w:rPr>
                <w:rFonts w:ascii="Courier New" w:eastAsia="Malgun Gothic" w:hAnsi="Courier New"/>
              </w:rPr>
              <w:t>+CE5REG=&lt;reg_req&gt;,&lt;AC-profile&gt;,&lt;AC-security-credential&gt;[,</w:t>
            </w:r>
            <w:r>
              <w:rPr>
                <w:rFonts w:ascii="Courier New" w:eastAsia="Malgun Gothic" w:hAnsi="Courier New"/>
              </w:rPr>
              <w:t>[</w:t>
            </w:r>
            <w:r w:rsidRPr="009724A3">
              <w:rPr>
                <w:rFonts w:ascii="Courier New" w:eastAsia="Malgun Gothic" w:hAnsi="Courier New"/>
              </w:rPr>
              <w:t>&lt;EAS-characteristics&gt;</w:t>
            </w:r>
            <w:r>
              <w:rPr>
                <w:rFonts w:ascii="Courier New" w:eastAsia="Malgun Gothic" w:hAnsi="Courier New"/>
              </w:rPr>
              <w:t>][</w:t>
            </w:r>
            <w:r w:rsidRPr="009724A3">
              <w:rPr>
                <w:rFonts w:ascii="Courier New" w:eastAsia="Malgun Gothic" w:hAnsi="Courier New"/>
              </w:rPr>
              <w:t>,&lt;EEC-service-req&gt;</w:t>
            </w:r>
            <w:r>
              <w:rPr>
                <w:rFonts w:ascii="Courier New" w:eastAsia="Malgun Gothic" w:hAnsi="Courier New"/>
              </w:rPr>
              <w:t>][</w:t>
            </w:r>
            <w:r w:rsidRPr="009724A3">
              <w:rPr>
                <w:rFonts w:ascii="Courier New" w:eastAsia="Malgun Gothic" w:hAnsi="Courier New"/>
              </w:rPr>
              <w:t>,&lt;ECS-information&gt;</w:t>
            </w:r>
            <w:r>
              <w:rPr>
                <w:rFonts w:ascii="Courier New" w:eastAsia="Malgun Gothic" w:hAnsi="Courier New"/>
              </w:rPr>
              <w:t>][</w:t>
            </w:r>
            <w:r w:rsidRPr="009724A3">
              <w:rPr>
                <w:rFonts w:ascii="Courier New" w:eastAsia="Malgun Gothic" w:hAnsi="Courier New"/>
              </w:rPr>
              <w:t>,&lt;reg-id&gt;]</w:t>
            </w:r>
            <w:r>
              <w:rPr>
                <w:rFonts w:ascii="Courier New" w:eastAsia="Malgun Gothic" w:hAnsi="Courier New"/>
              </w:rPr>
              <w:t>]</w:t>
            </w:r>
            <w:bookmarkEnd w:id="5246"/>
          </w:p>
        </w:tc>
        <w:tc>
          <w:tcPr>
            <w:tcW w:w="4614" w:type="dxa"/>
          </w:tcPr>
          <w:p w14:paraId="3BFC1BE6"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cs="Courier New"/>
                <w:iCs/>
              </w:rPr>
              <w:t>+</w:t>
            </w:r>
            <w:r w:rsidRPr="009724A3">
              <w:rPr>
                <w:rFonts w:ascii="Courier New" w:eastAsia="Malgun Gothic" w:hAnsi="Courier New"/>
              </w:rPr>
              <w:t>CE5REG:</w:t>
            </w:r>
            <w:r w:rsidRPr="009724A3">
              <w:rPr>
                <w:rFonts w:ascii="Courier New" w:eastAsia="Malgun Gothic" w:hAnsi="Courier New" w:cs="Courier New"/>
              </w:rPr>
              <w:t> </w:t>
            </w:r>
            <w:r w:rsidRPr="009724A3">
              <w:rPr>
                <w:rFonts w:ascii="Courier New" w:eastAsia="Malgun Gothic" w:hAnsi="Courier New"/>
              </w:rPr>
              <w:t>&lt;response&gt;,&lt;reg-id&gt;,&lt;allowed-EAS-service&gt;[,&lt;expiry-time&gt;]</w:t>
            </w:r>
          </w:p>
          <w:p w14:paraId="51C729FC" w14:textId="77777777" w:rsidR="007E052D" w:rsidRPr="009724A3" w:rsidRDefault="007E052D" w:rsidP="004F1431">
            <w:pPr>
              <w:spacing w:after="20"/>
              <w:rPr>
                <w:rFonts w:ascii="Courier New" w:eastAsia="Malgun Gothic" w:hAnsi="Courier New"/>
                <w:i/>
              </w:rPr>
            </w:pPr>
            <w:r w:rsidRPr="009724A3">
              <w:rPr>
                <w:rFonts w:ascii="Courier New" w:eastAsia="Malgun Gothic" w:hAnsi="Courier New" w:cs="Courier New"/>
                <w:i/>
              </w:rPr>
              <w:t>+CME ERROR: &lt;err&gt;</w:t>
            </w:r>
          </w:p>
        </w:tc>
      </w:tr>
      <w:tr w:rsidR="007E052D" w:rsidRPr="009724A3" w14:paraId="097A1364" w14:textId="77777777" w:rsidTr="004F1431">
        <w:trPr>
          <w:cantSplit/>
          <w:jc w:val="center"/>
        </w:trPr>
        <w:tc>
          <w:tcPr>
            <w:tcW w:w="3765" w:type="dxa"/>
          </w:tcPr>
          <w:p w14:paraId="55A77F2E"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rPr>
              <w:t>+CE5REG?</w:t>
            </w:r>
          </w:p>
        </w:tc>
        <w:tc>
          <w:tcPr>
            <w:tcW w:w="4614" w:type="dxa"/>
          </w:tcPr>
          <w:p w14:paraId="15C6DF88" w14:textId="77777777" w:rsidR="007E052D" w:rsidRPr="009724A3" w:rsidRDefault="007E052D" w:rsidP="004F1431">
            <w:pPr>
              <w:spacing w:after="20"/>
              <w:rPr>
                <w:rFonts w:ascii="Courier New" w:eastAsia="Malgun Gothic" w:hAnsi="Courier New"/>
              </w:rPr>
            </w:pPr>
          </w:p>
        </w:tc>
      </w:tr>
      <w:tr w:rsidR="007E052D" w:rsidRPr="009724A3" w14:paraId="699B76D9" w14:textId="77777777" w:rsidTr="004F1431">
        <w:trPr>
          <w:cantSplit/>
          <w:jc w:val="center"/>
        </w:trPr>
        <w:tc>
          <w:tcPr>
            <w:tcW w:w="3765" w:type="dxa"/>
          </w:tcPr>
          <w:p w14:paraId="2B469289"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rPr>
              <w:t>+</w:t>
            </w:r>
            <w:r w:rsidRPr="009724A3">
              <w:rPr>
                <w:rFonts w:ascii="Courier New" w:eastAsia="Malgun Gothic" w:hAnsi="Courier New" w:cs="Courier New"/>
              </w:rPr>
              <w:t>CE5REG=</w:t>
            </w:r>
            <w:r w:rsidRPr="009724A3">
              <w:rPr>
                <w:rFonts w:ascii="Courier New" w:eastAsia="Malgun Gothic" w:hAnsi="Courier New" w:cs="Courier New"/>
                <w:lang w:val="fr-FR"/>
              </w:rPr>
              <w:t>?</w:t>
            </w:r>
          </w:p>
        </w:tc>
        <w:tc>
          <w:tcPr>
            <w:tcW w:w="4614" w:type="dxa"/>
          </w:tcPr>
          <w:p w14:paraId="4D7055E1" w14:textId="77777777" w:rsidR="007E052D" w:rsidRPr="009724A3" w:rsidRDefault="007E052D" w:rsidP="004F1431">
            <w:pPr>
              <w:spacing w:after="20"/>
              <w:rPr>
                <w:rFonts w:ascii="Courier New" w:eastAsia="Malgun Gothic" w:hAnsi="Courier New"/>
              </w:rPr>
            </w:pPr>
          </w:p>
        </w:tc>
      </w:tr>
    </w:tbl>
    <w:p w14:paraId="0C2B4212" w14:textId="77777777" w:rsidR="007E052D" w:rsidRPr="009724A3" w:rsidRDefault="007E052D" w:rsidP="007E052D">
      <w:pPr>
        <w:rPr>
          <w:rFonts w:eastAsia="Malgun Gothic"/>
          <w:b/>
        </w:rPr>
      </w:pPr>
    </w:p>
    <w:p w14:paraId="72925AD8" w14:textId="77777777" w:rsidR="007E052D" w:rsidRPr="009724A3" w:rsidRDefault="007E052D" w:rsidP="007E052D">
      <w:pPr>
        <w:rPr>
          <w:rFonts w:eastAsia="Malgun Gothic"/>
          <w:b/>
        </w:rPr>
      </w:pPr>
      <w:r w:rsidRPr="009724A3">
        <w:rPr>
          <w:rFonts w:eastAsia="Malgun Gothic"/>
          <w:b/>
        </w:rPr>
        <w:t>Description</w:t>
      </w:r>
    </w:p>
    <w:p w14:paraId="73B3F40C" w14:textId="77777777" w:rsidR="007E052D" w:rsidRPr="009724A3" w:rsidRDefault="007E052D" w:rsidP="007E052D">
      <w:pPr>
        <w:rPr>
          <w:rFonts w:eastAsia="Malgun Gothic"/>
          <w:lang w:val="en-US"/>
        </w:rPr>
      </w:pPr>
      <w:r w:rsidRPr="009724A3">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9724A3" w:rsidRDefault="007E052D" w:rsidP="007E052D">
      <w:pPr>
        <w:rPr>
          <w:rFonts w:eastAsia="Malgun Gothic"/>
        </w:rPr>
      </w:pPr>
      <w:r w:rsidRPr="009724A3">
        <w:rPr>
          <w:rFonts w:eastAsia="Malgun Gothic"/>
        </w:rPr>
        <w:t xml:space="preserve">If the edge enabling layer fails to check the validity of the set command based on the security credential of the application client, then </w:t>
      </w:r>
      <w:r w:rsidRPr="009724A3">
        <w:rPr>
          <w:rFonts w:ascii="Courier New" w:eastAsia="Malgun Gothic" w:hAnsi="Courier New" w:cs="Courier New"/>
        </w:rPr>
        <w:t>+CME ERROR: 3</w:t>
      </w:r>
      <w:r w:rsidRPr="009724A3">
        <w:rPr>
          <w:rFonts w:eastAsia="Malgun Gothic"/>
        </w:rPr>
        <w:t xml:space="preserve"> (Operation not allowed) is returned. For other reason for failure of processing the request, refer to clause 9.2.1 for possible </w:t>
      </w:r>
      <w:r w:rsidRPr="009724A3">
        <w:rPr>
          <w:rFonts w:ascii="Courier New" w:eastAsia="Malgun Gothic" w:hAnsi="Courier New" w:cs="Courier New"/>
        </w:rPr>
        <w:t>&lt;err&gt;</w:t>
      </w:r>
      <w:r w:rsidRPr="009724A3">
        <w:rPr>
          <w:rFonts w:eastAsia="Malgun Gothic"/>
        </w:rPr>
        <w:t xml:space="preserve"> values.</w:t>
      </w:r>
    </w:p>
    <w:p w14:paraId="5DC97DA2" w14:textId="77777777" w:rsidR="007E052D" w:rsidRPr="009724A3" w:rsidRDefault="007E052D" w:rsidP="007E052D">
      <w:pPr>
        <w:rPr>
          <w:rFonts w:eastAsia="Malgun Gothic"/>
        </w:rPr>
      </w:pPr>
      <w:r w:rsidRPr="009724A3">
        <w:rPr>
          <w:rFonts w:eastAsia="Malgun Gothic"/>
          <w:b/>
        </w:rPr>
        <w:t>Defined values</w:t>
      </w:r>
    </w:p>
    <w:p w14:paraId="15E58B44" w14:textId="77777777" w:rsidR="007E052D" w:rsidRPr="009724A3" w:rsidRDefault="007E052D" w:rsidP="007E052D">
      <w:pPr>
        <w:ind w:left="568" w:hanging="284"/>
        <w:rPr>
          <w:rFonts w:eastAsia="Malgun Gothic"/>
        </w:rPr>
      </w:pPr>
      <w:r w:rsidRPr="009724A3">
        <w:rPr>
          <w:rFonts w:ascii="Courier New" w:eastAsia="Malgun Gothic" w:hAnsi="Courier New"/>
        </w:rPr>
        <w:t>&lt;reg_req&gt;</w:t>
      </w:r>
      <w:r w:rsidRPr="009724A3">
        <w:rPr>
          <w:rFonts w:eastAsia="Malgun Gothic"/>
        </w:rPr>
        <w:t>: integer type, indicates the type of the AC registration request:</w:t>
      </w:r>
    </w:p>
    <w:p w14:paraId="221C7A42"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AC registration request</w:t>
      </w:r>
    </w:p>
    <w:p w14:paraId="398B058D" w14:textId="77777777" w:rsidR="007E052D" w:rsidRPr="009724A3" w:rsidRDefault="007E052D" w:rsidP="007E052D">
      <w:pPr>
        <w:ind w:left="851" w:hanging="284"/>
        <w:rPr>
          <w:rFonts w:eastAsia="Malgun Gothic"/>
        </w:rPr>
      </w:pPr>
      <w:r w:rsidRPr="009724A3">
        <w:rPr>
          <w:rFonts w:eastAsia="Malgun Gothic"/>
        </w:rPr>
        <w:t>1</w:t>
      </w:r>
      <w:r w:rsidRPr="009724A3">
        <w:rPr>
          <w:rFonts w:eastAsia="Malgun Gothic"/>
        </w:rPr>
        <w:tab/>
        <w:t>AC registration update request</w:t>
      </w:r>
    </w:p>
    <w:p w14:paraId="2560C851"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AC deregistration request</w:t>
      </w:r>
    </w:p>
    <w:p w14:paraId="0CF199F4" w14:textId="77777777" w:rsidR="007E052D" w:rsidRPr="009724A3" w:rsidRDefault="007E052D" w:rsidP="007E052D">
      <w:pPr>
        <w:ind w:left="568" w:hanging="284"/>
        <w:rPr>
          <w:rFonts w:eastAsia="Malgun Gothic"/>
        </w:rPr>
      </w:pPr>
      <w:r w:rsidRPr="009724A3">
        <w:rPr>
          <w:rFonts w:ascii="Courier New" w:eastAsia="Malgun Gothic" w:hAnsi="Courier New"/>
        </w:rPr>
        <w:t>&lt;AC-profile&gt;</w:t>
      </w:r>
      <w:r w:rsidRPr="009724A3">
        <w:rPr>
          <w:rFonts w:eastAsia="Malgun Gothic"/>
        </w:rPr>
        <w:t xml:space="preserve">: string type; indicate the application client profile to be used by the edge enabling layer in the MT. The </w:t>
      </w:r>
      <w:r w:rsidRPr="009724A3">
        <w:rPr>
          <w:rFonts w:ascii="Courier New" w:eastAsia="Malgun Gothic" w:hAnsi="Courier New"/>
        </w:rPr>
        <w:t>&lt;AC-profile&gt;</w:t>
      </w:r>
      <w:r w:rsidRPr="009724A3">
        <w:rPr>
          <w:rFonts w:eastAsia="Malgun Gothic"/>
        </w:rPr>
        <w:t xml:space="preserve"> is encoded as ACProfile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6.2.5.2.3.</w:t>
      </w:r>
    </w:p>
    <w:p w14:paraId="2BABE6E8" w14:textId="77777777" w:rsidR="007E052D" w:rsidRPr="009724A3" w:rsidRDefault="007E052D" w:rsidP="007E052D">
      <w:pPr>
        <w:ind w:left="568" w:hanging="284"/>
        <w:rPr>
          <w:rFonts w:eastAsia="Malgun Gothic"/>
        </w:rPr>
      </w:pPr>
      <w:r w:rsidRPr="009724A3">
        <w:rPr>
          <w:rFonts w:ascii="Courier New" w:eastAsia="Malgun Gothic" w:hAnsi="Courier New"/>
        </w:rPr>
        <w:t>&lt;AC-security-credential&gt;</w:t>
      </w:r>
      <w:r w:rsidRPr="009724A3">
        <w:rPr>
          <w:rFonts w:eastAsia="Malgun Gothic"/>
        </w:rPr>
        <w:t xml:space="preserve">: string type; indicates the security credential associated with the application client profile to be used for checking validity of the request by the edge enabling layer in the MT. Encoding of the </w:t>
      </w:r>
      <w:r w:rsidRPr="009724A3">
        <w:rPr>
          <w:rFonts w:ascii="Courier New" w:eastAsia="Malgun Gothic" w:hAnsi="Courier New"/>
        </w:rPr>
        <w:t>&lt;AC-security-credential&gt;</w:t>
      </w:r>
      <w:r w:rsidRPr="009724A3">
        <w:rPr>
          <w:rFonts w:eastAsia="Malgun Gothic"/>
        </w:rPr>
        <w:t xml:space="preserve"> is out of scope of this specification.</w:t>
      </w:r>
    </w:p>
    <w:p w14:paraId="7CC60DC5" w14:textId="77777777" w:rsidR="007E052D" w:rsidRPr="009724A3" w:rsidRDefault="007E052D" w:rsidP="007E052D">
      <w:pPr>
        <w:ind w:left="568" w:hanging="284"/>
        <w:rPr>
          <w:rFonts w:eastAsia="Malgun Gothic"/>
        </w:rPr>
      </w:pPr>
      <w:r w:rsidRPr="009724A3">
        <w:rPr>
          <w:rFonts w:ascii="Courier New" w:eastAsia="Malgun Gothic" w:hAnsi="Courier New"/>
        </w:rPr>
        <w:lastRenderedPageBreak/>
        <w:t>&lt;EAS-characteristics&gt;</w:t>
      </w:r>
      <w:r w:rsidRPr="009724A3">
        <w:rPr>
          <w:rFonts w:eastAsia="Malgun Gothic"/>
        </w:rPr>
        <w:t xml:space="preserve">: string type; indicates the list of the EAS characteristics that the TE is interested in. The </w:t>
      </w:r>
      <w:r w:rsidRPr="009724A3">
        <w:rPr>
          <w:rFonts w:ascii="Courier New" w:eastAsia="Malgun Gothic" w:hAnsi="Courier New"/>
        </w:rPr>
        <w:t>&lt;EAS-characteristics&gt;</w:t>
      </w:r>
      <w:r w:rsidRPr="009724A3">
        <w:rPr>
          <w:rFonts w:eastAsia="Malgun Gothic"/>
        </w:rPr>
        <w:t xml:space="preserve"> is encoded as EasCharacteristics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6.3.5.2.7.</w:t>
      </w:r>
    </w:p>
    <w:p w14:paraId="550B474F" w14:textId="77777777" w:rsidR="007E052D" w:rsidRPr="009724A3" w:rsidRDefault="007E052D" w:rsidP="007E052D">
      <w:pPr>
        <w:ind w:left="568" w:hanging="284"/>
        <w:rPr>
          <w:rFonts w:eastAsia="Malgun Gothic"/>
        </w:rPr>
      </w:pPr>
      <w:r w:rsidRPr="009724A3">
        <w:rPr>
          <w:rFonts w:ascii="Courier New" w:eastAsia="Malgun Gothic" w:hAnsi="Courier New" w:cs="Courier New"/>
        </w:rPr>
        <w:t>&lt;EEC-service-req&gt;</w:t>
      </w:r>
      <w:r w:rsidRPr="009724A3">
        <w:rPr>
          <w:rFonts w:eastAsia="Malgun Gothic"/>
        </w:rPr>
        <w:t>: integer type, indicates the requested EEC services:</w:t>
      </w:r>
    </w:p>
    <w:p w14:paraId="2CBB8E92"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Request edge enabling layer to handle EAS discovery</w:t>
      </w:r>
      <w:r w:rsidRPr="009724A3">
        <w:rPr>
          <w:rFonts w:eastAsia="Malgun Gothic"/>
          <w:lang w:val="en-US"/>
        </w:rPr>
        <w:t>.</w:t>
      </w:r>
    </w:p>
    <w:p w14:paraId="32594DF5" w14:textId="77777777" w:rsidR="007E052D" w:rsidRPr="009724A3" w:rsidRDefault="007E052D" w:rsidP="007E052D">
      <w:pPr>
        <w:ind w:left="851" w:hanging="284"/>
        <w:rPr>
          <w:rFonts w:eastAsia="Malgun Gothic"/>
          <w:lang w:val="en-US"/>
        </w:rPr>
      </w:pPr>
      <w:r w:rsidRPr="009724A3">
        <w:rPr>
          <w:rFonts w:eastAsia="Malgun Gothic"/>
        </w:rPr>
        <w:t>1</w:t>
      </w:r>
      <w:r w:rsidRPr="009724A3">
        <w:rPr>
          <w:rFonts w:eastAsia="Malgun Gothic"/>
        </w:rPr>
        <w:tab/>
        <w:t>Request edge enabling layer to handle ACR</w:t>
      </w:r>
      <w:r w:rsidRPr="009724A3">
        <w:rPr>
          <w:rFonts w:eastAsia="Malgun Gothic"/>
          <w:lang w:val="en-US"/>
        </w:rPr>
        <w:t>.</w:t>
      </w:r>
    </w:p>
    <w:p w14:paraId="27107E75"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Request edge enabling layer to handle both EAS discovery and ACR.</w:t>
      </w:r>
    </w:p>
    <w:p w14:paraId="3ED008CC" w14:textId="77777777" w:rsidR="007E052D" w:rsidRPr="009724A3" w:rsidRDefault="007E052D" w:rsidP="007E052D">
      <w:pPr>
        <w:ind w:left="568" w:hanging="284"/>
        <w:rPr>
          <w:rFonts w:eastAsia="Malgun Gothic"/>
        </w:rPr>
      </w:pPr>
      <w:r w:rsidRPr="009724A3">
        <w:rPr>
          <w:rFonts w:ascii="Courier New" w:eastAsia="Malgun Gothic" w:hAnsi="Courier New"/>
        </w:rPr>
        <w:t>&lt;ECS-address&gt;</w:t>
      </w:r>
      <w:r w:rsidRPr="009724A3">
        <w:rPr>
          <w:rFonts w:eastAsia="Malgun Gothic"/>
        </w:rPr>
        <w:t>: string type which include a URI of the ECS endpoint address.</w:t>
      </w:r>
    </w:p>
    <w:p w14:paraId="4DEE6016" w14:textId="77777777" w:rsidR="007E052D" w:rsidRPr="009724A3" w:rsidRDefault="007E052D" w:rsidP="007E052D">
      <w:pPr>
        <w:ind w:left="568" w:hanging="284"/>
        <w:rPr>
          <w:rFonts w:eastAsia="Malgun Gothic"/>
        </w:rPr>
      </w:pPr>
      <w:r w:rsidRPr="009724A3">
        <w:rPr>
          <w:rFonts w:ascii="Courier New" w:eastAsia="Malgun Gothic" w:hAnsi="Courier New"/>
        </w:rPr>
        <w:t>&lt;reg_id&gt;</w:t>
      </w:r>
      <w:r w:rsidRPr="009724A3">
        <w:rPr>
          <w:rFonts w:eastAsia="Malgun Gothic"/>
        </w:rPr>
        <w:t>: string type, indicates the identifier of AC registration assigned by the edge enabling layer.</w:t>
      </w:r>
    </w:p>
    <w:p w14:paraId="4CE90DFF" w14:textId="77777777" w:rsidR="007E052D" w:rsidRPr="009724A3" w:rsidRDefault="007E052D" w:rsidP="007E052D">
      <w:pPr>
        <w:ind w:left="568" w:hanging="284"/>
        <w:rPr>
          <w:rFonts w:eastAsia="Malgun Gothic"/>
        </w:rPr>
      </w:pPr>
      <w:r w:rsidRPr="009724A3">
        <w:rPr>
          <w:rFonts w:ascii="Courier New" w:eastAsia="Malgun Gothic" w:hAnsi="Courier New"/>
        </w:rPr>
        <w:t>&lt;response&gt;</w:t>
      </w:r>
      <w:r w:rsidRPr="009724A3">
        <w:rPr>
          <w:rFonts w:eastAsia="Malgun Gothic"/>
        </w:rPr>
        <w:t>: integer type; indicates the result of the request.</w:t>
      </w:r>
    </w:p>
    <w:p w14:paraId="23CADFF5" w14:textId="77777777" w:rsidR="007E052D" w:rsidRPr="009724A3" w:rsidRDefault="007E052D" w:rsidP="007E052D">
      <w:pPr>
        <w:ind w:left="851" w:hanging="284"/>
        <w:rPr>
          <w:rFonts w:eastAsia="Malgun Gothic"/>
        </w:rPr>
      </w:pPr>
      <w:r w:rsidRPr="009724A3">
        <w:rPr>
          <w:rFonts w:eastAsia="Malgun Gothic"/>
          <w:u w:val="single"/>
        </w:rPr>
        <w:t>0</w:t>
      </w:r>
      <w:r w:rsidRPr="009724A3">
        <w:rPr>
          <w:rFonts w:eastAsia="Malgun Gothic"/>
        </w:rPr>
        <w:tab/>
        <w:t xml:space="preserve">the request of AC registration indicated in </w:t>
      </w:r>
      <w:r w:rsidRPr="009724A3">
        <w:rPr>
          <w:rFonts w:ascii="Courier New" w:eastAsia="Malgun Gothic" w:hAnsi="Courier New"/>
        </w:rPr>
        <w:t>&lt;reg_req&gt;</w:t>
      </w:r>
      <w:r w:rsidRPr="009724A3">
        <w:rPr>
          <w:rFonts w:eastAsia="Malgun Gothic"/>
        </w:rPr>
        <w:t xml:space="preserve"> was successful</w:t>
      </w:r>
    </w:p>
    <w:p w14:paraId="38FE7832" w14:textId="77777777" w:rsidR="007E052D" w:rsidRPr="009724A3" w:rsidRDefault="007E052D" w:rsidP="007E052D">
      <w:pPr>
        <w:ind w:left="851" w:hanging="284"/>
        <w:rPr>
          <w:rFonts w:ascii="Courier New" w:eastAsia="Malgun Gothic" w:hAnsi="Courier New"/>
        </w:rPr>
      </w:pPr>
      <w:r w:rsidRPr="009724A3">
        <w:rPr>
          <w:rFonts w:eastAsia="Malgun Gothic"/>
        </w:rPr>
        <w:t>1</w:t>
      </w:r>
      <w:r w:rsidRPr="009724A3">
        <w:rPr>
          <w:rFonts w:eastAsia="Malgun Gothic"/>
        </w:rPr>
        <w:tab/>
        <w:t xml:space="preserve">tthe request of AC registration indicated in </w:t>
      </w:r>
      <w:r w:rsidRPr="009724A3">
        <w:rPr>
          <w:rFonts w:ascii="Courier New" w:eastAsia="Malgun Gothic" w:hAnsi="Courier New"/>
        </w:rPr>
        <w:t>&lt;reg_req&gt;</w:t>
      </w:r>
      <w:r w:rsidRPr="009724A3">
        <w:rPr>
          <w:rFonts w:eastAsia="Malgun Gothic"/>
        </w:rPr>
        <w:t xml:space="preserve"> failed</w:t>
      </w:r>
    </w:p>
    <w:p w14:paraId="1555E6DD" w14:textId="77777777" w:rsidR="007E052D" w:rsidRPr="009724A3" w:rsidRDefault="007E052D" w:rsidP="007E052D">
      <w:pPr>
        <w:ind w:left="568" w:hanging="284"/>
        <w:rPr>
          <w:rFonts w:eastAsia="Malgun Gothic"/>
        </w:rPr>
      </w:pPr>
      <w:r w:rsidRPr="009724A3">
        <w:rPr>
          <w:rFonts w:ascii="Courier New" w:eastAsia="Malgun Gothic" w:hAnsi="Courier New" w:cs="Courier New"/>
        </w:rPr>
        <w:t>&lt;allowed-EEC-service&gt;</w:t>
      </w:r>
      <w:r w:rsidRPr="009724A3">
        <w:rPr>
          <w:rFonts w:eastAsia="Malgun Gothic"/>
        </w:rPr>
        <w:t>: integer type, indicates the EEC services allowed to the AC:</w:t>
      </w:r>
    </w:p>
    <w:p w14:paraId="1B8677D1"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AC is allowed to use EAS discovery</w:t>
      </w:r>
      <w:r w:rsidRPr="009724A3">
        <w:rPr>
          <w:rFonts w:eastAsia="Malgun Gothic"/>
          <w:lang w:val="en-US"/>
        </w:rPr>
        <w:t>.</w:t>
      </w:r>
    </w:p>
    <w:p w14:paraId="10AF4400" w14:textId="77777777" w:rsidR="007E052D" w:rsidRPr="009724A3" w:rsidRDefault="007E052D" w:rsidP="007E052D">
      <w:pPr>
        <w:ind w:left="851" w:hanging="284"/>
        <w:rPr>
          <w:rFonts w:eastAsia="Malgun Gothic"/>
          <w:lang w:val="en-US"/>
        </w:rPr>
      </w:pPr>
      <w:r w:rsidRPr="009724A3">
        <w:rPr>
          <w:rFonts w:eastAsia="Malgun Gothic"/>
        </w:rPr>
        <w:t>1</w:t>
      </w:r>
      <w:r w:rsidRPr="009724A3">
        <w:rPr>
          <w:rFonts w:eastAsia="Malgun Gothic"/>
        </w:rPr>
        <w:tab/>
        <w:t>AC is allowed to use ACR</w:t>
      </w:r>
      <w:r w:rsidRPr="009724A3">
        <w:rPr>
          <w:rFonts w:eastAsia="Malgun Gothic"/>
          <w:lang w:val="en-US"/>
        </w:rPr>
        <w:t>.</w:t>
      </w:r>
    </w:p>
    <w:p w14:paraId="2ED07AE2"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AC is allowed to use both EAS discovery and ACR.</w:t>
      </w:r>
    </w:p>
    <w:p w14:paraId="0F070380" w14:textId="77777777" w:rsidR="007E052D" w:rsidRPr="009724A3" w:rsidRDefault="007E052D" w:rsidP="007E052D">
      <w:pPr>
        <w:ind w:left="568" w:hanging="284"/>
        <w:rPr>
          <w:rFonts w:eastAsia="Malgun Gothic"/>
        </w:rPr>
      </w:pPr>
      <w:r w:rsidRPr="009724A3">
        <w:rPr>
          <w:rFonts w:ascii="Courier New" w:eastAsia="Malgun Gothic" w:hAnsi="Courier New"/>
        </w:rPr>
        <w:t>&lt;expiry-time&gt;</w:t>
      </w:r>
      <w:r w:rsidRPr="009724A3">
        <w:rPr>
          <w:rFonts w:eastAsia="Malgun Gothic"/>
        </w:rPr>
        <w:t>: integer type; indicates the time for AC registration expiration with unit of seconds. The default value is implementation specific.</w:t>
      </w:r>
    </w:p>
    <w:p w14:paraId="1B1DFF59" w14:textId="77777777" w:rsidR="007E052D" w:rsidRPr="009724A3" w:rsidRDefault="007E052D" w:rsidP="007E052D">
      <w:pPr>
        <w:rPr>
          <w:rFonts w:eastAsia="Malgun Gothic"/>
        </w:rPr>
      </w:pPr>
      <w:r w:rsidRPr="009724A3">
        <w:rPr>
          <w:rFonts w:eastAsia="Malgun Gothic"/>
          <w:b/>
        </w:rPr>
        <w:t>Implementation</w:t>
      </w:r>
    </w:p>
    <w:p w14:paraId="6FB76429" w14:textId="1C648814" w:rsidR="00BE30C8" w:rsidRPr="007E052D" w:rsidRDefault="007E052D" w:rsidP="007E052D">
      <w:pPr>
        <w:rPr>
          <w:rFonts w:eastAsia="Malgun Gothic"/>
        </w:rPr>
      </w:pPr>
      <w:r w:rsidRPr="009724A3">
        <w:rPr>
          <w:rFonts w:eastAsia="Malgun Gothic"/>
        </w:rPr>
        <w:t>Optional. This command is only applicable to UEs supporting edge enabling layer.</w:t>
      </w:r>
    </w:p>
    <w:p w14:paraId="4819BDAD" w14:textId="77777777" w:rsidR="00026965" w:rsidRPr="000903C1" w:rsidRDefault="00026965" w:rsidP="00E26141">
      <w:pPr>
        <w:pStyle w:val="Heading8"/>
      </w:pPr>
      <w:r w:rsidRPr="000903C1">
        <w:br w:type="page"/>
      </w:r>
      <w:bookmarkStart w:id="5247" w:name="_Toc20207775"/>
      <w:bookmarkStart w:id="5248" w:name="_Toc27579658"/>
      <w:bookmarkStart w:id="5249" w:name="_Toc36116238"/>
      <w:bookmarkStart w:id="5250" w:name="_Toc45215123"/>
      <w:bookmarkStart w:id="5251" w:name="_Toc51866893"/>
      <w:bookmarkStart w:id="5252" w:name="_Toc171691701"/>
      <w:r w:rsidR="00706AED" w:rsidRPr="000903C1">
        <w:lastRenderedPageBreak/>
        <w:t xml:space="preserve">Annex </w:t>
      </w:r>
      <w:r w:rsidRPr="000903C1">
        <w:t>A (normative):</w:t>
      </w:r>
      <w:r w:rsidRPr="000903C1">
        <w:br/>
        <w:t>Summary of commands from other standards</w:t>
      </w:r>
      <w:bookmarkEnd w:id="5247"/>
      <w:bookmarkEnd w:id="5248"/>
      <w:bookmarkEnd w:id="5249"/>
      <w:bookmarkEnd w:id="5250"/>
      <w:bookmarkEnd w:id="5251"/>
      <w:bookmarkEnd w:id="5252"/>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53" w:name="_MCCTEMPBM_CRPT80113086___7"/>
            <w:r w:rsidRPr="000903C1">
              <w:rPr>
                <w:rFonts w:ascii="Courier New" w:hAnsi="Courier New"/>
              </w:rPr>
              <w:t>&amp;C</w:t>
            </w:r>
            <w:bookmarkEnd w:id="5253"/>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4" w:name="_MCCTEMPBM_CRPT80113087___7"/>
            <w:r w:rsidRPr="000903C1">
              <w:rPr>
                <w:rFonts w:ascii="Courier New" w:hAnsi="Courier New"/>
              </w:rPr>
              <w:t>&amp;D</w:t>
            </w:r>
            <w:bookmarkEnd w:id="5254"/>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5" w:name="_MCCTEMPBM_CRPT80113088___7"/>
            <w:r w:rsidRPr="000903C1">
              <w:rPr>
                <w:rFonts w:ascii="Courier New" w:hAnsi="Courier New"/>
              </w:rPr>
              <w:t>&amp;F</w:t>
            </w:r>
            <w:bookmarkEnd w:id="5255"/>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6" w:name="_MCCTEMPBM_CRPT80113089___7"/>
            <w:r w:rsidRPr="000903C1">
              <w:rPr>
                <w:rFonts w:ascii="Courier New" w:hAnsi="Courier New"/>
              </w:rPr>
              <w:t>+DR</w:t>
            </w:r>
            <w:bookmarkEnd w:id="5256"/>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7" w:name="_MCCTEMPBM_CRPT80113090___7"/>
            <w:r w:rsidRPr="000903C1">
              <w:rPr>
                <w:rFonts w:ascii="Courier New" w:hAnsi="Courier New"/>
              </w:rPr>
              <w:t>+DS</w:t>
            </w:r>
            <w:bookmarkEnd w:id="5257"/>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8" w:name="_MCCTEMPBM_CRPT80113091___7"/>
            <w:r w:rsidRPr="000903C1">
              <w:rPr>
                <w:rFonts w:ascii="Courier New" w:hAnsi="Courier New"/>
              </w:rPr>
              <w:t>+GCAP</w:t>
            </w:r>
            <w:bookmarkEnd w:id="5258"/>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9" w:name="_MCCTEMPBM_CRPT80113092___7"/>
            <w:r w:rsidRPr="000903C1">
              <w:rPr>
                <w:rFonts w:ascii="Courier New" w:hAnsi="Courier New"/>
              </w:rPr>
              <w:t>+GCI</w:t>
            </w:r>
            <w:bookmarkEnd w:id="5259"/>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60" w:name="_MCCTEMPBM_CRPT80113093___7"/>
            <w:r w:rsidRPr="000903C1">
              <w:rPr>
                <w:rFonts w:ascii="Courier New" w:hAnsi="Courier New"/>
              </w:rPr>
              <w:t>+GMI</w:t>
            </w:r>
            <w:bookmarkEnd w:id="5260"/>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61" w:name="_MCCTEMPBM_CRPT80113094___7"/>
            <w:r w:rsidRPr="000903C1">
              <w:rPr>
                <w:rFonts w:ascii="Courier New" w:hAnsi="Courier New"/>
              </w:rPr>
              <w:t>+GMM</w:t>
            </w:r>
            <w:bookmarkEnd w:id="5261"/>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62" w:name="_MCCTEMPBM_CRPT80113095___7"/>
            <w:r w:rsidRPr="000903C1">
              <w:rPr>
                <w:rFonts w:ascii="Courier New" w:hAnsi="Courier New"/>
              </w:rPr>
              <w:t>+GMR</w:t>
            </w:r>
            <w:bookmarkEnd w:id="5262"/>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63" w:name="_MCCTEMPBM_CRPT80113096___7"/>
            <w:r w:rsidRPr="000903C1">
              <w:rPr>
                <w:rFonts w:ascii="Courier New" w:hAnsi="Courier New"/>
              </w:rPr>
              <w:t>+GOI</w:t>
            </w:r>
            <w:bookmarkEnd w:id="5263"/>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4" w:name="_MCCTEMPBM_CRPT80113097___7"/>
            <w:r w:rsidRPr="000903C1">
              <w:rPr>
                <w:rFonts w:ascii="Courier New" w:hAnsi="Courier New"/>
              </w:rPr>
              <w:t>+GSN</w:t>
            </w:r>
            <w:bookmarkEnd w:id="5264"/>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5" w:name="_MCCTEMPBM_CRPT80113098___7"/>
            <w:r w:rsidRPr="000903C1">
              <w:rPr>
                <w:rFonts w:ascii="Courier New" w:hAnsi="Courier New"/>
              </w:rPr>
              <w:t>+ICF</w:t>
            </w:r>
            <w:bookmarkEnd w:id="5265"/>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6" w:name="_MCCTEMPBM_CRPT80113099___7"/>
            <w:r w:rsidRPr="000903C1">
              <w:rPr>
                <w:rFonts w:ascii="Courier New" w:hAnsi="Courier New"/>
              </w:rPr>
              <w:t>+IFC</w:t>
            </w:r>
            <w:bookmarkEnd w:id="5266"/>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7" w:name="_MCCTEMPBM_CRPT80113100___7"/>
            <w:r w:rsidRPr="000903C1">
              <w:rPr>
                <w:rFonts w:ascii="Courier New" w:hAnsi="Courier New"/>
              </w:rPr>
              <w:t>+ILRR</w:t>
            </w:r>
            <w:bookmarkEnd w:id="5267"/>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8" w:name="_MCCTEMPBM_CRPT80113101___7"/>
            <w:r w:rsidRPr="000903C1">
              <w:rPr>
                <w:rFonts w:ascii="Courier New" w:hAnsi="Courier New"/>
              </w:rPr>
              <w:t>+IPR</w:t>
            </w:r>
            <w:bookmarkEnd w:id="5268"/>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9" w:name="_MCCTEMPBM_CRPT80113102___7"/>
            <w:r w:rsidRPr="000903C1">
              <w:rPr>
                <w:rFonts w:ascii="Courier New" w:hAnsi="Courier New"/>
              </w:rPr>
              <w:t>A</w:t>
            </w:r>
            <w:bookmarkEnd w:id="5269"/>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70" w:name="_MCCTEMPBM_CRPT80113103___7"/>
            <w:r w:rsidRPr="000903C1">
              <w:rPr>
                <w:rFonts w:ascii="Courier New" w:hAnsi="Courier New"/>
              </w:rPr>
              <w:t>D</w:t>
            </w:r>
            <w:bookmarkEnd w:id="5270"/>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71" w:name="_MCCTEMPBM_CRPT80113104___7"/>
            <w:r w:rsidRPr="000903C1">
              <w:rPr>
                <w:rFonts w:ascii="Courier New" w:hAnsi="Courier New"/>
              </w:rPr>
              <w:t>E</w:t>
            </w:r>
            <w:bookmarkEnd w:id="5271"/>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72" w:name="_MCCTEMPBM_CRPT80113105___7"/>
            <w:r w:rsidRPr="000903C1">
              <w:rPr>
                <w:rFonts w:ascii="Courier New" w:hAnsi="Courier New"/>
              </w:rPr>
              <w:t>H</w:t>
            </w:r>
            <w:bookmarkEnd w:id="5272"/>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73" w:name="_MCCTEMPBM_CRPT80113106___7"/>
            <w:r w:rsidRPr="000903C1">
              <w:rPr>
                <w:rFonts w:ascii="Courier New" w:hAnsi="Courier New"/>
              </w:rPr>
              <w:t>I</w:t>
            </w:r>
            <w:bookmarkEnd w:id="5273"/>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4" w:name="_MCCTEMPBM_CRPT80113107___7"/>
            <w:r w:rsidRPr="000903C1">
              <w:rPr>
                <w:rFonts w:ascii="Courier New" w:hAnsi="Courier New"/>
              </w:rPr>
              <w:t>L</w:t>
            </w:r>
            <w:bookmarkEnd w:id="5274"/>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5" w:name="_MCCTEMPBM_CRPT80113108___7"/>
            <w:r w:rsidRPr="000903C1">
              <w:rPr>
                <w:rFonts w:ascii="Courier New" w:hAnsi="Courier New"/>
              </w:rPr>
              <w:t>M</w:t>
            </w:r>
            <w:bookmarkEnd w:id="5275"/>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6" w:name="_MCCTEMPBM_CRPT80113109___7"/>
            <w:r w:rsidRPr="000903C1">
              <w:rPr>
                <w:rFonts w:ascii="Courier New" w:hAnsi="Courier New"/>
              </w:rPr>
              <w:t>O</w:t>
            </w:r>
            <w:bookmarkEnd w:id="5276"/>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7" w:name="_MCCTEMPBM_CRPT80113110___7"/>
            <w:r w:rsidRPr="000903C1">
              <w:rPr>
                <w:rFonts w:ascii="Courier New" w:hAnsi="Courier New"/>
              </w:rPr>
              <w:t>P</w:t>
            </w:r>
            <w:bookmarkEnd w:id="5277"/>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8" w:name="_MCCTEMPBM_CRPT80113111___7"/>
            <w:r w:rsidRPr="000903C1">
              <w:rPr>
                <w:rFonts w:ascii="Courier New" w:hAnsi="Courier New"/>
              </w:rPr>
              <w:t>Q</w:t>
            </w:r>
            <w:bookmarkEnd w:id="5278"/>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9" w:name="_MCCTEMPBM_CRPT80113112___7"/>
            <w:r w:rsidRPr="000903C1">
              <w:rPr>
                <w:rFonts w:ascii="Courier New" w:hAnsi="Courier New"/>
              </w:rPr>
              <w:t>S0</w:t>
            </w:r>
            <w:bookmarkEnd w:id="5279"/>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80" w:name="_MCCTEMPBM_CRPT80113113___7"/>
            <w:r w:rsidRPr="000903C1">
              <w:rPr>
                <w:rFonts w:ascii="Courier New" w:hAnsi="Courier New"/>
              </w:rPr>
              <w:t>S10</w:t>
            </w:r>
            <w:bookmarkEnd w:id="5280"/>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81" w:name="_MCCTEMPBM_CRPT80113114___7"/>
            <w:r w:rsidRPr="000903C1">
              <w:rPr>
                <w:rFonts w:ascii="Courier New" w:hAnsi="Courier New"/>
              </w:rPr>
              <w:t>S3</w:t>
            </w:r>
            <w:bookmarkEnd w:id="5281"/>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82" w:name="_MCCTEMPBM_CRPT80113115___7"/>
            <w:r w:rsidRPr="000903C1">
              <w:rPr>
                <w:rFonts w:ascii="Courier New" w:hAnsi="Courier New"/>
              </w:rPr>
              <w:t>S4</w:t>
            </w:r>
            <w:bookmarkEnd w:id="5282"/>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83" w:name="_MCCTEMPBM_CRPT80113116___7"/>
            <w:r w:rsidRPr="000903C1">
              <w:rPr>
                <w:rFonts w:ascii="Courier New" w:hAnsi="Courier New"/>
              </w:rPr>
              <w:t>S5</w:t>
            </w:r>
            <w:bookmarkEnd w:id="5283"/>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4" w:name="_MCCTEMPBM_CRPT80113117___7"/>
            <w:r w:rsidRPr="000903C1">
              <w:rPr>
                <w:rFonts w:ascii="Courier New" w:hAnsi="Courier New"/>
              </w:rPr>
              <w:t>S6</w:t>
            </w:r>
            <w:bookmarkEnd w:id="5284"/>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5" w:name="_MCCTEMPBM_CRPT80113118___7"/>
            <w:r w:rsidRPr="000903C1">
              <w:rPr>
                <w:rFonts w:ascii="Courier New" w:hAnsi="Courier New"/>
              </w:rPr>
              <w:t>S7</w:t>
            </w:r>
            <w:bookmarkEnd w:id="5285"/>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6" w:name="_MCCTEMPBM_CRPT80113119___7"/>
            <w:r w:rsidRPr="000903C1">
              <w:rPr>
                <w:rFonts w:ascii="Courier New" w:hAnsi="Courier New"/>
              </w:rPr>
              <w:t>S8</w:t>
            </w:r>
            <w:bookmarkEnd w:id="5286"/>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7" w:name="_MCCTEMPBM_CRPT80113120___7"/>
            <w:r w:rsidRPr="000903C1">
              <w:rPr>
                <w:rFonts w:ascii="Courier New" w:hAnsi="Courier New"/>
              </w:rPr>
              <w:t>T</w:t>
            </w:r>
            <w:bookmarkEnd w:id="5287"/>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8" w:name="_MCCTEMPBM_CRPT80113121___7"/>
            <w:r w:rsidRPr="000903C1">
              <w:rPr>
                <w:rFonts w:ascii="Courier New" w:hAnsi="Courier New"/>
              </w:rPr>
              <w:t>V</w:t>
            </w:r>
            <w:bookmarkEnd w:id="5288"/>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9" w:name="_MCCTEMPBM_CRPT80113122___7"/>
            <w:r w:rsidRPr="000903C1">
              <w:rPr>
                <w:rFonts w:ascii="Courier New" w:hAnsi="Courier New"/>
              </w:rPr>
              <w:t>X</w:t>
            </w:r>
            <w:bookmarkEnd w:id="5289"/>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90" w:name="_MCCTEMPBM_CRPT80113123___7"/>
            <w:r w:rsidRPr="000903C1">
              <w:rPr>
                <w:rFonts w:ascii="Courier New" w:hAnsi="Courier New"/>
              </w:rPr>
              <w:t>Z</w:t>
            </w:r>
            <w:bookmarkEnd w:id="5290"/>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91"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91"/>
    <w:p w14:paraId="4A818AB8" w14:textId="77777777" w:rsidR="00026965" w:rsidRPr="000903C1" w:rsidRDefault="00026965">
      <w:r w:rsidRPr="000903C1">
        <w:lastRenderedPageBreak/>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92" w:name="_MCCTEMPBM_CRPT80113125___7"/>
            <w:r w:rsidRPr="000903C1">
              <w:rPr>
                <w:rFonts w:ascii="Courier New" w:hAnsi="Courier New"/>
              </w:rPr>
              <w:t>+CBC</w:t>
            </w:r>
            <w:bookmarkEnd w:id="5292"/>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93" w:name="_MCCTEMPBM_CRPT80113126___7"/>
            <w:r w:rsidRPr="000903C1">
              <w:rPr>
                <w:rFonts w:ascii="Courier New" w:hAnsi="Courier New"/>
              </w:rPr>
              <w:t>+CGMI</w:t>
            </w:r>
            <w:bookmarkEnd w:id="5293"/>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4" w:name="_MCCTEMPBM_CRPT80113127___7"/>
            <w:r w:rsidRPr="000903C1">
              <w:rPr>
                <w:rFonts w:ascii="Courier New" w:hAnsi="Courier New"/>
              </w:rPr>
              <w:t>+CGMM</w:t>
            </w:r>
            <w:bookmarkEnd w:id="5294"/>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5" w:name="_MCCTEMPBM_CRPT80113128___7"/>
            <w:r w:rsidRPr="000903C1">
              <w:rPr>
                <w:rFonts w:ascii="Courier New" w:hAnsi="Courier New"/>
              </w:rPr>
              <w:t>+CGMR</w:t>
            </w:r>
            <w:bookmarkEnd w:id="5295"/>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6" w:name="_MCCTEMPBM_CRPT80113129___7"/>
            <w:r w:rsidRPr="000903C1">
              <w:rPr>
                <w:rFonts w:ascii="Courier New" w:hAnsi="Courier New"/>
              </w:rPr>
              <w:t>+CGSN</w:t>
            </w:r>
            <w:bookmarkEnd w:id="5296"/>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7" w:name="_MCCTEMPBM_CRPT80113130___7"/>
            <w:r w:rsidRPr="000903C1">
              <w:rPr>
                <w:rFonts w:ascii="Courier New" w:hAnsi="Courier New"/>
              </w:rPr>
              <w:t>+CRC</w:t>
            </w:r>
            <w:bookmarkEnd w:id="5297"/>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8" w:name="_MCCTEMPBM_CRPT80113131___7"/>
            <w:r w:rsidRPr="000903C1">
              <w:rPr>
                <w:rFonts w:ascii="Courier New" w:hAnsi="Courier New"/>
              </w:rPr>
              <w:t>+CBC</w:t>
            </w:r>
            <w:bookmarkEnd w:id="5298"/>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9" w:name="_MCCTEMPBM_CRPT80113132___7"/>
            <w:r w:rsidRPr="000903C1">
              <w:rPr>
                <w:rFonts w:ascii="Courier New" w:hAnsi="Courier New"/>
              </w:rPr>
              <w:t>+CRC</w:t>
            </w:r>
            <w:bookmarkEnd w:id="5299"/>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300" w:name="_MCCTEMPBM_CRPT80113133___7"/>
            <w:r w:rsidRPr="000903C1">
              <w:rPr>
                <w:rFonts w:ascii="Courier New" w:hAnsi="Courier New"/>
              </w:rPr>
              <w:t>+CSQ</w:t>
            </w:r>
            <w:bookmarkEnd w:id="5300"/>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301" w:name="_MCCTEMPBM_CRPT80113134___7"/>
            <w:r w:rsidRPr="000903C1">
              <w:rPr>
                <w:rFonts w:ascii="Courier New" w:hAnsi="Courier New"/>
              </w:rPr>
              <w:t>+WS46</w:t>
            </w:r>
            <w:bookmarkEnd w:id="5301"/>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302" w:name="_Toc20207776"/>
      <w:bookmarkStart w:id="5303" w:name="_Toc27579659"/>
      <w:bookmarkStart w:id="5304" w:name="_Toc36116239"/>
      <w:bookmarkStart w:id="5305" w:name="_Toc45215124"/>
      <w:bookmarkStart w:id="5306" w:name="_Toc51866894"/>
      <w:bookmarkStart w:id="5307" w:name="_Toc171691702"/>
      <w:r w:rsidR="00706AED" w:rsidRPr="000903C1">
        <w:lastRenderedPageBreak/>
        <w:t xml:space="preserve">Annex </w:t>
      </w:r>
      <w:r w:rsidRPr="000903C1">
        <w:t>B (normative):</w:t>
      </w:r>
      <w:r w:rsidRPr="000903C1">
        <w:br/>
        <w:t>Summary of result codes</w:t>
      </w:r>
      <w:bookmarkEnd w:id="5302"/>
      <w:bookmarkEnd w:id="5303"/>
      <w:bookmarkEnd w:id="5304"/>
      <w:bookmarkEnd w:id="5305"/>
      <w:bookmarkEnd w:id="5306"/>
      <w:bookmarkEnd w:id="5307"/>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8" w:name="_MCCTEMPBM_CRPT80113135___7"/>
            <w:r w:rsidRPr="000903C1">
              <w:rPr>
                <w:rFonts w:ascii="Courier New" w:hAnsi="Courier New"/>
              </w:rPr>
              <w:t>+C5GPDUAUTHU</w:t>
            </w:r>
            <w:bookmarkEnd w:id="5308"/>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9" w:name="_MCCTEMPBM_CRPT80113136___7"/>
            <w:r w:rsidRPr="000903C1">
              <w:rPr>
                <w:rFonts w:ascii="Courier New" w:hAnsi="Courier New"/>
              </w:rPr>
              <w:t>+C5GUSMS</w:t>
            </w:r>
            <w:bookmarkEnd w:id="5309"/>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10" w:name="_MCCTEMPBM_CRPT80113137___7"/>
            <w:r w:rsidRPr="000903C1">
              <w:rPr>
                <w:rFonts w:ascii="Courier New" w:hAnsi="Courier New"/>
              </w:rPr>
              <w:t>+CABTSRI</w:t>
            </w:r>
            <w:bookmarkEnd w:id="5310"/>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11" w:name="_MCCTEMPBM_CRPT80113138___7"/>
            <w:r w:rsidRPr="000903C1">
              <w:rPr>
                <w:rFonts w:ascii="Courier New" w:hAnsi="Courier New"/>
              </w:rPr>
              <w:t>+CACSP</w:t>
            </w:r>
            <w:bookmarkEnd w:id="5311"/>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12" w:name="_MCCTEMPBM_CRPT80113139___7"/>
            <w:r w:rsidRPr="000903C1">
              <w:rPr>
                <w:rFonts w:ascii="Courier New" w:hAnsi="Courier New"/>
              </w:rPr>
              <w:t>+CALV</w:t>
            </w:r>
            <w:bookmarkEnd w:id="5312"/>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13" w:name="_MCCTEMPBM_CRPT80113140___7"/>
            <w:r w:rsidRPr="000903C1">
              <w:rPr>
                <w:rFonts w:ascii="Courier New" w:hAnsi="Courier New"/>
              </w:rPr>
              <w:t>+CANCHEV</w:t>
            </w:r>
            <w:bookmarkEnd w:id="5313"/>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4" w:name="_MCCTEMPBM_CRPT80113141___7"/>
            <w:r w:rsidRPr="000903C1">
              <w:rPr>
                <w:rFonts w:ascii="Courier New" w:hAnsi="Courier New"/>
              </w:rPr>
              <w:t>+CAPPLEVMC</w:t>
            </w:r>
            <w:bookmarkEnd w:id="5314"/>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EA7759" w:rsidRPr="000903C1" w14:paraId="41A92A95" w14:textId="77777777" w:rsidTr="00A45972">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51BFF16" w14:textId="77777777" w:rsidR="00EA7759" w:rsidRPr="000903C1" w:rsidRDefault="00EA7759" w:rsidP="00A45972">
            <w:pPr>
              <w:spacing w:after="20"/>
              <w:rPr>
                <w:rFonts w:ascii="Courier New" w:hAnsi="Courier New"/>
              </w:rPr>
            </w:pPr>
            <w:r w:rsidRPr="000903C1">
              <w:rPr>
                <w:rFonts w:ascii="Courier New" w:hAnsi="Courier New"/>
              </w:rPr>
              <w:t>+</w:t>
            </w:r>
            <w:r w:rsidRPr="00BF4316">
              <w:rPr>
                <w:rFonts w:ascii="Courier New" w:hAnsi="Courier New"/>
              </w:rPr>
              <w:t>CAPPLEVMSNR</w:t>
            </w:r>
          </w:p>
        </w:tc>
        <w:tc>
          <w:tcPr>
            <w:tcW w:w="1256" w:type="dxa"/>
            <w:gridSpan w:val="2"/>
            <w:tcBorders>
              <w:top w:val="single" w:sz="6" w:space="0" w:color="auto"/>
              <w:left w:val="single" w:sz="6" w:space="0" w:color="auto"/>
              <w:bottom w:val="single" w:sz="6" w:space="0" w:color="auto"/>
              <w:right w:val="single" w:sz="6" w:space="0" w:color="auto"/>
            </w:tcBorders>
          </w:tcPr>
          <w:p w14:paraId="0E15B521" w14:textId="77777777" w:rsidR="00EA7759" w:rsidRPr="000903C1" w:rsidRDefault="00EA7759" w:rsidP="00A4597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1D26710" w14:textId="77777777" w:rsidR="00EA7759" w:rsidRPr="000903C1" w:rsidRDefault="00EA7759" w:rsidP="00A4597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C8B3DE" w14:textId="77777777" w:rsidR="00EA7759" w:rsidRPr="000903C1" w:rsidRDefault="00EA7759" w:rsidP="00A45972">
            <w:pPr>
              <w:spacing w:after="20"/>
            </w:pPr>
            <w:r w:rsidRPr="000903C1">
              <w:t>refer clause 8.</w:t>
            </w:r>
            <w:r>
              <w:t>84a</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5" w:name="_MCCTEMPBM_CRPT80113142___7"/>
            <w:r w:rsidRPr="000903C1">
              <w:rPr>
                <w:rFonts w:ascii="Courier New" w:hAnsi="Courier New" w:cs="Courier New"/>
              </w:rPr>
              <w:t>+CAPTT</w:t>
            </w:r>
            <w:bookmarkEnd w:id="5315"/>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6" w:name="_MCCTEMPBM_CRPT80113143___7"/>
            <w:r w:rsidRPr="000903C1">
              <w:rPr>
                <w:rFonts w:ascii="Courier New" w:hAnsi="Courier New"/>
              </w:rPr>
              <w:t>+CAULEV</w:t>
            </w:r>
            <w:bookmarkEnd w:id="5316"/>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7" w:name="_MCCTEMPBM_CRPT80113144___7"/>
            <w:r w:rsidRPr="000903C1">
              <w:rPr>
                <w:rFonts w:ascii="Courier New" w:hAnsi="Courier New" w:cs="Courier New"/>
              </w:rPr>
              <w:t>+CBCAP</w:t>
            </w:r>
            <w:bookmarkEnd w:id="5317"/>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8" w:name="_MCCTEMPBM_CRPT80113145___7"/>
            <w:r w:rsidRPr="000903C1">
              <w:rPr>
                <w:rFonts w:ascii="Courier New" w:hAnsi="Courier New" w:cs="Courier New"/>
              </w:rPr>
              <w:t>+CBCHG</w:t>
            </w:r>
            <w:bookmarkEnd w:id="5318"/>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9" w:name="_MCCTEMPBM_CRPT80113146___7"/>
            <w:r w:rsidRPr="000903C1">
              <w:rPr>
                <w:rFonts w:ascii="Courier New" w:hAnsi="Courier New" w:cs="Courier New"/>
              </w:rPr>
              <w:t>+CBCON</w:t>
            </w:r>
            <w:bookmarkEnd w:id="5319"/>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20" w:name="_MCCTEMPBM_CRPT80113147___7"/>
            <w:r w:rsidRPr="000903C1">
              <w:rPr>
                <w:rFonts w:ascii="Courier New" w:hAnsi="Courier New"/>
              </w:rPr>
              <w:t>+CCCM</w:t>
            </w:r>
            <w:bookmarkEnd w:id="5320"/>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DB5A68" w:rsidRPr="000903C1" w:rsidRDefault="00DB5A68" w:rsidP="00DB5A68">
            <w:pPr>
              <w:spacing w:after="20"/>
            </w:pPr>
            <w:r w:rsidRPr="000903C1">
              <w:t xml:space="preserve">refer </w:t>
            </w:r>
            <w:r w:rsidR="00543CA8" w:rsidRPr="000903C1">
              <w:t>clause</w:t>
            </w:r>
            <w:r w:rsidRPr="000903C1">
              <w:t xml:space="preserve"> 7.16</w:t>
            </w:r>
          </w:p>
        </w:tc>
      </w:tr>
      <w:tr w:rsidR="003135E5" w:rsidRPr="000903C1" w14:paraId="70489F29" w14:textId="77777777" w:rsidTr="00370FFC">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3135E5" w:rsidRPr="000903C1" w:rsidRDefault="003135E5" w:rsidP="00370FFC">
            <w:pPr>
              <w:spacing w:after="20"/>
              <w:rPr>
                <w:rFonts w:ascii="Courier New" w:hAnsi="Courier New"/>
              </w:rPr>
            </w:pPr>
            <w:r w:rsidRPr="000903C1">
              <w:rPr>
                <w:rFonts w:ascii="Courier New" w:hAnsi="Courier New"/>
              </w:rPr>
              <w:t>+CC</w:t>
            </w:r>
            <w:r>
              <w:rPr>
                <w:rFonts w:ascii="Courier New" w:hAnsi="Courier New"/>
              </w:rPr>
              <w:t>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3135E5" w:rsidRPr="000903C1" w:rsidRDefault="003135E5" w:rsidP="00370FFC">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3135E5" w:rsidRPr="000903C1" w:rsidRDefault="003135E5" w:rsidP="00370FFC">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3135E5" w:rsidRPr="000903C1" w:rsidRDefault="003135E5" w:rsidP="00370FFC">
            <w:pPr>
              <w:spacing w:after="20"/>
            </w:pPr>
            <w:r w:rsidRPr="000903C1">
              <w:t>refer clause 7.</w:t>
            </w:r>
            <w:r w:rsidR="00844FE3">
              <w:t>46</w:t>
            </w:r>
            <w:r w:rsidRPr="000903C1">
              <w:t xml:space="preserve">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21" w:name="_MCCTEMPBM_CRPT80113148___7"/>
            <w:r w:rsidRPr="000903C1">
              <w:rPr>
                <w:rFonts w:ascii="Courier New" w:hAnsi="Courier New"/>
              </w:rPr>
              <w:t>+CCSFBU</w:t>
            </w:r>
            <w:bookmarkEnd w:id="5321"/>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22" w:name="_MCCTEMPBM_CRPT80113149___7"/>
            <w:r w:rsidRPr="000903C1">
              <w:rPr>
                <w:rFonts w:ascii="Courier New" w:hAnsi="Courier New"/>
              </w:rPr>
              <w:t>+</w:t>
            </w:r>
            <w:r w:rsidRPr="000903C1">
              <w:rPr>
                <w:rFonts w:ascii="Courier New" w:hAnsi="Courier New" w:cs="Courier New"/>
              </w:rPr>
              <w:t>CCSTATEREQU</w:t>
            </w:r>
            <w:bookmarkEnd w:id="5322"/>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23" w:name="_MCCTEMPBM_CRPT80113150___7"/>
            <w:r w:rsidRPr="000903C1">
              <w:rPr>
                <w:rFonts w:ascii="Courier New" w:hAnsi="Courier New"/>
              </w:rPr>
              <w:t>+CCWA</w:t>
            </w:r>
            <w:bookmarkEnd w:id="5323"/>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4" w:name="_MCCTEMPBM_CRPT80113151___7"/>
            <w:r w:rsidRPr="000903C1">
              <w:rPr>
                <w:rFonts w:ascii="Courier New" w:hAnsi="Courier New"/>
              </w:rPr>
              <w:t>+CCWV</w:t>
            </w:r>
            <w:bookmarkEnd w:id="5324"/>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5" w:name="_MCCTEMPBM_CRPT80113152___7"/>
            <w:r w:rsidRPr="000903C1">
              <w:rPr>
                <w:rFonts w:ascii="Courier New" w:hAnsi="Courier New"/>
              </w:rPr>
              <w:t>+CDEV</w:t>
            </w:r>
            <w:bookmarkEnd w:id="5325"/>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6" w:name="_MCCTEMPBM_CRPT80113153___7"/>
            <w:r w:rsidRPr="000903C1">
              <w:rPr>
                <w:rFonts w:ascii="Courier New" w:hAnsi="Courier New"/>
              </w:rPr>
              <w:t>+CDIP</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A113FC" w:rsidRPr="00B17AFB" w14:paraId="05C70808"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A113FC" w:rsidRPr="00B17AFB" w:rsidRDefault="00A113FC" w:rsidP="00370FFC">
            <w:pPr>
              <w:spacing w:after="20"/>
              <w:rPr>
                <w:rFonts w:ascii="Courier New" w:hAnsi="Courier New"/>
              </w:rPr>
            </w:pPr>
            <w:r w:rsidRPr="00B17AFB">
              <w:rPr>
                <w:rFonts w:ascii="Courier New" w:hAnsi="Courier New"/>
              </w:rPr>
              <w:t>+CDI</w:t>
            </w:r>
            <w:r>
              <w:rPr>
                <w:rFonts w:ascii="Courier New" w:hAnsi="Courier New"/>
              </w:rPr>
              <w:t>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A113FC" w:rsidRPr="00B17AFB" w:rsidRDefault="00A113FC" w:rsidP="00370FFC">
            <w:pPr>
              <w:spacing w:after="20"/>
            </w:pPr>
            <w:r w:rsidRPr="00B17AF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A113FC" w:rsidRPr="00B17AFB" w:rsidRDefault="00A113FC" w:rsidP="00370FFC">
            <w:pPr>
              <w:spacing w:after="20"/>
            </w:pPr>
            <w:r w:rsidRPr="00B17AF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A113FC" w:rsidRPr="00B17AFB" w:rsidRDefault="00A113FC" w:rsidP="00370FFC">
            <w:pPr>
              <w:spacing w:after="20"/>
            </w:pPr>
            <w:r w:rsidRPr="00B17AFB">
              <w:t xml:space="preserve">refer clause </w:t>
            </w:r>
            <w:r>
              <w:t>8.</w:t>
            </w:r>
            <w:r w:rsidR="0002659B">
              <w:t>87</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7" w:name="_MCCTEMPBM_CRPT80113154___7"/>
            <w:r w:rsidRPr="000903C1">
              <w:rPr>
                <w:rFonts w:ascii="Courier New" w:hAnsi="Courier New"/>
              </w:rPr>
              <w:t>+CDUT</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8" w:name="_MCCTEMPBM_CRPT80113155___7"/>
            <w:r w:rsidRPr="000903C1">
              <w:rPr>
                <w:rFonts w:ascii="Courier New" w:hAnsi="Courier New"/>
              </w:rPr>
              <w:t>+CDUU</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C44CD7" w:rsidRPr="000903C1" w14:paraId="43025C31" w14:textId="77777777" w:rsidTr="00834C56">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3F72382" w14:textId="77777777" w:rsidR="00C44CD7" w:rsidRPr="000903C1" w:rsidRDefault="00C44CD7" w:rsidP="00834C56">
            <w:pPr>
              <w:spacing w:after="20"/>
              <w:rPr>
                <w:rFonts w:ascii="Courier New" w:hAnsi="Courier New"/>
              </w:rPr>
            </w:pPr>
            <w:r w:rsidRPr="000903C1">
              <w:rPr>
                <w:rFonts w:ascii="Courier New" w:hAnsi="Courier New" w:cs="Courier New"/>
              </w:rPr>
              <w:t>+C</w:t>
            </w:r>
            <w:r w:rsidRPr="00194355">
              <w:rPr>
                <w:rFonts w:ascii="Courier New" w:hAnsi="Courier New" w:cs="Courier New"/>
              </w:rPr>
              <w:t>E</w:t>
            </w:r>
            <w:r>
              <w:rPr>
                <w:rFonts w:ascii="Courier New" w:hAnsi="Courier New" w:cs="Courier New"/>
              </w:rPr>
              <w:t>ASRSIU</w:t>
            </w:r>
          </w:p>
        </w:tc>
        <w:tc>
          <w:tcPr>
            <w:tcW w:w="1256" w:type="dxa"/>
            <w:gridSpan w:val="2"/>
            <w:tcBorders>
              <w:top w:val="single" w:sz="6" w:space="0" w:color="auto"/>
              <w:left w:val="single" w:sz="6" w:space="0" w:color="auto"/>
              <w:bottom w:val="single" w:sz="6" w:space="0" w:color="auto"/>
              <w:right w:val="single" w:sz="6" w:space="0" w:color="auto"/>
            </w:tcBorders>
          </w:tcPr>
          <w:p w14:paraId="3B19ED1F" w14:textId="77777777" w:rsidR="00C44CD7" w:rsidRPr="000903C1" w:rsidRDefault="00C44CD7" w:rsidP="00834C56">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CAA8F42" w14:textId="77777777" w:rsidR="00C44CD7" w:rsidRPr="000903C1" w:rsidRDefault="00C44CD7" w:rsidP="00834C56">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646BE60" w14:textId="77777777" w:rsidR="00C44CD7" w:rsidRPr="000903C1" w:rsidRDefault="00C44CD7" w:rsidP="00834C56">
            <w:pPr>
              <w:spacing w:after="20"/>
            </w:pPr>
            <w:r w:rsidRPr="000903C1">
              <w:t xml:space="preserve">refer clause </w:t>
            </w:r>
            <w:r w:rsidRPr="00FB169B">
              <w:rPr>
                <w:highlight w:val="yellow"/>
              </w:rPr>
              <w:t>10.1.x</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9" w:name="_MCCTEMPBM_CRPT80113156___7"/>
            <w:r w:rsidRPr="000903C1">
              <w:rPr>
                <w:rFonts w:ascii="Courier New" w:hAnsi="Courier New" w:cs="Courier New"/>
              </w:rPr>
              <w:t>+CECN</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30" w:name="_MCCTEMPBM_CRPT80113157___7"/>
            <w:r w:rsidRPr="000903C1">
              <w:rPr>
                <w:rFonts w:ascii="Courier New" w:hAnsi="Courier New"/>
              </w:rPr>
              <w:t>+CEDRXSP</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31" w:name="_MCCTEMPBM_CRPT80113158___7"/>
            <w:r w:rsidRPr="000903C1">
              <w:rPr>
                <w:rFonts w:ascii="Courier New" w:hAnsi="Courier New"/>
              </w:rPr>
              <w:t>+CEMBMSRI</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32" w:name="_MCCTEMPBM_CRPT80113159___7"/>
            <w:r w:rsidRPr="000903C1">
              <w:rPr>
                <w:rFonts w:ascii="Courier New" w:hAnsi="Courier New"/>
              </w:rPr>
              <w:t>+CEMBMSSAII</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33" w:name="_MCCTEMPBM_CRPT80113160___7"/>
            <w:r w:rsidRPr="000903C1">
              <w:rPr>
                <w:rFonts w:ascii="Courier New" w:hAnsi="Courier New"/>
              </w:rPr>
              <w:t>+CEMBMSSRVI</w:t>
            </w:r>
            <w:bookmarkEnd w:id="5333"/>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4" w:name="_MCCTEMPBM_CRPT80113161___7"/>
            <w:r w:rsidRPr="000903C1">
              <w:rPr>
                <w:rFonts w:ascii="Courier New" w:hAnsi="Courier New"/>
              </w:rPr>
              <w:t>+CEN1</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5" w:name="_MCCTEMPBM_CRPT80113162___7"/>
            <w:r w:rsidRPr="000903C1">
              <w:rPr>
                <w:rFonts w:ascii="Courier New" w:hAnsi="Courier New"/>
              </w:rPr>
              <w:t>+CEN2</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6" w:name="_MCCTEMPBM_CRPT80113163___7"/>
            <w:r w:rsidRPr="000903C1">
              <w:rPr>
                <w:rFonts w:ascii="Courier New" w:hAnsi="Courier New"/>
              </w:rPr>
              <w:t>+CEN3</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7" w:name="_MCCTEMPBM_CRPT80113164___7"/>
            <w:r w:rsidRPr="000903C1">
              <w:rPr>
                <w:rFonts w:ascii="Courier New" w:hAnsi="Courier New"/>
              </w:rPr>
              <w:t>+CEN4</w:t>
            </w:r>
            <w:bookmarkEnd w:id="5337"/>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8" w:name="_MCCTEMPBM_CRPT80113165___7"/>
            <w:r w:rsidRPr="000903C1">
              <w:rPr>
                <w:rFonts w:ascii="Courier New" w:hAnsi="Courier New"/>
              </w:rPr>
              <w:lastRenderedPageBreak/>
              <w:t>+CEPTT</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9" w:name="_MCCTEMPBM_CRPT80113166___7"/>
            <w:r w:rsidRPr="000903C1">
              <w:rPr>
                <w:rFonts w:ascii="Courier New" w:hAnsi="Courier New"/>
              </w:rPr>
              <w:t>+CEPSFBS</w:t>
            </w:r>
            <w:bookmarkEnd w:id="5339"/>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40" w:name="_MCCTEMPBM_CRPT80113167___7"/>
            <w:r w:rsidRPr="000903C1">
              <w:rPr>
                <w:rFonts w:ascii="Courier New" w:hAnsi="Courier New"/>
              </w:rPr>
              <w:t>+CEREG</w:t>
            </w:r>
            <w:bookmarkEnd w:id="5340"/>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41" w:name="_MCCTEMPBM_CRPT80113168___7"/>
            <w:r w:rsidRPr="000903C1">
              <w:rPr>
                <w:rFonts w:ascii="Courier New" w:hAnsi="Courier New"/>
              </w:rPr>
              <w:t>+CPBW</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42" w:name="_MCCTEMPBM_CRPT80113169___7"/>
            <w:r w:rsidRPr="000903C1">
              <w:rPr>
                <w:rFonts w:ascii="Courier New" w:hAnsi="Courier New"/>
              </w:rPr>
              <w:t>+CPNERU</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43" w:name="_MCCTEMPBM_CRPT80113170___7"/>
            <w:r w:rsidRPr="000903C1">
              <w:rPr>
                <w:rFonts w:ascii="Courier New" w:hAnsi="Courier New" w:cs="Courier New"/>
              </w:rPr>
              <w:t>+CGBRRREP</w:t>
            </w:r>
            <w:bookmarkEnd w:id="5343"/>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4" w:name="_MCCTEMPBM_CRPT80113171___7"/>
            <w:r w:rsidRPr="000903C1">
              <w:rPr>
                <w:rFonts w:ascii="Courier New" w:hAnsi="Courier New" w:cs="Courier New"/>
              </w:rPr>
              <w:t>+CGDEL</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5" w:name="_MCCTEMPBM_CRPT80113172___7"/>
            <w:r w:rsidRPr="000903C1">
              <w:rPr>
                <w:rFonts w:ascii="Courier New" w:hAnsi="Courier New" w:cs="Courier New"/>
              </w:rPr>
              <w:t>+CGEV</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6" w:name="_MCCTEMPBM_CRPT80113173___7"/>
            <w:r w:rsidRPr="000903C1">
              <w:rPr>
                <w:rFonts w:ascii="Courier New" w:hAnsi="Courier New"/>
              </w:rPr>
              <w:t>+CGREG</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7" w:name="_MCCTEMPBM_CRPT80113174___7"/>
            <w:r w:rsidRPr="000903C1">
              <w:rPr>
                <w:rFonts w:ascii="Courier New" w:hAnsi="Courier New"/>
              </w:rPr>
              <w:t>+CHSR</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8" w:name="_MCCTEMPBM_CRPT80113175___7"/>
            <w:r w:rsidRPr="000903C1">
              <w:rPr>
                <w:rFonts w:ascii="Courier New" w:hAnsi="Courier New"/>
              </w:rPr>
              <w:t>+CIEV</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9" w:name="_MCCTEMPBM_CRPT80113176___7"/>
            <w:r w:rsidRPr="000903C1">
              <w:rPr>
                <w:rFonts w:ascii="Courier New" w:hAnsi="Courier New"/>
              </w:rPr>
              <w:t>+CCIOTOPTI</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50" w:name="_MCCTEMPBM_CRPT80113177___7"/>
            <w:r w:rsidRPr="000903C1">
              <w:rPr>
                <w:rFonts w:ascii="Courier New" w:hAnsi="Courier New" w:cs="Courier New"/>
              </w:rPr>
              <w:t>+CIREGU</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51" w:name="_MCCTEMPBM_CRPT80113178___7"/>
            <w:r w:rsidRPr="000903C1">
              <w:rPr>
                <w:rFonts w:ascii="Courier New" w:hAnsi="Courier New" w:cs="Courier New"/>
              </w:rPr>
              <w:t>+CIREPH</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52" w:name="_MCCTEMPBM_CRPT80113179___7"/>
            <w:r w:rsidRPr="000903C1">
              <w:rPr>
                <w:rFonts w:ascii="Courier New" w:hAnsi="Courier New" w:cs="Courier New"/>
              </w:rPr>
              <w:t>+CIREPI</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53" w:name="_MCCTEMPBM_CRPT80113180___7"/>
            <w:r w:rsidRPr="000903C1">
              <w:rPr>
                <w:rFonts w:ascii="Courier New" w:hAnsi="Courier New"/>
              </w:rPr>
              <w:t>+CKEV</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4" w:name="_MCCTEMPBM_CRPT80113181___7"/>
            <w:r w:rsidRPr="000903C1">
              <w:rPr>
                <w:rFonts w:ascii="Courier New" w:hAnsi="Courier New"/>
              </w:rPr>
              <w:t>+CLADNU</w:t>
            </w:r>
            <w:bookmarkEnd w:id="5354"/>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FF0D32" w:rsidRPr="000903C1" w14:paraId="2605BCC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FF0D32" w:rsidRPr="000903C1" w:rsidRDefault="00FF0D32" w:rsidP="00FF0D32">
            <w:pPr>
              <w:spacing w:after="20"/>
              <w:rPr>
                <w:rFonts w:ascii="Courier New" w:hAnsi="Courier New"/>
              </w:rPr>
            </w:pPr>
            <w:r w:rsidRPr="00391AD8">
              <w:rPr>
                <w:rFonts w:ascii="Courier New" w:eastAsia="DengXian" w:hAnsi="Courier New"/>
              </w:rPr>
              <w:t>+C</w:t>
            </w:r>
            <w:r>
              <w:rPr>
                <w:rFonts w:ascii="Courier New" w:eastAsia="DengXian" w:hAnsi="Courier New"/>
              </w:rPr>
              <w:t>E</w:t>
            </w:r>
            <w:r w:rsidRPr="00391AD8">
              <w:rPr>
                <w:rFonts w:ascii="Courier New" w:eastAsia="DengXian" w:hAnsi="Courier New"/>
              </w:rPr>
              <w:t>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FF0D32" w:rsidRPr="000903C1" w:rsidRDefault="00FF0D32" w:rsidP="00FF0D32">
            <w:pPr>
              <w:spacing w:after="20"/>
            </w:pPr>
            <w:r w:rsidRPr="00391AD8">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FF0D32" w:rsidRPr="000903C1" w:rsidRDefault="00FF0D32" w:rsidP="00FF0D32">
            <w:pPr>
              <w:spacing w:after="20"/>
            </w:pPr>
            <w:r w:rsidRPr="00391AD8">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FF0D32" w:rsidRPr="000903C1" w:rsidRDefault="00FF0D32" w:rsidP="00FF0D32">
            <w:pPr>
              <w:spacing w:after="20"/>
            </w:pPr>
            <w:r w:rsidRPr="00391AD8">
              <w:rPr>
                <w:rFonts w:eastAsia="DengXian"/>
              </w:rPr>
              <w:t>refer clause 10.1.61</w:t>
            </w:r>
            <w:r>
              <w:rPr>
                <w:rFonts w:eastAsia="DengXian"/>
              </w:rPr>
              <w:t>a</w:t>
            </w:r>
          </w:p>
        </w:tc>
      </w:tr>
      <w:tr w:rsidR="00FF0D32"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FF0D32" w:rsidRPr="000903C1" w:rsidRDefault="00FF0D32" w:rsidP="00FF0D32">
            <w:pPr>
              <w:spacing w:after="20"/>
              <w:rPr>
                <w:rFonts w:ascii="Courier New" w:hAnsi="Courier New"/>
              </w:rPr>
            </w:pPr>
            <w:bookmarkStart w:id="5355" w:name="_MCCTEMPBM_CRPT80113182___7"/>
            <w:r w:rsidRPr="000903C1">
              <w:rPr>
                <w:rFonts w:ascii="Courier New" w:hAnsi="Courier New"/>
              </w:rPr>
              <w:t>+CLAV</w:t>
            </w:r>
            <w:bookmarkEnd w:id="5355"/>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FF0D32" w:rsidRPr="000903C1" w:rsidRDefault="00FF0D32" w:rsidP="00FF0D32">
            <w:pPr>
              <w:spacing w:after="20"/>
            </w:pPr>
            <w:r w:rsidRPr="000903C1">
              <w:t>refer clause 8.31</w:t>
            </w:r>
          </w:p>
        </w:tc>
      </w:tr>
      <w:tr w:rsidR="00FF0D32"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FF0D32" w:rsidRPr="000903C1" w:rsidRDefault="00FF0D32" w:rsidP="00FF0D32">
            <w:pPr>
              <w:spacing w:after="20"/>
              <w:rPr>
                <w:rFonts w:ascii="Courier New" w:hAnsi="Courier New"/>
              </w:rPr>
            </w:pPr>
            <w:bookmarkStart w:id="5356" w:name="_MCCTEMPBM_CRPT80113183___7"/>
            <w:r w:rsidRPr="000903C1">
              <w:rPr>
                <w:rFonts w:ascii="Courier New" w:hAnsi="Courier New"/>
              </w:rPr>
              <w:t>+CLIP</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FF0D32" w:rsidRPr="000903C1" w:rsidRDefault="00FF0D32" w:rsidP="00FF0D32">
            <w:pPr>
              <w:spacing w:after="20"/>
            </w:pPr>
            <w:r w:rsidRPr="000903C1">
              <w:t>refer clause 7.6</w:t>
            </w:r>
          </w:p>
        </w:tc>
      </w:tr>
      <w:tr w:rsidR="00FF0D32"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FF0D32" w:rsidRPr="000903C1" w:rsidRDefault="00FF0D32" w:rsidP="00FF0D32">
            <w:pPr>
              <w:spacing w:after="20"/>
              <w:rPr>
                <w:rFonts w:ascii="Courier New" w:hAnsi="Courier New" w:cs="Courier New"/>
              </w:rPr>
            </w:pPr>
            <w:bookmarkStart w:id="5357" w:name="_MCCTEMPBM_CRPT80113184___7"/>
            <w:r w:rsidRPr="000903C1">
              <w:rPr>
                <w:rFonts w:ascii="Courier New" w:hAnsi="Courier New" w:cs="Courier New"/>
              </w:rPr>
              <w:t>+CMCCSI</w:t>
            </w:r>
            <w:bookmarkEnd w:id="5357"/>
          </w:p>
        </w:tc>
        <w:tc>
          <w:tcPr>
            <w:tcW w:w="1256" w:type="dxa"/>
            <w:gridSpan w:val="2"/>
            <w:tcBorders>
              <w:top w:val="single" w:sz="6" w:space="0" w:color="auto"/>
              <w:left w:val="single" w:sz="6" w:space="0" w:color="auto"/>
              <w:bottom w:val="nil"/>
              <w:right w:val="single" w:sz="6" w:space="0" w:color="auto"/>
            </w:tcBorders>
            <w:hideMark/>
          </w:tcPr>
          <w:p w14:paraId="4C2972A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FF0D32" w:rsidRPr="000903C1" w:rsidRDefault="00FF0D32" w:rsidP="00FF0D32">
            <w:pPr>
              <w:spacing w:after="20"/>
            </w:pPr>
            <w:r w:rsidRPr="000903C1">
              <w:t>refer clause 8.73</w:t>
            </w:r>
          </w:p>
        </w:tc>
      </w:tr>
      <w:tr w:rsidR="00FF0D32"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FF0D32" w:rsidRPr="000903C1" w:rsidRDefault="00FF0D32" w:rsidP="00FF0D32">
            <w:pPr>
              <w:spacing w:after="20"/>
              <w:rPr>
                <w:rFonts w:ascii="Courier New" w:hAnsi="Courier New" w:cs="Courier New"/>
              </w:rPr>
            </w:pPr>
            <w:bookmarkStart w:id="5358" w:name="_MCCTEMPBM_CRPT80113185___7"/>
            <w:r w:rsidRPr="000903C1">
              <w:rPr>
                <w:rFonts w:ascii="Courier New" w:hAnsi="Courier New" w:cs="Courier New"/>
              </w:rPr>
              <w:t>+CMCCSS&lt;x&gt;</w:t>
            </w:r>
            <w:bookmarkEnd w:id="5358"/>
          </w:p>
        </w:tc>
        <w:tc>
          <w:tcPr>
            <w:tcW w:w="1256" w:type="dxa"/>
            <w:gridSpan w:val="2"/>
            <w:tcBorders>
              <w:top w:val="single" w:sz="6" w:space="0" w:color="auto"/>
              <w:left w:val="single" w:sz="6" w:space="0" w:color="auto"/>
              <w:bottom w:val="nil"/>
              <w:right w:val="single" w:sz="6" w:space="0" w:color="auto"/>
            </w:tcBorders>
            <w:hideMark/>
          </w:tcPr>
          <w:p w14:paraId="37AEBE4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FF0D32" w:rsidRPr="000903C1" w:rsidRDefault="00FF0D32" w:rsidP="00FF0D32">
            <w:pPr>
              <w:spacing w:after="20"/>
            </w:pPr>
            <w:r w:rsidRPr="000903C1">
              <w:t>refer clause 8.73</w:t>
            </w:r>
          </w:p>
        </w:tc>
      </w:tr>
      <w:tr w:rsidR="00FF0D32"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FF0D32" w:rsidRPr="000903C1" w:rsidRDefault="00FF0D32" w:rsidP="00FF0D32">
            <w:pPr>
              <w:spacing w:after="20"/>
              <w:rPr>
                <w:rFonts w:ascii="Courier New" w:hAnsi="Courier New" w:cs="Courier New"/>
              </w:rPr>
            </w:pPr>
            <w:bookmarkStart w:id="5359" w:name="_MCCTEMPBM_CRPT80113186___7"/>
            <w:r w:rsidRPr="000903C1">
              <w:rPr>
                <w:rFonts w:ascii="Courier New" w:hAnsi="Courier New" w:cs="Courier New"/>
              </w:rPr>
              <w:t>+CMCCSSEND</w:t>
            </w:r>
            <w:bookmarkEnd w:id="5359"/>
          </w:p>
        </w:tc>
        <w:tc>
          <w:tcPr>
            <w:tcW w:w="1256" w:type="dxa"/>
            <w:gridSpan w:val="2"/>
            <w:tcBorders>
              <w:top w:val="single" w:sz="6" w:space="0" w:color="auto"/>
              <w:left w:val="single" w:sz="6" w:space="0" w:color="auto"/>
              <w:bottom w:val="nil"/>
              <w:right w:val="single" w:sz="6" w:space="0" w:color="auto"/>
            </w:tcBorders>
            <w:hideMark/>
          </w:tcPr>
          <w:p w14:paraId="147064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FF0D32" w:rsidRPr="000903C1" w:rsidRDefault="00FF0D32" w:rsidP="00FF0D32">
            <w:pPr>
              <w:spacing w:after="20"/>
            </w:pPr>
            <w:r w:rsidRPr="000903C1">
              <w:t>refer clause 8.73</w:t>
            </w:r>
          </w:p>
        </w:tc>
      </w:tr>
      <w:tr w:rsidR="00FF0D32"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FF0D32" w:rsidRPr="000903C1" w:rsidRDefault="00FF0D32" w:rsidP="00FF0D32">
            <w:pPr>
              <w:spacing w:after="20"/>
              <w:rPr>
                <w:rFonts w:ascii="Courier New" w:hAnsi="Courier New"/>
              </w:rPr>
            </w:pPr>
            <w:bookmarkStart w:id="5360" w:name="_MCCTEMPBM_CRPT80113187___7"/>
            <w:r w:rsidRPr="000903C1">
              <w:rPr>
                <w:rFonts w:ascii="Courier New" w:hAnsi="Courier New"/>
              </w:rPr>
              <w:t>+CME ERROR</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FF0D32" w:rsidRPr="000903C1" w:rsidRDefault="00FF0D32" w:rsidP="00FF0D32">
            <w:pPr>
              <w:spacing w:after="20"/>
            </w:pPr>
            <w:r w:rsidRPr="000903C1">
              <w:t>refer clause 9.2.0</w:t>
            </w:r>
          </w:p>
        </w:tc>
      </w:tr>
      <w:tr w:rsidR="00FF0D32"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FF0D32" w:rsidRPr="000903C1" w:rsidRDefault="00FF0D32" w:rsidP="00FF0D32">
            <w:pPr>
              <w:spacing w:after="20"/>
              <w:rPr>
                <w:rFonts w:ascii="Courier New" w:hAnsi="Courier New"/>
              </w:rPr>
            </w:pPr>
            <w:bookmarkStart w:id="5361" w:name="_MCCTEMPBM_CRPT80113188___7"/>
            <w:r w:rsidRPr="000903C1">
              <w:rPr>
                <w:rFonts w:ascii="Courier New" w:hAnsi="Courier New"/>
              </w:rPr>
              <w:t>+CMICO</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FF0D32" w:rsidRPr="000903C1" w:rsidRDefault="00FF0D32" w:rsidP="00FF0D32">
            <w:pPr>
              <w:spacing w:after="20"/>
            </w:pPr>
            <w:r w:rsidRPr="000903C1">
              <w:t>refer clause 10.1.55</w:t>
            </w:r>
          </w:p>
        </w:tc>
      </w:tr>
      <w:tr w:rsidR="00FF0D32"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FF0D32" w:rsidRPr="000903C1" w:rsidRDefault="00FF0D32" w:rsidP="00FF0D32">
            <w:pPr>
              <w:spacing w:after="20"/>
              <w:rPr>
                <w:rFonts w:ascii="Courier New" w:hAnsi="Courier New"/>
              </w:rPr>
            </w:pPr>
            <w:bookmarkStart w:id="5362" w:name="_MCCTEMPBM_CRPT80113189___7"/>
            <w:r w:rsidRPr="000903C1">
              <w:rPr>
                <w:rFonts w:ascii="Courier New" w:hAnsi="Courier New" w:cs="Courier New"/>
              </w:rPr>
              <w:t>+CMOLRE</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FF0D32" w:rsidRPr="000903C1" w:rsidRDefault="00FF0D32" w:rsidP="00FF0D32">
            <w:pPr>
              <w:spacing w:after="20"/>
            </w:pPr>
            <w:r w:rsidRPr="000903C1">
              <w:t>refer clause 9.3.1</w:t>
            </w:r>
          </w:p>
        </w:tc>
      </w:tr>
      <w:tr w:rsidR="00FF0D32"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FF0D32" w:rsidRPr="000903C1" w:rsidRDefault="00FF0D32" w:rsidP="00FF0D32">
            <w:pPr>
              <w:spacing w:after="20"/>
              <w:rPr>
                <w:rFonts w:ascii="Courier New" w:hAnsi="Courier New"/>
              </w:rPr>
            </w:pPr>
            <w:bookmarkStart w:id="5363" w:name="_MCCTEMPBM_CRPT80113190___7"/>
            <w:r w:rsidRPr="000903C1">
              <w:rPr>
                <w:rFonts w:ascii="Courier New" w:hAnsi="Courier New" w:cs="Courier New"/>
              </w:rPr>
              <w:t>+CMOLRG</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FF0D32" w:rsidRPr="000903C1" w:rsidRDefault="00FF0D32" w:rsidP="00FF0D32">
            <w:pPr>
              <w:spacing w:after="20"/>
            </w:pPr>
            <w:r w:rsidRPr="000903C1">
              <w:t>refer clause 8.50</w:t>
            </w:r>
          </w:p>
        </w:tc>
      </w:tr>
      <w:tr w:rsidR="00FF0D32"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FF0D32" w:rsidRPr="000903C1" w:rsidRDefault="00FF0D32" w:rsidP="00FF0D32">
            <w:pPr>
              <w:spacing w:after="20"/>
              <w:rPr>
                <w:rFonts w:ascii="Courier New" w:hAnsi="Courier New"/>
              </w:rPr>
            </w:pPr>
            <w:bookmarkStart w:id="5364" w:name="_MCCTEMPBM_CRPT80113191___7"/>
            <w:r w:rsidRPr="000903C1">
              <w:rPr>
                <w:rFonts w:ascii="Courier New" w:hAnsi="Courier New" w:cs="Courier New"/>
              </w:rPr>
              <w:t>+CMOLRN</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FF0D32" w:rsidRPr="000903C1" w:rsidRDefault="00FF0D32" w:rsidP="00FF0D32">
            <w:pPr>
              <w:spacing w:after="20"/>
            </w:pPr>
            <w:r w:rsidRPr="000903C1">
              <w:t>refer clause 8.50</w:t>
            </w:r>
          </w:p>
        </w:tc>
      </w:tr>
      <w:tr w:rsidR="00FF0D32" w:rsidRPr="000903C1"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FF0D32" w:rsidRPr="000903C1" w:rsidRDefault="00FF0D32" w:rsidP="00FF0D32">
            <w:pPr>
              <w:spacing w:after="20"/>
              <w:rPr>
                <w:rFonts w:ascii="Courier New" w:hAnsi="Courier New" w:cs="Courier New"/>
              </w:rPr>
            </w:pPr>
            <w:r>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FF0D32" w:rsidRPr="000903C1" w:rsidRDefault="00FF0D32" w:rsidP="00FF0D32">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FF0D32" w:rsidRPr="000903C1" w:rsidRDefault="00FF0D32" w:rsidP="00FF0D32">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FF0D32" w:rsidRPr="000903C1" w:rsidRDefault="00FF0D32" w:rsidP="00FF0D32">
            <w:pPr>
              <w:spacing w:after="20"/>
            </w:pPr>
            <w:r>
              <w:t>refer clause 10.1.</w:t>
            </w:r>
            <w:r w:rsidR="0090440F">
              <w:t>89</w:t>
            </w:r>
          </w:p>
        </w:tc>
      </w:tr>
      <w:tr w:rsidR="00FF0D32"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FF0D32" w:rsidRPr="000903C1" w:rsidRDefault="00FF0D32" w:rsidP="00FF0D32">
            <w:pPr>
              <w:spacing w:after="20"/>
              <w:rPr>
                <w:rFonts w:ascii="Courier New" w:hAnsi="Courier New"/>
              </w:rPr>
            </w:pPr>
            <w:bookmarkStart w:id="5365" w:name="_MCCTEMPBM_CRPT80113192___7"/>
            <w:r w:rsidRPr="000903C1">
              <w:rPr>
                <w:rFonts w:ascii="Courier New" w:hAnsi="Courier New" w:cs="Courier New"/>
              </w:rPr>
              <w:t>+CMTLR</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FF0D32" w:rsidRPr="000903C1" w:rsidRDefault="00FF0D32" w:rsidP="00FF0D32">
            <w:pPr>
              <w:spacing w:after="20"/>
            </w:pPr>
            <w:r w:rsidRPr="000903C1">
              <w:t>refer clause 8.57</w:t>
            </w:r>
          </w:p>
        </w:tc>
      </w:tr>
      <w:tr w:rsidR="00FF0D32"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FF0D32" w:rsidRPr="000903C1" w:rsidRDefault="00FF0D32" w:rsidP="00FF0D32">
            <w:pPr>
              <w:spacing w:after="20"/>
              <w:rPr>
                <w:rFonts w:ascii="Courier New" w:hAnsi="Courier New" w:cs="Courier New"/>
              </w:rPr>
            </w:pPr>
            <w:bookmarkStart w:id="5366" w:name="_MCCTEMPBM_CRPT80113193___7"/>
            <w:r w:rsidRPr="000903C1">
              <w:rPr>
                <w:rFonts w:ascii="Courier New" w:hAnsi="Courier New" w:cs="Courier New"/>
              </w:rPr>
              <w:t>+CRTDCP</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FF0D32" w:rsidRPr="000903C1" w:rsidRDefault="00FF0D32" w:rsidP="00FF0D32">
            <w:pPr>
              <w:spacing w:after="20"/>
            </w:pPr>
            <w:r w:rsidRPr="000903C1">
              <w:t>refer clause 10.1.44</w:t>
            </w:r>
          </w:p>
        </w:tc>
      </w:tr>
      <w:tr w:rsidR="00FF0D32"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FF0D32" w:rsidRPr="000903C1" w:rsidRDefault="00FF0D32" w:rsidP="00FF0D32">
            <w:pPr>
              <w:spacing w:after="20"/>
              <w:rPr>
                <w:rFonts w:ascii="Courier New" w:hAnsi="Courier New" w:cs="Courier New"/>
              </w:rPr>
            </w:pPr>
            <w:bookmarkStart w:id="5367" w:name="_MCCTEMPBM_CRPT80113194___7"/>
            <w:r w:rsidRPr="000903C1">
              <w:rPr>
                <w:rFonts w:ascii="Courier New" w:hAnsi="Courier New" w:cs="Courier New"/>
              </w:rPr>
              <w:t>+CMWN</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FF0D32" w:rsidRPr="000903C1" w:rsidRDefault="00FF0D32" w:rsidP="00FF0D32">
            <w:pPr>
              <w:spacing w:after="20"/>
            </w:pPr>
            <w:r w:rsidRPr="000903C1">
              <w:t>refer clause 7.36</w:t>
            </w:r>
          </w:p>
        </w:tc>
      </w:tr>
      <w:tr w:rsidR="00FF0D32"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FF0D32" w:rsidRPr="000903C1" w:rsidRDefault="00FF0D32" w:rsidP="00FF0D32">
            <w:pPr>
              <w:spacing w:after="20"/>
              <w:rPr>
                <w:rFonts w:ascii="Courier New" w:hAnsi="Courier New"/>
              </w:rPr>
            </w:pPr>
            <w:bookmarkStart w:id="5368" w:name="_MCCTEMPBM_CRPT80113195___7"/>
            <w:r w:rsidRPr="000903C1">
              <w:rPr>
                <w:rFonts w:ascii="Courier New" w:hAnsi="Courier New"/>
              </w:rPr>
              <w:t>+CNAP</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FF0D32" w:rsidRPr="000903C1" w:rsidRDefault="00FF0D32" w:rsidP="00FF0D32">
            <w:pPr>
              <w:spacing w:after="20"/>
            </w:pPr>
            <w:r w:rsidRPr="000903C1">
              <w:t>intermediate</w:t>
            </w:r>
          </w:p>
          <w:p w14:paraId="7572CF9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FF0D32" w:rsidRPr="000903C1" w:rsidRDefault="00FF0D32" w:rsidP="00FF0D32">
            <w:pPr>
              <w:spacing w:after="20"/>
            </w:pPr>
            <w:r w:rsidRPr="000903C1">
              <w:t>refer clause 7.30</w:t>
            </w:r>
          </w:p>
        </w:tc>
      </w:tr>
      <w:tr w:rsidR="00FF0D32"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FF0D32" w:rsidRPr="000903C1" w:rsidRDefault="00FF0D32" w:rsidP="00FF0D32">
            <w:pPr>
              <w:spacing w:after="20"/>
              <w:rPr>
                <w:rFonts w:ascii="Courier New" w:hAnsi="Courier New"/>
              </w:rPr>
            </w:pPr>
            <w:bookmarkStart w:id="5369" w:name="_MCCTEMPBM_CRPT80113196___7"/>
            <w:r w:rsidRPr="000903C1">
              <w:rPr>
                <w:rFonts w:ascii="Courier New" w:hAnsi="Courier New" w:cs="Courier New"/>
              </w:rPr>
              <w:t>+CNEC_MM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FF0D32" w:rsidRPr="000903C1" w:rsidRDefault="00FF0D32" w:rsidP="00FF0D32">
            <w:pPr>
              <w:spacing w:after="20"/>
            </w:pPr>
            <w:r w:rsidRPr="000903C1">
              <w:t>refer clause 9.1b</w:t>
            </w:r>
          </w:p>
        </w:tc>
      </w:tr>
      <w:tr w:rsidR="00FF0D32"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FF0D32" w:rsidRPr="000903C1" w:rsidRDefault="00FF0D32" w:rsidP="00FF0D32">
            <w:pPr>
              <w:spacing w:after="20"/>
              <w:rPr>
                <w:rFonts w:ascii="Courier New" w:hAnsi="Courier New"/>
              </w:rPr>
            </w:pPr>
            <w:bookmarkStart w:id="5370" w:name="_MCCTEMPBM_CRPT80113197___7"/>
            <w:r w:rsidRPr="000903C1">
              <w:rPr>
                <w:rFonts w:ascii="Courier New" w:hAnsi="Courier New" w:cs="Courier New"/>
              </w:rPr>
              <w:t>+CNEC_GMM</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FF0D32" w:rsidRPr="000903C1" w:rsidRDefault="00FF0D32" w:rsidP="00FF0D32">
            <w:pPr>
              <w:spacing w:after="20"/>
            </w:pPr>
            <w:r w:rsidRPr="000903C1">
              <w:t>refer clause 9.1b</w:t>
            </w:r>
          </w:p>
        </w:tc>
      </w:tr>
      <w:tr w:rsidR="00FF0D32"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FF0D32" w:rsidRPr="000903C1" w:rsidRDefault="00FF0D32" w:rsidP="00FF0D32">
            <w:pPr>
              <w:spacing w:after="20"/>
              <w:rPr>
                <w:rFonts w:ascii="Courier New" w:hAnsi="Courier New"/>
              </w:rPr>
            </w:pPr>
            <w:bookmarkStart w:id="5371" w:name="_MCCTEMPBM_CRPT80113198___7"/>
            <w:r w:rsidRPr="000903C1">
              <w:rPr>
                <w:rFonts w:ascii="Courier New" w:hAnsi="Courier New" w:cs="Courier New"/>
              </w:rPr>
              <w:t>+CNEC_GSM</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FF0D32" w:rsidRPr="000903C1" w:rsidRDefault="00FF0D32" w:rsidP="00FF0D32">
            <w:pPr>
              <w:spacing w:after="20"/>
            </w:pPr>
            <w:r w:rsidRPr="000903C1">
              <w:t>refer clause 9.1b</w:t>
            </w:r>
          </w:p>
        </w:tc>
      </w:tr>
      <w:tr w:rsidR="00FF0D32"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FF0D32" w:rsidRPr="000903C1" w:rsidRDefault="00FF0D32" w:rsidP="00FF0D32">
            <w:pPr>
              <w:spacing w:after="20"/>
              <w:rPr>
                <w:rFonts w:ascii="Courier New" w:hAnsi="Courier New"/>
              </w:rPr>
            </w:pPr>
            <w:bookmarkStart w:id="5372" w:name="_MCCTEMPBM_CRPT80113199___7"/>
            <w:r w:rsidRPr="000903C1">
              <w:rPr>
                <w:rFonts w:ascii="Courier New" w:hAnsi="Courier New" w:cs="Courier New"/>
              </w:rPr>
              <w:t>+CNEC_EMM</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FF0D32" w:rsidRPr="000903C1" w:rsidRDefault="00FF0D32" w:rsidP="00FF0D32">
            <w:pPr>
              <w:spacing w:after="20"/>
            </w:pPr>
            <w:r w:rsidRPr="000903C1">
              <w:t>refer clause 9.1b</w:t>
            </w:r>
          </w:p>
        </w:tc>
      </w:tr>
      <w:tr w:rsidR="00FF0D32"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FF0D32" w:rsidRPr="000903C1" w:rsidRDefault="00FF0D32" w:rsidP="00FF0D32">
            <w:pPr>
              <w:spacing w:after="20"/>
              <w:rPr>
                <w:rFonts w:ascii="Courier New" w:hAnsi="Courier New"/>
              </w:rPr>
            </w:pPr>
            <w:bookmarkStart w:id="5373" w:name="_MCCTEMPBM_CRPT80113200___7"/>
            <w:r w:rsidRPr="000903C1">
              <w:rPr>
                <w:rFonts w:ascii="Courier New" w:hAnsi="Courier New" w:cs="Courier New"/>
              </w:rPr>
              <w:t>+CNEC_ESM</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FF0D32" w:rsidRPr="000903C1" w:rsidRDefault="00FF0D32" w:rsidP="00FF0D32">
            <w:pPr>
              <w:spacing w:after="20"/>
            </w:pPr>
            <w:r w:rsidRPr="000903C1">
              <w:t>refer clause 9.1b</w:t>
            </w:r>
          </w:p>
        </w:tc>
      </w:tr>
      <w:tr w:rsidR="00FF0D32"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FF0D32" w:rsidRPr="000903C1" w:rsidRDefault="00FF0D32" w:rsidP="00FF0D32">
            <w:pPr>
              <w:spacing w:after="20"/>
              <w:rPr>
                <w:rFonts w:ascii="Courier New" w:hAnsi="Courier New"/>
              </w:rPr>
            </w:pPr>
            <w:bookmarkStart w:id="5374" w:name="_MCCTEMPBM_CRPT80113201___7"/>
            <w:r w:rsidRPr="000903C1">
              <w:rPr>
                <w:rFonts w:ascii="Courier New" w:hAnsi="Courier New"/>
              </w:rPr>
              <w:t>+CNEMIU</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FF0D32" w:rsidRPr="000903C1" w:rsidRDefault="00FF0D32" w:rsidP="00FF0D32">
            <w:pPr>
              <w:spacing w:after="20"/>
            </w:pPr>
            <w:r w:rsidRPr="000903C1">
              <w:t>refer clause 7.33</w:t>
            </w:r>
          </w:p>
        </w:tc>
      </w:tr>
      <w:tr w:rsidR="00FF0D32"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FF0D32" w:rsidRPr="000903C1" w:rsidRDefault="00FF0D32" w:rsidP="00FF0D32">
            <w:pPr>
              <w:spacing w:after="20"/>
              <w:rPr>
                <w:rFonts w:ascii="Courier New" w:hAnsi="Courier New"/>
              </w:rPr>
            </w:pPr>
            <w:bookmarkStart w:id="5375" w:name="_MCCTEMPBM_CRPT80113202___7"/>
            <w:r w:rsidRPr="000903C1">
              <w:rPr>
                <w:rFonts w:ascii="Courier New" w:hAnsi="Courier New"/>
              </w:rPr>
              <w:t>+CNEMS1</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FF0D32" w:rsidRPr="000903C1" w:rsidRDefault="00FF0D32" w:rsidP="00FF0D32">
            <w:pPr>
              <w:spacing w:after="20"/>
            </w:pPr>
            <w:r w:rsidRPr="000903C1">
              <w:t>refer clause 7.33</w:t>
            </w:r>
          </w:p>
        </w:tc>
      </w:tr>
      <w:tr w:rsidR="00FF0D32"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FF0D32" w:rsidRPr="000903C1" w:rsidRDefault="00FF0D32" w:rsidP="00FF0D32">
            <w:pPr>
              <w:spacing w:after="20"/>
              <w:rPr>
                <w:rFonts w:ascii="Courier New" w:hAnsi="Courier New"/>
              </w:rPr>
            </w:pPr>
            <w:bookmarkStart w:id="5376" w:name="_MCCTEMPBM_CRPT80113203___7"/>
            <w:r w:rsidRPr="000903C1">
              <w:rPr>
                <w:rFonts w:ascii="Courier New" w:hAnsi="Courier New"/>
              </w:rPr>
              <w:t>+CNEM5G</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FF0D32" w:rsidRPr="000903C1" w:rsidRDefault="00FF0D32" w:rsidP="00FF0D32">
            <w:pPr>
              <w:spacing w:after="20"/>
            </w:pPr>
            <w:r w:rsidRPr="000903C1">
              <w:t>refer clause 7.33</w:t>
            </w:r>
          </w:p>
        </w:tc>
      </w:tr>
      <w:tr w:rsidR="00FF0D32"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FF0D32" w:rsidRPr="000903C1" w:rsidRDefault="00FF0D32" w:rsidP="00FF0D32">
            <w:pPr>
              <w:spacing w:after="20"/>
              <w:rPr>
                <w:rFonts w:ascii="Courier New" w:hAnsi="Courier New"/>
              </w:rPr>
            </w:pPr>
            <w:bookmarkStart w:id="5377" w:name="_MCCTEMPBM_CRPT80113204___7"/>
            <w:r w:rsidRPr="000903C1">
              <w:rPr>
                <w:rFonts w:ascii="Courier New" w:hAnsi="Courier New"/>
              </w:rPr>
              <w:t>+CNRREG</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FF0D32" w:rsidRPr="000903C1" w:rsidRDefault="00FF0D32" w:rsidP="00FF0D32">
            <w:pPr>
              <w:spacing w:after="20"/>
            </w:pPr>
            <w:r w:rsidRPr="000903C1">
              <w:t>refer clause 10.1.47</w:t>
            </w:r>
          </w:p>
        </w:tc>
      </w:tr>
      <w:tr w:rsidR="00FF0D32"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FF0D32" w:rsidRPr="000903C1" w:rsidRDefault="00FF0D32" w:rsidP="00FF0D32">
            <w:pPr>
              <w:spacing w:after="20"/>
              <w:rPr>
                <w:rFonts w:ascii="Courier New" w:hAnsi="Courier New"/>
              </w:rPr>
            </w:pPr>
            <w:bookmarkStart w:id="5378" w:name="_MCCTEMPBM_CRPT80113205___7"/>
            <w:r w:rsidRPr="000903C1">
              <w:rPr>
                <w:rFonts w:ascii="Courier New" w:hAnsi="Courier New" w:cs="Courier New"/>
              </w:rPr>
              <w:t>+COEV</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FF0D32" w:rsidRPr="000903C1" w:rsidRDefault="00FF0D32" w:rsidP="00FF0D32">
            <w:pPr>
              <w:spacing w:after="20"/>
            </w:pPr>
            <w:r w:rsidRPr="000903C1">
              <w:t>refer clause 8.10</w:t>
            </w:r>
          </w:p>
        </w:tc>
      </w:tr>
      <w:tr w:rsidR="00FF0D32"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FF0D32" w:rsidRPr="000903C1" w:rsidRDefault="00FF0D32" w:rsidP="00FF0D32">
            <w:pPr>
              <w:spacing w:after="20"/>
              <w:rPr>
                <w:rFonts w:ascii="Courier New" w:hAnsi="Courier New"/>
              </w:rPr>
            </w:pPr>
            <w:bookmarkStart w:id="5379" w:name="_MCCTEMPBM_CRPT80113206___7"/>
            <w:r w:rsidRPr="000903C1">
              <w:rPr>
                <w:rFonts w:ascii="Courier New" w:hAnsi="Courier New"/>
              </w:rPr>
              <w:t>+COLP</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FF0D32" w:rsidRPr="000903C1" w:rsidRDefault="00FF0D32" w:rsidP="00FF0D32">
            <w:pPr>
              <w:spacing w:after="20"/>
            </w:pPr>
            <w:r w:rsidRPr="000903C1">
              <w:t>intermediate</w:t>
            </w:r>
          </w:p>
          <w:p w14:paraId="64A96A9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FF0D32" w:rsidRPr="000903C1" w:rsidRDefault="00FF0D32" w:rsidP="00FF0D32">
            <w:pPr>
              <w:spacing w:after="20"/>
            </w:pPr>
            <w:r w:rsidRPr="000903C1">
              <w:t>refer clause 7.8</w:t>
            </w:r>
          </w:p>
        </w:tc>
      </w:tr>
      <w:tr w:rsidR="00FF0D32"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FF0D32" w:rsidRPr="000903C1" w:rsidRDefault="00FF0D32" w:rsidP="00FF0D32">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FF0D32" w:rsidRPr="000903C1" w:rsidRDefault="00FF0D32" w:rsidP="00FF0D32">
            <w:pPr>
              <w:spacing w:after="20"/>
            </w:pPr>
            <w:r w:rsidRPr="000903C1">
              <w:t>refer clause 10.1.79</w:t>
            </w:r>
          </w:p>
        </w:tc>
      </w:tr>
      <w:tr w:rsidR="00FF0D32"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FF0D32" w:rsidRPr="000903C1" w:rsidRDefault="00FF0D32" w:rsidP="00FF0D32">
            <w:pPr>
              <w:spacing w:after="20"/>
              <w:rPr>
                <w:rFonts w:ascii="Courier New" w:hAnsi="Courier New" w:cs="Courier New"/>
              </w:rPr>
            </w:pPr>
            <w:bookmarkStart w:id="5380" w:name="_MCCTEMPBM_CRPT80113207___7"/>
            <w:bookmarkStart w:id="5381" w:name="_MCCTEMPBM_CRPT80113208___7" w:colFirst="4" w:colLast="4"/>
            <w:r w:rsidRPr="000903C1">
              <w:rPr>
                <w:rFonts w:ascii="Courier New" w:hAnsi="Courier New" w:cs="Courier New"/>
              </w:rPr>
              <w:t>+CPAGERES</w:t>
            </w:r>
            <w:bookmarkEnd w:id="5380"/>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FF0D32" w:rsidRPr="000903C1" w:rsidRDefault="00FF0D32" w:rsidP="00FF0D32">
            <w:pPr>
              <w:spacing w:after="20"/>
            </w:pPr>
            <w:r w:rsidRPr="000903C1">
              <w:t>refer clause 10.1.78</w:t>
            </w:r>
          </w:p>
        </w:tc>
      </w:tr>
      <w:tr w:rsidR="00704221" w:rsidRPr="000903C1" w14:paraId="75AA03B6" w14:textId="77777777" w:rsidTr="007F7C2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73B925D" w14:textId="77777777" w:rsidR="00704221" w:rsidRPr="000903C1" w:rsidRDefault="00704221" w:rsidP="007F7C20">
            <w:pPr>
              <w:spacing w:after="20"/>
              <w:rPr>
                <w:rFonts w:ascii="Courier New" w:hAnsi="Courier New" w:cs="Courier New"/>
              </w:rPr>
            </w:pPr>
            <w:r w:rsidRPr="000903C1">
              <w:rPr>
                <w:rFonts w:ascii="Courier New" w:hAnsi="Courier New" w:cs="Courier New"/>
              </w:rPr>
              <w:t>+CP</w:t>
            </w:r>
            <w:r>
              <w:rPr>
                <w:rFonts w:ascii="Courier New" w:hAnsi="Courier New" w:cs="Courier New"/>
              </w:rPr>
              <w:t>EIPSSI</w:t>
            </w:r>
          </w:p>
        </w:tc>
        <w:tc>
          <w:tcPr>
            <w:tcW w:w="1256" w:type="dxa"/>
            <w:gridSpan w:val="2"/>
            <w:tcBorders>
              <w:top w:val="single" w:sz="6" w:space="0" w:color="auto"/>
              <w:left w:val="single" w:sz="6" w:space="0" w:color="auto"/>
              <w:bottom w:val="single" w:sz="6" w:space="0" w:color="auto"/>
              <w:right w:val="single" w:sz="6" w:space="0" w:color="auto"/>
            </w:tcBorders>
          </w:tcPr>
          <w:p w14:paraId="636AB846" w14:textId="77777777" w:rsidR="00704221" w:rsidRPr="000903C1" w:rsidRDefault="00704221" w:rsidP="007F7C2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02C4201" w14:textId="77777777" w:rsidR="00704221" w:rsidRPr="000903C1" w:rsidRDefault="00704221" w:rsidP="007F7C2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CECDB69" w14:textId="77777777" w:rsidR="00704221" w:rsidRPr="000903C1" w:rsidRDefault="00704221" w:rsidP="007F7C20">
            <w:pPr>
              <w:spacing w:after="20"/>
            </w:pPr>
            <w:r w:rsidRPr="000903C1">
              <w:t>refer clause 10.1.</w:t>
            </w:r>
            <w:r>
              <w:t>X</w:t>
            </w:r>
          </w:p>
        </w:tc>
      </w:tr>
      <w:bookmarkEnd w:id="5381"/>
      <w:tr w:rsidR="00FF0D32"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FF0D32" w:rsidRPr="000903C1" w:rsidRDefault="00FF0D32" w:rsidP="00FF0D32">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FF0D32" w:rsidRPr="000903C1" w:rsidRDefault="00FF0D32" w:rsidP="00FF0D32">
            <w:pPr>
              <w:spacing w:after="20"/>
            </w:pPr>
            <w:r w:rsidRPr="000903C1">
              <w:t>refer clause 8.65</w:t>
            </w:r>
          </w:p>
        </w:tc>
      </w:tr>
      <w:tr w:rsidR="00FF0D32"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FF0D32" w:rsidRPr="000903C1" w:rsidRDefault="00FF0D32" w:rsidP="00FF0D32">
            <w:pPr>
              <w:spacing w:after="20"/>
              <w:rPr>
                <w:rFonts w:ascii="Courier New" w:hAnsi="Courier New"/>
              </w:rPr>
            </w:pPr>
            <w:bookmarkStart w:id="5382" w:name="_MCCTEMPBM_CRPT80113209___7"/>
            <w:r w:rsidRPr="000903C1">
              <w:rPr>
                <w:rFonts w:ascii="Courier New" w:hAnsi="Courier New" w:cs="Courier New"/>
              </w:rPr>
              <w:t>+CPINRE</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FF0D32" w:rsidRPr="000903C1" w:rsidRDefault="00FF0D32" w:rsidP="00FF0D32">
            <w:pPr>
              <w:spacing w:after="20"/>
            </w:pPr>
            <w:r w:rsidRPr="000903C1">
              <w:t>refer clause 8.65</w:t>
            </w:r>
          </w:p>
        </w:tc>
      </w:tr>
      <w:tr w:rsidR="00FF0D32"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FF0D32" w:rsidRPr="000903C1" w:rsidRDefault="00FF0D32" w:rsidP="00FF0D32">
            <w:pPr>
              <w:spacing w:after="20"/>
              <w:rPr>
                <w:rFonts w:ascii="Courier New" w:hAnsi="Courier New"/>
              </w:rPr>
            </w:pPr>
            <w:bookmarkStart w:id="5383" w:name="_MCCTEMPBM_CRPT80113210___7"/>
            <w:r w:rsidRPr="000903C1">
              <w:rPr>
                <w:rFonts w:ascii="Courier New" w:hAnsi="Courier New" w:cs="Courier New"/>
              </w:rPr>
              <w:t>+CPOSR</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FF0D32" w:rsidRPr="000903C1" w:rsidRDefault="00FF0D32" w:rsidP="00FF0D32">
            <w:pPr>
              <w:spacing w:after="20"/>
            </w:pPr>
            <w:r w:rsidRPr="000903C1">
              <w:t>refer clause 8.56</w:t>
            </w:r>
          </w:p>
        </w:tc>
      </w:tr>
      <w:tr w:rsidR="00FF0D32"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FF0D32" w:rsidRPr="000903C1" w:rsidRDefault="00FF0D32" w:rsidP="00FF0D32">
            <w:pPr>
              <w:spacing w:after="20"/>
              <w:rPr>
                <w:rFonts w:ascii="Courier New" w:hAnsi="Courier New" w:cs="Courier New"/>
              </w:rPr>
            </w:pPr>
            <w:bookmarkStart w:id="5384" w:name="_MCCTEMPBM_CRPT80113211___7"/>
            <w:r w:rsidRPr="000903C1">
              <w:rPr>
                <w:rFonts w:ascii="Courier New" w:hAnsi="Courier New" w:cs="Courier New"/>
              </w:rPr>
              <w:t>+CPNERU</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FF0D32" w:rsidRPr="000903C1" w:rsidRDefault="00FF0D32" w:rsidP="00FF0D32">
            <w:pPr>
              <w:spacing w:after="20"/>
            </w:pPr>
            <w:r w:rsidRPr="000903C1">
              <w:t>refer clause 8.70</w:t>
            </w:r>
          </w:p>
        </w:tc>
      </w:tr>
      <w:tr w:rsidR="00FF0D32"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FF0D32" w:rsidRPr="000903C1" w:rsidRDefault="00FF0D32" w:rsidP="00FF0D32">
            <w:pPr>
              <w:spacing w:after="20"/>
              <w:rPr>
                <w:rFonts w:ascii="Courier New" w:hAnsi="Courier New"/>
              </w:rPr>
            </w:pPr>
            <w:bookmarkStart w:id="5385" w:name="_MCCTEMPBM_CRPT80113212___7"/>
            <w:r w:rsidRPr="000903C1">
              <w:rPr>
                <w:rFonts w:ascii="Courier New" w:hAnsi="Courier New"/>
              </w:rPr>
              <w:lastRenderedPageBreak/>
              <w:t>+CPNSTAT</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FF0D32" w:rsidRPr="000903C1" w:rsidRDefault="00FF0D32" w:rsidP="00FF0D32">
            <w:pPr>
              <w:spacing w:after="20"/>
            </w:pPr>
            <w:r w:rsidRPr="000903C1">
              <w:t>refer clause 7.28</w:t>
            </w:r>
          </w:p>
        </w:tc>
      </w:tr>
      <w:tr w:rsidR="00FF0D32"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FF0D32" w:rsidRPr="000903C1" w:rsidRDefault="00FF0D32" w:rsidP="00FF0D32">
            <w:pPr>
              <w:spacing w:after="20"/>
              <w:rPr>
                <w:rFonts w:ascii="Courier New" w:hAnsi="Courier New"/>
              </w:rPr>
            </w:pPr>
            <w:bookmarkStart w:id="5386" w:name="_MCCTEMPBM_CRPT80113213___7"/>
            <w:r w:rsidRPr="000903C1">
              <w:rPr>
                <w:rFonts w:ascii="Courier New" w:hAnsi="Courier New"/>
              </w:rPr>
              <w:t>+CPSB</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FF0D32" w:rsidRPr="000903C1" w:rsidRDefault="00FF0D32" w:rsidP="00FF0D32">
            <w:pPr>
              <w:spacing w:after="20"/>
            </w:pPr>
            <w:r w:rsidRPr="000903C1">
              <w:t>refer clause 7.29</w:t>
            </w:r>
          </w:p>
        </w:tc>
      </w:tr>
      <w:tr w:rsidR="00FF0D32"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FF0D32" w:rsidRPr="000903C1" w:rsidRDefault="00FF0D32" w:rsidP="00FF0D32">
            <w:pPr>
              <w:spacing w:after="20"/>
              <w:rPr>
                <w:rFonts w:ascii="Courier New" w:hAnsi="Courier New"/>
              </w:rPr>
            </w:pPr>
            <w:bookmarkStart w:id="5387" w:name="_MCCTEMPBM_CRPT80113214___7"/>
            <w:r w:rsidRPr="000903C1">
              <w:rPr>
                <w:rFonts w:ascii="Courier New" w:hAnsi="Courier New"/>
              </w:rPr>
              <w:t>+CR</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FF0D32" w:rsidRPr="000903C1" w:rsidRDefault="00FF0D32" w:rsidP="00FF0D32">
            <w:pPr>
              <w:spacing w:after="20"/>
            </w:pPr>
            <w:r w:rsidRPr="000903C1">
              <w:t>refer clause 6.9</w:t>
            </w:r>
          </w:p>
        </w:tc>
      </w:tr>
      <w:tr w:rsidR="00FF0D32"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FF0D32" w:rsidRPr="000903C1" w:rsidRDefault="00FF0D32" w:rsidP="00FF0D32">
            <w:pPr>
              <w:spacing w:after="20"/>
              <w:rPr>
                <w:rFonts w:ascii="Courier New" w:hAnsi="Courier New"/>
              </w:rPr>
            </w:pPr>
            <w:bookmarkStart w:id="5388" w:name="_MCCTEMPBM_CRPT80113215___7"/>
            <w:r w:rsidRPr="000903C1">
              <w:rPr>
                <w:rFonts w:ascii="Courier New" w:hAnsi="Courier New"/>
              </w:rPr>
              <w:t>+CREG</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FF0D32" w:rsidRPr="000903C1" w:rsidRDefault="00FF0D32" w:rsidP="00FF0D32">
            <w:pPr>
              <w:spacing w:after="20"/>
            </w:pPr>
            <w:r w:rsidRPr="000903C1">
              <w:t>refer clause 7.2</w:t>
            </w:r>
          </w:p>
        </w:tc>
      </w:tr>
      <w:tr w:rsidR="00FF0D32"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FF0D32" w:rsidRPr="000903C1" w:rsidRDefault="00FF0D32" w:rsidP="00FF0D32">
            <w:pPr>
              <w:spacing w:after="20"/>
              <w:rPr>
                <w:rFonts w:ascii="Courier New" w:hAnsi="Courier New"/>
              </w:rPr>
            </w:pPr>
            <w:bookmarkStart w:id="5389" w:name="_MCCTEMPBM_CRPT80113216___7"/>
            <w:r w:rsidRPr="000903C1">
              <w:rPr>
                <w:rFonts w:ascii="Courier New" w:hAnsi="Courier New"/>
              </w:rPr>
              <w:t>+CREJPAG</w:t>
            </w:r>
            <w:bookmarkEnd w:id="5389"/>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FF0D32" w:rsidRPr="000903C1" w:rsidRDefault="00FF0D32" w:rsidP="00FF0D32">
            <w:pPr>
              <w:spacing w:after="20"/>
            </w:pPr>
            <w:r w:rsidRPr="000903C1">
              <w:t>refer clause 10.1.77</w:t>
            </w:r>
          </w:p>
        </w:tc>
      </w:tr>
      <w:tr w:rsidR="00FF0D32"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FF0D32" w:rsidRPr="000903C1" w:rsidRDefault="00FF0D32" w:rsidP="00FF0D32">
            <w:pPr>
              <w:spacing w:after="20"/>
              <w:rPr>
                <w:rFonts w:ascii="Courier New" w:hAnsi="Courier New"/>
              </w:rPr>
            </w:pPr>
            <w:bookmarkStart w:id="5390" w:name="_MCCTEMPBM_CRPT80113217___7"/>
            <w:r w:rsidRPr="000903C1">
              <w:rPr>
                <w:rFonts w:ascii="Courier New" w:hAnsi="Courier New"/>
              </w:rPr>
              <w:t>+CRING</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FF0D32" w:rsidRPr="000903C1" w:rsidRDefault="00FF0D32" w:rsidP="00FF0D32">
            <w:pPr>
              <w:spacing w:after="20"/>
            </w:pPr>
            <w:r w:rsidRPr="000903C1">
              <w:t>refer clause 6.11</w:t>
            </w:r>
          </w:p>
        </w:tc>
      </w:tr>
      <w:tr w:rsidR="00FF0D32"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FF0D32" w:rsidRPr="000903C1" w:rsidRDefault="00FF0D32" w:rsidP="00FF0D32">
            <w:pPr>
              <w:spacing w:after="20"/>
              <w:rPr>
                <w:rFonts w:ascii="Courier New" w:hAnsi="Courier New"/>
              </w:rPr>
            </w:pPr>
            <w:bookmarkStart w:id="5391" w:name="_MCCTEMPBM_CRPT80113218___7"/>
            <w:r w:rsidRPr="000903C1">
              <w:rPr>
                <w:rFonts w:ascii="Courier New" w:hAnsi="Courier New"/>
              </w:rPr>
              <w:t>+CRLOSPU</w:t>
            </w:r>
            <w:bookmarkEnd w:id="5391"/>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FF0D32" w:rsidRPr="000903C1" w:rsidRDefault="00FF0D32" w:rsidP="00FF0D32">
            <w:pPr>
              <w:spacing w:after="20"/>
            </w:pPr>
            <w:r w:rsidRPr="000903C1">
              <w:t>refer clause 10.1.65</w:t>
            </w:r>
          </w:p>
        </w:tc>
      </w:tr>
      <w:tr w:rsidR="00FF0D32"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FF0D32" w:rsidRPr="000903C1" w:rsidRDefault="00FF0D32" w:rsidP="00FF0D32">
            <w:pPr>
              <w:spacing w:after="20"/>
              <w:rPr>
                <w:rFonts w:ascii="Courier New" w:hAnsi="Courier New"/>
              </w:rPr>
            </w:pPr>
            <w:bookmarkStart w:id="5392" w:name="_MCCTEMPBM_CRPT80113219___7"/>
            <w:r w:rsidRPr="000903C1">
              <w:rPr>
                <w:rFonts w:ascii="Courier New" w:hAnsi="Courier New" w:cs="Courier New"/>
              </w:rPr>
              <w:t>+CRTDCP</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FF0D32" w:rsidRPr="000903C1" w:rsidRDefault="00FF0D32" w:rsidP="00FF0D32">
            <w:pPr>
              <w:spacing w:after="20"/>
            </w:pPr>
            <w:r w:rsidRPr="000903C1">
              <w:t>refer clause 10.1.44</w:t>
            </w:r>
          </w:p>
        </w:tc>
      </w:tr>
      <w:tr w:rsidR="00FF0D32"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FF0D32" w:rsidRPr="000903C1" w:rsidRDefault="00FF0D32" w:rsidP="00FF0D32">
            <w:pPr>
              <w:spacing w:after="20"/>
              <w:rPr>
                <w:rFonts w:ascii="Courier New" w:hAnsi="Courier New" w:cs="Courier New"/>
              </w:rPr>
            </w:pPr>
            <w:bookmarkStart w:id="5393" w:name="_MCCTEMPBM_CRPT80113220___7"/>
            <w:r w:rsidRPr="000903C1">
              <w:rPr>
                <w:rFonts w:ascii="Courier New" w:hAnsi="Courier New" w:cs="Courier New"/>
              </w:rPr>
              <w:t>+CRUEPOLICYU</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FF0D32" w:rsidRPr="000903C1" w:rsidRDefault="00FF0D32" w:rsidP="00FF0D32">
            <w:pPr>
              <w:spacing w:after="20"/>
            </w:pPr>
            <w:r w:rsidRPr="000903C1">
              <w:t>refer clause 10.1.51</w:t>
            </w:r>
          </w:p>
        </w:tc>
      </w:tr>
      <w:tr w:rsidR="00FF0D32"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FF0D32" w:rsidRPr="000903C1" w:rsidRDefault="00FF0D32" w:rsidP="00FF0D32">
            <w:pPr>
              <w:spacing w:after="20"/>
              <w:rPr>
                <w:rFonts w:ascii="Courier New" w:hAnsi="Courier New" w:cs="Courier New"/>
              </w:rPr>
            </w:pPr>
            <w:bookmarkStart w:id="5394" w:name="_MCCTEMPBM_CRPT80113221___7"/>
            <w:r w:rsidRPr="000903C1">
              <w:rPr>
                <w:rFonts w:ascii="Courier New" w:hAnsi="Courier New" w:cs="Courier New"/>
              </w:rPr>
              <w:t>+CSBTSRI</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FF0D32" w:rsidRPr="000903C1" w:rsidRDefault="00FF0D32" w:rsidP="00FF0D32">
            <w:pPr>
              <w:spacing w:after="20"/>
            </w:pPr>
            <w:r w:rsidRPr="000903C1">
              <w:t>refer clause 10.1.56</w:t>
            </w:r>
          </w:p>
        </w:tc>
      </w:tr>
      <w:tr w:rsidR="00FF0D32"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FF0D32" w:rsidRPr="000903C1" w:rsidRDefault="00FF0D32" w:rsidP="00FF0D32">
            <w:pPr>
              <w:spacing w:after="20"/>
              <w:rPr>
                <w:rFonts w:ascii="Courier New" w:hAnsi="Courier New"/>
              </w:rPr>
            </w:pPr>
            <w:bookmarkStart w:id="5395" w:name="_MCCTEMPBM_CRPT80113222___7"/>
            <w:r w:rsidRPr="000903C1">
              <w:rPr>
                <w:rFonts w:ascii="Courier New" w:hAnsi="Courier New"/>
              </w:rPr>
              <w:t>+CSCON</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FF0D32" w:rsidRPr="000903C1" w:rsidRDefault="00FF0D32" w:rsidP="00FF0D32">
            <w:pPr>
              <w:spacing w:after="20"/>
            </w:pPr>
            <w:r w:rsidRPr="000903C1">
              <w:t>refer clause 10.1.30</w:t>
            </w:r>
          </w:p>
        </w:tc>
      </w:tr>
      <w:tr w:rsidR="00FF0D32"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FF0D32" w:rsidRPr="000903C1" w:rsidRDefault="00FF0D32" w:rsidP="00FF0D32">
            <w:pPr>
              <w:spacing w:after="20"/>
              <w:rPr>
                <w:rFonts w:ascii="Courier New" w:hAnsi="Courier New"/>
              </w:rPr>
            </w:pPr>
            <w:bookmarkStart w:id="5396" w:name="_MCCTEMPBM_CRPT80113223___7"/>
            <w:r w:rsidRPr="000903C1">
              <w:rPr>
                <w:rFonts w:ascii="Courier New" w:hAnsi="Courier New" w:cs="Courier New"/>
              </w:rPr>
              <w:t>+CSDBTSRI</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FF0D32" w:rsidRPr="000903C1" w:rsidRDefault="00FF0D32" w:rsidP="00FF0D32">
            <w:pPr>
              <w:spacing w:after="20"/>
            </w:pPr>
            <w:r w:rsidRPr="000903C1">
              <w:t>refer clause 10.1.58</w:t>
            </w:r>
          </w:p>
        </w:tc>
      </w:tr>
      <w:tr w:rsidR="002A1B99" w:rsidRPr="000903C1" w14:paraId="04B5AD3A" w14:textId="77777777" w:rsidTr="004F1431">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2A1B99" w:rsidRPr="000903C1" w:rsidRDefault="002A1B99" w:rsidP="004F1431">
            <w:pPr>
              <w:spacing w:after="20"/>
              <w:rPr>
                <w:rFonts w:ascii="Courier New" w:hAnsi="Courier New" w:cs="Courier New"/>
              </w:rPr>
            </w:pPr>
            <w:r>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2A1B99" w:rsidRPr="000903C1" w:rsidRDefault="002A1B99" w:rsidP="004F1431">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2A1B99" w:rsidRPr="000903C1" w:rsidRDefault="002A1B99" w:rsidP="004F1431">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77777777" w:rsidR="002A1B99" w:rsidRPr="000903C1" w:rsidRDefault="002A1B99" w:rsidP="004F1431">
            <w:pPr>
              <w:spacing w:after="20"/>
            </w:pPr>
            <w:r w:rsidRPr="000903C1">
              <w:t xml:space="preserve">refer clause </w:t>
            </w:r>
            <w:r>
              <w:t>8.x</w:t>
            </w:r>
          </w:p>
        </w:tc>
      </w:tr>
      <w:tr w:rsidR="00FF0D32"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FF0D32" w:rsidRPr="000903C1" w:rsidRDefault="00FF0D32" w:rsidP="00FF0D32">
            <w:pPr>
              <w:spacing w:after="20"/>
              <w:rPr>
                <w:rFonts w:ascii="Courier New" w:hAnsi="Courier New"/>
              </w:rPr>
            </w:pPr>
            <w:bookmarkStart w:id="5397" w:name="_MCCTEMPBM_CRPT80113224___7"/>
            <w:r w:rsidRPr="000903C1">
              <w:rPr>
                <w:rFonts w:ascii="Courier New" w:hAnsi="Courier New"/>
              </w:rPr>
              <w:t>+CSSI</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FF0D32" w:rsidRPr="000903C1" w:rsidRDefault="00FF0D32" w:rsidP="00FF0D32">
            <w:pPr>
              <w:spacing w:after="20"/>
            </w:pPr>
            <w:r w:rsidRPr="000903C1">
              <w:t>refer clause 7.17</w:t>
            </w:r>
          </w:p>
        </w:tc>
      </w:tr>
      <w:tr w:rsidR="00FF0D32"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FF0D32" w:rsidRPr="000903C1" w:rsidRDefault="00FF0D32" w:rsidP="00FF0D32">
            <w:pPr>
              <w:spacing w:after="20"/>
              <w:rPr>
                <w:rFonts w:ascii="Courier New" w:hAnsi="Courier New"/>
              </w:rPr>
            </w:pPr>
            <w:bookmarkStart w:id="5398" w:name="_MCCTEMPBM_CRPT80113225___7"/>
            <w:r w:rsidRPr="000903C1">
              <w:rPr>
                <w:rFonts w:ascii="Courier New" w:hAnsi="Courier New"/>
              </w:rPr>
              <w:t>+CSSU</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FF0D32" w:rsidRPr="000903C1" w:rsidRDefault="00FF0D32" w:rsidP="00FF0D32">
            <w:pPr>
              <w:spacing w:after="20"/>
            </w:pPr>
            <w:r w:rsidRPr="000903C1">
              <w:t>refer clause 7.17</w:t>
            </w:r>
          </w:p>
        </w:tc>
      </w:tr>
      <w:tr w:rsidR="00FF0D32"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FF0D32" w:rsidRPr="000903C1" w:rsidRDefault="00FF0D32" w:rsidP="00FF0D32">
            <w:pPr>
              <w:spacing w:after="20"/>
              <w:rPr>
                <w:rFonts w:ascii="Courier New" w:hAnsi="Courier New"/>
              </w:rPr>
            </w:pPr>
            <w:bookmarkStart w:id="5399" w:name="_MCCTEMPBM_CRPT80113226___7"/>
            <w:r w:rsidRPr="000903C1">
              <w:rPr>
                <w:rFonts w:ascii="Courier New" w:hAnsi="Courier New" w:cs="Courier New"/>
              </w:rPr>
              <w:t>+CTEV</w:t>
            </w:r>
            <w:bookmarkEnd w:id="5399"/>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FF0D32" w:rsidRPr="000903C1" w:rsidRDefault="00FF0D32" w:rsidP="00FF0D32">
            <w:pPr>
              <w:spacing w:after="20"/>
            </w:pPr>
            <w:r w:rsidRPr="000903C1">
              <w:t>refer clause 8.10</w:t>
            </w:r>
          </w:p>
        </w:tc>
      </w:tr>
      <w:tr w:rsidR="00FF0D32"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FF0D32" w:rsidRPr="000903C1" w:rsidRDefault="00FF0D32" w:rsidP="00FF0D32">
            <w:pPr>
              <w:spacing w:after="20"/>
              <w:rPr>
                <w:rFonts w:ascii="Courier New" w:hAnsi="Courier New" w:cs="Courier New"/>
              </w:rPr>
            </w:pPr>
            <w:bookmarkStart w:id="5400" w:name="_MCCTEMPBM_CRPT80113227___7"/>
            <w:r w:rsidRPr="000903C1">
              <w:rPr>
                <w:rFonts w:ascii="Courier New" w:hAnsi="Courier New"/>
              </w:rPr>
              <w:t>+CTZE</w:t>
            </w:r>
            <w:bookmarkEnd w:id="5400"/>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FF0D32" w:rsidRPr="000903C1" w:rsidRDefault="00FF0D32" w:rsidP="00FF0D32">
            <w:pPr>
              <w:spacing w:after="20"/>
            </w:pPr>
            <w:r w:rsidRPr="000903C1">
              <w:t>refer clause 8.41</w:t>
            </w:r>
          </w:p>
        </w:tc>
      </w:tr>
      <w:tr w:rsidR="00FF0D32"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FF0D32" w:rsidRPr="000903C1" w:rsidRDefault="00FF0D32" w:rsidP="00FF0D32">
            <w:pPr>
              <w:spacing w:after="20"/>
              <w:rPr>
                <w:rFonts w:ascii="Courier New" w:hAnsi="Courier New"/>
              </w:rPr>
            </w:pPr>
            <w:bookmarkStart w:id="5401" w:name="_MCCTEMPBM_CRPT80113228___7"/>
            <w:r w:rsidRPr="000903C1">
              <w:rPr>
                <w:rFonts w:ascii="Courier New" w:hAnsi="Courier New"/>
              </w:rPr>
              <w:t>+CTZEU</w:t>
            </w:r>
            <w:bookmarkEnd w:id="5401"/>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FF0D32" w:rsidRPr="000903C1" w:rsidRDefault="00FF0D32" w:rsidP="00FF0D32">
            <w:pPr>
              <w:spacing w:after="20"/>
            </w:pPr>
            <w:r w:rsidRPr="000903C1">
              <w:t>refer clause 8.41</w:t>
            </w:r>
          </w:p>
        </w:tc>
      </w:tr>
      <w:tr w:rsidR="00FF0D32"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FF0D32" w:rsidRPr="000903C1" w:rsidRDefault="00FF0D32" w:rsidP="00FF0D32">
            <w:pPr>
              <w:spacing w:after="20"/>
              <w:rPr>
                <w:rFonts w:ascii="Courier New" w:hAnsi="Courier New"/>
              </w:rPr>
            </w:pPr>
            <w:bookmarkStart w:id="5402" w:name="_MCCTEMPBM_CRPT80113229___7"/>
            <w:r w:rsidRPr="000903C1">
              <w:rPr>
                <w:rFonts w:ascii="Courier New" w:hAnsi="Courier New"/>
              </w:rPr>
              <w:t>+CTZV</w:t>
            </w:r>
            <w:bookmarkEnd w:id="5402"/>
          </w:p>
        </w:tc>
        <w:tc>
          <w:tcPr>
            <w:tcW w:w="1256" w:type="dxa"/>
            <w:gridSpan w:val="2"/>
            <w:tcBorders>
              <w:top w:val="single" w:sz="6" w:space="0" w:color="auto"/>
              <w:left w:val="single" w:sz="6" w:space="0" w:color="auto"/>
              <w:bottom w:val="nil"/>
              <w:right w:val="single" w:sz="6" w:space="0" w:color="auto"/>
            </w:tcBorders>
            <w:hideMark/>
          </w:tcPr>
          <w:p w14:paraId="0F0FC83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FF0D32" w:rsidRPr="000903C1" w:rsidRDefault="00FF0D32" w:rsidP="00FF0D32">
            <w:pPr>
              <w:spacing w:after="20"/>
            </w:pPr>
            <w:r w:rsidRPr="000903C1">
              <w:t>refer clause 8.41</w:t>
            </w:r>
          </w:p>
        </w:tc>
      </w:tr>
      <w:tr w:rsidR="00FF0D32" w:rsidRPr="000903C1" w14:paraId="10F776E4" w14:textId="77777777" w:rsidTr="00DE5E5F">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FF0D32" w:rsidRPr="000903C1" w:rsidRDefault="00FF0D32" w:rsidP="00FF0D32">
            <w:pPr>
              <w:spacing w:after="20"/>
              <w:rPr>
                <w:rFonts w:ascii="Courier New" w:hAnsi="Courier New"/>
              </w:rPr>
            </w:pPr>
            <w:r w:rsidRPr="000903C1">
              <w:rPr>
                <w:rFonts w:ascii="Courier New" w:hAnsi="Courier New" w:cs="Courier New"/>
              </w:rPr>
              <w:t>+CU</w:t>
            </w:r>
            <w:r>
              <w:rPr>
                <w:rFonts w:ascii="Courier New" w:hAnsi="Courier New" w:cs="Courier New"/>
              </w:rPr>
              <w:t>NPER</w:t>
            </w:r>
          </w:p>
        </w:tc>
        <w:tc>
          <w:tcPr>
            <w:tcW w:w="1256" w:type="dxa"/>
            <w:gridSpan w:val="2"/>
            <w:tcBorders>
              <w:top w:val="single" w:sz="6" w:space="0" w:color="auto"/>
              <w:left w:val="single" w:sz="6" w:space="0" w:color="auto"/>
              <w:bottom w:val="nil"/>
              <w:right w:val="single" w:sz="6" w:space="0" w:color="auto"/>
            </w:tcBorders>
          </w:tcPr>
          <w:p w14:paraId="6D5F54B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FF0D32" w:rsidRPr="000903C1" w:rsidRDefault="00FF0D32" w:rsidP="00FF0D32">
            <w:pPr>
              <w:spacing w:after="20"/>
            </w:pPr>
            <w:r w:rsidRPr="000903C1">
              <w:t xml:space="preserve">refer clause </w:t>
            </w:r>
            <w:r>
              <w:t>8.86</w:t>
            </w:r>
          </w:p>
        </w:tc>
      </w:tr>
      <w:tr w:rsidR="00FF0D32"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FF0D32" w:rsidRPr="000903C1" w:rsidRDefault="00FF0D32" w:rsidP="00FF0D32">
            <w:pPr>
              <w:spacing w:after="20"/>
              <w:rPr>
                <w:rFonts w:ascii="Courier New" w:hAnsi="Courier New"/>
              </w:rPr>
            </w:pPr>
            <w:bookmarkStart w:id="5403" w:name="_MCCTEMPBM_CRPT80113230___7"/>
            <w:r w:rsidRPr="000903C1">
              <w:rPr>
                <w:rFonts w:ascii="Courier New" w:hAnsi="Courier New" w:cs="Courier New"/>
              </w:rPr>
              <w:t>+CUSATEND</w:t>
            </w:r>
            <w:bookmarkEnd w:id="5403"/>
          </w:p>
        </w:tc>
        <w:tc>
          <w:tcPr>
            <w:tcW w:w="1256" w:type="dxa"/>
            <w:gridSpan w:val="2"/>
            <w:tcBorders>
              <w:top w:val="single" w:sz="6" w:space="0" w:color="auto"/>
              <w:left w:val="single" w:sz="6" w:space="0" w:color="auto"/>
              <w:bottom w:val="nil"/>
              <w:right w:val="single" w:sz="6" w:space="0" w:color="auto"/>
            </w:tcBorders>
            <w:hideMark/>
          </w:tcPr>
          <w:p w14:paraId="5F06293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FF0D32" w:rsidRPr="000903C1" w:rsidRDefault="00FF0D32" w:rsidP="00FF0D32">
            <w:pPr>
              <w:spacing w:after="20"/>
            </w:pPr>
            <w:r w:rsidRPr="000903C1">
              <w:t>refer clause 12.2.4</w:t>
            </w:r>
          </w:p>
        </w:tc>
      </w:tr>
      <w:tr w:rsidR="00FF0D32"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FF0D32" w:rsidRPr="000903C1" w:rsidRDefault="00FF0D32" w:rsidP="00FF0D32">
            <w:pPr>
              <w:spacing w:after="20"/>
              <w:rPr>
                <w:rFonts w:ascii="Courier New" w:hAnsi="Courier New"/>
              </w:rPr>
            </w:pPr>
            <w:bookmarkStart w:id="5404" w:name="_MCCTEMPBM_CRPT80113231___7"/>
            <w:r w:rsidRPr="000903C1">
              <w:rPr>
                <w:rFonts w:ascii="Courier New" w:hAnsi="Courier New" w:cs="Courier New"/>
              </w:rPr>
              <w:t>+CUSATP</w:t>
            </w:r>
            <w:bookmarkEnd w:id="5404"/>
          </w:p>
        </w:tc>
        <w:tc>
          <w:tcPr>
            <w:tcW w:w="1256" w:type="dxa"/>
            <w:gridSpan w:val="2"/>
            <w:tcBorders>
              <w:top w:val="single" w:sz="6" w:space="0" w:color="auto"/>
              <w:left w:val="single" w:sz="6" w:space="0" w:color="auto"/>
              <w:bottom w:val="nil"/>
              <w:right w:val="single" w:sz="6" w:space="0" w:color="auto"/>
            </w:tcBorders>
            <w:hideMark/>
          </w:tcPr>
          <w:p w14:paraId="5EAEA6D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FF0D32" w:rsidRPr="000903C1" w:rsidRDefault="00FF0D32" w:rsidP="00FF0D32">
            <w:pPr>
              <w:spacing w:after="20"/>
            </w:pPr>
            <w:r w:rsidRPr="000903C1">
              <w:t>refer clause 12.2.4</w:t>
            </w:r>
          </w:p>
        </w:tc>
      </w:tr>
      <w:tr w:rsidR="00FF0D32"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FF0D32" w:rsidRPr="000903C1" w:rsidRDefault="00FF0D32" w:rsidP="00FF0D32">
            <w:pPr>
              <w:spacing w:after="20"/>
              <w:rPr>
                <w:rFonts w:ascii="Courier New" w:hAnsi="Courier New" w:cs="Courier New"/>
              </w:rPr>
            </w:pPr>
            <w:bookmarkStart w:id="5405" w:name="_MCCTEMPBM_CRPT80113232___7"/>
            <w:r w:rsidRPr="000903C1">
              <w:rPr>
                <w:rFonts w:ascii="Courier New" w:hAnsi="Courier New" w:cs="Courier New"/>
              </w:rPr>
              <w:t>+CUSATS</w:t>
            </w:r>
            <w:bookmarkEnd w:id="5405"/>
          </w:p>
        </w:tc>
        <w:tc>
          <w:tcPr>
            <w:tcW w:w="1256" w:type="dxa"/>
            <w:gridSpan w:val="2"/>
            <w:tcBorders>
              <w:top w:val="single" w:sz="6" w:space="0" w:color="auto"/>
              <w:left w:val="single" w:sz="6" w:space="0" w:color="auto"/>
              <w:bottom w:val="nil"/>
              <w:right w:val="single" w:sz="6" w:space="0" w:color="auto"/>
            </w:tcBorders>
            <w:hideMark/>
          </w:tcPr>
          <w:p w14:paraId="1FA1E93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FF0D32" w:rsidRPr="000903C1" w:rsidRDefault="00FF0D32" w:rsidP="00FF0D32">
            <w:pPr>
              <w:spacing w:after="20"/>
            </w:pPr>
            <w:r w:rsidRPr="000903C1">
              <w:t>refer clause 12.2.3</w:t>
            </w:r>
          </w:p>
        </w:tc>
      </w:tr>
      <w:tr w:rsidR="00FF0D32"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FF0D32" w:rsidRPr="000903C1" w:rsidRDefault="00FF0D32" w:rsidP="00FF0D32">
            <w:pPr>
              <w:spacing w:after="20"/>
              <w:rPr>
                <w:rFonts w:ascii="Courier New" w:hAnsi="Courier New"/>
              </w:rPr>
            </w:pPr>
            <w:bookmarkStart w:id="5406" w:name="_MCCTEMPBM_CRPT80113233___7"/>
            <w:r w:rsidRPr="000903C1">
              <w:rPr>
                <w:rFonts w:ascii="Courier New" w:hAnsi="Courier New"/>
              </w:rPr>
              <w:t>+CUSD</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FF0D32" w:rsidRPr="000903C1" w:rsidRDefault="00FF0D32" w:rsidP="00FF0D32">
            <w:pPr>
              <w:spacing w:after="20"/>
            </w:pPr>
            <w:r w:rsidRPr="000903C1">
              <w:t>refer clause 7.15</w:t>
            </w:r>
          </w:p>
        </w:tc>
      </w:tr>
      <w:tr w:rsidR="00FF0D32"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FF0D32" w:rsidRPr="000903C1" w:rsidRDefault="00FF0D32" w:rsidP="00FF0D32">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FF0D32" w:rsidRPr="000903C1" w:rsidRDefault="00FF0D32" w:rsidP="00FF0D32">
            <w:pPr>
              <w:spacing w:after="20"/>
            </w:pPr>
            <w:r w:rsidRPr="000903C1">
              <w:t>refer clause 18.2.1</w:t>
            </w:r>
          </w:p>
        </w:tc>
      </w:tr>
      <w:tr w:rsidR="00FF0D32"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FF0D32" w:rsidRPr="000903C1" w:rsidRDefault="00FF0D32" w:rsidP="00FF0D32">
            <w:pPr>
              <w:spacing w:after="20"/>
              <w:rPr>
                <w:rFonts w:ascii="Courier New" w:hAnsi="Courier New"/>
              </w:rPr>
            </w:pPr>
            <w:bookmarkStart w:id="5407" w:name="_MCCTEMPBM_CRPT80113234___7"/>
            <w:r w:rsidRPr="000903C1">
              <w:rPr>
                <w:rFonts w:ascii="Courier New" w:hAnsi="Courier New"/>
              </w:rPr>
              <w:t>+CUUS1I</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FF0D32" w:rsidRPr="000903C1" w:rsidRDefault="00FF0D32" w:rsidP="00FF0D32">
            <w:pPr>
              <w:spacing w:after="20"/>
            </w:pPr>
            <w:r w:rsidRPr="000903C1">
              <w:t>refer clause 7.26</w:t>
            </w:r>
          </w:p>
        </w:tc>
      </w:tr>
      <w:tr w:rsidR="00FF0D32"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FF0D32" w:rsidRPr="000903C1" w:rsidRDefault="00FF0D32" w:rsidP="00FF0D32">
            <w:pPr>
              <w:spacing w:after="20"/>
              <w:rPr>
                <w:rFonts w:ascii="Courier New" w:hAnsi="Courier New"/>
              </w:rPr>
            </w:pPr>
            <w:bookmarkStart w:id="5408" w:name="_MCCTEMPBM_CRPT80113235___7"/>
            <w:r w:rsidRPr="000903C1">
              <w:rPr>
                <w:rFonts w:ascii="Courier New" w:hAnsi="Courier New"/>
              </w:rPr>
              <w:t>+CUUS1U</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FF0D32" w:rsidRPr="000903C1" w:rsidRDefault="00FF0D32" w:rsidP="00FF0D32">
            <w:pPr>
              <w:spacing w:after="20"/>
            </w:pPr>
            <w:r w:rsidRPr="000903C1">
              <w:t>refer clause 7.26</w:t>
            </w:r>
          </w:p>
        </w:tc>
      </w:tr>
      <w:tr w:rsidR="00C644E5" w:rsidRPr="00A83E96" w14:paraId="06BFE7CD"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C644E5" w:rsidRPr="00A83E96" w:rsidRDefault="00C644E5" w:rsidP="00370FFC">
            <w:pPr>
              <w:spacing w:after="20"/>
              <w:rPr>
                <w:rFonts w:ascii="Courier New" w:eastAsia="Malgun Gothic" w:hAnsi="Courier New"/>
              </w:rPr>
            </w:pPr>
            <w:r w:rsidRPr="00A83E96">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C644E5" w:rsidRPr="00A83E96" w:rsidRDefault="00C644E5" w:rsidP="00370FFC">
            <w:pPr>
              <w:spacing w:after="20"/>
              <w:rPr>
                <w:rFonts w:eastAsia="Malgun Gothic"/>
              </w:rPr>
            </w:pPr>
            <w:r w:rsidRPr="00A83E96">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C644E5" w:rsidRPr="00A83E96" w:rsidRDefault="00C644E5" w:rsidP="00370FFC">
            <w:pPr>
              <w:spacing w:after="20"/>
              <w:rPr>
                <w:rFonts w:eastAsia="Malgun Gothic"/>
              </w:rPr>
            </w:pPr>
            <w:r w:rsidRPr="00A83E96">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C644E5" w:rsidRPr="00A83E96" w:rsidRDefault="00C644E5" w:rsidP="00370FFC">
            <w:pPr>
              <w:spacing w:after="20"/>
              <w:rPr>
                <w:rFonts w:eastAsia="Malgun Gothic"/>
              </w:rPr>
            </w:pPr>
            <w:r w:rsidRPr="00A83E96">
              <w:rPr>
                <w:rFonts w:eastAsia="Malgun Gothic"/>
              </w:rPr>
              <w:t xml:space="preserve">refer clause </w:t>
            </w:r>
            <w:r w:rsidR="0054556A">
              <w:rPr>
                <w:rFonts w:eastAsia="Malgun Gothic"/>
              </w:rPr>
              <w:t>19</w:t>
            </w:r>
            <w:r w:rsidRPr="00A83E96">
              <w:rPr>
                <w:rFonts w:eastAsia="Malgun Gothic"/>
              </w:rPr>
              <w:t>.2.3</w:t>
            </w:r>
          </w:p>
        </w:tc>
      </w:tr>
      <w:tr w:rsidR="00FF0D32"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FF0D32" w:rsidRPr="000903C1" w:rsidRDefault="00FF0D32" w:rsidP="00FF0D32">
            <w:pPr>
              <w:spacing w:after="20"/>
              <w:rPr>
                <w:rFonts w:ascii="Courier New" w:hAnsi="Courier New"/>
              </w:rPr>
            </w:pPr>
            <w:bookmarkStart w:id="5409" w:name="_MCCTEMPBM_CRPT80113236___7"/>
            <w:r w:rsidRPr="000903C1">
              <w:rPr>
                <w:rFonts w:ascii="Courier New" w:hAnsi="Courier New"/>
              </w:rPr>
              <w:t>+CWLANOLADI</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FF0D32" w:rsidRPr="000903C1" w:rsidRDefault="00FF0D32" w:rsidP="00FF0D32">
            <w:pPr>
              <w:spacing w:after="20"/>
            </w:pPr>
            <w:r w:rsidRPr="000903C1">
              <w:t>refer clause 10.1.39</w:t>
            </w:r>
          </w:p>
        </w:tc>
      </w:tr>
      <w:tr w:rsidR="00FF0D32"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FF0D32" w:rsidRPr="000903C1" w:rsidRDefault="00FF0D32" w:rsidP="00FF0D32">
            <w:pPr>
              <w:spacing w:after="20"/>
              <w:rPr>
                <w:rFonts w:ascii="Courier New" w:hAnsi="Courier New"/>
              </w:rPr>
            </w:pPr>
            <w:bookmarkStart w:id="5410" w:name="_MCCTEMPBM_CRPT80113237___7"/>
            <w:r w:rsidRPr="000903C1">
              <w:rPr>
                <w:rFonts w:ascii="Courier New" w:hAnsi="Courier New"/>
              </w:rPr>
              <w:t>+CWLANOLCMI</w:t>
            </w:r>
            <w:bookmarkEnd w:id="5410"/>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FF0D32" w:rsidRPr="000903C1" w:rsidRDefault="00FF0D32" w:rsidP="00FF0D32">
            <w:pPr>
              <w:spacing w:after="20"/>
            </w:pPr>
            <w:r w:rsidRPr="000903C1">
              <w:t>refer clause 10.1.40</w:t>
            </w:r>
          </w:p>
        </w:tc>
      </w:tr>
      <w:tr w:rsidR="00E45CED" w:rsidRPr="000903C1" w14:paraId="3D413F50" w14:textId="77777777" w:rsidTr="007F7C2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5107A80" w14:textId="77777777" w:rsidR="00E45CED" w:rsidRPr="000903C1" w:rsidRDefault="00E45CED" w:rsidP="007F7C20">
            <w:pPr>
              <w:spacing w:after="20"/>
              <w:rPr>
                <w:rFonts w:ascii="Courier New" w:hAnsi="Courier New"/>
              </w:rPr>
            </w:pPr>
            <w:r w:rsidRPr="000903C1">
              <w:rPr>
                <w:rFonts w:ascii="Courier New" w:hAnsi="Courier New"/>
              </w:rPr>
              <w:t>+CW</w:t>
            </w:r>
            <w:r>
              <w:rPr>
                <w:rFonts w:ascii="Courier New" w:hAnsi="Courier New"/>
              </w:rPr>
              <w:t>USSI</w:t>
            </w:r>
          </w:p>
        </w:tc>
        <w:tc>
          <w:tcPr>
            <w:tcW w:w="1256" w:type="dxa"/>
            <w:gridSpan w:val="2"/>
            <w:tcBorders>
              <w:top w:val="single" w:sz="6" w:space="0" w:color="auto"/>
              <w:left w:val="single" w:sz="6" w:space="0" w:color="auto"/>
              <w:bottom w:val="single" w:sz="6" w:space="0" w:color="auto"/>
              <w:right w:val="single" w:sz="6" w:space="0" w:color="auto"/>
            </w:tcBorders>
          </w:tcPr>
          <w:p w14:paraId="143888F3" w14:textId="77777777" w:rsidR="00E45CED" w:rsidRPr="000903C1" w:rsidRDefault="00E45CED" w:rsidP="007F7C2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7EA7CE9" w14:textId="77777777" w:rsidR="00E45CED" w:rsidRPr="000903C1" w:rsidRDefault="00E45CED" w:rsidP="007F7C2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9C6DE0B" w14:textId="77777777" w:rsidR="00E45CED" w:rsidRPr="000903C1" w:rsidRDefault="00E45CED" w:rsidP="007F7C20">
            <w:pPr>
              <w:spacing w:after="20"/>
            </w:pPr>
            <w:r w:rsidRPr="000903C1">
              <w:t>refer clause 10.1.</w:t>
            </w:r>
            <w:r>
              <w:t>X</w:t>
            </w:r>
          </w:p>
        </w:tc>
      </w:tr>
      <w:tr w:rsidR="00FF0D32"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FF0D32" w:rsidRPr="000903C1" w:rsidRDefault="00FF0D32" w:rsidP="00FF0D32">
            <w:pPr>
              <w:spacing w:after="20"/>
              <w:rPr>
                <w:rFonts w:ascii="Courier New" w:hAnsi="Courier New"/>
              </w:rPr>
            </w:pPr>
            <w:bookmarkStart w:id="5411" w:name="_MCCTEMPBM_CRPT80113238___7"/>
            <w:r w:rsidRPr="000903C1">
              <w:rPr>
                <w:rFonts w:ascii="Courier New" w:hAnsi="Courier New"/>
              </w:rPr>
              <w:t>+DR</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FF0D32" w:rsidRPr="000903C1" w:rsidRDefault="00FF0D32" w:rsidP="00FF0D32">
            <w:pPr>
              <w:spacing w:after="20"/>
            </w:pPr>
            <w:r w:rsidRPr="000903C1">
              <w:t>refer clause 6.26</w:t>
            </w:r>
          </w:p>
        </w:tc>
      </w:tr>
      <w:tr w:rsidR="00FF0D32"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FF0D32" w:rsidRPr="000903C1" w:rsidRDefault="00FF0D32" w:rsidP="00FF0D32">
            <w:pPr>
              <w:spacing w:after="20"/>
              <w:rPr>
                <w:rFonts w:ascii="Courier New" w:hAnsi="Courier New"/>
              </w:rPr>
            </w:pPr>
            <w:bookmarkStart w:id="5412" w:name="_MCCTEMPBM_CRPT80113239___7"/>
            <w:r w:rsidRPr="000903C1">
              <w:rPr>
                <w:rFonts w:ascii="Courier New" w:hAnsi="Courier New"/>
              </w:rPr>
              <w:t>+ILRR</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FF0D32" w:rsidRPr="000903C1" w:rsidRDefault="00FF0D32" w:rsidP="00FF0D32">
            <w:pPr>
              <w:spacing w:after="20"/>
            </w:pPr>
            <w:r w:rsidRPr="000903C1">
              <w:t>refer clause 4.3</w:t>
            </w:r>
          </w:p>
        </w:tc>
      </w:tr>
      <w:tr w:rsidR="00FF0D32"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FF0D32" w:rsidRPr="000903C1" w:rsidRDefault="00FF0D32" w:rsidP="00FF0D32">
            <w:pPr>
              <w:spacing w:after="20"/>
              <w:rPr>
                <w:rFonts w:ascii="Courier New" w:hAnsi="Courier New"/>
              </w:rPr>
            </w:pPr>
            <w:bookmarkStart w:id="5413"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FF0D32" w:rsidRPr="000903C1" w:rsidRDefault="00FF0D32" w:rsidP="00FF0D32">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FF0D32" w:rsidRPr="000903C1" w:rsidRDefault="00FF0D32" w:rsidP="00FF0D32">
            <w:pPr>
              <w:spacing w:after="20"/>
            </w:pPr>
            <w:r w:rsidRPr="000903C1">
              <w:t>busy signal detected</w:t>
            </w:r>
          </w:p>
        </w:tc>
      </w:tr>
      <w:tr w:rsidR="00FF0D32"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FF0D32" w:rsidRPr="000903C1" w:rsidRDefault="00FF0D32" w:rsidP="00FF0D32">
            <w:pPr>
              <w:spacing w:after="20"/>
              <w:rPr>
                <w:rFonts w:ascii="Courier New" w:hAnsi="Courier New"/>
              </w:rPr>
            </w:pPr>
            <w:bookmarkStart w:id="5414" w:name="_MCCTEMPBM_CRPT80113241___7" w:colFirst="0" w:colLast="0"/>
            <w:bookmarkEnd w:id="5413"/>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FF0D32" w:rsidRPr="000903C1" w:rsidRDefault="00FF0D32" w:rsidP="00FF0D32">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FF0D32" w:rsidRPr="000903C1" w:rsidRDefault="00FF0D32" w:rsidP="00FF0D32">
            <w:pPr>
              <w:spacing w:after="20"/>
            </w:pPr>
            <w:r w:rsidRPr="000903C1">
              <w:t>connection has been established</w:t>
            </w:r>
          </w:p>
        </w:tc>
      </w:tr>
      <w:tr w:rsidR="00FF0D32"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FF0D32" w:rsidRPr="000903C1" w:rsidRDefault="00FF0D32" w:rsidP="00FF0D32">
            <w:pPr>
              <w:spacing w:after="20"/>
              <w:rPr>
                <w:rFonts w:ascii="Courier New" w:hAnsi="Courier New"/>
              </w:rPr>
            </w:pPr>
            <w:bookmarkStart w:id="5415" w:name="_MCCTEMPBM_CRPT80113242___7"/>
            <w:bookmarkEnd w:id="5414"/>
            <w:r w:rsidRPr="000903C1">
              <w:rPr>
                <w:rFonts w:ascii="Courier New" w:hAnsi="Courier New"/>
              </w:rPr>
              <w:t>CONNECT &lt;text&gt;</w:t>
            </w:r>
            <w:bookmarkEnd w:id="5415"/>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FF0D32" w:rsidRPr="000903C1" w:rsidRDefault="00FF0D32" w:rsidP="00FF0D32">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FF0D32" w:rsidRPr="000903C1" w:rsidRDefault="00FF0D32" w:rsidP="00FF0D32">
            <w:pPr>
              <w:spacing w:after="20"/>
            </w:pPr>
            <w:bookmarkStart w:id="5416"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6"/>
          </w:p>
        </w:tc>
      </w:tr>
      <w:tr w:rsidR="00FF0D32"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FF0D32" w:rsidRPr="000903C1" w:rsidRDefault="00FF0D32" w:rsidP="00FF0D32">
            <w:pPr>
              <w:spacing w:after="20"/>
              <w:rPr>
                <w:rFonts w:ascii="Courier New" w:hAnsi="Courier New"/>
              </w:rPr>
            </w:pPr>
            <w:bookmarkStart w:id="5417"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FF0D32" w:rsidRPr="000903C1" w:rsidRDefault="00FF0D32" w:rsidP="00FF0D32">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FF0D32" w:rsidRPr="000903C1" w:rsidRDefault="00FF0D32" w:rsidP="00FF0D32">
            <w:pPr>
              <w:spacing w:after="20"/>
            </w:pPr>
            <w:r w:rsidRPr="000903C1">
              <w:t>command not accepted</w:t>
            </w:r>
          </w:p>
        </w:tc>
      </w:tr>
      <w:tr w:rsidR="00FF0D32"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FF0D32" w:rsidRPr="000903C1" w:rsidRDefault="00FF0D32" w:rsidP="00FF0D32">
            <w:pPr>
              <w:spacing w:after="20"/>
              <w:rPr>
                <w:rFonts w:ascii="Courier New" w:hAnsi="Courier New"/>
              </w:rPr>
            </w:pPr>
            <w:bookmarkStart w:id="5418" w:name="_MCCTEMPBM_CRPT80113245___7" w:colFirst="0" w:colLast="0"/>
            <w:bookmarkEnd w:id="5417"/>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FF0D32" w:rsidRPr="000903C1" w:rsidRDefault="00FF0D32" w:rsidP="00FF0D32">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FF0D32" w:rsidRPr="000903C1" w:rsidRDefault="00FF0D32" w:rsidP="00FF0D32">
            <w:pPr>
              <w:spacing w:after="20"/>
            </w:pPr>
            <w:r w:rsidRPr="000903C1">
              <w:t>connection completion timeout</w:t>
            </w:r>
          </w:p>
        </w:tc>
      </w:tr>
      <w:tr w:rsidR="00FF0D32"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FF0D32" w:rsidRPr="000903C1" w:rsidRDefault="00FF0D32" w:rsidP="00FF0D32">
            <w:pPr>
              <w:spacing w:after="20"/>
              <w:rPr>
                <w:rFonts w:ascii="Courier New" w:hAnsi="Courier New"/>
              </w:rPr>
            </w:pPr>
            <w:bookmarkStart w:id="5419" w:name="_MCCTEMPBM_CRPT80113246___7" w:colFirst="0" w:colLast="0"/>
            <w:bookmarkEnd w:id="5418"/>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FF0D32" w:rsidRPr="000903C1" w:rsidRDefault="00FF0D32" w:rsidP="00FF0D32">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FF0D32" w:rsidRPr="000903C1" w:rsidRDefault="00FF0D32" w:rsidP="00FF0D32">
            <w:pPr>
              <w:spacing w:after="20"/>
            </w:pPr>
            <w:r w:rsidRPr="000903C1">
              <w:t>connection terminated</w:t>
            </w:r>
          </w:p>
        </w:tc>
      </w:tr>
      <w:tr w:rsidR="00FF0D32"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FF0D32" w:rsidRPr="000903C1" w:rsidRDefault="00FF0D32" w:rsidP="00FF0D32">
            <w:pPr>
              <w:spacing w:after="20"/>
              <w:rPr>
                <w:rFonts w:ascii="Courier New" w:hAnsi="Courier New"/>
              </w:rPr>
            </w:pPr>
            <w:bookmarkStart w:id="5420" w:name="_MCCTEMPBM_CRPT80113247___7" w:colFirst="0" w:colLast="0"/>
            <w:bookmarkEnd w:id="5419"/>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FF0D32" w:rsidRPr="000903C1" w:rsidRDefault="00FF0D32" w:rsidP="00FF0D32">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FF0D32" w:rsidRPr="000903C1" w:rsidRDefault="00FF0D32" w:rsidP="00FF0D32">
            <w:pPr>
              <w:spacing w:after="20"/>
            </w:pPr>
            <w:r w:rsidRPr="000903C1">
              <w:t>no dialtone detected</w:t>
            </w:r>
          </w:p>
        </w:tc>
      </w:tr>
      <w:tr w:rsidR="00FF0D32"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FF0D32" w:rsidRPr="000903C1" w:rsidRDefault="00FF0D32" w:rsidP="00FF0D32">
            <w:pPr>
              <w:spacing w:after="20"/>
              <w:rPr>
                <w:rFonts w:ascii="Courier New" w:hAnsi="Courier New"/>
              </w:rPr>
            </w:pPr>
            <w:bookmarkStart w:id="5421" w:name="_MCCTEMPBM_CRPT80113248___7" w:colFirst="0" w:colLast="0"/>
            <w:bookmarkEnd w:id="5420"/>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FF0D32" w:rsidRPr="000903C1" w:rsidRDefault="00FF0D32" w:rsidP="00FF0D32">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FF0D32" w:rsidRPr="000903C1" w:rsidRDefault="00FF0D32" w:rsidP="00FF0D32">
            <w:pPr>
              <w:spacing w:after="20"/>
            </w:pPr>
            <w:r w:rsidRPr="000903C1">
              <w:t>acknowledges execution of a command line</w:t>
            </w:r>
          </w:p>
        </w:tc>
      </w:tr>
      <w:tr w:rsidR="00FF0D32"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FF0D32" w:rsidRPr="000903C1" w:rsidRDefault="00FF0D32" w:rsidP="00FF0D32">
            <w:pPr>
              <w:spacing w:after="20"/>
              <w:rPr>
                <w:rFonts w:ascii="Courier New" w:hAnsi="Courier New"/>
              </w:rPr>
            </w:pPr>
            <w:bookmarkStart w:id="5422" w:name="_MCCTEMPBM_CRPT80113249___7" w:colFirst="0" w:colLast="0"/>
            <w:bookmarkEnd w:id="5421"/>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FF0D32" w:rsidRPr="000903C1" w:rsidRDefault="00FF0D32" w:rsidP="00FF0D32">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FF0D32" w:rsidRPr="000903C1" w:rsidRDefault="00FF0D32" w:rsidP="00FF0D32">
            <w:pPr>
              <w:spacing w:after="20"/>
            </w:pPr>
            <w:r w:rsidRPr="000903C1">
              <w:t>incoming call signal from network</w:t>
            </w:r>
          </w:p>
        </w:tc>
      </w:tr>
      <w:tr w:rsidR="00FF0D32"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FF0D32" w:rsidRPr="000903C1" w:rsidRDefault="00FF0D32" w:rsidP="00FF0D32">
            <w:pPr>
              <w:pStyle w:val="TAN"/>
            </w:pPr>
            <w:bookmarkStart w:id="5423" w:name="_MCCTEMPBM_CRPT80113250___7"/>
            <w:bookmarkEnd w:id="5422"/>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23"/>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4" w:name="_Toc20207777"/>
      <w:bookmarkStart w:id="5425" w:name="_Toc27579660"/>
      <w:bookmarkStart w:id="5426" w:name="_Toc36116240"/>
      <w:bookmarkStart w:id="5427" w:name="_Toc45215125"/>
      <w:bookmarkStart w:id="5428" w:name="_Toc51866895"/>
      <w:bookmarkStart w:id="5429" w:name="_Toc171691703"/>
      <w:r w:rsidRPr="000903C1">
        <w:lastRenderedPageBreak/>
        <w:t>Annex</w:t>
      </w:r>
      <w:r w:rsidR="00706AED" w:rsidRPr="000903C1">
        <w:t xml:space="preserve"> </w:t>
      </w:r>
      <w:r w:rsidRPr="000903C1">
        <w:t>C (informative):</w:t>
      </w:r>
      <w:r w:rsidRPr="000903C1">
        <w:br/>
        <w:t>Commands from TIA IS</w:t>
      </w:r>
      <w:r w:rsidRPr="000903C1">
        <w:noBreakHyphen/>
        <w:t>101</w:t>
      </w:r>
      <w:bookmarkEnd w:id="5424"/>
      <w:bookmarkEnd w:id="5425"/>
      <w:bookmarkEnd w:id="5426"/>
      <w:bookmarkEnd w:id="5427"/>
      <w:bookmarkEnd w:id="5428"/>
      <w:bookmarkEnd w:id="5429"/>
    </w:p>
    <w:p w14:paraId="3F693F32" w14:textId="77777777" w:rsidR="00026965" w:rsidRPr="000903C1" w:rsidRDefault="00026965" w:rsidP="00E26141">
      <w:pPr>
        <w:pStyle w:val="Heading1"/>
      </w:pPr>
      <w:bookmarkStart w:id="5430" w:name="_Toc20207778"/>
      <w:bookmarkStart w:id="5431" w:name="_Toc27579661"/>
      <w:bookmarkStart w:id="5432" w:name="_Toc36116241"/>
      <w:bookmarkStart w:id="5433" w:name="_Toc45215126"/>
      <w:bookmarkStart w:id="5434" w:name="_Toc51866896"/>
      <w:bookmarkStart w:id="5435" w:name="_Toc171691704"/>
      <w:r w:rsidRPr="000903C1">
        <w:t>C.1</w:t>
      </w:r>
      <w:r w:rsidRPr="000903C1">
        <w:tab/>
        <w:t>Introduction</w:t>
      </w:r>
      <w:bookmarkEnd w:id="5430"/>
      <w:bookmarkEnd w:id="5431"/>
      <w:bookmarkEnd w:id="5432"/>
      <w:bookmarkEnd w:id="5433"/>
      <w:bookmarkEnd w:id="5434"/>
      <w:bookmarkEnd w:id="5435"/>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lastRenderedPageBreak/>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6" w:name="_Toc20207779"/>
      <w:bookmarkStart w:id="5437" w:name="_Toc27579662"/>
      <w:bookmarkStart w:id="5438" w:name="_Toc36116242"/>
      <w:bookmarkStart w:id="5439" w:name="_Toc45215127"/>
      <w:bookmarkStart w:id="5440" w:name="_Toc51866897"/>
      <w:bookmarkStart w:id="5441" w:name="_Toc171691705"/>
      <w:r w:rsidRPr="000903C1">
        <w:rPr>
          <w:lang w:val="en-US"/>
        </w:rPr>
        <w:t>C.2</w:t>
      </w:r>
      <w:r w:rsidRPr="000903C1">
        <w:rPr>
          <w:lang w:val="en-US"/>
        </w:rPr>
        <w:tab/>
        <w:t>Commands</w:t>
      </w:r>
      <w:bookmarkEnd w:id="5436"/>
      <w:bookmarkEnd w:id="5437"/>
      <w:bookmarkEnd w:id="5438"/>
      <w:bookmarkEnd w:id="5439"/>
      <w:bookmarkEnd w:id="5440"/>
      <w:bookmarkEnd w:id="5441"/>
    </w:p>
    <w:p w14:paraId="75FB5783" w14:textId="77777777" w:rsidR="00026965" w:rsidRPr="000903C1" w:rsidRDefault="00026965" w:rsidP="00E26141">
      <w:pPr>
        <w:pStyle w:val="Heading2"/>
        <w:rPr>
          <w:lang w:val="en-US"/>
        </w:rPr>
      </w:pPr>
      <w:bookmarkStart w:id="5442" w:name="_Toc20207780"/>
      <w:bookmarkStart w:id="5443" w:name="_Toc27579663"/>
      <w:bookmarkStart w:id="5444" w:name="_Toc36116243"/>
      <w:bookmarkStart w:id="5445" w:name="_Toc45215128"/>
      <w:bookmarkStart w:id="5446" w:name="_Toc51866898"/>
      <w:bookmarkStart w:id="5447" w:name="_Toc171691706"/>
      <w:r w:rsidRPr="000903C1">
        <w:rPr>
          <w:lang w:val="en-US"/>
        </w:rPr>
        <w:t>C.2.1</w:t>
      </w:r>
      <w:r w:rsidRPr="000903C1">
        <w:rPr>
          <w:lang w:val="en-US"/>
        </w:rPr>
        <w:tab/>
        <w:t>Select mode +FCLASS</w:t>
      </w:r>
      <w:bookmarkEnd w:id="5442"/>
      <w:bookmarkEnd w:id="5443"/>
      <w:bookmarkEnd w:id="5444"/>
      <w:bookmarkEnd w:id="5445"/>
      <w:bookmarkEnd w:id="5446"/>
      <w:bookmarkEnd w:id="5447"/>
    </w:p>
    <w:p w14:paraId="46593958" w14:textId="77777777" w:rsidR="00026965" w:rsidRPr="000903C1" w:rsidRDefault="00026965">
      <w:bookmarkStart w:id="5448"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9" w:name="_MCCTEMPBM_CRPT80113252___2"/>
      <w:bookmarkEnd w:id="5448"/>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9"/>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50"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51" w:name="_MCCTEMPBM_CRPT80113254___7" w:colFirst="0" w:colLast="0"/>
            <w:bookmarkEnd w:id="5450"/>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52" w:name="_MCCTEMPBM_CRPT80113255___7"/>
            <w:bookmarkEnd w:id="5451"/>
            <w:r w:rsidRPr="000903C1">
              <w:rPr>
                <w:rFonts w:ascii="Courier New" w:hAnsi="Courier New"/>
              </w:rPr>
              <w:t>+FCLASS=?</w:t>
            </w:r>
            <w:bookmarkEnd w:id="5452"/>
          </w:p>
        </w:tc>
        <w:tc>
          <w:tcPr>
            <w:tcW w:w="2383" w:type="dxa"/>
          </w:tcPr>
          <w:p w14:paraId="3B20A180" w14:textId="77777777" w:rsidR="00026965" w:rsidRPr="000903C1" w:rsidRDefault="00026965">
            <w:pPr>
              <w:spacing w:after="20"/>
            </w:pPr>
            <w:bookmarkStart w:id="5453"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53"/>
          </w:p>
        </w:tc>
      </w:tr>
    </w:tbl>
    <w:p w14:paraId="5AEC3AD1" w14:textId="77777777" w:rsidR="00026965" w:rsidRPr="000903C1" w:rsidRDefault="00026965"/>
    <w:p w14:paraId="3399507F" w14:textId="77777777" w:rsidR="00026965" w:rsidRPr="000903C1" w:rsidRDefault="00026965">
      <w:bookmarkStart w:id="5454"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5" w:name="_Toc20207781"/>
      <w:bookmarkStart w:id="5456" w:name="_Toc27579664"/>
      <w:bookmarkStart w:id="5457" w:name="_Toc36116244"/>
      <w:bookmarkStart w:id="5458" w:name="_Toc45215129"/>
      <w:bookmarkStart w:id="5459" w:name="_Toc51866899"/>
      <w:bookmarkStart w:id="5460" w:name="_Toc171691707"/>
      <w:bookmarkEnd w:id="5454"/>
      <w:r w:rsidRPr="000903C1">
        <w:t>C.2.2</w:t>
      </w:r>
      <w:r w:rsidRPr="000903C1">
        <w:tab/>
        <w:t>Buffer threshold setting +VBT</w:t>
      </w:r>
      <w:bookmarkEnd w:id="5455"/>
      <w:bookmarkEnd w:id="5456"/>
      <w:bookmarkEnd w:id="5457"/>
      <w:bookmarkEnd w:id="5458"/>
      <w:bookmarkEnd w:id="5459"/>
      <w:bookmarkEnd w:id="5460"/>
    </w:p>
    <w:p w14:paraId="15BF286F" w14:textId="77777777" w:rsidR="00026965" w:rsidRPr="000903C1" w:rsidRDefault="00026965">
      <w:bookmarkStart w:id="5461"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61"/>
    <w:p w14:paraId="617EE31E" w14:textId="77777777" w:rsidR="00026965" w:rsidRPr="000903C1" w:rsidRDefault="00026965">
      <w:pPr>
        <w:pStyle w:val="TH"/>
      </w:pPr>
      <w:r w:rsidRPr="000903C1">
        <w:lastRenderedPageBreak/>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62"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63" w:name="_MCCTEMPBM_CRPT80113260___7" w:colFirst="0" w:colLast="0"/>
            <w:bookmarkEnd w:id="5462"/>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4" w:name="_MCCTEMPBM_CRPT80113261___7"/>
            <w:bookmarkEnd w:id="5463"/>
            <w:r w:rsidRPr="000903C1">
              <w:rPr>
                <w:rFonts w:ascii="Courier New" w:hAnsi="Courier New"/>
              </w:rPr>
              <w:t>+VBT=?</w:t>
            </w:r>
            <w:bookmarkEnd w:id="5464"/>
          </w:p>
        </w:tc>
        <w:tc>
          <w:tcPr>
            <w:tcW w:w="6062" w:type="dxa"/>
          </w:tcPr>
          <w:p w14:paraId="03CDD96B" w14:textId="77777777" w:rsidR="00026965" w:rsidRPr="000903C1" w:rsidRDefault="00026965">
            <w:pPr>
              <w:spacing w:after="20"/>
            </w:pPr>
            <w:bookmarkStart w:id="5465"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5"/>
          </w:p>
        </w:tc>
      </w:tr>
    </w:tbl>
    <w:p w14:paraId="125B76A2" w14:textId="77777777" w:rsidR="00026965" w:rsidRPr="000903C1" w:rsidRDefault="00026965"/>
    <w:p w14:paraId="59E2D52E" w14:textId="77777777" w:rsidR="00026965" w:rsidRPr="000903C1" w:rsidRDefault="00026965" w:rsidP="00E26141">
      <w:pPr>
        <w:pStyle w:val="Heading2"/>
      </w:pPr>
      <w:bookmarkStart w:id="5466" w:name="_Toc20207782"/>
      <w:bookmarkStart w:id="5467" w:name="_Toc27579665"/>
      <w:bookmarkStart w:id="5468" w:name="_Toc36116245"/>
      <w:bookmarkStart w:id="5469" w:name="_Toc45215130"/>
      <w:bookmarkStart w:id="5470" w:name="_Toc51866900"/>
      <w:bookmarkStart w:id="5471" w:name="_Toc171691708"/>
      <w:r w:rsidRPr="000903C1">
        <w:t>C.2.3</w:t>
      </w:r>
      <w:r w:rsidRPr="000903C1">
        <w:tab/>
        <w:t>Calling number ID presentation +VCID</w:t>
      </w:r>
      <w:bookmarkEnd w:id="5466"/>
      <w:bookmarkEnd w:id="5467"/>
      <w:bookmarkEnd w:id="5468"/>
      <w:bookmarkEnd w:id="5469"/>
      <w:bookmarkEnd w:id="5470"/>
      <w:bookmarkEnd w:id="5471"/>
    </w:p>
    <w:p w14:paraId="6E19259E" w14:textId="77777777" w:rsidR="00026965" w:rsidRPr="000903C1" w:rsidRDefault="00026965">
      <w:bookmarkStart w:id="5472"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73" w:name="_MCCTEMPBM_CRPT80113264___7"/>
      <w:bookmarkEnd w:id="5472"/>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4" w:name="_MCCTEMPBM_CRPT80113265___7"/>
      <w:bookmarkEnd w:id="5473"/>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4"/>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5"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6" w:name="_MCCTEMPBM_CRPT80113267___7" w:colFirst="0" w:colLast="0"/>
            <w:bookmarkEnd w:id="5475"/>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7" w:name="_MCCTEMPBM_CRPT80113268___7" w:colFirst="0" w:colLast="0"/>
            <w:bookmarkEnd w:id="5476"/>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7"/>
    </w:tbl>
    <w:p w14:paraId="48AA9947" w14:textId="77777777" w:rsidR="00026965" w:rsidRPr="000903C1" w:rsidRDefault="00026965"/>
    <w:p w14:paraId="53C71A46" w14:textId="77777777" w:rsidR="00026965" w:rsidRPr="000903C1" w:rsidRDefault="00026965" w:rsidP="00E26141">
      <w:pPr>
        <w:pStyle w:val="Heading2"/>
      </w:pPr>
      <w:bookmarkStart w:id="5478" w:name="_Toc20207783"/>
      <w:bookmarkStart w:id="5479" w:name="_Toc27579666"/>
      <w:bookmarkStart w:id="5480" w:name="_Toc36116246"/>
      <w:bookmarkStart w:id="5481" w:name="_Toc45215131"/>
      <w:bookmarkStart w:id="5482" w:name="_Toc51866901"/>
      <w:bookmarkStart w:id="5483" w:name="_Toc171691709"/>
      <w:r w:rsidRPr="000903C1">
        <w:t>C.2.4</w:t>
      </w:r>
      <w:r w:rsidRPr="000903C1">
        <w:tab/>
        <w:t>Receive gain selection +VGR</w:t>
      </w:r>
      <w:bookmarkEnd w:id="5478"/>
      <w:bookmarkEnd w:id="5479"/>
      <w:bookmarkEnd w:id="5480"/>
      <w:bookmarkEnd w:id="5481"/>
      <w:bookmarkEnd w:id="5482"/>
      <w:bookmarkEnd w:id="5483"/>
    </w:p>
    <w:p w14:paraId="1847D556" w14:textId="77777777" w:rsidR="00026965" w:rsidRPr="000903C1" w:rsidRDefault="00026965">
      <w:bookmarkStart w:id="5484"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4"/>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5"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6" w:name="_MCCTEMPBM_CRPT80113271___7" w:colFirst="0" w:colLast="0"/>
            <w:bookmarkEnd w:id="5485"/>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7" w:name="_MCCTEMPBM_CRPT80113272___7"/>
            <w:bookmarkEnd w:id="5486"/>
            <w:r w:rsidRPr="000903C1">
              <w:rPr>
                <w:rFonts w:ascii="Courier New" w:hAnsi="Courier New"/>
              </w:rPr>
              <w:t>+VGR=?</w:t>
            </w:r>
            <w:bookmarkEnd w:id="5487"/>
          </w:p>
        </w:tc>
        <w:tc>
          <w:tcPr>
            <w:tcW w:w="2490" w:type="dxa"/>
          </w:tcPr>
          <w:p w14:paraId="05804811" w14:textId="77777777" w:rsidR="00026965" w:rsidRPr="000903C1" w:rsidRDefault="00026965">
            <w:pPr>
              <w:spacing w:after="20"/>
            </w:pPr>
            <w:bookmarkStart w:id="5488"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8"/>
          </w:p>
        </w:tc>
      </w:tr>
    </w:tbl>
    <w:p w14:paraId="700FF8AD" w14:textId="77777777" w:rsidR="00026965" w:rsidRPr="000903C1" w:rsidRDefault="00026965"/>
    <w:p w14:paraId="2FC3FA09" w14:textId="77777777" w:rsidR="00026965" w:rsidRPr="000903C1" w:rsidRDefault="00026965" w:rsidP="00E26141">
      <w:pPr>
        <w:pStyle w:val="Heading2"/>
      </w:pPr>
      <w:bookmarkStart w:id="5489" w:name="_Toc20207784"/>
      <w:bookmarkStart w:id="5490" w:name="_Toc27579667"/>
      <w:bookmarkStart w:id="5491" w:name="_Toc36116247"/>
      <w:bookmarkStart w:id="5492" w:name="_Toc45215132"/>
      <w:bookmarkStart w:id="5493" w:name="_Toc51866902"/>
      <w:bookmarkStart w:id="5494" w:name="_Toc171691710"/>
      <w:r w:rsidRPr="000903C1">
        <w:t>C.2.5</w:t>
      </w:r>
      <w:r w:rsidRPr="000903C1">
        <w:tab/>
        <w:t>Transmit gain selection +VGT</w:t>
      </w:r>
      <w:bookmarkEnd w:id="5489"/>
      <w:bookmarkEnd w:id="5490"/>
      <w:bookmarkEnd w:id="5491"/>
      <w:bookmarkEnd w:id="5492"/>
      <w:bookmarkEnd w:id="5493"/>
      <w:bookmarkEnd w:id="5494"/>
    </w:p>
    <w:p w14:paraId="0C5C0869" w14:textId="77777777" w:rsidR="00026965" w:rsidRPr="000903C1" w:rsidRDefault="00026965">
      <w:bookmarkStart w:id="5495"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xml:space="preserve">, range 0...255. Values larger than 128 indicate a larger gain than nominal. Values less than 128 </w:t>
      </w:r>
      <w:r w:rsidRPr="000903C1">
        <w:lastRenderedPageBreak/>
        <w:t>indicate a smaller gain than nominal. The entire range of 0...255 does not have to be provided. A value of zero implies the uses of automatic gain control by the TA.</w:t>
      </w:r>
    </w:p>
    <w:bookmarkEnd w:id="5495"/>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6"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7" w:name="_MCCTEMPBM_CRPT80113276___7" w:colFirst="0" w:colLast="0"/>
            <w:bookmarkEnd w:id="5496"/>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8" w:name="_MCCTEMPBM_CRPT80113277___7"/>
            <w:bookmarkEnd w:id="5497"/>
            <w:r w:rsidRPr="000903C1">
              <w:rPr>
                <w:rFonts w:ascii="Courier New" w:hAnsi="Courier New"/>
              </w:rPr>
              <w:t>+VGT=?</w:t>
            </w:r>
            <w:bookmarkEnd w:id="5498"/>
          </w:p>
        </w:tc>
        <w:tc>
          <w:tcPr>
            <w:tcW w:w="2428" w:type="dxa"/>
          </w:tcPr>
          <w:p w14:paraId="7A56357A" w14:textId="77777777" w:rsidR="00026965" w:rsidRPr="000903C1" w:rsidRDefault="00026965">
            <w:pPr>
              <w:spacing w:after="20"/>
            </w:pPr>
            <w:bookmarkStart w:id="5499"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9"/>
          </w:p>
        </w:tc>
      </w:tr>
    </w:tbl>
    <w:p w14:paraId="570A567E" w14:textId="77777777" w:rsidR="00026965" w:rsidRPr="000903C1" w:rsidRDefault="00026965"/>
    <w:p w14:paraId="42A50C1F" w14:textId="77777777" w:rsidR="00026965" w:rsidRPr="000903C1" w:rsidRDefault="00026965" w:rsidP="00E26141">
      <w:pPr>
        <w:pStyle w:val="Heading2"/>
      </w:pPr>
      <w:bookmarkStart w:id="5500" w:name="_Toc20207785"/>
      <w:bookmarkStart w:id="5501" w:name="_Toc27579668"/>
      <w:bookmarkStart w:id="5502" w:name="_Toc36116248"/>
      <w:bookmarkStart w:id="5503" w:name="_Toc45215133"/>
      <w:bookmarkStart w:id="5504" w:name="_Toc51866903"/>
      <w:bookmarkStart w:id="5505" w:name="_Toc171691711"/>
      <w:r w:rsidRPr="000903C1">
        <w:t>C.2.6</w:t>
      </w:r>
      <w:r w:rsidRPr="000903C1">
        <w:tab/>
        <w:t>Initialise voice parameters +VIP</w:t>
      </w:r>
      <w:bookmarkEnd w:id="5500"/>
      <w:bookmarkEnd w:id="5501"/>
      <w:bookmarkEnd w:id="5502"/>
      <w:bookmarkEnd w:id="5503"/>
      <w:bookmarkEnd w:id="5504"/>
      <w:bookmarkEnd w:id="5505"/>
    </w:p>
    <w:p w14:paraId="50CECDC3" w14:textId="77777777" w:rsidR="00026965" w:rsidRPr="000903C1" w:rsidRDefault="00026965">
      <w:bookmarkStart w:id="5506"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6"/>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7"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8" w:name="_MCCTEMPBM_CRPT80113281___7"/>
            <w:bookmarkEnd w:id="5507"/>
            <w:r w:rsidRPr="000903C1">
              <w:rPr>
                <w:rFonts w:ascii="Courier New" w:hAnsi="Courier New"/>
              </w:rPr>
              <w:t>+VIP=?</w:t>
            </w:r>
            <w:bookmarkEnd w:id="5508"/>
          </w:p>
        </w:tc>
        <w:tc>
          <w:tcPr>
            <w:tcW w:w="2460" w:type="dxa"/>
          </w:tcPr>
          <w:p w14:paraId="0E0093C0" w14:textId="77777777" w:rsidR="00026965" w:rsidRPr="000903C1" w:rsidRDefault="00026965">
            <w:pPr>
              <w:spacing w:after="20"/>
            </w:pPr>
            <w:bookmarkStart w:id="5509"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9"/>
          </w:p>
        </w:tc>
      </w:tr>
    </w:tbl>
    <w:p w14:paraId="3BF6C1A3" w14:textId="77777777" w:rsidR="00026965" w:rsidRPr="000903C1" w:rsidRDefault="00026965"/>
    <w:p w14:paraId="046F506D" w14:textId="77777777" w:rsidR="00026965" w:rsidRPr="000903C1" w:rsidRDefault="00026965" w:rsidP="00E26141">
      <w:pPr>
        <w:pStyle w:val="Heading2"/>
      </w:pPr>
      <w:bookmarkStart w:id="5510" w:name="_Toc20207786"/>
      <w:bookmarkStart w:id="5511" w:name="_Toc27579669"/>
      <w:bookmarkStart w:id="5512" w:name="_Toc36116249"/>
      <w:bookmarkStart w:id="5513" w:name="_Toc45215134"/>
      <w:bookmarkStart w:id="5514" w:name="_Toc51866904"/>
      <w:bookmarkStart w:id="5515" w:name="_Toc171691712"/>
      <w:r w:rsidRPr="000903C1">
        <w:t>C.2.7</w:t>
      </w:r>
      <w:r w:rsidRPr="000903C1">
        <w:tab/>
        <w:t>Inactivity timer +VIT</w:t>
      </w:r>
      <w:bookmarkEnd w:id="5510"/>
      <w:bookmarkEnd w:id="5511"/>
      <w:bookmarkEnd w:id="5512"/>
      <w:bookmarkEnd w:id="5513"/>
      <w:bookmarkEnd w:id="5514"/>
      <w:bookmarkEnd w:id="5515"/>
    </w:p>
    <w:p w14:paraId="3D6D20A4" w14:textId="77777777" w:rsidR="00026965" w:rsidRPr="000903C1" w:rsidRDefault="00026965">
      <w:bookmarkStart w:id="5516"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6"/>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7" w:name="_MCCTEMPBM_CRPT80113284___7"/>
            <w:r w:rsidRPr="000903C1">
              <w:rPr>
                <w:rFonts w:ascii="Courier New" w:hAnsi="Courier New"/>
              </w:rPr>
              <w:t>+VIT=&lt;n&gt;</w:t>
            </w:r>
            <w:bookmarkEnd w:id="5517"/>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8"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9" w:name="_MCCTEMPBM_CRPT80113286___7"/>
            <w:bookmarkEnd w:id="5518"/>
            <w:r w:rsidRPr="000903C1">
              <w:rPr>
                <w:rFonts w:ascii="Courier New" w:hAnsi="Courier New"/>
              </w:rPr>
              <w:t>+VIT=?</w:t>
            </w:r>
            <w:bookmarkEnd w:id="5519"/>
          </w:p>
        </w:tc>
        <w:tc>
          <w:tcPr>
            <w:tcW w:w="2478" w:type="dxa"/>
          </w:tcPr>
          <w:p w14:paraId="28D79E64" w14:textId="77777777" w:rsidR="00026965" w:rsidRPr="000903C1" w:rsidRDefault="00026965">
            <w:pPr>
              <w:spacing w:after="20"/>
            </w:pPr>
            <w:bookmarkStart w:id="5520"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20"/>
          </w:p>
        </w:tc>
      </w:tr>
    </w:tbl>
    <w:p w14:paraId="37A31DC7" w14:textId="77777777" w:rsidR="00026965" w:rsidRPr="000903C1" w:rsidRDefault="00026965"/>
    <w:p w14:paraId="07BA3609" w14:textId="77777777" w:rsidR="00026965" w:rsidRPr="000903C1" w:rsidRDefault="00026965" w:rsidP="00E26141">
      <w:pPr>
        <w:pStyle w:val="Heading2"/>
      </w:pPr>
      <w:bookmarkStart w:id="5521" w:name="_Toc20207787"/>
      <w:bookmarkStart w:id="5522" w:name="_Toc27579670"/>
      <w:bookmarkStart w:id="5523" w:name="_Toc36116250"/>
      <w:bookmarkStart w:id="5524" w:name="_Toc45215135"/>
      <w:bookmarkStart w:id="5525" w:name="_Toc51866905"/>
      <w:bookmarkStart w:id="5526" w:name="_Toc171691713"/>
      <w:r w:rsidRPr="000903C1">
        <w:t>C.2.8</w:t>
      </w:r>
      <w:r w:rsidRPr="000903C1">
        <w:tab/>
        <w:t>Line selection +VLS</w:t>
      </w:r>
      <w:bookmarkEnd w:id="5521"/>
      <w:bookmarkEnd w:id="5522"/>
      <w:bookmarkEnd w:id="5523"/>
      <w:bookmarkEnd w:id="5524"/>
      <w:bookmarkEnd w:id="5525"/>
      <w:bookmarkEnd w:id="5526"/>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7"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8" w:name="_MCCTEMPBM_CRPT80113289___4" w:colFirst="1" w:colLast="2"/>
            <w:bookmarkEnd w:id="5527"/>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9" w:name="_MCCTEMPBM_CRPT80113291___4" w:colFirst="2" w:colLast="2"/>
            <w:bookmarkEnd w:id="5528"/>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30" w:name="_MCCTEMPBM_CRPT80113290___7"/>
            <w:bookmarkEnd w:id="5530"/>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9"/>
    <w:p w14:paraId="59C7A2BA" w14:textId="77777777" w:rsidR="00026965" w:rsidRPr="000903C1" w:rsidRDefault="00026965">
      <w:r w:rsidRPr="000903C1">
        <w:tab/>
      </w:r>
    </w:p>
    <w:p w14:paraId="5ABAA7B7" w14:textId="77777777" w:rsidR="00026965" w:rsidRPr="000903C1" w:rsidRDefault="00026965">
      <w:pPr>
        <w:pStyle w:val="B1"/>
      </w:pPr>
      <w:r w:rsidRPr="000903C1">
        <w:lastRenderedPageBreak/>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31"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32" w:name="_MCCTEMPBM_CRPT80113293___4" w:colFirst="1" w:colLast="2"/>
            <w:bookmarkEnd w:id="5531"/>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33" w:name="_MCCTEMPBM_CRPT80113294___4" w:colFirst="1" w:colLast="2"/>
            <w:bookmarkEnd w:id="5532"/>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33"/>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4"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5" w:name="_MCCTEMPBM_CRPT80113296___4" w:colFirst="1" w:colLast="2"/>
            <w:bookmarkEnd w:id="5534"/>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6" w:name="_MCCTEMPBM_CRPT80113297___4" w:colFirst="1" w:colLast="2"/>
            <w:bookmarkEnd w:id="5535"/>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6"/>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7"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8" w:name="_MCCTEMPBM_CRPT80113299___4" w:colFirst="1" w:colLast="2"/>
            <w:bookmarkEnd w:id="5537"/>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9" w:name="_MCCTEMPBM_CRPT80113300___4" w:colFirst="1" w:colLast="2"/>
            <w:bookmarkEnd w:id="5538"/>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9"/>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40"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41" w:name="_MCCTEMPBM_CRPT80113302___4" w:colFirst="1" w:colLast="2"/>
            <w:bookmarkEnd w:id="5540"/>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42" w:name="_MCCTEMPBM_CRPT80113303___4" w:colFirst="1" w:colLast="2"/>
            <w:bookmarkEnd w:id="5541"/>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42"/>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43"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4" w:name="_MCCTEMPBM_CRPT80113305___7" w:colFirst="0" w:colLast="0"/>
            <w:bookmarkEnd w:id="5543"/>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5" w:name="_MCCTEMPBM_CRPT80113306___7"/>
            <w:bookmarkEnd w:id="5544"/>
            <w:r w:rsidRPr="000903C1">
              <w:rPr>
                <w:rFonts w:ascii="Courier New" w:hAnsi="Courier New"/>
              </w:rPr>
              <w:t>+VLS=?</w:t>
            </w:r>
            <w:bookmarkEnd w:id="5545"/>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6" w:name="_MCCTEMPBM_CRPT80113307___7"/>
    </w:p>
    <w:p w14:paraId="490D001C" w14:textId="77777777" w:rsidR="00026965" w:rsidRPr="000903C1" w:rsidRDefault="00026965">
      <w:bookmarkStart w:id="5547" w:name="_MCCTEMPBM_CRPT80113308___7"/>
      <w:bookmarkEnd w:id="5546"/>
      <w:r w:rsidRPr="000903C1">
        <w:rPr>
          <w:rFonts w:ascii="Courier New" w:hAnsi="Courier New"/>
        </w:rPr>
        <w:t>+VCON</w:t>
      </w:r>
      <w:r w:rsidRPr="000903C1">
        <w:t xml:space="preserve"> is returned if an audio path is established or if a connection is made to the radio network.</w:t>
      </w:r>
    </w:p>
    <w:bookmarkEnd w:id="5547"/>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lastRenderedPageBreak/>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8"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9" w:name="_MCCTEMPBM_CRPT80113310___4" w:colFirst="1" w:colLast="2"/>
            <w:bookmarkEnd w:id="5548"/>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50" w:name="_MCCTEMPBM_CRPT80113311___4" w:colFirst="1" w:colLast="2"/>
            <w:bookmarkEnd w:id="5549"/>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50"/>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51"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52" w:name="_MCCTEMPBM_CRPT80113313___4" w:colFirst="1" w:colLast="2"/>
            <w:bookmarkEnd w:id="5551"/>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53" w:name="_MCCTEMPBM_CRPT80113314___7"/>
            <w:bookmarkStart w:id="5554" w:name="_MCCTEMPBM_CRPT80113315___4" w:colFirst="1" w:colLast="2"/>
            <w:bookmarkEnd w:id="5552"/>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53"/>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4"/>
    </w:tbl>
    <w:p w14:paraId="1B8C0ADF" w14:textId="77777777" w:rsidR="00026965" w:rsidRPr="000903C1" w:rsidRDefault="00026965"/>
    <w:p w14:paraId="6689D1CB" w14:textId="77777777" w:rsidR="00026965" w:rsidRPr="000903C1" w:rsidRDefault="00026965" w:rsidP="00E26141">
      <w:pPr>
        <w:pStyle w:val="Heading2"/>
      </w:pPr>
      <w:bookmarkStart w:id="5555" w:name="_Toc20207788"/>
      <w:bookmarkStart w:id="5556" w:name="_Toc27579671"/>
      <w:bookmarkStart w:id="5557" w:name="_Toc36116251"/>
      <w:bookmarkStart w:id="5558" w:name="_Toc45215136"/>
      <w:bookmarkStart w:id="5559" w:name="_Toc51866906"/>
      <w:bookmarkStart w:id="5560" w:name="_Toc171691714"/>
      <w:r w:rsidRPr="000903C1">
        <w:t>C.2.9</w:t>
      </w:r>
      <w:r w:rsidRPr="000903C1">
        <w:tab/>
        <w:t>Receive data state +VRX</w:t>
      </w:r>
      <w:bookmarkEnd w:id="5555"/>
      <w:bookmarkEnd w:id="5556"/>
      <w:bookmarkEnd w:id="5557"/>
      <w:bookmarkEnd w:id="5558"/>
      <w:bookmarkEnd w:id="5559"/>
      <w:bookmarkEnd w:id="5560"/>
    </w:p>
    <w:p w14:paraId="50424F35" w14:textId="77777777" w:rsidR="00026965" w:rsidRPr="000903C1" w:rsidRDefault="00026965">
      <w:bookmarkStart w:id="5561"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61"/>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62"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62"/>
    </w:tbl>
    <w:p w14:paraId="6A61BA44" w14:textId="77777777" w:rsidR="00026965" w:rsidRPr="000903C1" w:rsidRDefault="00026965"/>
    <w:p w14:paraId="4233BB56" w14:textId="77777777" w:rsidR="00026965" w:rsidRPr="000903C1" w:rsidRDefault="00026965" w:rsidP="00E26141">
      <w:pPr>
        <w:pStyle w:val="Heading2"/>
      </w:pPr>
      <w:bookmarkStart w:id="5563" w:name="_Toc20207789"/>
      <w:bookmarkStart w:id="5564" w:name="_Toc27579672"/>
      <w:bookmarkStart w:id="5565" w:name="_Toc36116252"/>
      <w:bookmarkStart w:id="5566" w:name="_Toc45215137"/>
      <w:bookmarkStart w:id="5567" w:name="_Toc51866907"/>
      <w:bookmarkStart w:id="5568" w:name="_Toc171691715"/>
      <w:r w:rsidRPr="000903C1">
        <w:t>C.2.10</w:t>
      </w:r>
      <w:r w:rsidRPr="000903C1">
        <w:tab/>
        <w:t>Select compression method +VSM</w:t>
      </w:r>
      <w:bookmarkEnd w:id="5563"/>
      <w:bookmarkEnd w:id="5564"/>
      <w:bookmarkEnd w:id="5565"/>
      <w:bookmarkEnd w:id="5566"/>
      <w:bookmarkEnd w:id="5567"/>
      <w:bookmarkEnd w:id="5568"/>
    </w:p>
    <w:p w14:paraId="55A6BD04" w14:textId="77777777" w:rsidR="00026965" w:rsidRPr="000903C1" w:rsidRDefault="00026965">
      <w:bookmarkStart w:id="5569"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70" w:name="_MCCTEMPBM_CRPT80113319___2"/>
      <w:bookmarkEnd w:id="5569"/>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70"/>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71" w:name="_MCCTEMPBM_CRPT80113320___7"/>
            <w:r w:rsidRPr="000903C1">
              <w:rPr>
                <w:rFonts w:ascii="Courier New" w:hAnsi="Courier New"/>
              </w:rPr>
              <w:t>+VSM=&lt;n1&gt;,&lt;n2&gt;,&lt;n3&gt;,&lt;n4&gt;</w:t>
            </w:r>
            <w:bookmarkEnd w:id="5571"/>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72"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73" w:name="_MCCTEMPBM_CRPT80113322___7"/>
            <w:bookmarkEnd w:id="5572"/>
            <w:r w:rsidRPr="000903C1">
              <w:rPr>
                <w:rFonts w:ascii="Courier New" w:hAnsi="Courier New"/>
              </w:rPr>
              <w:t>+VSM=?</w:t>
            </w:r>
            <w:bookmarkEnd w:id="5573"/>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4"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5" w:name="_Toc20207790"/>
      <w:bookmarkStart w:id="5576" w:name="_Toc27579673"/>
      <w:bookmarkStart w:id="5577" w:name="_Toc36116253"/>
      <w:bookmarkStart w:id="5578" w:name="_Toc45215138"/>
      <w:bookmarkStart w:id="5579" w:name="_Toc51866908"/>
      <w:bookmarkStart w:id="5580" w:name="_Toc171691716"/>
      <w:bookmarkEnd w:id="5574"/>
      <w:r w:rsidRPr="000903C1">
        <w:t>C.2.11</w:t>
      </w:r>
      <w:r w:rsidRPr="000903C1">
        <w:tab/>
        <w:t>DTMF and tone generation +VTS</w:t>
      </w:r>
      <w:bookmarkEnd w:id="5575"/>
      <w:bookmarkEnd w:id="5576"/>
      <w:bookmarkEnd w:id="5577"/>
      <w:bookmarkEnd w:id="5578"/>
      <w:bookmarkEnd w:id="5579"/>
      <w:bookmarkEnd w:id="5580"/>
    </w:p>
    <w:p w14:paraId="3662D20D" w14:textId="77777777" w:rsidR="00026965" w:rsidRPr="000903C1" w:rsidRDefault="00026965">
      <w:bookmarkStart w:id="5581"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82" w:name="_MCCTEMPBM_CRPT80113325___7"/>
      <w:bookmarkEnd w:id="5581"/>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82"/>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83"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83"/>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4"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584"/>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5"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5"/>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6" w:name="_MCCTEMPBM_CRPT80113329___7"/>
            <w:r w:rsidRPr="000903C1">
              <w:rPr>
                <w:rFonts w:ascii="Courier New" w:hAnsi="Courier New"/>
              </w:rPr>
              <w:t>+VTS=</w:t>
            </w:r>
            <w:r w:rsidRPr="000903C1">
              <w:rPr>
                <w:i/>
              </w:rPr>
              <w:t>as above</w:t>
            </w:r>
            <w:bookmarkEnd w:id="5586"/>
          </w:p>
        </w:tc>
        <w:tc>
          <w:tcPr>
            <w:tcW w:w="4929" w:type="dxa"/>
          </w:tcPr>
          <w:p w14:paraId="30A94948" w14:textId="77777777" w:rsidR="00026965" w:rsidRPr="000903C1" w:rsidRDefault="00026965">
            <w:pPr>
              <w:spacing w:after="20"/>
              <w:rPr>
                <w:rFonts w:ascii="Courier New" w:hAnsi="Courier New"/>
              </w:rPr>
            </w:pPr>
            <w:bookmarkStart w:id="5587" w:name="_MCCTEMPBM_CRPT80113330___7"/>
            <w:bookmarkEnd w:id="5587"/>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8" w:name="_MCCTEMPBM_CRPT80113331___7"/>
            <w:r w:rsidRPr="000903C1">
              <w:rPr>
                <w:rFonts w:ascii="Courier New" w:hAnsi="Courier New"/>
              </w:rPr>
              <w:t>+VTS=?</w:t>
            </w:r>
            <w:bookmarkEnd w:id="5588"/>
          </w:p>
        </w:tc>
        <w:tc>
          <w:tcPr>
            <w:tcW w:w="4929" w:type="dxa"/>
          </w:tcPr>
          <w:p w14:paraId="43473922" w14:textId="77777777" w:rsidR="00026965" w:rsidRPr="000903C1" w:rsidRDefault="00026965">
            <w:pPr>
              <w:spacing w:after="20"/>
            </w:pPr>
            <w:bookmarkStart w:id="5589"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9"/>
          </w:p>
        </w:tc>
      </w:tr>
    </w:tbl>
    <w:p w14:paraId="07DC679E" w14:textId="77777777" w:rsidR="00026965" w:rsidRPr="000903C1" w:rsidRDefault="00026965"/>
    <w:p w14:paraId="2D7FC788" w14:textId="77777777" w:rsidR="00026965" w:rsidRPr="000903C1" w:rsidRDefault="00026965" w:rsidP="00E26141">
      <w:pPr>
        <w:pStyle w:val="Heading2"/>
      </w:pPr>
      <w:bookmarkStart w:id="5590" w:name="_Toc20207791"/>
      <w:bookmarkStart w:id="5591" w:name="_Toc27579674"/>
      <w:bookmarkStart w:id="5592" w:name="_Toc36116254"/>
      <w:bookmarkStart w:id="5593" w:name="_Toc45215139"/>
      <w:bookmarkStart w:id="5594" w:name="_Toc51866909"/>
      <w:bookmarkStart w:id="5595" w:name="_Toc171691717"/>
      <w:r w:rsidRPr="000903C1">
        <w:t>C.2.12</w:t>
      </w:r>
      <w:r w:rsidRPr="000903C1">
        <w:tab/>
        <w:t>Tone duration +VTD</w:t>
      </w:r>
      <w:bookmarkEnd w:id="5590"/>
      <w:bookmarkEnd w:id="5591"/>
      <w:bookmarkEnd w:id="5592"/>
      <w:bookmarkEnd w:id="5593"/>
      <w:bookmarkEnd w:id="5594"/>
      <w:bookmarkEnd w:id="5595"/>
    </w:p>
    <w:p w14:paraId="1A16698D" w14:textId="77777777" w:rsidR="00026965" w:rsidRPr="000903C1" w:rsidRDefault="00026965">
      <w:bookmarkStart w:id="5596"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6"/>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7"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8" w:name="_MCCTEMPBM_CRPT80113335___7" w:colFirst="0" w:colLast="0"/>
            <w:bookmarkEnd w:id="5597"/>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9" w:name="_MCCTEMPBM_CRPT80113336___7"/>
            <w:bookmarkEnd w:id="5598"/>
            <w:r w:rsidRPr="000903C1">
              <w:rPr>
                <w:rFonts w:ascii="Courier New" w:hAnsi="Courier New"/>
              </w:rPr>
              <w:t>+VTD=?</w:t>
            </w:r>
            <w:bookmarkEnd w:id="5599"/>
          </w:p>
        </w:tc>
        <w:tc>
          <w:tcPr>
            <w:tcW w:w="2413" w:type="dxa"/>
          </w:tcPr>
          <w:p w14:paraId="5D651C91" w14:textId="77777777" w:rsidR="00026965" w:rsidRPr="000903C1" w:rsidRDefault="00026965">
            <w:pPr>
              <w:spacing w:after="20"/>
            </w:pPr>
            <w:bookmarkStart w:id="5600"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00"/>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601" w:name="_Toc20207792"/>
      <w:bookmarkStart w:id="5602" w:name="_Toc27579675"/>
      <w:bookmarkStart w:id="5603" w:name="_Toc36116255"/>
      <w:bookmarkStart w:id="5604" w:name="_Toc45215140"/>
      <w:bookmarkStart w:id="5605" w:name="_Toc51866910"/>
      <w:bookmarkStart w:id="5606" w:name="_Toc171691718"/>
      <w:r w:rsidRPr="000903C1">
        <w:lastRenderedPageBreak/>
        <w:t>C.2.13</w:t>
      </w:r>
      <w:r w:rsidRPr="000903C1">
        <w:tab/>
        <w:t>Transmit data state +VTX</w:t>
      </w:r>
      <w:bookmarkEnd w:id="5601"/>
      <w:bookmarkEnd w:id="5602"/>
      <w:bookmarkEnd w:id="5603"/>
      <w:bookmarkEnd w:id="5604"/>
      <w:bookmarkEnd w:id="5605"/>
      <w:bookmarkEnd w:id="5606"/>
    </w:p>
    <w:p w14:paraId="74BC87C5" w14:textId="77777777" w:rsidR="00026965" w:rsidRPr="000903C1" w:rsidRDefault="00026965">
      <w:pPr>
        <w:keepNext/>
        <w:keepLines/>
      </w:pPr>
      <w:bookmarkStart w:id="5607"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07"/>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8"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8"/>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9" w:name="_Toc20207793"/>
      <w:bookmarkStart w:id="5610" w:name="_Toc27579676"/>
      <w:bookmarkStart w:id="5611" w:name="_Toc36116256"/>
      <w:bookmarkStart w:id="5612" w:name="_Toc45215141"/>
      <w:bookmarkStart w:id="5613" w:name="_Toc51866911"/>
      <w:bookmarkStart w:id="5614" w:name="_Toc171691719"/>
      <w:r w:rsidRPr="000903C1">
        <w:lastRenderedPageBreak/>
        <w:t>Annex</w:t>
      </w:r>
      <w:r w:rsidR="00706AED" w:rsidRPr="000903C1">
        <w:t xml:space="preserve"> </w:t>
      </w:r>
      <w:r w:rsidRPr="000903C1">
        <w:t>D (informative):</w:t>
      </w:r>
      <w:r w:rsidRPr="000903C1">
        <w:br/>
        <w:t>Bibliography</w:t>
      </w:r>
      <w:bookmarkEnd w:id="5609"/>
      <w:bookmarkEnd w:id="5610"/>
      <w:bookmarkEnd w:id="5611"/>
      <w:bookmarkEnd w:id="5612"/>
      <w:bookmarkEnd w:id="5613"/>
      <w:bookmarkEnd w:id="5614"/>
    </w:p>
    <w:p w14:paraId="43232E49" w14:textId="77777777" w:rsidR="00026965" w:rsidRPr="000903C1" w:rsidRDefault="00026965">
      <w:pPr>
        <w:ind w:left="1440" w:hanging="1440"/>
      </w:pPr>
      <w:bookmarkStart w:id="5615" w:name="_MCCTEMPBM_CRPT80113340___2"/>
      <w:r w:rsidRPr="000903C1">
        <w:t>Informative references:</w:t>
      </w:r>
    </w:p>
    <w:bookmarkEnd w:id="5615"/>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6" w:name="_Toc20207794"/>
      <w:bookmarkStart w:id="5617" w:name="_Toc27579677"/>
      <w:bookmarkStart w:id="5618" w:name="_Toc36116257"/>
      <w:bookmarkStart w:id="5619" w:name="_Toc45215142"/>
      <w:bookmarkStart w:id="5620" w:name="_Toc51866912"/>
      <w:bookmarkStart w:id="5621" w:name="_Toc171691720"/>
      <w:r w:rsidRPr="000903C1">
        <w:lastRenderedPageBreak/>
        <w:t>Annex</w:t>
      </w:r>
      <w:r w:rsidR="00706AED" w:rsidRPr="000903C1">
        <w:t xml:space="preserve"> </w:t>
      </w:r>
      <w:r w:rsidRPr="000903C1">
        <w:t>E (informative):</w:t>
      </w:r>
      <w:r w:rsidRPr="000903C1">
        <w:br/>
        <w:t>Mobile originated alternating voice/data call example</w:t>
      </w:r>
      <w:bookmarkEnd w:id="5616"/>
      <w:bookmarkEnd w:id="5617"/>
      <w:bookmarkEnd w:id="5618"/>
      <w:bookmarkEnd w:id="5619"/>
      <w:bookmarkEnd w:id="5620"/>
      <w:bookmarkEnd w:id="5621"/>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22" w:name="_Toc20207795"/>
      <w:bookmarkStart w:id="5623" w:name="_Toc27579678"/>
      <w:bookmarkStart w:id="5624" w:name="_Toc36116258"/>
      <w:bookmarkStart w:id="5625" w:name="_Toc45215143"/>
      <w:bookmarkStart w:id="5626" w:name="_Toc51866913"/>
      <w:bookmarkStart w:id="5627" w:name="_Toc171691721"/>
      <w:r w:rsidRPr="000903C1">
        <w:lastRenderedPageBreak/>
        <w:t>Annex</w:t>
      </w:r>
      <w:r w:rsidR="00706AED" w:rsidRPr="000903C1">
        <w:t xml:space="preserve"> </w:t>
      </w:r>
      <w:r w:rsidRPr="000903C1">
        <w:t>F (informative):</w:t>
      </w:r>
      <w:r w:rsidRPr="000903C1">
        <w:br/>
        <w:t>Mobile terminated voice followed by data call example</w:t>
      </w:r>
      <w:bookmarkEnd w:id="5622"/>
      <w:bookmarkEnd w:id="5623"/>
      <w:bookmarkEnd w:id="5624"/>
      <w:bookmarkEnd w:id="5625"/>
      <w:bookmarkEnd w:id="5626"/>
      <w:bookmarkEnd w:id="5627"/>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8" w:name="_Toc20207796"/>
      <w:bookmarkStart w:id="5629" w:name="_Toc27579679"/>
      <w:bookmarkStart w:id="5630" w:name="_Toc36116259"/>
      <w:bookmarkStart w:id="5631" w:name="_Toc45215144"/>
      <w:bookmarkStart w:id="5632" w:name="_Toc51866914"/>
      <w:bookmarkStart w:id="5633" w:name="_Toc171691722"/>
      <w:r w:rsidRPr="000903C1">
        <w:lastRenderedPageBreak/>
        <w:t>An</w:t>
      </w:r>
      <w:r w:rsidR="00706AED" w:rsidRPr="000903C1">
        <w:t xml:space="preserve">nex </w:t>
      </w:r>
      <w:r w:rsidRPr="000903C1">
        <w:t>G (informative):</w:t>
      </w:r>
      <w:r w:rsidRPr="000903C1">
        <w:br/>
        <w:t>Voice call example</w:t>
      </w:r>
      <w:bookmarkEnd w:id="5628"/>
      <w:bookmarkEnd w:id="5629"/>
      <w:bookmarkEnd w:id="5630"/>
      <w:bookmarkEnd w:id="5631"/>
      <w:bookmarkEnd w:id="5632"/>
      <w:bookmarkEnd w:id="5633"/>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4" w:name="historyclause"/>
      <w:r w:rsidRPr="000903C1">
        <w:br w:type="page"/>
      </w:r>
      <w:bookmarkStart w:id="5635" w:name="_Toc20207797"/>
      <w:bookmarkStart w:id="5636" w:name="_Toc27579680"/>
      <w:bookmarkStart w:id="5637" w:name="_Toc36116260"/>
      <w:bookmarkStart w:id="5638" w:name="_Toc45215145"/>
      <w:bookmarkStart w:id="5639" w:name="_Toc51866915"/>
      <w:bookmarkStart w:id="5640" w:name="_Toc171691723"/>
      <w:r w:rsidR="00706AED" w:rsidRPr="000903C1">
        <w:lastRenderedPageBreak/>
        <w:t xml:space="preserve">Annex </w:t>
      </w:r>
      <w:r w:rsidR="00026965" w:rsidRPr="000903C1">
        <w:t>H (informative):</w:t>
      </w:r>
      <w:r w:rsidR="00026965" w:rsidRPr="000903C1">
        <w:br/>
        <w:t xml:space="preserve">Change </w:t>
      </w:r>
      <w:r w:rsidR="004B59AC" w:rsidRPr="000903C1">
        <w:t>h</w:t>
      </w:r>
      <w:r w:rsidR="00026965" w:rsidRPr="000903C1">
        <w:t>istory</w:t>
      </w:r>
      <w:bookmarkEnd w:id="5635"/>
      <w:bookmarkEnd w:id="5636"/>
      <w:bookmarkEnd w:id="5637"/>
      <w:bookmarkEnd w:id="5638"/>
      <w:bookmarkEnd w:id="5639"/>
      <w:bookmarkEnd w:id="5640"/>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4"/>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lastRenderedPageBreak/>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lastRenderedPageBreak/>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lastRenderedPageBreak/>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lastRenderedPageBreak/>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lastRenderedPageBreak/>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r w:rsidR="0051547A" w:rsidRPr="000903C1" w14:paraId="5B87F12B" w14:textId="77777777" w:rsidTr="00173EEB">
        <w:tc>
          <w:tcPr>
            <w:tcW w:w="800" w:type="dxa"/>
            <w:shd w:val="solid" w:color="FFFFFF" w:fill="auto"/>
          </w:tcPr>
          <w:p w14:paraId="5CC2F15E" w14:textId="77328293" w:rsidR="0051547A" w:rsidRDefault="0051547A" w:rsidP="0051547A">
            <w:pPr>
              <w:pStyle w:val="TAC"/>
              <w:rPr>
                <w:sz w:val="16"/>
                <w:szCs w:val="16"/>
              </w:rPr>
            </w:pPr>
            <w:r>
              <w:rPr>
                <w:sz w:val="16"/>
                <w:szCs w:val="16"/>
              </w:rPr>
              <w:t>2022-12</w:t>
            </w:r>
          </w:p>
        </w:tc>
        <w:tc>
          <w:tcPr>
            <w:tcW w:w="800" w:type="dxa"/>
            <w:shd w:val="solid" w:color="FFFFFF" w:fill="auto"/>
          </w:tcPr>
          <w:p w14:paraId="3DB29A36" w14:textId="67C8474C" w:rsidR="0051547A" w:rsidRDefault="0051547A" w:rsidP="0051547A">
            <w:pPr>
              <w:pStyle w:val="TAC"/>
              <w:rPr>
                <w:sz w:val="16"/>
                <w:szCs w:val="16"/>
              </w:rPr>
            </w:pPr>
            <w:r>
              <w:rPr>
                <w:sz w:val="16"/>
                <w:szCs w:val="16"/>
              </w:rPr>
              <w:t>CT#98e</w:t>
            </w:r>
          </w:p>
        </w:tc>
        <w:tc>
          <w:tcPr>
            <w:tcW w:w="1094" w:type="dxa"/>
            <w:shd w:val="solid" w:color="FFFFFF" w:fill="auto"/>
          </w:tcPr>
          <w:p w14:paraId="07D2D526" w14:textId="783A03B6" w:rsidR="0051547A" w:rsidRPr="009A7B80" w:rsidRDefault="0051547A" w:rsidP="0051547A">
            <w:pPr>
              <w:pStyle w:val="TAC"/>
              <w:rPr>
                <w:sz w:val="16"/>
                <w:szCs w:val="16"/>
              </w:rPr>
            </w:pPr>
            <w:r w:rsidRPr="0081010B">
              <w:t>CP-223157</w:t>
            </w:r>
          </w:p>
        </w:tc>
        <w:tc>
          <w:tcPr>
            <w:tcW w:w="525" w:type="dxa"/>
            <w:shd w:val="solid" w:color="FFFFFF" w:fill="auto"/>
          </w:tcPr>
          <w:p w14:paraId="3E47C9E1" w14:textId="367879E2" w:rsidR="0051547A" w:rsidRDefault="0051547A" w:rsidP="0051547A">
            <w:pPr>
              <w:pStyle w:val="TAL"/>
              <w:rPr>
                <w:sz w:val="16"/>
                <w:szCs w:val="16"/>
              </w:rPr>
            </w:pPr>
            <w:r>
              <w:rPr>
                <w:sz w:val="16"/>
                <w:szCs w:val="16"/>
              </w:rPr>
              <w:t>0792</w:t>
            </w:r>
          </w:p>
        </w:tc>
        <w:tc>
          <w:tcPr>
            <w:tcW w:w="425" w:type="dxa"/>
            <w:shd w:val="solid" w:color="FFFFFF" w:fill="auto"/>
          </w:tcPr>
          <w:p w14:paraId="6318839E" w14:textId="7C46B887" w:rsidR="0051547A" w:rsidRDefault="0051547A" w:rsidP="0051547A">
            <w:pPr>
              <w:pStyle w:val="TAR"/>
              <w:rPr>
                <w:sz w:val="16"/>
                <w:szCs w:val="16"/>
              </w:rPr>
            </w:pPr>
            <w:r>
              <w:rPr>
                <w:sz w:val="16"/>
                <w:szCs w:val="16"/>
              </w:rPr>
              <w:t>1</w:t>
            </w:r>
          </w:p>
        </w:tc>
        <w:tc>
          <w:tcPr>
            <w:tcW w:w="425" w:type="dxa"/>
            <w:shd w:val="solid" w:color="FFFFFF" w:fill="auto"/>
          </w:tcPr>
          <w:p w14:paraId="3E7E3E28" w14:textId="7D6CEC82" w:rsidR="0051547A" w:rsidRDefault="0051547A" w:rsidP="0051547A">
            <w:pPr>
              <w:pStyle w:val="TAC"/>
              <w:rPr>
                <w:sz w:val="16"/>
                <w:szCs w:val="16"/>
              </w:rPr>
            </w:pPr>
            <w:r>
              <w:rPr>
                <w:sz w:val="16"/>
                <w:szCs w:val="16"/>
              </w:rPr>
              <w:t>F</w:t>
            </w:r>
          </w:p>
        </w:tc>
        <w:tc>
          <w:tcPr>
            <w:tcW w:w="4962" w:type="dxa"/>
            <w:shd w:val="solid" w:color="FFFFFF" w:fill="auto"/>
          </w:tcPr>
          <w:p w14:paraId="0C2364BE" w14:textId="5D513030" w:rsidR="0051547A" w:rsidRDefault="0051547A" w:rsidP="0051547A">
            <w:pPr>
              <w:pStyle w:val="TAL"/>
            </w:pPr>
            <w:r w:rsidRPr="003E0391">
              <w:t>Updation to AT command to include CAG only information</w:t>
            </w:r>
          </w:p>
        </w:tc>
        <w:tc>
          <w:tcPr>
            <w:tcW w:w="708" w:type="dxa"/>
            <w:shd w:val="solid" w:color="FFFFFF" w:fill="auto"/>
          </w:tcPr>
          <w:p w14:paraId="44DC8931" w14:textId="09641F3B" w:rsidR="0051547A" w:rsidRDefault="0051547A" w:rsidP="0051547A">
            <w:pPr>
              <w:pStyle w:val="TAC"/>
              <w:rPr>
                <w:sz w:val="16"/>
                <w:szCs w:val="16"/>
              </w:rPr>
            </w:pPr>
            <w:r>
              <w:rPr>
                <w:sz w:val="16"/>
                <w:szCs w:val="16"/>
              </w:rPr>
              <w:t>18.1.0</w:t>
            </w:r>
          </w:p>
        </w:tc>
      </w:tr>
      <w:tr w:rsidR="0051547A" w:rsidRPr="000903C1" w14:paraId="296A0927" w14:textId="77777777" w:rsidTr="00173EEB">
        <w:tc>
          <w:tcPr>
            <w:tcW w:w="800" w:type="dxa"/>
            <w:shd w:val="solid" w:color="FFFFFF" w:fill="auto"/>
          </w:tcPr>
          <w:p w14:paraId="3CF22D9C" w14:textId="610ECE22" w:rsidR="0051547A" w:rsidRDefault="0051547A" w:rsidP="0051547A">
            <w:pPr>
              <w:pStyle w:val="TAC"/>
              <w:rPr>
                <w:sz w:val="16"/>
                <w:szCs w:val="16"/>
              </w:rPr>
            </w:pPr>
            <w:r>
              <w:rPr>
                <w:sz w:val="16"/>
                <w:szCs w:val="16"/>
              </w:rPr>
              <w:t>2022-12</w:t>
            </w:r>
          </w:p>
        </w:tc>
        <w:tc>
          <w:tcPr>
            <w:tcW w:w="800" w:type="dxa"/>
            <w:shd w:val="solid" w:color="FFFFFF" w:fill="auto"/>
          </w:tcPr>
          <w:p w14:paraId="31CC90AA" w14:textId="1006D4EF" w:rsidR="0051547A" w:rsidRDefault="0051547A" w:rsidP="0051547A">
            <w:pPr>
              <w:pStyle w:val="TAC"/>
              <w:rPr>
                <w:sz w:val="16"/>
                <w:szCs w:val="16"/>
              </w:rPr>
            </w:pPr>
            <w:r>
              <w:rPr>
                <w:sz w:val="16"/>
                <w:szCs w:val="16"/>
              </w:rPr>
              <w:t>CT#98e</w:t>
            </w:r>
          </w:p>
        </w:tc>
        <w:tc>
          <w:tcPr>
            <w:tcW w:w="1094" w:type="dxa"/>
            <w:shd w:val="solid" w:color="FFFFFF" w:fill="auto"/>
          </w:tcPr>
          <w:p w14:paraId="0FD69F2E" w14:textId="64AD5A9F" w:rsidR="0051547A" w:rsidRPr="009A7B80" w:rsidRDefault="0051547A" w:rsidP="0051547A">
            <w:pPr>
              <w:pStyle w:val="TAC"/>
              <w:rPr>
                <w:sz w:val="16"/>
                <w:szCs w:val="16"/>
              </w:rPr>
            </w:pPr>
            <w:r w:rsidRPr="0081010B">
              <w:t>CP-223143</w:t>
            </w:r>
          </w:p>
        </w:tc>
        <w:tc>
          <w:tcPr>
            <w:tcW w:w="525" w:type="dxa"/>
            <w:shd w:val="solid" w:color="FFFFFF" w:fill="auto"/>
          </w:tcPr>
          <w:p w14:paraId="37A55DE3" w14:textId="570B86A5" w:rsidR="0051547A" w:rsidRDefault="0051547A" w:rsidP="0051547A">
            <w:pPr>
              <w:pStyle w:val="TAL"/>
              <w:rPr>
                <w:sz w:val="16"/>
                <w:szCs w:val="16"/>
              </w:rPr>
            </w:pPr>
            <w:r>
              <w:rPr>
                <w:sz w:val="16"/>
                <w:szCs w:val="16"/>
              </w:rPr>
              <w:t>0794</w:t>
            </w:r>
          </w:p>
        </w:tc>
        <w:tc>
          <w:tcPr>
            <w:tcW w:w="425" w:type="dxa"/>
            <w:shd w:val="solid" w:color="FFFFFF" w:fill="auto"/>
          </w:tcPr>
          <w:p w14:paraId="5E0F8D74" w14:textId="6C54D536" w:rsidR="0051547A" w:rsidRDefault="0051547A" w:rsidP="0051547A">
            <w:pPr>
              <w:pStyle w:val="TAR"/>
              <w:rPr>
                <w:sz w:val="16"/>
                <w:szCs w:val="16"/>
              </w:rPr>
            </w:pPr>
            <w:r>
              <w:rPr>
                <w:sz w:val="16"/>
                <w:szCs w:val="16"/>
              </w:rPr>
              <w:t>1</w:t>
            </w:r>
          </w:p>
        </w:tc>
        <w:tc>
          <w:tcPr>
            <w:tcW w:w="425" w:type="dxa"/>
            <w:shd w:val="solid" w:color="FFFFFF" w:fill="auto"/>
          </w:tcPr>
          <w:p w14:paraId="15B279A1" w14:textId="52C8DC9E" w:rsidR="0051547A" w:rsidRDefault="0051547A" w:rsidP="0051547A">
            <w:pPr>
              <w:pStyle w:val="TAC"/>
              <w:rPr>
                <w:sz w:val="16"/>
                <w:szCs w:val="16"/>
              </w:rPr>
            </w:pPr>
            <w:r>
              <w:rPr>
                <w:sz w:val="16"/>
                <w:szCs w:val="16"/>
              </w:rPr>
              <w:t>A</w:t>
            </w:r>
          </w:p>
        </w:tc>
        <w:tc>
          <w:tcPr>
            <w:tcW w:w="4962" w:type="dxa"/>
            <w:shd w:val="solid" w:color="FFFFFF" w:fill="auto"/>
          </w:tcPr>
          <w:p w14:paraId="7AF0CAD5" w14:textId="2AA14681" w:rsidR="0051547A" w:rsidRDefault="0051547A" w:rsidP="0051547A">
            <w:pPr>
              <w:pStyle w:val="TAL"/>
            </w:pPr>
            <w:r w:rsidRPr="001956E4">
              <w:t>Corrections to NR QoE AT commands</w:t>
            </w:r>
          </w:p>
        </w:tc>
        <w:tc>
          <w:tcPr>
            <w:tcW w:w="708" w:type="dxa"/>
            <w:shd w:val="solid" w:color="FFFFFF" w:fill="auto"/>
          </w:tcPr>
          <w:p w14:paraId="02A25A2C" w14:textId="71237B7C" w:rsidR="0051547A" w:rsidRDefault="0051547A" w:rsidP="0051547A">
            <w:pPr>
              <w:pStyle w:val="TAC"/>
              <w:rPr>
                <w:sz w:val="16"/>
                <w:szCs w:val="16"/>
              </w:rPr>
            </w:pPr>
            <w:r>
              <w:rPr>
                <w:sz w:val="16"/>
                <w:szCs w:val="16"/>
              </w:rPr>
              <w:t>18.1.0</w:t>
            </w:r>
          </w:p>
        </w:tc>
      </w:tr>
      <w:tr w:rsidR="0051547A" w:rsidRPr="000903C1" w14:paraId="07036F35" w14:textId="77777777" w:rsidTr="00173EEB">
        <w:tc>
          <w:tcPr>
            <w:tcW w:w="800" w:type="dxa"/>
            <w:shd w:val="solid" w:color="FFFFFF" w:fill="auto"/>
          </w:tcPr>
          <w:p w14:paraId="638B1AE4" w14:textId="794539C2" w:rsidR="0051547A" w:rsidRDefault="0051547A" w:rsidP="0051547A">
            <w:pPr>
              <w:pStyle w:val="TAC"/>
              <w:rPr>
                <w:sz w:val="16"/>
                <w:szCs w:val="16"/>
              </w:rPr>
            </w:pPr>
            <w:r>
              <w:rPr>
                <w:sz w:val="16"/>
                <w:szCs w:val="16"/>
              </w:rPr>
              <w:t>2022-12</w:t>
            </w:r>
          </w:p>
        </w:tc>
        <w:tc>
          <w:tcPr>
            <w:tcW w:w="800" w:type="dxa"/>
            <w:shd w:val="solid" w:color="FFFFFF" w:fill="auto"/>
          </w:tcPr>
          <w:p w14:paraId="6A9382BA" w14:textId="6FC5AF1A" w:rsidR="0051547A" w:rsidRDefault="0051547A" w:rsidP="0051547A">
            <w:pPr>
              <w:pStyle w:val="TAC"/>
              <w:rPr>
                <w:sz w:val="16"/>
                <w:szCs w:val="16"/>
              </w:rPr>
            </w:pPr>
            <w:r>
              <w:rPr>
                <w:sz w:val="16"/>
                <w:szCs w:val="16"/>
              </w:rPr>
              <w:t>CT#98e</w:t>
            </w:r>
          </w:p>
        </w:tc>
        <w:tc>
          <w:tcPr>
            <w:tcW w:w="1094" w:type="dxa"/>
            <w:shd w:val="solid" w:color="FFFFFF" w:fill="auto"/>
          </w:tcPr>
          <w:p w14:paraId="380B1AF9" w14:textId="697A6930" w:rsidR="0051547A" w:rsidRPr="009A7B80" w:rsidRDefault="0051547A" w:rsidP="0051547A">
            <w:pPr>
              <w:pStyle w:val="TAC"/>
              <w:rPr>
                <w:sz w:val="16"/>
                <w:szCs w:val="16"/>
              </w:rPr>
            </w:pPr>
            <w:r w:rsidRPr="0081010B">
              <w:t>CP-223157</w:t>
            </w:r>
          </w:p>
        </w:tc>
        <w:tc>
          <w:tcPr>
            <w:tcW w:w="525" w:type="dxa"/>
            <w:shd w:val="solid" w:color="FFFFFF" w:fill="auto"/>
          </w:tcPr>
          <w:p w14:paraId="1D169089" w14:textId="7F4BE04D" w:rsidR="0051547A" w:rsidRDefault="0051547A" w:rsidP="0051547A">
            <w:pPr>
              <w:pStyle w:val="TAL"/>
              <w:rPr>
                <w:sz w:val="16"/>
                <w:szCs w:val="16"/>
              </w:rPr>
            </w:pPr>
            <w:r>
              <w:rPr>
                <w:sz w:val="16"/>
                <w:szCs w:val="16"/>
              </w:rPr>
              <w:t>0795</w:t>
            </w:r>
          </w:p>
        </w:tc>
        <w:tc>
          <w:tcPr>
            <w:tcW w:w="425" w:type="dxa"/>
            <w:shd w:val="solid" w:color="FFFFFF" w:fill="auto"/>
          </w:tcPr>
          <w:p w14:paraId="05B39597" w14:textId="54000240" w:rsidR="0051547A" w:rsidRDefault="0051547A" w:rsidP="0051547A">
            <w:pPr>
              <w:pStyle w:val="TAR"/>
              <w:rPr>
                <w:sz w:val="16"/>
                <w:szCs w:val="16"/>
              </w:rPr>
            </w:pPr>
            <w:r>
              <w:rPr>
                <w:sz w:val="16"/>
                <w:szCs w:val="16"/>
              </w:rPr>
              <w:t>1</w:t>
            </w:r>
          </w:p>
        </w:tc>
        <w:tc>
          <w:tcPr>
            <w:tcW w:w="425" w:type="dxa"/>
            <w:shd w:val="solid" w:color="FFFFFF" w:fill="auto"/>
          </w:tcPr>
          <w:p w14:paraId="557E6FB6" w14:textId="4BE43F50" w:rsidR="0051547A" w:rsidRDefault="0051547A" w:rsidP="0051547A">
            <w:pPr>
              <w:pStyle w:val="TAC"/>
              <w:rPr>
                <w:sz w:val="16"/>
                <w:szCs w:val="16"/>
              </w:rPr>
            </w:pPr>
            <w:r>
              <w:rPr>
                <w:sz w:val="16"/>
                <w:szCs w:val="16"/>
              </w:rPr>
              <w:t>F</w:t>
            </w:r>
          </w:p>
        </w:tc>
        <w:tc>
          <w:tcPr>
            <w:tcW w:w="4962" w:type="dxa"/>
            <w:shd w:val="solid" w:color="FFFFFF" w:fill="auto"/>
          </w:tcPr>
          <w:p w14:paraId="6E90793F" w14:textId="4371181C" w:rsidR="0051547A" w:rsidRDefault="0051547A" w:rsidP="0051547A">
            <w:pPr>
              <w:pStyle w:val="TAL"/>
            </w:pPr>
            <w:r w:rsidRPr="00540283">
              <w:t>Sync the meaning of direction in CGTFT based on 24.501</w:t>
            </w:r>
          </w:p>
        </w:tc>
        <w:tc>
          <w:tcPr>
            <w:tcW w:w="708" w:type="dxa"/>
            <w:shd w:val="solid" w:color="FFFFFF" w:fill="auto"/>
          </w:tcPr>
          <w:p w14:paraId="378867D0" w14:textId="0DDB5A61" w:rsidR="0051547A" w:rsidRDefault="0051547A" w:rsidP="0051547A">
            <w:pPr>
              <w:pStyle w:val="TAC"/>
              <w:rPr>
                <w:sz w:val="16"/>
                <w:szCs w:val="16"/>
              </w:rPr>
            </w:pPr>
            <w:r>
              <w:rPr>
                <w:sz w:val="16"/>
                <w:szCs w:val="16"/>
              </w:rPr>
              <w:t>18.1.0</w:t>
            </w:r>
          </w:p>
        </w:tc>
      </w:tr>
      <w:tr w:rsidR="0051547A" w:rsidRPr="000903C1" w14:paraId="337DC2BC" w14:textId="77777777" w:rsidTr="00173EEB">
        <w:tc>
          <w:tcPr>
            <w:tcW w:w="800" w:type="dxa"/>
            <w:shd w:val="solid" w:color="FFFFFF" w:fill="auto"/>
          </w:tcPr>
          <w:p w14:paraId="693187FC" w14:textId="3326FE4D" w:rsidR="0051547A" w:rsidRDefault="0051547A" w:rsidP="0051547A">
            <w:pPr>
              <w:pStyle w:val="TAC"/>
              <w:rPr>
                <w:sz w:val="16"/>
                <w:szCs w:val="16"/>
              </w:rPr>
            </w:pPr>
            <w:r>
              <w:rPr>
                <w:sz w:val="16"/>
                <w:szCs w:val="16"/>
              </w:rPr>
              <w:t>2022-12</w:t>
            </w:r>
          </w:p>
        </w:tc>
        <w:tc>
          <w:tcPr>
            <w:tcW w:w="800" w:type="dxa"/>
            <w:shd w:val="solid" w:color="FFFFFF" w:fill="auto"/>
          </w:tcPr>
          <w:p w14:paraId="2C3AAD42" w14:textId="79F69940" w:rsidR="0051547A" w:rsidRDefault="0051547A" w:rsidP="0051547A">
            <w:pPr>
              <w:pStyle w:val="TAC"/>
              <w:rPr>
                <w:sz w:val="16"/>
                <w:szCs w:val="16"/>
              </w:rPr>
            </w:pPr>
            <w:r>
              <w:rPr>
                <w:sz w:val="16"/>
                <w:szCs w:val="16"/>
              </w:rPr>
              <w:t>CT#98e</w:t>
            </w:r>
          </w:p>
        </w:tc>
        <w:tc>
          <w:tcPr>
            <w:tcW w:w="1094" w:type="dxa"/>
            <w:shd w:val="solid" w:color="FFFFFF" w:fill="auto"/>
          </w:tcPr>
          <w:p w14:paraId="6215873B" w14:textId="18225811" w:rsidR="0051547A" w:rsidRPr="009A7B80" w:rsidRDefault="0051547A" w:rsidP="0051547A">
            <w:pPr>
              <w:pStyle w:val="TAC"/>
              <w:rPr>
                <w:sz w:val="16"/>
                <w:szCs w:val="16"/>
              </w:rPr>
            </w:pPr>
            <w:r w:rsidRPr="0081010B">
              <w:t>CP-223129</w:t>
            </w:r>
          </w:p>
        </w:tc>
        <w:tc>
          <w:tcPr>
            <w:tcW w:w="525" w:type="dxa"/>
            <w:shd w:val="solid" w:color="FFFFFF" w:fill="auto"/>
          </w:tcPr>
          <w:p w14:paraId="6EF1BC7F" w14:textId="18986B34" w:rsidR="0051547A" w:rsidRDefault="0051547A" w:rsidP="0051547A">
            <w:pPr>
              <w:pStyle w:val="TAL"/>
              <w:rPr>
                <w:sz w:val="16"/>
                <w:szCs w:val="16"/>
              </w:rPr>
            </w:pPr>
            <w:r>
              <w:rPr>
                <w:sz w:val="16"/>
                <w:szCs w:val="16"/>
              </w:rPr>
              <w:t>0797</w:t>
            </w:r>
          </w:p>
        </w:tc>
        <w:tc>
          <w:tcPr>
            <w:tcW w:w="425" w:type="dxa"/>
            <w:shd w:val="solid" w:color="FFFFFF" w:fill="auto"/>
          </w:tcPr>
          <w:p w14:paraId="4AD93AB7" w14:textId="1AA71613" w:rsidR="0051547A" w:rsidRDefault="0051547A" w:rsidP="0051547A">
            <w:pPr>
              <w:pStyle w:val="TAR"/>
              <w:rPr>
                <w:sz w:val="16"/>
                <w:szCs w:val="16"/>
              </w:rPr>
            </w:pPr>
            <w:r>
              <w:rPr>
                <w:sz w:val="16"/>
                <w:szCs w:val="16"/>
              </w:rPr>
              <w:t>3</w:t>
            </w:r>
          </w:p>
        </w:tc>
        <w:tc>
          <w:tcPr>
            <w:tcW w:w="425" w:type="dxa"/>
            <w:shd w:val="solid" w:color="FFFFFF" w:fill="auto"/>
          </w:tcPr>
          <w:p w14:paraId="0AAE4B96" w14:textId="46E912F7" w:rsidR="0051547A" w:rsidRDefault="0051547A" w:rsidP="0051547A">
            <w:pPr>
              <w:pStyle w:val="TAC"/>
              <w:rPr>
                <w:sz w:val="16"/>
                <w:szCs w:val="16"/>
              </w:rPr>
            </w:pPr>
            <w:r>
              <w:rPr>
                <w:sz w:val="16"/>
                <w:szCs w:val="16"/>
              </w:rPr>
              <w:t>A</w:t>
            </w:r>
          </w:p>
        </w:tc>
        <w:tc>
          <w:tcPr>
            <w:tcW w:w="4962" w:type="dxa"/>
            <w:shd w:val="solid" w:color="FFFFFF" w:fill="auto"/>
          </w:tcPr>
          <w:p w14:paraId="5B966972" w14:textId="3EE6BA10" w:rsidR="0051547A" w:rsidRDefault="0051547A" w:rsidP="0051547A">
            <w:pPr>
              <w:pStyle w:val="TAL"/>
            </w:pPr>
            <w:r w:rsidRPr="00670580">
              <w:t>New QCI 10 for QoS control for satellite access – Cat A</w:t>
            </w:r>
          </w:p>
        </w:tc>
        <w:tc>
          <w:tcPr>
            <w:tcW w:w="708" w:type="dxa"/>
            <w:shd w:val="solid" w:color="FFFFFF" w:fill="auto"/>
          </w:tcPr>
          <w:p w14:paraId="34581DD8" w14:textId="04621ED2" w:rsidR="0051547A" w:rsidRDefault="0051547A" w:rsidP="0051547A">
            <w:pPr>
              <w:pStyle w:val="TAC"/>
              <w:rPr>
                <w:sz w:val="16"/>
                <w:szCs w:val="16"/>
              </w:rPr>
            </w:pPr>
            <w:r>
              <w:rPr>
                <w:sz w:val="16"/>
                <w:szCs w:val="16"/>
              </w:rPr>
              <w:t>18.1.0</w:t>
            </w:r>
          </w:p>
        </w:tc>
      </w:tr>
      <w:tr w:rsidR="0051547A" w:rsidRPr="000903C1" w14:paraId="1D2AA028" w14:textId="77777777" w:rsidTr="00173EEB">
        <w:tc>
          <w:tcPr>
            <w:tcW w:w="800" w:type="dxa"/>
            <w:shd w:val="solid" w:color="FFFFFF" w:fill="auto"/>
          </w:tcPr>
          <w:p w14:paraId="317B4BA1" w14:textId="4345076D" w:rsidR="0051547A" w:rsidRDefault="0051547A" w:rsidP="0051547A">
            <w:pPr>
              <w:pStyle w:val="TAC"/>
              <w:rPr>
                <w:sz w:val="16"/>
                <w:szCs w:val="16"/>
              </w:rPr>
            </w:pPr>
            <w:r>
              <w:rPr>
                <w:sz w:val="16"/>
                <w:szCs w:val="16"/>
              </w:rPr>
              <w:t>2022-12</w:t>
            </w:r>
          </w:p>
        </w:tc>
        <w:tc>
          <w:tcPr>
            <w:tcW w:w="800" w:type="dxa"/>
            <w:shd w:val="solid" w:color="FFFFFF" w:fill="auto"/>
          </w:tcPr>
          <w:p w14:paraId="62112180" w14:textId="4A3AAFB9" w:rsidR="0051547A" w:rsidRDefault="0051547A" w:rsidP="0051547A">
            <w:pPr>
              <w:pStyle w:val="TAC"/>
              <w:rPr>
                <w:sz w:val="16"/>
                <w:szCs w:val="16"/>
              </w:rPr>
            </w:pPr>
            <w:r>
              <w:rPr>
                <w:sz w:val="16"/>
                <w:szCs w:val="16"/>
              </w:rPr>
              <w:t>CT#98e</w:t>
            </w:r>
          </w:p>
        </w:tc>
        <w:tc>
          <w:tcPr>
            <w:tcW w:w="1094" w:type="dxa"/>
            <w:shd w:val="solid" w:color="FFFFFF" w:fill="auto"/>
          </w:tcPr>
          <w:p w14:paraId="463F0650" w14:textId="789940CA" w:rsidR="0051547A" w:rsidRPr="009A7B80" w:rsidRDefault="0051547A" w:rsidP="0051547A">
            <w:pPr>
              <w:pStyle w:val="TAC"/>
              <w:rPr>
                <w:sz w:val="16"/>
                <w:szCs w:val="16"/>
              </w:rPr>
            </w:pPr>
            <w:r w:rsidRPr="0081010B">
              <w:t>CP-223144</w:t>
            </w:r>
          </w:p>
        </w:tc>
        <w:tc>
          <w:tcPr>
            <w:tcW w:w="525" w:type="dxa"/>
            <w:shd w:val="solid" w:color="FFFFFF" w:fill="auto"/>
          </w:tcPr>
          <w:p w14:paraId="7AE20A98" w14:textId="01709E43" w:rsidR="0051547A" w:rsidRDefault="0051547A" w:rsidP="0051547A">
            <w:pPr>
              <w:pStyle w:val="TAL"/>
              <w:rPr>
                <w:sz w:val="16"/>
                <w:szCs w:val="16"/>
              </w:rPr>
            </w:pPr>
            <w:r>
              <w:rPr>
                <w:sz w:val="16"/>
                <w:szCs w:val="16"/>
              </w:rPr>
              <w:t>0799</w:t>
            </w:r>
          </w:p>
        </w:tc>
        <w:tc>
          <w:tcPr>
            <w:tcW w:w="425" w:type="dxa"/>
            <w:shd w:val="solid" w:color="FFFFFF" w:fill="auto"/>
          </w:tcPr>
          <w:p w14:paraId="4CBD59C3" w14:textId="28032F34" w:rsidR="0051547A" w:rsidRDefault="0051547A" w:rsidP="0051547A">
            <w:pPr>
              <w:pStyle w:val="TAR"/>
              <w:rPr>
                <w:sz w:val="16"/>
                <w:szCs w:val="16"/>
              </w:rPr>
            </w:pPr>
            <w:r>
              <w:rPr>
                <w:sz w:val="16"/>
                <w:szCs w:val="16"/>
              </w:rPr>
              <w:t>1</w:t>
            </w:r>
          </w:p>
        </w:tc>
        <w:tc>
          <w:tcPr>
            <w:tcW w:w="425" w:type="dxa"/>
            <w:shd w:val="solid" w:color="FFFFFF" w:fill="auto"/>
          </w:tcPr>
          <w:p w14:paraId="17296117" w14:textId="1640AACB" w:rsidR="0051547A" w:rsidRDefault="0051547A" w:rsidP="0051547A">
            <w:pPr>
              <w:pStyle w:val="TAC"/>
              <w:rPr>
                <w:sz w:val="16"/>
                <w:szCs w:val="16"/>
              </w:rPr>
            </w:pPr>
            <w:r>
              <w:rPr>
                <w:sz w:val="16"/>
                <w:szCs w:val="16"/>
              </w:rPr>
              <w:t>B</w:t>
            </w:r>
          </w:p>
        </w:tc>
        <w:tc>
          <w:tcPr>
            <w:tcW w:w="4962" w:type="dxa"/>
            <w:shd w:val="solid" w:color="FFFFFF" w:fill="auto"/>
          </w:tcPr>
          <w:p w14:paraId="297E5B44" w14:textId="6176D695" w:rsidR="0051547A" w:rsidRDefault="0051547A" w:rsidP="0051547A">
            <w:pPr>
              <w:pStyle w:val="TAL"/>
            </w:pPr>
            <w:r w:rsidRPr="005A3D1F">
              <w:t xml:space="preserve">AT commands for defining and reading MBS sessions </w:t>
            </w:r>
          </w:p>
        </w:tc>
        <w:tc>
          <w:tcPr>
            <w:tcW w:w="708" w:type="dxa"/>
            <w:shd w:val="solid" w:color="FFFFFF" w:fill="auto"/>
          </w:tcPr>
          <w:p w14:paraId="6F80041C" w14:textId="48741EDA" w:rsidR="0051547A" w:rsidRDefault="0051547A" w:rsidP="0051547A">
            <w:pPr>
              <w:pStyle w:val="TAC"/>
              <w:rPr>
                <w:sz w:val="16"/>
                <w:szCs w:val="16"/>
              </w:rPr>
            </w:pPr>
            <w:r>
              <w:rPr>
                <w:sz w:val="16"/>
                <w:szCs w:val="16"/>
              </w:rPr>
              <w:t>18.1.0</w:t>
            </w:r>
          </w:p>
        </w:tc>
      </w:tr>
      <w:tr w:rsidR="0051547A" w:rsidRPr="000903C1" w14:paraId="6E24DC9B" w14:textId="77777777" w:rsidTr="00173EEB">
        <w:tc>
          <w:tcPr>
            <w:tcW w:w="800" w:type="dxa"/>
            <w:shd w:val="solid" w:color="FFFFFF" w:fill="auto"/>
          </w:tcPr>
          <w:p w14:paraId="0BBCDB73" w14:textId="3DA992CB" w:rsidR="0051547A" w:rsidRDefault="0051547A" w:rsidP="0051547A">
            <w:pPr>
              <w:pStyle w:val="TAC"/>
              <w:rPr>
                <w:sz w:val="16"/>
                <w:szCs w:val="16"/>
              </w:rPr>
            </w:pPr>
            <w:r>
              <w:rPr>
                <w:sz w:val="16"/>
                <w:szCs w:val="16"/>
              </w:rPr>
              <w:t>2022-12</w:t>
            </w:r>
          </w:p>
        </w:tc>
        <w:tc>
          <w:tcPr>
            <w:tcW w:w="800" w:type="dxa"/>
            <w:shd w:val="solid" w:color="FFFFFF" w:fill="auto"/>
          </w:tcPr>
          <w:p w14:paraId="673B8A17" w14:textId="6DA56F12" w:rsidR="0051547A" w:rsidRDefault="0051547A" w:rsidP="0051547A">
            <w:pPr>
              <w:pStyle w:val="TAC"/>
              <w:rPr>
                <w:sz w:val="16"/>
                <w:szCs w:val="16"/>
              </w:rPr>
            </w:pPr>
            <w:r>
              <w:rPr>
                <w:sz w:val="16"/>
                <w:szCs w:val="16"/>
              </w:rPr>
              <w:t>CT#98e</w:t>
            </w:r>
          </w:p>
        </w:tc>
        <w:tc>
          <w:tcPr>
            <w:tcW w:w="1094" w:type="dxa"/>
            <w:shd w:val="solid" w:color="FFFFFF" w:fill="auto"/>
          </w:tcPr>
          <w:p w14:paraId="722D80D9" w14:textId="2A578390" w:rsidR="0051547A" w:rsidRPr="009A7B80" w:rsidRDefault="0051547A" w:rsidP="0051547A">
            <w:pPr>
              <w:pStyle w:val="TAC"/>
              <w:rPr>
                <w:sz w:val="16"/>
                <w:szCs w:val="16"/>
              </w:rPr>
            </w:pPr>
            <w:r w:rsidRPr="0081010B">
              <w:t>CP-223144</w:t>
            </w:r>
          </w:p>
        </w:tc>
        <w:tc>
          <w:tcPr>
            <w:tcW w:w="525" w:type="dxa"/>
            <w:shd w:val="solid" w:color="FFFFFF" w:fill="auto"/>
          </w:tcPr>
          <w:p w14:paraId="56B505A2" w14:textId="75A4AC4F" w:rsidR="0051547A" w:rsidRDefault="0051547A" w:rsidP="0051547A">
            <w:pPr>
              <w:pStyle w:val="TAL"/>
              <w:rPr>
                <w:sz w:val="16"/>
                <w:szCs w:val="16"/>
              </w:rPr>
            </w:pPr>
            <w:r>
              <w:rPr>
                <w:sz w:val="16"/>
                <w:szCs w:val="16"/>
              </w:rPr>
              <w:t>0801</w:t>
            </w:r>
          </w:p>
        </w:tc>
        <w:tc>
          <w:tcPr>
            <w:tcW w:w="425" w:type="dxa"/>
            <w:shd w:val="solid" w:color="FFFFFF" w:fill="auto"/>
          </w:tcPr>
          <w:p w14:paraId="79A5FAFA" w14:textId="0175AE5F" w:rsidR="0051547A" w:rsidRDefault="0051547A" w:rsidP="0051547A">
            <w:pPr>
              <w:pStyle w:val="TAR"/>
              <w:rPr>
                <w:sz w:val="16"/>
                <w:szCs w:val="16"/>
              </w:rPr>
            </w:pPr>
            <w:r>
              <w:rPr>
                <w:sz w:val="16"/>
                <w:szCs w:val="16"/>
              </w:rPr>
              <w:t>1</w:t>
            </w:r>
          </w:p>
        </w:tc>
        <w:tc>
          <w:tcPr>
            <w:tcW w:w="425" w:type="dxa"/>
            <w:shd w:val="solid" w:color="FFFFFF" w:fill="auto"/>
          </w:tcPr>
          <w:p w14:paraId="6F9A54EF" w14:textId="05160B30" w:rsidR="0051547A" w:rsidRDefault="0051547A" w:rsidP="0051547A">
            <w:pPr>
              <w:pStyle w:val="TAC"/>
              <w:rPr>
                <w:sz w:val="16"/>
                <w:szCs w:val="16"/>
              </w:rPr>
            </w:pPr>
            <w:r>
              <w:rPr>
                <w:sz w:val="16"/>
                <w:szCs w:val="16"/>
              </w:rPr>
              <w:t>B</w:t>
            </w:r>
          </w:p>
        </w:tc>
        <w:tc>
          <w:tcPr>
            <w:tcW w:w="4962" w:type="dxa"/>
            <w:shd w:val="solid" w:color="FFFFFF" w:fill="auto"/>
          </w:tcPr>
          <w:p w14:paraId="0EB94871" w14:textId="148B9470" w:rsidR="0051547A" w:rsidRDefault="0051547A" w:rsidP="0051547A">
            <w:pPr>
              <w:pStyle w:val="TAL"/>
            </w:pPr>
            <w:r w:rsidRPr="008D4906">
              <w:t>AT command for MBS session status reporting</w:t>
            </w:r>
          </w:p>
        </w:tc>
        <w:tc>
          <w:tcPr>
            <w:tcW w:w="708" w:type="dxa"/>
            <w:shd w:val="solid" w:color="FFFFFF" w:fill="auto"/>
          </w:tcPr>
          <w:p w14:paraId="751CD503" w14:textId="4A8870BD" w:rsidR="0051547A" w:rsidRDefault="0051547A" w:rsidP="0051547A">
            <w:pPr>
              <w:pStyle w:val="TAC"/>
              <w:rPr>
                <w:sz w:val="16"/>
                <w:szCs w:val="16"/>
              </w:rPr>
            </w:pPr>
            <w:r>
              <w:rPr>
                <w:sz w:val="16"/>
                <w:szCs w:val="16"/>
              </w:rPr>
              <w:t>18.1.0</w:t>
            </w:r>
          </w:p>
        </w:tc>
      </w:tr>
      <w:tr w:rsidR="00604080" w:rsidRPr="000903C1" w14:paraId="363601BF" w14:textId="77777777" w:rsidTr="00173EEB">
        <w:tc>
          <w:tcPr>
            <w:tcW w:w="800" w:type="dxa"/>
            <w:shd w:val="solid" w:color="FFFFFF" w:fill="auto"/>
          </w:tcPr>
          <w:p w14:paraId="0BB3995D" w14:textId="63DE7948" w:rsidR="00604080" w:rsidRDefault="00604080" w:rsidP="0051547A">
            <w:pPr>
              <w:pStyle w:val="TAC"/>
              <w:rPr>
                <w:sz w:val="16"/>
                <w:szCs w:val="16"/>
              </w:rPr>
            </w:pPr>
            <w:r>
              <w:rPr>
                <w:sz w:val="16"/>
                <w:szCs w:val="16"/>
              </w:rPr>
              <w:t>2023-03</w:t>
            </w:r>
          </w:p>
        </w:tc>
        <w:tc>
          <w:tcPr>
            <w:tcW w:w="800" w:type="dxa"/>
            <w:shd w:val="solid" w:color="FFFFFF" w:fill="auto"/>
          </w:tcPr>
          <w:p w14:paraId="040F2EAD" w14:textId="02A95FC6" w:rsidR="00604080" w:rsidRDefault="00604080" w:rsidP="0051547A">
            <w:pPr>
              <w:pStyle w:val="TAC"/>
              <w:rPr>
                <w:sz w:val="16"/>
                <w:szCs w:val="16"/>
              </w:rPr>
            </w:pPr>
            <w:r>
              <w:rPr>
                <w:sz w:val="16"/>
                <w:szCs w:val="16"/>
              </w:rPr>
              <w:t>CT#99</w:t>
            </w:r>
          </w:p>
        </w:tc>
        <w:tc>
          <w:tcPr>
            <w:tcW w:w="1094" w:type="dxa"/>
            <w:shd w:val="solid" w:color="FFFFFF" w:fill="auto"/>
          </w:tcPr>
          <w:p w14:paraId="557E4490" w14:textId="3C913DB0" w:rsidR="00604080" w:rsidRPr="0081010B" w:rsidRDefault="00AC119D" w:rsidP="0051547A">
            <w:pPr>
              <w:pStyle w:val="TAC"/>
            </w:pPr>
            <w:r>
              <w:t>CP-230250</w:t>
            </w:r>
          </w:p>
        </w:tc>
        <w:tc>
          <w:tcPr>
            <w:tcW w:w="525" w:type="dxa"/>
            <w:shd w:val="solid" w:color="FFFFFF" w:fill="auto"/>
          </w:tcPr>
          <w:p w14:paraId="68193E79" w14:textId="7EE5DD70" w:rsidR="00604080" w:rsidRDefault="005728E7" w:rsidP="0051547A">
            <w:pPr>
              <w:pStyle w:val="TAL"/>
              <w:rPr>
                <w:sz w:val="16"/>
                <w:szCs w:val="16"/>
              </w:rPr>
            </w:pPr>
            <w:r>
              <w:rPr>
                <w:sz w:val="16"/>
                <w:szCs w:val="16"/>
              </w:rPr>
              <w:t>0803</w:t>
            </w:r>
          </w:p>
        </w:tc>
        <w:tc>
          <w:tcPr>
            <w:tcW w:w="425" w:type="dxa"/>
            <w:shd w:val="solid" w:color="FFFFFF" w:fill="auto"/>
          </w:tcPr>
          <w:p w14:paraId="2B7E92F5" w14:textId="1DE0E635" w:rsidR="00604080" w:rsidRDefault="005728E7" w:rsidP="0051547A">
            <w:pPr>
              <w:pStyle w:val="TAR"/>
              <w:rPr>
                <w:sz w:val="16"/>
                <w:szCs w:val="16"/>
              </w:rPr>
            </w:pPr>
            <w:r>
              <w:rPr>
                <w:sz w:val="16"/>
                <w:szCs w:val="16"/>
              </w:rPr>
              <w:t>2</w:t>
            </w:r>
          </w:p>
        </w:tc>
        <w:tc>
          <w:tcPr>
            <w:tcW w:w="425" w:type="dxa"/>
            <w:shd w:val="solid" w:color="FFFFFF" w:fill="auto"/>
          </w:tcPr>
          <w:p w14:paraId="31D8832B" w14:textId="458528C5" w:rsidR="00604080" w:rsidRDefault="005728E7" w:rsidP="0051547A">
            <w:pPr>
              <w:pStyle w:val="TAC"/>
              <w:rPr>
                <w:sz w:val="16"/>
                <w:szCs w:val="16"/>
              </w:rPr>
            </w:pPr>
            <w:r>
              <w:rPr>
                <w:sz w:val="16"/>
                <w:szCs w:val="16"/>
              </w:rPr>
              <w:t>B</w:t>
            </w:r>
          </w:p>
        </w:tc>
        <w:tc>
          <w:tcPr>
            <w:tcW w:w="4962" w:type="dxa"/>
            <w:shd w:val="solid" w:color="FFFFFF" w:fill="auto"/>
          </w:tcPr>
          <w:p w14:paraId="5A2CCB02" w14:textId="768A3E09" w:rsidR="00604080" w:rsidRPr="008D4906" w:rsidRDefault="00AC119D" w:rsidP="0051547A">
            <w:pPr>
              <w:pStyle w:val="TAL"/>
            </w:pPr>
            <w:r w:rsidRPr="00AC119D">
              <w:t>AT Command for Unavailability Period</w:t>
            </w:r>
          </w:p>
        </w:tc>
        <w:tc>
          <w:tcPr>
            <w:tcW w:w="708" w:type="dxa"/>
            <w:shd w:val="solid" w:color="FFFFFF" w:fill="auto"/>
          </w:tcPr>
          <w:p w14:paraId="0374E306" w14:textId="7AEF97A9" w:rsidR="00604080" w:rsidRDefault="00604080" w:rsidP="0051547A">
            <w:pPr>
              <w:pStyle w:val="TAC"/>
              <w:rPr>
                <w:sz w:val="16"/>
                <w:szCs w:val="16"/>
              </w:rPr>
            </w:pPr>
            <w:r>
              <w:rPr>
                <w:sz w:val="16"/>
                <w:szCs w:val="16"/>
              </w:rPr>
              <w:t>18.2.0</w:t>
            </w:r>
          </w:p>
        </w:tc>
      </w:tr>
      <w:tr w:rsidR="00604080" w:rsidRPr="000903C1" w14:paraId="3C9824DB" w14:textId="77777777" w:rsidTr="00173EEB">
        <w:tc>
          <w:tcPr>
            <w:tcW w:w="800" w:type="dxa"/>
            <w:shd w:val="solid" w:color="FFFFFF" w:fill="auto"/>
          </w:tcPr>
          <w:p w14:paraId="4AB90334" w14:textId="44354915" w:rsidR="00604080" w:rsidRDefault="00604080" w:rsidP="00604080">
            <w:pPr>
              <w:pStyle w:val="TAC"/>
              <w:rPr>
                <w:sz w:val="16"/>
                <w:szCs w:val="16"/>
              </w:rPr>
            </w:pPr>
            <w:r>
              <w:rPr>
                <w:sz w:val="16"/>
                <w:szCs w:val="16"/>
              </w:rPr>
              <w:t>2023-03</w:t>
            </w:r>
          </w:p>
        </w:tc>
        <w:tc>
          <w:tcPr>
            <w:tcW w:w="800" w:type="dxa"/>
            <w:shd w:val="solid" w:color="FFFFFF" w:fill="auto"/>
          </w:tcPr>
          <w:p w14:paraId="36BCB4FD" w14:textId="4B417CD3" w:rsidR="00604080" w:rsidRDefault="00604080" w:rsidP="00604080">
            <w:pPr>
              <w:pStyle w:val="TAC"/>
              <w:rPr>
                <w:sz w:val="16"/>
                <w:szCs w:val="16"/>
              </w:rPr>
            </w:pPr>
            <w:r>
              <w:rPr>
                <w:sz w:val="16"/>
                <w:szCs w:val="16"/>
              </w:rPr>
              <w:t>CT#99</w:t>
            </w:r>
          </w:p>
        </w:tc>
        <w:tc>
          <w:tcPr>
            <w:tcW w:w="1094" w:type="dxa"/>
            <w:shd w:val="solid" w:color="FFFFFF" w:fill="auto"/>
          </w:tcPr>
          <w:p w14:paraId="00781240" w14:textId="30DF65DF" w:rsidR="00604080" w:rsidRPr="0081010B" w:rsidRDefault="0026448B" w:rsidP="00604080">
            <w:pPr>
              <w:pStyle w:val="TAC"/>
            </w:pPr>
            <w:r>
              <w:t>CP-230220</w:t>
            </w:r>
          </w:p>
        </w:tc>
        <w:tc>
          <w:tcPr>
            <w:tcW w:w="525" w:type="dxa"/>
            <w:shd w:val="solid" w:color="FFFFFF" w:fill="auto"/>
          </w:tcPr>
          <w:p w14:paraId="1960C78B" w14:textId="1D22E652" w:rsidR="00604080" w:rsidRDefault="002138A5" w:rsidP="00604080">
            <w:pPr>
              <w:pStyle w:val="TAL"/>
              <w:rPr>
                <w:sz w:val="16"/>
                <w:szCs w:val="16"/>
              </w:rPr>
            </w:pPr>
            <w:r>
              <w:rPr>
                <w:sz w:val="16"/>
                <w:szCs w:val="16"/>
              </w:rPr>
              <w:t>0806</w:t>
            </w:r>
          </w:p>
        </w:tc>
        <w:tc>
          <w:tcPr>
            <w:tcW w:w="425" w:type="dxa"/>
            <w:shd w:val="solid" w:color="FFFFFF" w:fill="auto"/>
          </w:tcPr>
          <w:p w14:paraId="30D3CC02" w14:textId="51BC9583" w:rsidR="00604080" w:rsidRDefault="002138A5" w:rsidP="00604080">
            <w:pPr>
              <w:pStyle w:val="TAR"/>
              <w:rPr>
                <w:sz w:val="16"/>
                <w:szCs w:val="16"/>
              </w:rPr>
            </w:pPr>
            <w:r>
              <w:rPr>
                <w:sz w:val="16"/>
                <w:szCs w:val="16"/>
              </w:rPr>
              <w:t>1</w:t>
            </w:r>
          </w:p>
        </w:tc>
        <w:tc>
          <w:tcPr>
            <w:tcW w:w="425" w:type="dxa"/>
            <w:shd w:val="solid" w:color="FFFFFF" w:fill="auto"/>
          </w:tcPr>
          <w:p w14:paraId="484623A8" w14:textId="2063E6F1" w:rsidR="00604080" w:rsidRDefault="002138A5" w:rsidP="00604080">
            <w:pPr>
              <w:pStyle w:val="TAC"/>
              <w:rPr>
                <w:sz w:val="16"/>
                <w:szCs w:val="16"/>
              </w:rPr>
            </w:pPr>
            <w:r>
              <w:rPr>
                <w:sz w:val="16"/>
                <w:szCs w:val="16"/>
              </w:rPr>
              <w:t>C</w:t>
            </w:r>
          </w:p>
        </w:tc>
        <w:tc>
          <w:tcPr>
            <w:tcW w:w="4962" w:type="dxa"/>
            <w:shd w:val="solid" w:color="FFFFFF" w:fill="auto"/>
          </w:tcPr>
          <w:p w14:paraId="45D2CBB2" w14:textId="53CDF3B5" w:rsidR="00604080" w:rsidRPr="008D4906" w:rsidRDefault="0026448B" w:rsidP="00604080">
            <w:pPr>
              <w:pStyle w:val="TAL"/>
            </w:pPr>
            <w:r>
              <w:t>Add code points for satellite E-UTRAN RATs</w:t>
            </w:r>
          </w:p>
        </w:tc>
        <w:tc>
          <w:tcPr>
            <w:tcW w:w="708" w:type="dxa"/>
            <w:shd w:val="solid" w:color="FFFFFF" w:fill="auto"/>
          </w:tcPr>
          <w:p w14:paraId="42DD3DC9" w14:textId="2A5E8E75" w:rsidR="00604080" w:rsidRDefault="00604080" w:rsidP="00604080">
            <w:pPr>
              <w:pStyle w:val="TAC"/>
              <w:rPr>
                <w:sz w:val="16"/>
                <w:szCs w:val="16"/>
              </w:rPr>
            </w:pPr>
            <w:r>
              <w:rPr>
                <w:sz w:val="16"/>
                <w:szCs w:val="16"/>
              </w:rPr>
              <w:t>18.2.0</w:t>
            </w:r>
          </w:p>
        </w:tc>
      </w:tr>
      <w:tr w:rsidR="00604080" w:rsidRPr="000903C1" w14:paraId="796E3F46" w14:textId="77777777" w:rsidTr="00173EEB">
        <w:tc>
          <w:tcPr>
            <w:tcW w:w="800" w:type="dxa"/>
            <w:shd w:val="solid" w:color="FFFFFF" w:fill="auto"/>
          </w:tcPr>
          <w:p w14:paraId="162F4AC8" w14:textId="088BF640" w:rsidR="00604080" w:rsidRDefault="00604080" w:rsidP="00604080">
            <w:pPr>
              <w:pStyle w:val="TAC"/>
              <w:rPr>
                <w:sz w:val="16"/>
                <w:szCs w:val="16"/>
              </w:rPr>
            </w:pPr>
            <w:r>
              <w:rPr>
                <w:sz w:val="16"/>
                <w:szCs w:val="16"/>
              </w:rPr>
              <w:t>2023-03</w:t>
            </w:r>
          </w:p>
        </w:tc>
        <w:tc>
          <w:tcPr>
            <w:tcW w:w="800" w:type="dxa"/>
            <w:shd w:val="solid" w:color="FFFFFF" w:fill="auto"/>
          </w:tcPr>
          <w:p w14:paraId="2F5498C6" w14:textId="7C729D42" w:rsidR="00604080" w:rsidRDefault="00604080" w:rsidP="00604080">
            <w:pPr>
              <w:pStyle w:val="TAC"/>
              <w:rPr>
                <w:sz w:val="16"/>
                <w:szCs w:val="16"/>
              </w:rPr>
            </w:pPr>
            <w:r>
              <w:rPr>
                <w:sz w:val="16"/>
                <w:szCs w:val="16"/>
              </w:rPr>
              <w:t>CT#99</w:t>
            </w:r>
          </w:p>
        </w:tc>
        <w:tc>
          <w:tcPr>
            <w:tcW w:w="1094" w:type="dxa"/>
            <w:shd w:val="solid" w:color="FFFFFF" w:fill="auto"/>
          </w:tcPr>
          <w:p w14:paraId="5B75ADA8" w14:textId="7FDADEE1" w:rsidR="00604080" w:rsidRPr="0081010B" w:rsidRDefault="00487A3C" w:rsidP="00604080">
            <w:pPr>
              <w:pStyle w:val="TAC"/>
            </w:pPr>
            <w:r>
              <w:t>CP-230220</w:t>
            </w:r>
          </w:p>
        </w:tc>
        <w:tc>
          <w:tcPr>
            <w:tcW w:w="525" w:type="dxa"/>
            <w:shd w:val="solid" w:color="FFFFFF" w:fill="auto"/>
          </w:tcPr>
          <w:p w14:paraId="4C93FC0B" w14:textId="2E155431" w:rsidR="00604080" w:rsidRDefault="00C07148" w:rsidP="00604080">
            <w:pPr>
              <w:pStyle w:val="TAL"/>
              <w:rPr>
                <w:sz w:val="16"/>
                <w:szCs w:val="16"/>
              </w:rPr>
            </w:pPr>
            <w:r>
              <w:rPr>
                <w:sz w:val="16"/>
                <w:szCs w:val="16"/>
              </w:rPr>
              <w:t>0807</w:t>
            </w:r>
          </w:p>
        </w:tc>
        <w:tc>
          <w:tcPr>
            <w:tcW w:w="425" w:type="dxa"/>
            <w:shd w:val="solid" w:color="FFFFFF" w:fill="auto"/>
          </w:tcPr>
          <w:p w14:paraId="64390F0E" w14:textId="5FCDB5A6" w:rsidR="00604080" w:rsidRDefault="00C07148" w:rsidP="00604080">
            <w:pPr>
              <w:pStyle w:val="TAR"/>
              <w:rPr>
                <w:sz w:val="16"/>
                <w:szCs w:val="16"/>
              </w:rPr>
            </w:pPr>
            <w:r>
              <w:rPr>
                <w:sz w:val="16"/>
                <w:szCs w:val="16"/>
              </w:rPr>
              <w:t>1</w:t>
            </w:r>
          </w:p>
        </w:tc>
        <w:tc>
          <w:tcPr>
            <w:tcW w:w="425" w:type="dxa"/>
            <w:shd w:val="solid" w:color="FFFFFF" w:fill="auto"/>
          </w:tcPr>
          <w:p w14:paraId="7C037CDA" w14:textId="0D109A57" w:rsidR="00604080" w:rsidRDefault="00C07148" w:rsidP="00604080">
            <w:pPr>
              <w:pStyle w:val="TAC"/>
              <w:rPr>
                <w:sz w:val="16"/>
                <w:szCs w:val="16"/>
              </w:rPr>
            </w:pPr>
            <w:r>
              <w:rPr>
                <w:sz w:val="16"/>
                <w:szCs w:val="16"/>
              </w:rPr>
              <w:t>C</w:t>
            </w:r>
          </w:p>
        </w:tc>
        <w:tc>
          <w:tcPr>
            <w:tcW w:w="4962" w:type="dxa"/>
            <w:shd w:val="solid" w:color="FFFFFF" w:fill="auto"/>
          </w:tcPr>
          <w:p w14:paraId="2CD99F33" w14:textId="06D698F1" w:rsidR="00604080" w:rsidRPr="008D4906" w:rsidRDefault="005B137E" w:rsidP="00604080">
            <w:pPr>
              <w:pStyle w:val="TAL"/>
            </w:pPr>
            <w:r w:rsidRPr="005B137E">
              <w:t>Add code point for satellite satellite NG-RAN RATs</w:t>
            </w:r>
          </w:p>
        </w:tc>
        <w:tc>
          <w:tcPr>
            <w:tcW w:w="708" w:type="dxa"/>
            <w:shd w:val="solid" w:color="FFFFFF" w:fill="auto"/>
          </w:tcPr>
          <w:p w14:paraId="33BD1F80" w14:textId="5407ED07" w:rsidR="00604080" w:rsidRDefault="00604080" w:rsidP="00604080">
            <w:pPr>
              <w:pStyle w:val="TAC"/>
              <w:rPr>
                <w:sz w:val="16"/>
                <w:szCs w:val="16"/>
              </w:rPr>
            </w:pPr>
            <w:r>
              <w:rPr>
                <w:sz w:val="16"/>
                <w:szCs w:val="16"/>
              </w:rPr>
              <w:t>18.2.0</w:t>
            </w:r>
          </w:p>
        </w:tc>
      </w:tr>
      <w:tr w:rsidR="009A162D" w:rsidRPr="000903C1" w14:paraId="1970A3F3" w14:textId="77777777" w:rsidTr="00173EEB">
        <w:tc>
          <w:tcPr>
            <w:tcW w:w="800" w:type="dxa"/>
            <w:shd w:val="solid" w:color="FFFFFF" w:fill="auto"/>
          </w:tcPr>
          <w:p w14:paraId="710FE7E1" w14:textId="2BAE72EB" w:rsidR="009A162D" w:rsidRDefault="009A162D" w:rsidP="00604080">
            <w:pPr>
              <w:pStyle w:val="TAC"/>
              <w:rPr>
                <w:sz w:val="16"/>
                <w:szCs w:val="16"/>
              </w:rPr>
            </w:pPr>
            <w:r>
              <w:rPr>
                <w:sz w:val="16"/>
                <w:szCs w:val="16"/>
              </w:rPr>
              <w:t>2023-06</w:t>
            </w:r>
          </w:p>
        </w:tc>
        <w:tc>
          <w:tcPr>
            <w:tcW w:w="800" w:type="dxa"/>
            <w:shd w:val="solid" w:color="FFFFFF" w:fill="auto"/>
          </w:tcPr>
          <w:p w14:paraId="0A3FA0F5" w14:textId="414D86B3" w:rsidR="009A162D" w:rsidRDefault="009A162D" w:rsidP="00604080">
            <w:pPr>
              <w:pStyle w:val="TAC"/>
              <w:rPr>
                <w:sz w:val="16"/>
                <w:szCs w:val="16"/>
              </w:rPr>
            </w:pPr>
            <w:r>
              <w:rPr>
                <w:sz w:val="16"/>
                <w:szCs w:val="16"/>
              </w:rPr>
              <w:t>CT#100</w:t>
            </w:r>
          </w:p>
        </w:tc>
        <w:tc>
          <w:tcPr>
            <w:tcW w:w="1094" w:type="dxa"/>
            <w:shd w:val="solid" w:color="FFFFFF" w:fill="auto"/>
          </w:tcPr>
          <w:p w14:paraId="460E9CC3" w14:textId="76B81F12" w:rsidR="009A162D" w:rsidRPr="00364D58" w:rsidRDefault="000E4E85" w:rsidP="00364D58">
            <w:pPr>
              <w:overflowPunct/>
              <w:autoSpaceDE/>
              <w:autoSpaceDN/>
              <w:adjustRightInd/>
              <w:spacing w:after="0"/>
              <w:jc w:val="center"/>
              <w:textAlignment w:val="auto"/>
              <w:rPr>
                <w:rFonts w:cs="Arial"/>
                <w:sz w:val="16"/>
                <w:szCs w:val="16"/>
              </w:rPr>
            </w:pPr>
            <w:r>
              <w:rPr>
                <w:rFonts w:ascii="Arial" w:hAnsi="Arial" w:cs="Arial"/>
                <w:sz w:val="16"/>
                <w:szCs w:val="16"/>
              </w:rPr>
              <w:t>CP-231232</w:t>
            </w:r>
          </w:p>
        </w:tc>
        <w:tc>
          <w:tcPr>
            <w:tcW w:w="525" w:type="dxa"/>
            <w:shd w:val="solid" w:color="FFFFFF" w:fill="auto"/>
          </w:tcPr>
          <w:p w14:paraId="39A0C2CD" w14:textId="5D99C559" w:rsidR="009A162D" w:rsidRDefault="009A162D" w:rsidP="00604080">
            <w:pPr>
              <w:pStyle w:val="TAL"/>
              <w:rPr>
                <w:sz w:val="16"/>
                <w:szCs w:val="16"/>
              </w:rPr>
            </w:pPr>
            <w:r>
              <w:rPr>
                <w:sz w:val="16"/>
                <w:szCs w:val="16"/>
              </w:rPr>
              <w:t>0809</w:t>
            </w:r>
          </w:p>
        </w:tc>
        <w:tc>
          <w:tcPr>
            <w:tcW w:w="425" w:type="dxa"/>
            <w:shd w:val="solid" w:color="FFFFFF" w:fill="auto"/>
          </w:tcPr>
          <w:p w14:paraId="675E03C5" w14:textId="575EF596" w:rsidR="009A162D" w:rsidRDefault="009A162D" w:rsidP="00604080">
            <w:pPr>
              <w:pStyle w:val="TAR"/>
              <w:rPr>
                <w:sz w:val="16"/>
                <w:szCs w:val="16"/>
              </w:rPr>
            </w:pPr>
            <w:r>
              <w:rPr>
                <w:sz w:val="16"/>
                <w:szCs w:val="16"/>
              </w:rPr>
              <w:t>-</w:t>
            </w:r>
          </w:p>
        </w:tc>
        <w:tc>
          <w:tcPr>
            <w:tcW w:w="425" w:type="dxa"/>
            <w:shd w:val="solid" w:color="FFFFFF" w:fill="auto"/>
          </w:tcPr>
          <w:p w14:paraId="1CC3797B" w14:textId="33C27BF8" w:rsidR="009A162D" w:rsidRDefault="009A162D" w:rsidP="00604080">
            <w:pPr>
              <w:pStyle w:val="TAC"/>
              <w:rPr>
                <w:sz w:val="16"/>
                <w:szCs w:val="16"/>
              </w:rPr>
            </w:pPr>
            <w:r>
              <w:rPr>
                <w:sz w:val="16"/>
                <w:szCs w:val="16"/>
              </w:rPr>
              <w:t>F</w:t>
            </w:r>
          </w:p>
        </w:tc>
        <w:tc>
          <w:tcPr>
            <w:tcW w:w="4962" w:type="dxa"/>
            <w:shd w:val="solid" w:color="FFFFFF" w:fill="auto"/>
          </w:tcPr>
          <w:p w14:paraId="12182027" w14:textId="624FFA89" w:rsidR="009A162D" w:rsidRPr="005B137E" w:rsidRDefault="009A162D" w:rsidP="00604080">
            <w:pPr>
              <w:pStyle w:val="TAL"/>
            </w:pPr>
            <w:r>
              <w:t>Correction on 5GS TAI list reference</w:t>
            </w:r>
          </w:p>
        </w:tc>
        <w:tc>
          <w:tcPr>
            <w:tcW w:w="708" w:type="dxa"/>
            <w:shd w:val="solid" w:color="FFFFFF" w:fill="auto"/>
          </w:tcPr>
          <w:p w14:paraId="4296420C" w14:textId="09C1D6FB" w:rsidR="009A162D" w:rsidRDefault="009A162D" w:rsidP="00604080">
            <w:pPr>
              <w:pStyle w:val="TAC"/>
              <w:rPr>
                <w:sz w:val="16"/>
                <w:szCs w:val="16"/>
              </w:rPr>
            </w:pPr>
            <w:r>
              <w:rPr>
                <w:sz w:val="16"/>
                <w:szCs w:val="16"/>
              </w:rPr>
              <w:t>18.3.0</w:t>
            </w:r>
          </w:p>
        </w:tc>
      </w:tr>
      <w:tr w:rsidR="008C69F1" w:rsidRPr="000903C1" w14:paraId="1E766683" w14:textId="77777777" w:rsidTr="00173EEB">
        <w:tc>
          <w:tcPr>
            <w:tcW w:w="800" w:type="dxa"/>
            <w:shd w:val="solid" w:color="FFFFFF" w:fill="auto"/>
          </w:tcPr>
          <w:p w14:paraId="32C1C9AB" w14:textId="3F476790" w:rsidR="008C69F1" w:rsidRDefault="008C69F1" w:rsidP="00604080">
            <w:pPr>
              <w:pStyle w:val="TAC"/>
              <w:rPr>
                <w:sz w:val="16"/>
                <w:szCs w:val="16"/>
              </w:rPr>
            </w:pPr>
            <w:r>
              <w:rPr>
                <w:sz w:val="16"/>
                <w:szCs w:val="16"/>
              </w:rPr>
              <w:t>2023-06</w:t>
            </w:r>
          </w:p>
        </w:tc>
        <w:tc>
          <w:tcPr>
            <w:tcW w:w="800" w:type="dxa"/>
            <w:shd w:val="solid" w:color="FFFFFF" w:fill="auto"/>
          </w:tcPr>
          <w:p w14:paraId="4F627E0F" w14:textId="315CCD17" w:rsidR="008C69F1" w:rsidRDefault="008C69F1" w:rsidP="00604080">
            <w:pPr>
              <w:pStyle w:val="TAC"/>
              <w:rPr>
                <w:sz w:val="16"/>
                <w:szCs w:val="16"/>
              </w:rPr>
            </w:pPr>
            <w:r>
              <w:rPr>
                <w:sz w:val="16"/>
                <w:szCs w:val="16"/>
              </w:rPr>
              <w:t>CT#100</w:t>
            </w:r>
          </w:p>
        </w:tc>
        <w:tc>
          <w:tcPr>
            <w:tcW w:w="1094" w:type="dxa"/>
            <w:shd w:val="solid" w:color="FFFFFF" w:fill="auto"/>
          </w:tcPr>
          <w:p w14:paraId="108AF698" w14:textId="2E40E136" w:rsidR="008C69F1" w:rsidRDefault="008C69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3E22E356" w14:textId="2B3825DC" w:rsidR="008C69F1" w:rsidRDefault="008C69F1" w:rsidP="00604080">
            <w:pPr>
              <w:pStyle w:val="TAL"/>
              <w:rPr>
                <w:sz w:val="16"/>
                <w:szCs w:val="16"/>
              </w:rPr>
            </w:pPr>
            <w:r>
              <w:rPr>
                <w:sz w:val="16"/>
                <w:szCs w:val="16"/>
              </w:rPr>
              <w:t>0810</w:t>
            </w:r>
          </w:p>
        </w:tc>
        <w:tc>
          <w:tcPr>
            <w:tcW w:w="425" w:type="dxa"/>
            <w:shd w:val="solid" w:color="FFFFFF" w:fill="auto"/>
          </w:tcPr>
          <w:p w14:paraId="5B7823F8" w14:textId="40613C61" w:rsidR="008C69F1" w:rsidRDefault="008C69F1" w:rsidP="00604080">
            <w:pPr>
              <w:pStyle w:val="TAR"/>
              <w:rPr>
                <w:sz w:val="16"/>
                <w:szCs w:val="16"/>
              </w:rPr>
            </w:pPr>
            <w:r>
              <w:rPr>
                <w:sz w:val="16"/>
                <w:szCs w:val="16"/>
              </w:rPr>
              <w:t>-</w:t>
            </w:r>
          </w:p>
        </w:tc>
        <w:tc>
          <w:tcPr>
            <w:tcW w:w="425" w:type="dxa"/>
            <w:shd w:val="solid" w:color="FFFFFF" w:fill="auto"/>
          </w:tcPr>
          <w:p w14:paraId="2B08D71B" w14:textId="209D89D1" w:rsidR="008C69F1" w:rsidRDefault="008C69F1" w:rsidP="00604080">
            <w:pPr>
              <w:pStyle w:val="TAC"/>
              <w:rPr>
                <w:sz w:val="16"/>
                <w:szCs w:val="16"/>
              </w:rPr>
            </w:pPr>
            <w:r>
              <w:rPr>
                <w:sz w:val="16"/>
                <w:szCs w:val="16"/>
              </w:rPr>
              <w:t>F</w:t>
            </w:r>
          </w:p>
        </w:tc>
        <w:tc>
          <w:tcPr>
            <w:tcW w:w="4962" w:type="dxa"/>
            <w:shd w:val="solid" w:color="FFFFFF" w:fill="auto"/>
          </w:tcPr>
          <w:p w14:paraId="0D3103DF" w14:textId="25570FF4" w:rsidR="008C69F1" w:rsidRDefault="008C69F1" w:rsidP="00604080">
            <w:pPr>
              <w:pStyle w:val="TAL"/>
            </w:pPr>
            <w:r>
              <w:t>Corrections to +CMSRDP</w:t>
            </w:r>
          </w:p>
        </w:tc>
        <w:tc>
          <w:tcPr>
            <w:tcW w:w="708" w:type="dxa"/>
            <w:shd w:val="solid" w:color="FFFFFF" w:fill="auto"/>
          </w:tcPr>
          <w:p w14:paraId="2C6E4C6B" w14:textId="36FB8E2D" w:rsidR="008C69F1" w:rsidRDefault="008C69F1" w:rsidP="00604080">
            <w:pPr>
              <w:pStyle w:val="TAC"/>
              <w:rPr>
                <w:sz w:val="16"/>
                <w:szCs w:val="16"/>
              </w:rPr>
            </w:pPr>
            <w:r>
              <w:rPr>
                <w:sz w:val="16"/>
                <w:szCs w:val="16"/>
              </w:rPr>
              <w:t>18.3.0</w:t>
            </w:r>
          </w:p>
        </w:tc>
      </w:tr>
      <w:tr w:rsidR="00DD62A4" w:rsidRPr="000903C1" w14:paraId="49C95329" w14:textId="77777777" w:rsidTr="00173EEB">
        <w:tc>
          <w:tcPr>
            <w:tcW w:w="800" w:type="dxa"/>
            <w:shd w:val="solid" w:color="FFFFFF" w:fill="auto"/>
          </w:tcPr>
          <w:p w14:paraId="1651358C" w14:textId="4B881F4A" w:rsidR="00DD62A4" w:rsidRDefault="00DD62A4" w:rsidP="00604080">
            <w:pPr>
              <w:pStyle w:val="TAC"/>
              <w:rPr>
                <w:sz w:val="16"/>
                <w:szCs w:val="16"/>
              </w:rPr>
            </w:pPr>
            <w:r>
              <w:rPr>
                <w:sz w:val="16"/>
                <w:szCs w:val="16"/>
              </w:rPr>
              <w:t>2023-06</w:t>
            </w:r>
          </w:p>
        </w:tc>
        <w:tc>
          <w:tcPr>
            <w:tcW w:w="800" w:type="dxa"/>
            <w:shd w:val="solid" w:color="FFFFFF" w:fill="auto"/>
          </w:tcPr>
          <w:p w14:paraId="447FE90B" w14:textId="40253A17" w:rsidR="00DD62A4" w:rsidRDefault="00DD62A4" w:rsidP="00604080">
            <w:pPr>
              <w:pStyle w:val="TAC"/>
              <w:rPr>
                <w:sz w:val="16"/>
                <w:szCs w:val="16"/>
              </w:rPr>
            </w:pPr>
            <w:r>
              <w:rPr>
                <w:sz w:val="16"/>
                <w:szCs w:val="16"/>
              </w:rPr>
              <w:t>CT#100</w:t>
            </w:r>
          </w:p>
        </w:tc>
        <w:tc>
          <w:tcPr>
            <w:tcW w:w="1094" w:type="dxa"/>
            <w:shd w:val="solid" w:color="FFFFFF" w:fill="auto"/>
          </w:tcPr>
          <w:p w14:paraId="7A1C12C6" w14:textId="6D084E42" w:rsidR="00DD62A4" w:rsidRDefault="00DD62A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22093695" w14:textId="1235EBFD" w:rsidR="00DD62A4" w:rsidRDefault="00DD62A4" w:rsidP="00604080">
            <w:pPr>
              <w:pStyle w:val="TAL"/>
              <w:rPr>
                <w:sz w:val="16"/>
                <w:szCs w:val="16"/>
              </w:rPr>
            </w:pPr>
            <w:r>
              <w:rPr>
                <w:sz w:val="16"/>
                <w:szCs w:val="16"/>
              </w:rPr>
              <w:t>0813</w:t>
            </w:r>
          </w:p>
        </w:tc>
        <w:tc>
          <w:tcPr>
            <w:tcW w:w="425" w:type="dxa"/>
            <w:shd w:val="solid" w:color="FFFFFF" w:fill="auto"/>
          </w:tcPr>
          <w:p w14:paraId="567FC752" w14:textId="723C15A1" w:rsidR="00DD62A4" w:rsidRDefault="00DD62A4" w:rsidP="00604080">
            <w:pPr>
              <w:pStyle w:val="TAR"/>
              <w:rPr>
                <w:sz w:val="16"/>
                <w:szCs w:val="16"/>
              </w:rPr>
            </w:pPr>
            <w:r>
              <w:rPr>
                <w:sz w:val="16"/>
                <w:szCs w:val="16"/>
              </w:rPr>
              <w:t>-</w:t>
            </w:r>
          </w:p>
        </w:tc>
        <w:tc>
          <w:tcPr>
            <w:tcW w:w="425" w:type="dxa"/>
            <w:shd w:val="solid" w:color="FFFFFF" w:fill="auto"/>
          </w:tcPr>
          <w:p w14:paraId="7F0E82C8" w14:textId="327330A7" w:rsidR="00DD62A4" w:rsidRDefault="00DD62A4" w:rsidP="00604080">
            <w:pPr>
              <w:pStyle w:val="TAC"/>
              <w:rPr>
                <w:sz w:val="16"/>
                <w:szCs w:val="16"/>
              </w:rPr>
            </w:pPr>
            <w:r>
              <w:rPr>
                <w:sz w:val="16"/>
                <w:szCs w:val="16"/>
              </w:rPr>
              <w:t>F</w:t>
            </w:r>
          </w:p>
        </w:tc>
        <w:tc>
          <w:tcPr>
            <w:tcW w:w="4962" w:type="dxa"/>
            <w:shd w:val="solid" w:color="FFFFFF" w:fill="auto"/>
          </w:tcPr>
          <w:p w14:paraId="6ABC255F" w14:textId="0B3D5CD8" w:rsidR="00DD62A4" w:rsidRDefault="00DD62A4" w:rsidP="00604080">
            <w:pPr>
              <w:pStyle w:val="TAL"/>
            </w:pPr>
            <w:r>
              <w:t>Updation to the note on conditions for requested NSSAI</w:t>
            </w:r>
          </w:p>
        </w:tc>
        <w:tc>
          <w:tcPr>
            <w:tcW w:w="708" w:type="dxa"/>
            <w:shd w:val="solid" w:color="FFFFFF" w:fill="auto"/>
          </w:tcPr>
          <w:p w14:paraId="4EF28AF2" w14:textId="190A9DFA" w:rsidR="00DD62A4" w:rsidRDefault="00DD62A4" w:rsidP="00604080">
            <w:pPr>
              <w:pStyle w:val="TAC"/>
              <w:rPr>
                <w:sz w:val="16"/>
                <w:szCs w:val="16"/>
              </w:rPr>
            </w:pPr>
            <w:r>
              <w:rPr>
                <w:sz w:val="16"/>
                <w:szCs w:val="16"/>
              </w:rPr>
              <w:t>18.3.0</w:t>
            </w:r>
          </w:p>
        </w:tc>
      </w:tr>
      <w:tr w:rsidR="0005159B" w:rsidRPr="000903C1" w14:paraId="21AB2AC7" w14:textId="77777777" w:rsidTr="00173EEB">
        <w:tc>
          <w:tcPr>
            <w:tcW w:w="800" w:type="dxa"/>
            <w:shd w:val="solid" w:color="FFFFFF" w:fill="auto"/>
          </w:tcPr>
          <w:p w14:paraId="44EC3D36" w14:textId="3E94D5A2" w:rsidR="0005159B" w:rsidRDefault="0005159B" w:rsidP="00604080">
            <w:pPr>
              <w:pStyle w:val="TAC"/>
              <w:rPr>
                <w:sz w:val="16"/>
                <w:szCs w:val="16"/>
              </w:rPr>
            </w:pPr>
            <w:r>
              <w:rPr>
                <w:sz w:val="16"/>
                <w:szCs w:val="16"/>
              </w:rPr>
              <w:t>2023-06</w:t>
            </w:r>
          </w:p>
        </w:tc>
        <w:tc>
          <w:tcPr>
            <w:tcW w:w="800" w:type="dxa"/>
            <w:shd w:val="solid" w:color="FFFFFF" w:fill="auto"/>
          </w:tcPr>
          <w:p w14:paraId="35F52087" w14:textId="6ED48150" w:rsidR="0005159B" w:rsidRDefault="0005159B" w:rsidP="00604080">
            <w:pPr>
              <w:pStyle w:val="TAC"/>
              <w:rPr>
                <w:sz w:val="16"/>
                <w:szCs w:val="16"/>
              </w:rPr>
            </w:pPr>
            <w:r>
              <w:rPr>
                <w:sz w:val="16"/>
                <w:szCs w:val="16"/>
              </w:rPr>
              <w:t>CT#100</w:t>
            </w:r>
          </w:p>
        </w:tc>
        <w:tc>
          <w:tcPr>
            <w:tcW w:w="1094" w:type="dxa"/>
            <w:shd w:val="solid" w:color="FFFFFF" w:fill="auto"/>
          </w:tcPr>
          <w:p w14:paraId="17EDA1B4" w14:textId="1A7C18DD" w:rsidR="0005159B" w:rsidRDefault="0005159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126134E2" w14:textId="07FC5238" w:rsidR="0005159B" w:rsidRDefault="0005159B" w:rsidP="00604080">
            <w:pPr>
              <w:pStyle w:val="TAL"/>
              <w:rPr>
                <w:sz w:val="16"/>
                <w:szCs w:val="16"/>
              </w:rPr>
            </w:pPr>
            <w:r>
              <w:rPr>
                <w:sz w:val="16"/>
                <w:szCs w:val="16"/>
              </w:rPr>
              <w:t>0814</w:t>
            </w:r>
          </w:p>
        </w:tc>
        <w:tc>
          <w:tcPr>
            <w:tcW w:w="425" w:type="dxa"/>
            <w:shd w:val="solid" w:color="FFFFFF" w:fill="auto"/>
          </w:tcPr>
          <w:p w14:paraId="3636884F" w14:textId="51026EA6" w:rsidR="0005159B" w:rsidRDefault="0005159B" w:rsidP="00604080">
            <w:pPr>
              <w:pStyle w:val="TAR"/>
              <w:rPr>
                <w:sz w:val="16"/>
                <w:szCs w:val="16"/>
              </w:rPr>
            </w:pPr>
            <w:r>
              <w:rPr>
                <w:sz w:val="16"/>
                <w:szCs w:val="16"/>
              </w:rPr>
              <w:t>-</w:t>
            </w:r>
          </w:p>
        </w:tc>
        <w:tc>
          <w:tcPr>
            <w:tcW w:w="425" w:type="dxa"/>
            <w:shd w:val="solid" w:color="FFFFFF" w:fill="auto"/>
          </w:tcPr>
          <w:p w14:paraId="6518201B" w14:textId="08565A91" w:rsidR="0005159B" w:rsidRDefault="0005159B" w:rsidP="00604080">
            <w:pPr>
              <w:pStyle w:val="TAC"/>
              <w:rPr>
                <w:sz w:val="16"/>
                <w:szCs w:val="16"/>
              </w:rPr>
            </w:pPr>
            <w:r>
              <w:rPr>
                <w:sz w:val="16"/>
                <w:szCs w:val="16"/>
              </w:rPr>
              <w:t>F</w:t>
            </w:r>
          </w:p>
        </w:tc>
        <w:tc>
          <w:tcPr>
            <w:tcW w:w="4962" w:type="dxa"/>
            <w:shd w:val="solid" w:color="FFFFFF" w:fill="auto"/>
          </w:tcPr>
          <w:p w14:paraId="69948ABE" w14:textId="0612FF3D" w:rsidR="0005159B" w:rsidRDefault="0005159B" w:rsidP="00604080">
            <w:pPr>
              <w:pStyle w:val="TAL"/>
            </w:pPr>
            <w:r>
              <w:t>Adding missing reference for TS 33.246</w:t>
            </w:r>
          </w:p>
        </w:tc>
        <w:tc>
          <w:tcPr>
            <w:tcW w:w="708" w:type="dxa"/>
            <w:shd w:val="solid" w:color="FFFFFF" w:fill="auto"/>
          </w:tcPr>
          <w:p w14:paraId="029B7A30" w14:textId="37F1038A" w:rsidR="0005159B" w:rsidRDefault="0005159B" w:rsidP="00604080">
            <w:pPr>
              <w:pStyle w:val="TAC"/>
              <w:rPr>
                <w:sz w:val="16"/>
                <w:szCs w:val="16"/>
              </w:rPr>
            </w:pPr>
            <w:r>
              <w:rPr>
                <w:sz w:val="16"/>
                <w:szCs w:val="16"/>
              </w:rPr>
              <w:t>18.3.0</w:t>
            </w:r>
          </w:p>
        </w:tc>
      </w:tr>
      <w:tr w:rsidR="000665B0" w:rsidRPr="000903C1" w14:paraId="183239BF" w14:textId="77777777" w:rsidTr="00173EEB">
        <w:tc>
          <w:tcPr>
            <w:tcW w:w="800" w:type="dxa"/>
            <w:shd w:val="solid" w:color="FFFFFF" w:fill="auto"/>
          </w:tcPr>
          <w:p w14:paraId="0B91CA9B" w14:textId="59DE02EA" w:rsidR="000665B0" w:rsidRDefault="000665B0" w:rsidP="00604080">
            <w:pPr>
              <w:pStyle w:val="TAC"/>
              <w:rPr>
                <w:sz w:val="16"/>
                <w:szCs w:val="16"/>
              </w:rPr>
            </w:pPr>
            <w:r>
              <w:rPr>
                <w:sz w:val="16"/>
                <w:szCs w:val="16"/>
              </w:rPr>
              <w:t>2023-06</w:t>
            </w:r>
          </w:p>
        </w:tc>
        <w:tc>
          <w:tcPr>
            <w:tcW w:w="800" w:type="dxa"/>
            <w:shd w:val="solid" w:color="FFFFFF" w:fill="auto"/>
          </w:tcPr>
          <w:p w14:paraId="731653D4" w14:textId="3522C37E" w:rsidR="000665B0" w:rsidRDefault="000665B0" w:rsidP="00604080">
            <w:pPr>
              <w:pStyle w:val="TAC"/>
              <w:rPr>
                <w:sz w:val="16"/>
                <w:szCs w:val="16"/>
              </w:rPr>
            </w:pPr>
            <w:r>
              <w:rPr>
                <w:sz w:val="16"/>
                <w:szCs w:val="16"/>
              </w:rPr>
              <w:t>CT#100</w:t>
            </w:r>
          </w:p>
        </w:tc>
        <w:tc>
          <w:tcPr>
            <w:tcW w:w="1094" w:type="dxa"/>
            <w:shd w:val="solid" w:color="FFFFFF" w:fill="auto"/>
          </w:tcPr>
          <w:p w14:paraId="3A9ADCB5" w14:textId="113CB85D" w:rsidR="000665B0" w:rsidRDefault="000665B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6211ECC9" w14:textId="0031EFC3" w:rsidR="000665B0" w:rsidRDefault="000665B0" w:rsidP="00604080">
            <w:pPr>
              <w:pStyle w:val="TAL"/>
              <w:rPr>
                <w:sz w:val="16"/>
                <w:szCs w:val="16"/>
              </w:rPr>
            </w:pPr>
            <w:r>
              <w:rPr>
                <w:sz w:val="16"/>
                <w:szCs w:val="16"/>
              </w:rPr>
              <w:t>0802</w:t>
            </w:r>
          </w:p>
        </w:tc>
        <w:tc>
          <w:tcPr>
            <w:tcW w:w="425" w:type="dxa"/>
            <w:shd w:val="solid" w:color="FFFFFF" w:fill="auto"/>
          </w:tcPr>
          <w:p w14:paraId="64B5BD79" w14:textId="05265915" w:rsidR="000665B0" w:rsidRDefault="000665B0" w:rsidP="00604080">
            <w:pPr>
              <w:pStyle w:val="TAR"/>
              <w:rPr>
                <w:sz w:val="16"/>
                <w:szCs w:val="16"/>
              </w:rPr>
            </w:pPr>
            <w:r>
              <w:rPr>
                <w:sz w:val="16"/>
                <w:szCs w:val="16"/>
              </w:rPr>
              <w:t>3</w:t>
            </w:r>
          </w:p>
        </w:tc>
        <w:tc>
          <w:tcPr>
            <w:tcW w:w="425" w:type="dxa"/>
            <w:shd w:val="solid" w:color="FFFFFF" w:fill="auto"/>
          </w:tcPr>
          <w:p w14:paraId="2B32BEB9" w14:textId="0A718BAF" w:rsidR="000665B0" w:rsidRDefault="000665B0" w:rsidP="00604080">
            <w:pPr>
              <w:pStyle w:val="TAC"/>
              <w:rPr>
                <w:sz w:val="16"/>
                <w:szCs w:val="16"/>
              </w:rPr>
            </w:pPr>
            <w:r>
              <w:rPr>
                <w:sz w:val="16"/>
                <w:szCs w:val="16"/>
              </w:rPr>
              <w:t>B</w:t>
            </w:r>
          </w:p>
        </w:tc>
        <w:tc>
          <w:tcPr>
            <w:tcW w:w="4962" w:type="dxa"/>
            <w:shd w:val="solid" w:color="FFFFFF" w:fill="auto"/>
          </w:tcPr>
          <w:p w14:paraId="54CB8B09" w14:textId="7962B4B2" w:rsidR="000665B0" w:rsidRDefault="000665B0" w:rsidP="00604080">
            <w:pPr>
              <w:pStyle w:val="TAL"/>
            </w:pPr>
            <w:r>
              <w:t>Providing information for derived QoS for ESP packets</w:t>
            </w:r>
          </w:p>
        </w:tc>
        <w:tc>
          <w:tcPr>
            <w:tcW w:w="708" w:type="dxa"/>
            <w:shd w:val="solid" w:color="FFFFFF" w:fill="auto"/>
          </w:tcPr>
          <w:p w14:paraId="1FA1AB38" w14:textId="4F5CD2A2" w:rsidR="000665B0" w:rsidRDefault="000665B0" w:rsidP="00604080">
            <w:pPr>
              <w:pStyle w:val="TAC"/>
              <w:rPr>
                <w:sz w:val="16"/>
                <w:szCs w:val="16"/>
              </w:rPr>
            </w:pPr>
            <w:r>
              <w:rPr>
                <w:sz w:val="16"/>
                <w:szCs w:val="16"/>
              </w:rPr>
              <w:t>18.3.0</w:t>
            </w:r>
          </w:p>
        </w:tc>
      </w:tr>
      <w:tr w:rsidR="00495774" w:rsidRPr="000903C1" w14:paraId="37982453" w14:textId="77777777" w:rsidTr="00173EEB">
        <w:tc>
          <w:tcPr>
            <w:tcW w:w="800" w:type="dxa"/>
            <w:shd w:val="solid" w:color="FFFFFF" w:fill="auto"/>
          </w:tcPr>
          <w:p w14:paraId="09DCC7AB" w14:textId="62B64869" w:rsidR="00495774" w:rsidRDefault="00495774" w:rsidP="00604080">
            <w:pPr>
              <w:pStyle w:val="TAC"/>
              <w:rPr>
                <w:sz w:val="16"/>
                <w:szCs w:val="16"/>
              </w:rPr>
            </w:pPr>
            <w:r>
              <w:rPr>
                <w:sz w:val="16"/>
                <w:szCs w:val="16"/>
              </w:rPr>
              <w:t>2023-06</w:t>
            </w:r>
          </w:p>
        </w:tc>
        <w:tc>
          <w:tcPr>
            <w:tcW w:w="800" w:type="dxa"/>
            <w:shd w:val="solid" w:color="FFFFFF" w:fill="auto"/>
          </w:tcPr>
          <w:p w14:paraId="75E49753" w14:textId="0604D032" w:rsidR="00495774" w:rsidRDefault="00495774" w:rsidP="00604080">
            <w:pPr>
              <w:pStyle w:val="TAC"/>
              <w:rPr>
                <w:sz w:val="16"/>
                <w:szCs w:val="16"/>
              </w:rPr>
            </w:pPr>
            <w:r>
              <w:rPr>
                <w:sz w:val="16"/>
                <w:szCs w:val="16"/>
              </w:rPr>
              <w:t>CT#100</w:t>
            </w:r>
          </w:p>
        </w:tc>
        <w:tc>
          <w:tcPr>
            <w:tcW w:w="1094" w:type="dxa"/>
            <w:shd w:val="solid" w:color="FFFFFF" w:fill="auto"/>
          </w:tcPr>
          <w:p w14:paraId="5D8E51CC" w14:textId="4D09DB9C" w:rsidR="00495774" w:rsidRDefault="0049577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7E4E8AF" w14:textId="5D59D9A4" w:rsidR="00495774" w:rsidRDefault="00495774" w:rsidP="00604080">
            <w:pPr>
              <w:pStyle w:val="TAL"/>
              <w:rPr>
                <w:sz w:val="16"/>
                <w:szCs w:val="16"/>
              </w:rPr>
            </w:pPr>
            <w:r>
              <w:rPr>
                <w:sz w:val="16"/>
                <w:szCs w:val="16"/>
              </w:rPr>
              <w:t>0816</w:t>
            </w:r>
          </w:p>
        </w:tc>
        <w:tc>
          <w:tcPr>
            <w:tcW w:w="425" w:type="dxa"/>
            <w:shd w:val="solid" w:color="FFFFFF" w:fill="auto"/>
          </w:tcPr>
          <w:p w14:paraId="63BF58CA" w14:textId="0E560C87" w:rsidR="00495774" w:rsidRDefault="00495774" w:rsidP="00604080">
            <w:pPr>
              <w:pStyle w:val="TAR"/>
              <w:rPr>
                <w:sz w:val="16"/>
                <w:szCs w:val="16"/>
              </w:rPr>
            </w:pPr>
            <w:r>
              <w:rPr>
                <w:sz w:val="16"/>
                <w:szCs w:val="16"/>
              </w:rPr>
              <w:t>-</w:t>
            </w:r>
          </w:p>
        </w:tc>
        <w:tc>
          <w:tcPr>
            <w:tcW w:w="425" w:type="dxa"/>
            <w:shd w:val="solid" w:color="FFFFFF" w:fill="auto"/>
          </w:tcPr>
          <w:p w14:paraId="3EBE27B5" w14:textId="17B98C44" w:rsidR="00495774" w:rsidRDefault="00495774" w:rsidP="00604080">
            <w:pPr>
              <w:pStyle w:val="TAC"/>
              <w:rPr>
                <w:sz w:val="16"/>
                <w:szCs w:val="16"/>
              </w:rPr>
            </w:pPr>
            <w:r>
              <w:rPr>
                <w:sz w:val="16"/>
                <w:szCs w:val="16"/>
              </w:rPr>
              <w:t>F</w:t>
            </w:r>
          </w:p>
        </w:tc>
        <w:tc>
          <w:tcPr>
            <w:tcW w:w="4962" w:type="dxa"/>
            <w:shd w:val="solid" w:color="FFFFFF" w:fill="auto"/>
          </w:tcPr>
          <w:p w14:paraId="20061AEE" w14:textId="68F13A43" w:rsidR="00495774" w:rsidRDefault="00495774" w:rsidP="00604080">
            <w:pPr>
              <w:pStyle w:val="TAL"/>
            </w:pPr>
            <w:r>
              <w:t>Implementation error in clause 8.85</w:t>
            </w:r>
          </w:p>
        </w:tc>
        <w:tc>
          <w:tcPr>
            <w:tcW w:w="708" w:type="dxa"/>
            <w:shd w:val="solid" w:color="FFFFFF" w:fill="auto"/>
          </w:tcPr>
          <w:p w14:paraId="2543DD93" w14:textId="4510E1DD" w:rsidR="00495774" w:rsidRDefault="00495774" w:rsidP="00604080">
            <w:pPr>
              <w:pStyle w:val="TAC"/>
              <w:rPr>
                <w:sz w:val="16"/>
                <w:szCs w:val="16"/>
              </w:rPr>
            </w:pPr>
            <w:r>
              <w:rPr>
                <w:sz w:val="16"/>
                <w:szCs w:val="16"/>
              </w:rPr>
              <w:t>18.3.0</w:t>
            </w:r>
          </w:p>
        </w:tc>
      </w:tr>
      <w:tr w:rsidR="00483E5B" w:rsidRPr="000903C1" w14:paraId="55CBC6E1" w14:textId="77777777" w:rsidTr="00173EEB">
        <w:tc>
          <w:tcPr>
            <w:tcW w:w="800" w:type="dxa"/>
            <w:shd w:val="solid" w:color="FFFFFF" w:fill="auto"/>
          </w:tcPr>
          <w:p w14:paraId="2C00A0DE" w14:textId="05998C65" w:rsidR="00483E5B" w:rsidRDefault="00483E5B" w:rsidP="00604080">
            <w:pPr>
              <w:pStyle w:val="TAC"/>
              <w:rPr>
                <w:sz w:val="16"/>
                <w:szCs w:val="16"/>
              </w:rPr>
            </w:pPr>
            <w:r>
              <w:rPr>
                <w:sz w:val="16"/>
                <w:szCs w:val="16"/>
              </w:rPr>
              <w:t>2023-06</w:t>
            </w:r>
          </w:p>
        </w:tc>
        <w:tc>
          <w:tcPr>
            <w:tcW w:w="800" w:type="dxa"/>
            <w:shd w:val="solid" w:color="FFFFFF" w:fill="auto"/>
          </w:tcPr>
          <w:p w14:paraId="2F2826F6" w14:textId="6EABAC52" w:rsidR="00483E5B" w:rsidRDefault="00483E5B" w:rsidP="00604080">
            <w:pPr>
              <w:pStyle w:val="TAC"/>
              <w:rPr>
                <w:sz w:val="16"/>
                <w:szCs w:val="16"/>
              </w:rPr>
            </w:pPr>
            <w:r>
              <w:rPr>
                <w:sz w:val="16"/>
                <w:szCs w:val="16"/>
              </w:rPr>
              <w:t>CT#100</w:t>
            </w:r>
          </w:p>
        </w:tc>
        <w:tc>
          <w:tcPr>
            <w:tcW w:w="1094" w:type="dxa"/>
            <w:shd w:val="solid" w:color="FFFFFF" w:fill="auto"/>
          </w:tcPr>
          <w:p w14:paraId="326B7BB1" w14:textId="1CE5AA44" w:rsidR="00483E5B" w:rsidRDefault="000873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CP-231245</w:t>
            </w:r>
          </w:p>
        </w:tc>
        <w:tc>
          <w:tcPr>
            <w:tcW w:w="525" w:type="dxa"/>
            <w:shd w:val="solid" w:color="FFFFFF" w:fill="auto"/>
          </w:tcPr>
          <w:p w14:paraId="60750459" w14:textId="7203A9B1" w:rsidR="00483E5B" w:rsidRDefault="00483E5B" w:rsidP="00604080">
            <w:pPr>
              <w:pStyle w:val="TAL"/>
              <w:rPr>
                <w:sz w:val="16"/>
                <w:szCs w:val="16"/>
              </w:rPr>
            </w:pPr>
            <w:r>
              <w:rPr>
                <w:sz w:val="16"/>
                <w:szCs w:val="16"/>
              </w:rPr>
              <w:t>0808</w:t>
            </w:r>
          </w:p>
        </w:tc>
        <w:tc>
          <w:tcPr>
            <w:tcW w:w="425" w:type="dxa"/>
            <w:shd w:val="solid" w:color="FFFFFF" w:fill="auto"/>
          </w:tcPr>
          <w:p w14:paraId="0434BC60" w14:textId="21CBB63D" w:rsidR="00483E5B" w:rsidRDefault="00483E5B" w:rsidP="00604080">
            <w:pPr>
              <w:pStyle w:val="TAR"/>
              <w:rPr>
                <w:sz w:val="16"/>
                <w:szCs w:val="16"/>
              </w:rPr>
            </w:pPr>
            <w:r>
              <w:rPr>
                <w:sz w:val="16"/>
                <w:szCs w:val="16"/>
              </w:rPr>
              <w:t>2</w:t>
            </w:r>
          </w:p>
        </w:tc>
        <w:tc>
          <w:tcPr>
            <w:tcW w:w="425" w:type="dxa"/>
            <w:shd w:val="solid" w:color="FFFFFF" w:fill="auto"/>
          </w:tcPr>
          <w:p w14:paraId="762B73E2" w14:textId="6B873AC5" w:rsidR="00483E5B" w:rsidRDefault="00483E5B" w:rsidP="00604080">
            <w:pPr>
              <w:pStyle w:val="TAC"/>
              <w:rPr>
                <w:sz w:val="16"/>
                <w:szCs w:val="16"/>
              </w:rPr>
            </w:pPr>
            <w:r>
              <w:rPr>
                <w:sz w:val="16"/>
                <w:szCs w:val="16"/>
              </w:rPr>
              <w:t>B</w:t>
            </w:r>
          </w:p>
        </w:tc>
        <w:tc>
          <w:tcPr>
            <w:tcW w:w="4962" w:type="dxa"/>
            <w:shd w:val="solid" w:color="FFFFFF" w:fill="auto"/>
          </w:tcPr>
          <w:p w14:paraId="7C098A1A" w14:textId="4D8249FA" w:rsidR="00483E5B" w:rsidRDefault="00483E5B" w:rsidP="00604080">
            <w:pPr>
              <w:pStyle w:val="TAL"/>
            </w:pPr>
            <w:r>
              <w:t>AT command update for LADN per DNN &amp; S-NSSAI</w:t>
            </w:r>
          </w:p>
        </w:tc>
        <w:tc>
          <w:tcPr>
            <w:tcW w:w="708" w:type="dxa"/>
            <w:shd w:val="solid" w:color="FFFFFF" w:fill="auto"/>
          </w:tcPr>
          <w:p w14:paraId="150401F5" w14:textId="5E39182F" w:rsidR="00483E5B" w:rsidRDefault="00483E5B" w:rsidP="00604080">
            <w:pPr>
              <w:pStyle w:val="TAC"/>
              <w:rPr>
                <w:sz w:val="16"/>
                <w:szCs w:val="16"/>
              </w:rPr>
            </w:pPr>
            <w:r>
              <w:rPr>
                <w:sz w:val="16"/>
                <w:szCs w:val="16"/>
              </w:rPr>
              <w:t>18.3.0</w:t>
            </w:r>
          </w:p>
        </w:tc>
      </w:tr>
      <w:tr w:rsidR="00294334" w:rsidRPr="000903C1" w14:paraId="4551CF70" w14:textId="77777777" w:rsidTr="00173EEB">
        <w:tc>
          <w:tcPr>
            <w:tcW w:w="800" w:type="dxa"/>
            <w:shd w:val="solid" w:color="FFFFFF" w:fill="auto"/>
          </w:tcPr>
          <w:p w14:paraId="37335478" w14:textId="6E8FE6C3" w:rsidR="00294334" w:rsidRDefault="00294334" w:rsidP="00604080">
            <w:pPr>
              <w:pStyle w:val="TAC"/>
              <w:rPr>
                <w:sz w:val="16"/>
                <w:szCs w:val="16"/>
              </w:rPr>
            </w:pPr>
            <w:r>
              <w:rPr>
                <w:sz w:val="16"/>
                <w:szCs w:val="16"/>
              </w:rPr>
              <w:t>2023-06</w:t>
            </w:r>
          </w:p>
        </w:tc>
        <w:tc>
          <w:tcPr>
            <w:tcW w:w="800" w:type="dxa"/>
            <w:shd w:val="solid" w:color="FFFFFF" w:fill="auto"/>
          </w:tcPr>
          <w:p w14:paraId="473C4E0B" w14:textId="2194A6FA" w:rsidR="00294334" w:rsidRDefault="00294334" w:rsidP="00604080">
            <w:pPr>
              <w:pStyle w:val="TAC"/>
              <w:rPr>
                <w:sz w:val="16"/>
                <w:szCs w:val="16"/>
              </w:rPr>
            </w:pPr>
            <w:r>
              <w:rPr>
                <w:sz w:val="16"/>
                <w:szCs w:val="16"/>
              </w:rPr>
              <w:t>CT#100</w:t>
            </w:r>
          </w:p>
        </w:tc>
        <w:tc>
          <w:tcPr>
            <w:tcW w:w="1094" w:type="dxa"/>
            <w:shd w:val="solid" w:color="FFFFFF" w:fill="auto"/>
          </w:tcPr>
          <w:p w14:paraId="6F8ADCA7" w14:textId="4CCEF9BA" w:rsidR="00294334" w:rsidRDefault="0029433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D3FD8A5" w14:textId="49F08B60" w:rsidR="00294334" w:rsidRDefault="00294334" w:rsidP="00604080">
            <w:pPr>
              <w:pStyle w:val="TAL"/>
              <w:rPr>
                <w:sz w:val="16"/>
                <w:szCs w:val="16"/>
              </w:rPr>
            </w:pPr>
            <w:r>
              <w:rPr>
                <w:sz w:val="16"/>
                <w:szCs w:val="16"/>
              </w:rPr>
              <w:t>0817</w:t>
            </w:r>
          </w:p>
        </w:tc>
        <w:tc>
          <w:tcPr>
            <w:tcW w:w="425" w:type="dxa"/>
            <w:shd w:val="solid" w:color="FFFFFF" w:fill="auto"/>
          </w:tcPr>
          <w:p w14:paraId="55671406" w14:textId="578E175E" w:rsidR="00294334" w:rsidRDefault="00294334" w:rsidP="00604080">
            <w:pPr>
              <w:pStyle w:val="TAR"/>
              <w:rPr>
                <w:sz w:val="16"/>
                <w:szCs w:val="16"/>
              </w:rPr>
            </w:pPr>
            <w:r>
              <w:rPr>
                <w:sz w:val="16"/>
                <w:szCs w:val="16"/>
              </w:rPr>
              <w:t>-</w:t>
            </w:r>
          </w:p>
        </w:tc>
        <w:tc>
          <w:tcPr>
            <w:tcW w:w="425" w:type="dxa"/>
            <w:shd w:val="solid" w:color="FFFFFF" w:fill="auto"/>
          </w:tcPr>
          <w:p w14:paraId="6E77FB1A" w14:textId="44BB1E28" w:rsidR="00294334" w:rsidRDefault="00294334" w:rsidP="00604080">
            <w:pPr>
              <w:pStyle w:val="TAC"/>
              <w:rPr>
                <w:sz w:val="16"/>
                <w:szCs w:val="16"/>
              </w:rPr>
            </w:pPr>
            <w:r>
              <w:rPr>
                <w:sz w:val="16"/>
                <w:szCs w:val="16"/>
              </w:rPr>
              <w:t>F</w:t>
            </w:r>
          </w:p>
        </w:tc>
        <w:tc>
          <w:tcPr>
            <w:tcW w:w="4962" w:type="dxa"/>
            <w:shd w:val="solid" w:color="FFFFFF" w:fill="auto"/>
          </w:tcPr>
          <w:p w14:paraId="0BE8F4E2" w14:textId="3A6A8747" w:rsidR="00294334" w:rsidRDefault="00294334" w:rsidP="00604080">
            <w:pPr>
              <w:pStyle w:val="TAL"/>
            </w:pPr>
            <w:r>
              <w:t>Correction to +CGAUTH</w:t>
            </w:r>
          </w:p>
        </w:tc>
        <w:tc>
          <w:tcPr>
            <w:tcW w:w="708" w:type="dxa"/>
            <w:shd w:val="solid" w:color="FFFFFF" w:fill="auto"/>
          </w:tcPr>
          <w:p w14:paraId="03072CE4" w14:textId="4667499A" w:rsidR="00294334" w:rsidRDefault="00294334" w:rsidP="00604080">
            <w:pPr>
              <w:pStyle w:val="TAC"/>
              <w:rPr>
                <w:sz w:val="16"/>
                <w:szCs w:val="16"/>
              </w:rPr>
            </w:pPr>
            <w:r>
              <w:rPr>
                <w:sz w:val="16"/>
                <w:szCs w:val="16"/>
              </w:rPr>
              <w:t>18.3.0</w:t>
            </w:r>
          </w:p>
        </w:tc>
      </w:tr>
      <w:tr w:rsidR="007C2CB5" w:rsidRPr="000903C1" w14:paraId="00392179" w14:textId="77777777" w:rsidTr="00173EEB">
        <w:tc>
          <w:tcPr>
            <w:tcW w:w="800" w:type="dxa"/>
            <w:shd w:val="solid" w:color="FFFFFF" w:fill="auto"/>
          </w:tcPr>
          <w:p w14:paraId="0172CE72" w14:textId="2AC5C77F" w:rsidR="007C2CB5" w:rsidRDefault="007C2CB5" w:rsidP="00604080">
            <w:pPr>
              <w:pStyle w:val="TAC"/>
              <w:rPr>
                <w:sz w:val="16"/>
                <w:szCs w:val="16"/>
              </w:rPr>
            </w:pPr>
            <w:r>
              <w:rPr>
                <w:sz w:val="16"/>
                <w:szCs w:val="16"/>
              </w:rPr>
              <w:t>2023-06</w:t>
            </w:r>
          </w:p>
        </w:tc>
        <w:tc>
          <w:tcPr>
            <w:tcW w:w="800" w:type="dxa"/>
            <w:shd w:val="solid" w:color="FFFFFF" w:fill="auto"/>
          </w:tcPr>
          <w:p w14:paraId="2C669693" w14:textId="008310E2" w:rsidR="007C2CB5" w:rsidRDefault="007C2CB5" w:rsidP="00604080">
            <w:pPr>
              <w:pStyle w:val="TAC"/>
              <w:rPr>
                <w:sz w:val="16"/>
                <w:szCs w:val="16"/>
              </w:rPr>
            </w:pPr>
            <w:r>
              <w:rPr>
                <w:sz w:val="16"/>
                <w:szCs w:val="16"/>
              </w:rPr>
              <w:t>CT#100</w:t>
            </w:r>
          </w:p>
        </w:tc>
        <w:tc>
          <w:tcPr>
            <w:tcW w:w="1094" w:type="dxa"/>
            <w:shd w:val="solid" w:color="FFFFFF" w:fill="auto"/>
          </w:tcPr>
          <w:p w14:paraId="76AB50DA" w14:textId="01D8D49D" w:rsidR="007C2CB5" w:rsidRDefault="007C2C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CP-231257</w:t>
            </w:r>
          </w:p>
        </w:tc>
        <w:tc>
          <w:tcPr>
            <w:tcW w:w="525" w:type="dxa"/>
            <w:shd w:val="solid" w:color="FFFFFF" w:fill="auto"/>
          </w:tcPr>
          <w:p w14:paraId="2549C387" w14:textId="2D2D9529" w:rsidR="007C2CB5" w:rsidRDefault="007C2CB5" w:rsidP="00604080">
            <w:pPr>
              <w:pStyle w:val="TAL"/>
              <w:rPr>
                <w:sz w:val="16"/>
                <w:szCs w:val="16"/>
              </w:rPr>
            </w:pPr>
            <w:r>
              <w:rPr>
                <w:sz w:val="16"/>
                <w:szCs w:val="16"/>
              </w:rPr>
              <w:t>0819</w:t>
            </w:r>
          </w:p>
        </w:tc>
        <w:tc>
          <w:tcPr>
            <w:tcW w:w="425" w:type="dxa"/>
            <w:shd w:val="solid" w:color="FFFFFF" w:fill="auto"/>
          </w:tcPr>
          <w:p w14:paraId="19DEEBBC" w14:textId="0AA5C278" w:rsidR="007C2CB5" w:rsidRDefault="007C2CB5" w:rsidP="00604080">
            <w:pPr>
              <w:pStyle w:val="TAR"/>
              <w:rPr>
                <w:sz w:val="16"/>
                <w:szCs w:val="16"/>
              </w:rPr>
            </w:pPr>
            <w:r>
              <w:rPr>
                <w:sz w:val="16"/>
                <w:szCs w:val="16"/>
              </w:rPr>
              <w:t>1</w:t>
            </w:r>
          </w:p>
        </w:tc>
        <w:tc>
          <w:tcPr>
            <w:tcW w:w="425" w:type="dxa"/>
            <w:shd w:val="solid" w:color="FFFFFF" w:fill="auto"/>
          </w:tcPr>
          <w:p w14:paraId="18064F09" w14:textId="7C7795C1" w:rsidR="007C2CB5" w:rsidRDefault="007C2CB5" w:rsidP="00604080">
            <w:pPr>
              <w:pStyle w:val="TAC"/>
              <w:rPr>
                <w:sz w:val="16"/>
                <w:szCs w:val="16"/>
              </w:rPr>
            </w:pPr>
            <w:r>
              <w:rPr>
                <w:sz w:val="16"/>
                <w:szCs w:val="16"/>
              </w:rPr>
              <w:t>A</w:t>
            </w:r>
          </w:p>
        </w:tc>
        <w:tc>
          <w:tcPr>
            <w:tcW w:w="4962" w:type="dxa"/>
            <w:shd w:val="solid" w:color="FFFFFF" w:fill="auto"/>
          </w:tcPr>
          <w:p w14:paraId="4512C78A" w14:textId="5CD9B548" w:rsidR="007C2CB5" w:rsidRDefault="007C2CB5" w:rsidP="00604080">
            <w:pPr>
              <w:pStyle w:val="TAL"/>
            </w:pPr>
            <w:r>
              <w:t>Adding missing part of the agreed CR 771</w:t>
            </w:r>
          </w:p>
        </w:tc>
        <w:tc>
          <w:tcPr>
            <w:tcW w:w="708" w:type="dxa"/>
            <w:shd w:val="solid" w:color="FFFFFF" w:fill="auto"/>
          </w:tcPr>
          <w:p w14:paraId="7C7DC69B" w14:textId="0AB0BE79" w:rsidR="007C2CB5" w:rsidRDefault="007C2CB5" w:rsidP="00604080">
            <w:pPr>
              <w:pStyle w:val="TAC"/>
              <w:rPr>
                <w:sz w:val="16"/>
                <w:szCs w:val="16"/>
              </w:rPr>
            </w:pPr>
            <w:r>
              <w:rPr>
                <w:sz w:val="16"/>
                <w:szCs w:val="16"/>
              </w:rPr>
              <w:t>18.3.0</w:t>
            </w:r>
          </w:p>
        </w:tc>
      </w:tr>
      <w:tr w:rsidR="00FF15BD" w:rsidRPr="000903C1" w14:paraId="34002C92" w14:textId="77777777" w:rsidTr="00173EEB">
        <w:tc>
          <w:tcPr>
            <w:tcW w:w="800" w:type="dxa"/>
            <w:shd w:val="solid" w:color="FFFFFF" w:fill="auto"/>
          </w:tcPr>
          <w:p w14:paraId="3A5EE560" w14:textId="05BAB396" w:rsidR="00FF15BD" w:rsidRDefault="00FF15BD" w:rsidP="00604080">
            <w:pPr>
              <w:pStyle w:val="TAC"/>
              <w:rPr>
                <w:sz w:val="16"/>
                <w:szCs w:val="16"/>
              </w:rPr>
            </w:pPr>
            <w:r>
              <w:rPr>
                <w:sz w:val="16"/>
                <w:szCs w:val="16"/>
              </w:rPr>
              <w:t>2023-06</w:t>
            </w:r>
          </w:p>
        </w:tc>
        <w:tc>
          <w:tcPr>
            <w:tcW w:w="800" w:type="dxa"/>
            <w:shd w:val="solid" w:color="FFFFFF" w:fill="auto"/>
          </w:tcPr>
          <w:p w14:paraId="659269AA" w14:textId="66882D19" w:rsidR="00FF15BD" w:rsidRDefault="00FF15BD" w:rsidP="00604080">
            <w:pPr>
              <w:pStyle w:val="TAC"/>
              <w:rPr>
                <w:sz w:val="16"/>
                <w:szCs w:val="16"/>
              </w:rPr>
            </w:pPr>
            <w:r>
              <w:rPr>
                <w:sz w:val="16"/>
                <w:szCs w:val="16"/>
              </w:rPr>
              <w:t>CT#100</w:t>
            </w:r>
          </w:p>
        </w:tc>
        <w:tc>
          <w:tcPr>
            <w:tcW w:w="1094" w:type="dxa"/>
            <w:shd w:val="solid" w:color="FFFFFF" w:fill="auto"/>
          </w:tcPr>
          <w:p w14:paraId="3CEC9E23" w14:textId="2EFDD914" w:rsidR="00FF15BD" w:rsidRDefault="00FF15B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CP-231271</w:t>
            </w:r>
          </w:p>
        </w:tc>
        <w:tc>
          <w:tcPr>
            <w:tcW w:w="525" w:type="dxa"/>
            <w:shd w:val="solid" w:color="FFFFFF" w:fill="auto"/>
          </w:tcPr>
          <w:p w14:paraId="5C7B7676" w14:textId="360720D3" w:rsidR="00FF15BD" w:rsidRDefault="00FF15BD" w:rsidP="00604080">
            <w:pPr>
              <w:pStyle w:val="TAL"/>
              <w:rPr>
                <w:sz w:val="16"/>
                <w:szCs w:val="16"/>
              </w:rPr>
            </w:pPr>
            <w:r>
              <w:rPr>
                <w:sz w:val="16"/>
                <w:szCs w:val="16"/>
              </w:rPr>
              <w:t>0821</w:t>
            </w:r>
          </w:p>
        </w:tc>
        <w:tc>
          <w:tcPr>
            <w:tcW w:w="425" w:type="dxa"/>
            <w:shd w:val="solid" w:color="FFFFFF" w:fill="auto"/>
          </w:tcPr>
          <w:p w14:paraId="077C6D3B" w14:textId="219493DB" w:rsidR="00FF15BD" w:rsidRDefault="00FF15BD" w:rsidP="00604080">
            <w:pPr>
              <w:pStyle w:val="TAR"/>
              <w:rPr>
                <w:sz w:val="16"/>
                <w:szCs w:val="16"/>
              </w:rPr>
            </w:pPr>
            <w:r>
              <w:rPr>
                <w:sz w:val="16"/>
                <w:szCs w:val="16"/>
              </w:rPr>
              <w:t>1</w:t>
            </w:r>
          </w:p>
        </w:tc>
        <w:tc>
          <w:tcPr>
            <w:tcW w:w="425" w:type="dxa"/>
            <w:shd w:val="solid" w:color="FFFFFF" w:fill="auto"/>
          </w:tcPr>
          <w:p w14:paraId="4B77142D" w14:textId="7758C8E1" w:rsidR="00FF15BD" w:rsidRDefault="00FF15BD" w:rsidP="00604080">
            <w:pPr>
              <w:pStyle w:val="TAC"/>
              <w:rPr>
                <w:sz w:val="16"/>
                <w:szCs w:val="16"/>
              </w:rPr>
            </w:pPr>
            <w:r>
              <w:rPr>
                <w:sz w:val="16"/>
                <w:szCs w:val="16"/>
              </w:rPr>
              <w:t>F</w:t>
            </w:r>
          </w:p>
        </w:tc>
        <w:tc>
          <w:tcPr>
            <w:tcW w:w="4962" w:type="dxa"/>
            <w:shd w:val="solid" w:color="FFFFFF" w:fill="auto"/>
          </w:tcPr>
          <w:p w14:paraId="324DCE7A" w14:textId="60632CE2" w:rsidR="00FF15BD" w:rsidRDefault="00FF15BD" w:rsidP="00604080">
            <w:pPr>
              <w:pStyle w:val="TAL"/>
            </w:pPr>
            <w:r>
              <w:t>AT command correction for unavailability period</w:t>
            </w:r>
          </w:p>
        </w:tc>
        <w:tc>
          <w:tcPr>
            <w:tcW w:w="708" w:type="dxa"/>
            <w:shd w:val="solid" w:color="FFFFFF" w:fill="auto"/>
          </w:tcPr>
          <w:p w14:paraId="6DF6E6C6" w14:textId="16F9AD6D" w:rsidR="00FF15BD" w:rsidRDefault="00FF15BD" w:rsidP="00604080">
            <w:pPr>
              <w:pStyle w:val="TAC"/>
              <w:rPr>
                <w:sz w:val="16"/>
                <w:szCs w:val="16"/>
              </w:rPr>
            </w:pPr>
            <w:r>
              <w:rPr>
                <w:sz w:val="16"/>
                <w:szCs w:val="16"/>
              </w:rPr>
              <w:t>18.3.0</w:t>
            </w:r>
          </w:p>
        </w:tc>
      </w:tr>
      <w:tr w:rsidR="008B1181" w:rsidRPr="000903C1" w14:paraId="73BF7D73" w14:textId="77777777" w:rsidTr="00173EEB">
        <w:tc>
          <w:tcPr>
            <w:tcW w:w="800" w:type="dxa"/>
            <w:shd w:val="solid" w:color="FFFFFF" w:fill="auto"/>
          </w:tcPr>
          <w:p w14:paraId="53B10021" w14:textId="143C8EA7" w:rsidR="008B1181" w:rsidRDefault="008B1181" w:rsidP="00604080">
            <w:pPr>
              <w:pStyle w:val="TAC"/>
              <w:rPr>
                <w:sz w:val="16"/>
                <w:szCs w:val="16"/>
              </w:rPr>
            </w:pPr>
            <w:r>
              <w:rPr>
                <w:sz w:val="16"/>
                <w:szCs w:val="16"/>
              </w:rPr>
              <w:t>2023-06</w:t>
            </w:r>
          </w:p>
        </w:tc>
        <w:tc>
          <w:tcPr>
            <w:tcW w:w="800" w:type="dxa"/>
            <w:shd w:val="solid" w:color="FFFFFF" w:fill="auto"/>
          </w:tcPr>
          <w:p w14:paraId="485ED2A5" w14:textId="72396977" w:rsidR="008B1181" w:rsidRDefault="008B1181" w:rsidP="00604080">
            <w:pPr>
              <w:pStyle w:val="TAC"/>
              <w:rPr>
                <w:sz w:val="16"/>
                <w:szCs w:val="16"/>
              </w:rPr>
            </w:pPr>
            <w:r>
              <w:rPr>
                <w:sz w:val="16"/>
                <w:szCs w:val="16"/>
              </w:rPr>
              <w:t>CT#100</w:t>
            </w:r>
          </w:p>
        </w:tc>
        <w:tc>
          <w:tcPr>
            <w:tcW w:w="1094" w:type="dxa"/>
            <w:shd w:val="solid" w:color="FFFFFF" w:fill="auto"/>
          </w:tcPr>
          <w:p w14:paraId="78C3E9EA" w14:textId="39A1A216" w:rsidR="008B1181" w:rsidRDefault="008B118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CP-231225</w:t>
            </w:r>
          </w:p>
        </w:tc>
        <w:tc>
          <w:tcPr>
            <w:tcW w:w="525" w:type="dxa"/>
            <w:shd w:val="solid" w:color="FFFFFF" w:fill="auto"/>
          </w:tcPr>
          <w:p w14:paraId="0EF1BE61" w14:textId="777085BE" w:rsidR="008B1181" w:rsidRDefault="008B1181" w:rsidP="00604080">
            <w:pPr>
              <w:pStyle w:val="TAL"/>
              <w:rPr>
                <w:sz w:val="16"/>
                <w:szCs w:val="16"/>
              </w:rPr>
            </w:pPr>
            <w:r>
              <w:rPr>
                <w:sz w:val="16"/>
                <w:szCs w:val="16"/>
              </w:rPr>
              <w:t>0815</w:t>
            </w:r>
          </w:p>
        </w:tc>
        <w:tc>
          <w:tcPr>
            <w:tcW w:w="425" w:type="dxa"/>
            <w:shd w:val="solid" w:color="FFFFFF" w:fill="auto"/>
          </w:tcPr>
          <w:p w14:paraId="6B215931" w14:textId="35A8C49D" w:rsidR="008B1181" w:rsidRDefault="008B1181" w:rsidP="00604080">
            <w:pPr>
              <w:pStyle w:val="TAR"/>
              <w:rPr>
                <w:sz w:val="16"/>
                <w:szCs w:val="16"/>
              </w:rPr>
            </w:pPr>
            <w:r>
              <w:rPr>
                <w:sz w:val="16"/>
                <w:szCs w:val="16"/>
              </w:rPr>
              <w:t>1</w:t>
            </w:r>
          </w:p>
        </w:tc>
        <w:tc>
          <w:tcPr>
            <w:tcW w:w="425" w:type="dxa"/>
            <w:shd w:val="solid" w:color="FFFFFF" w:fill="auto"/>
          </w:tcPr>
          <w:p w14:paraId="7967915A" w14:textId="532BCEEF" w:rsidR="008B1181" w:rsidRDefault="008B1181" w:rsidP="00604080">
            <w:pPr>
              <w:pStyle w:val="TAC"/>
              <w:rPr>
                <w:sz w:val="16"/>
                <w:szCs w:val="16"/>
              </w:rPr>
            </w:pPr>
            <w:r>
              <w:rPr>
                <w:sz w:val="16"/>
                <w:szCs w:val="16"/>
              </w:rPr>
              <w:t>F</w:t>
            </w:r>
          </w:p>
        </w:tc>
        <w:tc>
          <w:tcPr>
            <w:tcW w:w="4962" w:type="dxa"/>
            <w:shd w:val="solid" w:color="FFFFFF" w:fill="auto"/>
          </w:tcPr>
          <w:p w14:paraId="154020E9" w14:textId="0EA7079C" w:rsidR="008B1181" w:rsidRDefault="008B1181" w:rsidP="00604080">
            <w:pPr>
              <w:pStyle w:val="TAL"/>
            </w:pPr>
            <w:r>
              <w:t>Corrections to 5G and satellite RATs</w:t>
            </w:r>
          </w:p>
        </w:tc>
        <w:tc>
          <w:tcPr>
            <w:tcW w:w="708" w:type="dxa"/>
            <w:shd w:val="solid" w:color="FFFFFF" w:fill="auto"/>
          </w:tcPr>
          <w:p w14:paraId="583B3DD2" w14:textId="28766974" w:rsidR="008B1181" w:rsidRDefault="008B1181" w:rsidP="00604080">
            <w:pPr>
              <w:pStyle w:val="TAC"/>
              <w:rPr>
                <w:sz w:val="16"/>
                <w:szCs w:val="16"/>
              </w:rPr>
            </w:pPr>
            <w:r>
              <w:rPr>
                <w:sz w:val="16"/>
                <w:szCs w:val="16"/>
              </w:rPr>
              <w:t>18.3.0</w:t>
            </w:r>
          </w:p>
        </w:tc>
      </w:tr>
      <w:tr w:rsidR="00554FA3" w:rsidRPr="000903C1" w14:paraId="46EA2BEE" w14:textId="77777777" w:rsidTr="00173EEB">
        <w:tc>
          <w:tcPr>
            <w:tcW w:w="800" w:type="dxa"/>
            <w:shd w:val="solid" w:color="FFFFFF" w:fill="auto"/>
          </w:tcPr>
          <w:p w14:paraId="67D610BE" w14:textId="20A41417" w:rsidR="00554FA3" w:rsidRDefault="00554FA3" w:rsidP="00604080">
            <w:pPr>
              <w:pStyle w:val="TAC"/>
              <w:rPr>
                <w:sz w:val="16"/>
                <w:szCs w:val="16"/>
              </w:rPr>
            </w:pPr>
            <w:r>
              <w:rPr>
                <w:sz w:val="16"/>
                <w:szCs w:val="16"/>
              </w:rPr>
              <w:t>2023-06</w:t>
            </w:r>
          </w:p>
        </w:tc>
        <w:tc>
          <w:tcPr>
            <w:tcW w:w="800" w:type="dxa"/>
            <w:shd w:val="solid" w:color="FFFFFF" w:fill="auto"/>
          </w:tcPr>
          <w:p w14:paraId="1A4D3BD1" w14:textId="51A38CE6" w:rsidR="00554FA3" w:rsidRDefault="00554FA3" w:rsidP="00604080">
            <w:pPr>
              <w:pStyle w:val="TAC"/>
              <w:rPr>
                <w:sz w:val="16"/>
                <w:szCs w:val="16"/>
              </w:rPr>
            </w:pPr>
            <w:r>
              <w:rPr>
                <w:sz w:val="16"/>
                <w:szCs w:val="16"/>
              </w:rPr>
              <w:t>CT#100</w:t>
            </w:r>
          </w:p>
        </w:tc>
        <w:tc>
          <w:tcPr>
            <w:tcW w:w="1094" w:type="dxa"/>
            <w:shd w:val="solid" w:color="FFFFFF" w:fill="auto"/>
          </w:tcPr>
          <w:p w14:paraId="1FFC7EE5" w14:textId="241B8214" w:rsidR="00554FA3" w:rsidRDefault="00554FA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349CD2FC" w14:textId="3A28B6E4" w:rsidR="00554FA3" w:rsidRDefault="00554FA3" w:rsidP="00604080">
            <w:pPr>
              <w:pStyle w:val="TAL"/>
              <w:rPr>
                <w:sz w:val="16"/>
                <w:szCs w:val="16"/>
              </w:rPr>
            </w:pPr>
            <w:r>
              <w:rPr>
                <w:sz w:val="16"/>
                <w:szCs w:val="16"/>
              </w:rPr>
              <w:t>0820</w:t>
            </w:r>
          </w:p>
        </w:tc>
        <w:tc>
          <w:tcPr>
            <w:tcW w:w="425" w:type="dxa"/>
            <w:shd w:val="solid" w:color="FFFFFF" w:fill="auto"/>
          </w:tcPr>
          <w:p w14:paraId="7F56E56F" w14:textId="7878482B" w:rsidR="00554FA3" w:rsidRDefault="00554FA3" w:rsidP="00604080">
            <w:pPr>
              <w:pStyle w:val="TAR"/>
              <w:rPr>
                <w:sz w:val="16"/>
                <w:szCs w:val="16"/>
              </w:rPr>
            </w:pPr>
            <w:r>
              <w:rPr>
                <w:sz w:val="16"/>
                <w:szCs w:val="16"/>
              </w:rPr>
              <w:t>1</w:t>
            </w:r>
          </w:p>
        </w:tc>
        <w:tc>
          <w:tcPr>
            <w:tcW w:w="425" w:type="dxa"/>
            <w:shd w:val="solid" w:color="FFFFFF" w:fill="auto"/>
          </w:tcPr>
          <w:p w14:paraId="43ACD600" w14:textId="6F7E46B1" w:rsidR="00554FA3" w:rsidRDefault="00554FA3" w:rsidP="00604080">
            <w:pPr>
              <w:pStyle w:val="TAC"/>
              <w:rPr>
                <w:sz w:val="16"/>
                <w:szCs w:val="16"/>
              </w:rPr>
            </w:pPr>
            <w:r>
              <w:rPr>
                <w:sz w:val="16"/>
                <w:szCs w:val="16"/>
              </w:rPr>
              <w:t>F</w:t>
            </w:r>
          </w:p>
        </w:tc>
        <w:tc>
          <w:tcPr>
            <w:tcW w:w="4962" w:type="dxa"/>
            <w:shd w:val="solid" w:color="FFFFFF" w:fill="auto"/>
          </w:tcPr>
          <w:p w14:paraId="589A8F72" w14:textId="4FDA5C95" w:rsidR="00554FA3" w:rsidRDefault="00554FA3" w:rsidP="00604080">
            <w:pPr>
              <w:pStyle w:val="TAL"/>
            </w:pPr>
            <w:r>
              <w:t>Adding QFI to +CAPPLEVMRNR</w:t>
            </w:r>
          </w:p>
        </w:tc>
        <w:tc>
          <w:tcPr>
            <w:tcW w:w="708" w:type="dxa"/>
            <w:shd w:val="solid" w:color="FFFFFF" w:fill="auto"/>
          </w:tcPr>
          <w:p w14:paraId="3C7DF343" w14:textId="5215AB69" w:rsidR="00554FA3" w:rsidRDefault="00554FA3" w:rsidP="00604080">
            <w:pPr>
              <w:pStyle w:val="TAC"/>
              <w:rPr>
                <w:sz w:val="16"/>
                <w:szCs w:val="16"/>
              </w:rPr>
            </w:pPr>
            <w:r>
              <w:rPr>
                <w:sz w:val="16"/>
                <w:szCs w:val="16"/>
              </w:rPr>
              <w:t>18.3.0</w:t>
            </w:r>
          </w:p>
        </w:tc>
      </w:tr>
      <w:tr w:rsidR="00F516E7" w:rsidRPr="000903C1" w14:paraId="7E20BFA7" w14:textId="77777777" w:rsidTr="00173EEB">
        <w:tc>
          <w:tcPr>
            <w:tcW w:w="800" w:type="dxa"/>
            <w:shd w:val="solid" w:color="FFFFFF" w:fill="auto"/>
          </w:tcPr>
          <w:p w14:paraId="062AB645" w14:textId="2FECF155" w:rsidR="00F516E7" w:rsidRDefault="00F516E7" w:rsidP="00604080">
            <w:pPr>
              <w:pStyle w:val="TAC"/>
              <w:rPr>
                <w:sz w:val="16"/>
                <w:szCs w:val="16"/>
              </w:rPr>
            </w:pPr>
            <w:r>
              <w:rPr>
                <w:sz w:val="16"/>
                <w:szCs w:val="16"/>
              </w:rPr>
              <w:t>2023-09</w:t>
            </w:r>
          </w:p>
        </w:tc>
        <w:tc>
          <w:tcPr>
            <w:tcW w:w="800" w:type="dxa"/>
            <w:shd w:val="solid" w:color="FFFFFF" w:fill="auto"/>
          </w:tcPr>
          <w:p w14:paraId="2F9F28B1" w14:textId="27656962" w:rsidR="00F516E7" w:rsidRDefault="00F516E7" w:rsidP="00604080">
            <w:pPr>
              <w:pStyle w:val="TAC"/>
              <w:rPr>
                <w:sz w:val="16"/>
                <w:szCs w:val="16"/>
              </w:rPr>
            </w:pPr>
            <w:r>
              <w:rPr>
                <w:sz w:val="16"/>
                <w:szCs w:val="16"/>
              </w:rPr>
              <w:t>CT#101</w:t>
            </w:r>
          </w:p>
        </w:tc>
        <w:tc>
          <w:tcPr>
            <w:tcW w:w="1094" w:type="dxa"/>
            <w:shd w:val="solid" w:color="FFFFFF" w:fill="auto"/>
          </w:tcPr>
          <w:p w14:paraId="07E8EDEA" w14:textId="5949DA71" w:rsidR="00F516E7"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0DFBD4CC" w14:textId="3F0192EE" w:rsidR="00F516E7" w:rsidRDefault="00F516E7" w:rsidP="00604080">
            <w:pPr>
              <w:pStyle w:val="TAL"/>
              <w:rPr>
                <w:sz w:val="16"/>
                <w:szCs w:val="16"/>
              </w:rPr>
            </w:pPr>
            <w:r>
              <w:rPr>
                <w:sz w:val="16"/>
                <w:szCs w:val="16"/>
              </w:rPr>
              <w:t>0826</w:t>
            </w:r>
          </w:p>
        </w:tc>
        <w:tc>
          <w:tcPr>
            <w:tcW w:w="425" w:type="dxa"/>
            <w:shd w:val="solid" w:color="FFFFFF" w:fill="auto"/>
          </w:tcPr>
          <w:p w14:paraId="111F3EB9" w14:textId="3FAEE220" w:rsidR="00F516E7" w:rsidRDefault="00F516E7" w:rsidP="00604080">
            <w:pPr>
              <w:pStyle w:val="TAR"/>
              <w:rPr>
                <w:sz w:val="16"/>
                <w:szCs w:val="16"/>
              </w:rPr>
            </w:pPr>
            <w:r>
              <w:rPr>
                <w:sz w:val="16"/>
                <w:szCs w:val="16"/>
              </w:rPr>
              <w:t>-</w:t>
            </w:r>
          </w:p>
        </w:tc>
        <w:tc>
          <w:tcPr>
            <w:tcW w:w="425" w:type="dxa"/>
            <w:shd w:val="solid" w:color="FFFFFF" w:fill="auto"/>
          </w:tcPr>
          <w:p w14:paraId="76B603EA" w14:textId="4ABEC370" w:rsidR="00F516E7" w:rsidRDefault="00F516E7" w:rsidP="00604080">
            <w:pPr>
              <w:pStyle w:val="TAC"/>
              <w:rPr>
                <w:sz w:val="16"/>
                <w:szCs w:val="16"/>
              </w:rPr>
            </w:pPr>
            <w:r>
              <w:rPr>
                <w:sz w:val="16"/>
                <w:szCs w:val="16"/>
              </w:rPr>
              <w:t>F</w:t>
            </w:r>
          </w:p>
        </w:tc>
        <w:tc>
          <w:tcPr>
            <w:tcW w:w="4962" w:type="dxa"/>
            <w:shd w:val="solid" w:color="FFFFFF" w:fill="auto"/>
          </w:tcPr>
          <w:p w14:paraId="3FC11780" w14:textId="5B7B9B10" w:rsidR="00F516E7" w:rsidRDefault="00F516E7" w:rsidP="00604080">
            <w:pPr>
              <w:pStyle w:val="TAL"/>
            </w:pPr>
            <w:r>
              <w:t>Updates to +C5GNSSAIRDP for partially allowed NSSAI</w:t>
            </w:r>
          </w:p>
        </w:tc>
        <w:tc>
          <w:tcPr>
            <w:tcW w:w="708" w:type="dxa"/>
            <w:shd w:val="solid" w:color="FFFFFF" w:fill="auto"/>
          </w:tcPr>
          <w:p w14:paraId="6DAF6E20" w14:textId="5CC86522" w:rsidR="00F516E7" w:rsidRDefault="00F516E7" w:rsidP="00604080">
            <w:pPr>
              <w:pStyle w:val="TAC"/>
              <w:rPr>
                <w:sz w:val="16"/>
                <w:szCs w:val="16"/>
              </w:rPr>
            </w:pPr>
            <w:r>
              <w:rPr>
                <w:sz w:val="16"/>
                <w:szCs w:val="16"/>
              </w:rPr>
              <w:t>18.4.0</w:t>
            </w:r>
          </w:p>
        </w:tc>
      </w:tr>
      <w:tr w:rsidR="00F33082" w:rsidRPr="000903C1" w14:paraId="565082C1" w14:textId="77777777" w:rsidTr="00173EEB">
        <w:tc>
          <w:tcPr>
            <w:tcW w:w="800" w:type="dxa"/>
            <w:shd w:val="solid" w:color="FFFFFF" w:fill="auto"/>
          </w:tcPr>
          <w:p w14:paraId="702C0BBD" w14:textId="69B515C1" w:rsidR="00F33082" w:rsidRDefault="00F33082" w:rsidP="00604080">
            <w:pPr>
              <w:pStyle w:val="TAC"/>
              <w:rPr>
                <w:sz w:val="16"/>
                <w:szCs w:val="16"/>
              </w:rPr>
            </w:pPr>
            <w:r>
              <w:rPr>
                <w:sz w:val="16"/>
                <w:szCs w:val="16"/>
              </w:rPr>
              <w:t>2023-09</w:t>
            </w:r>
          </w:p>
        </w:tc>
        <w:tc>
          <w:tcPr>
            <w:tcW w:w="800" w:type="dxa"/>
            <w:shd w:val="solid" w:color="FFFFFF" w:fill="auto"/>
          </w:tcPr>
          <w:p w14:paraId="64CB358A" w14:textId="63107FAD" w:rsidR="00F33082" w:rsidRDefault="00F33082" w:rsidP="00604080">
            <w:pPr>
              <w:pStyle w:val="TAC"/>
              <w:rPr>
                <w:sz w:val="16"/>
                <w:szCs w:val="16"/>
              </w:rPr>
            </w:pPr>
            <w:r>
              <w:rPr>
                <w:sz w:val="16"/>
                <w:szCs w:val="16"/>
              </w:rPr>
              <w:t>CT#101</w:t>
            </w:r>
          </w:p>
        </w:tc>
        <w:tc>
          <w:tcPr>
            <w:tcW w:w="1094" w:type="dxa"/>
            <w:shd w:val="solid" w:color="FFFFFF" w:fill="auto"/>
          </w:tcPr>
          <w:p w14:paraId="62D1CDEA" w14:textId="29275746" w:rsidR="00F33082"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25D58198" w14:textId="60DB7473" w:rsidR="00F33082" w:rsidRDefault="00F33082" w:rsidP="00604080">
            <w:pPr>
              <w:pStyle w:val="TAL"/>
              <w:rPr>
                <w:sz w:val="16"/>
                <w:szCs w:val="16"/>
              </w:rPr>
            </w:pPr>
            <w:r>
              <w:rPr>
                <w:sz w:val="16"/>
                <w:szCs w:val="16"/>
              </w:rPr>
              <w:t>0827</w:t>
            </w:r>
          </w:p>
        </w:tc>
        <w:tc>
          <w:tcPr>
            <w:tcW w:w="425" w:type="dxa"/>
            <w:shd w:val="solid" w:color="FFFFFF" w:fill="auto"/>
          </w:tcPr>
          <w:p w14:paraId="0AD97A2A" w14:textId="0BDF9485" w:rsidR="00F33082" w:rsidRDefault="00F33082" w:rsidP="00604080">
            <w:pPr>
              <w:pStyle w:val="TAR"/>
              <w:rPr>
                <w:sz w:val="16"/>
                <w:szCs w:val="16"/>
              </w:rPr>
            </w:pPr>
            <w:r>
              <w:rPr>
                <w:sz w:val="16"/>
                <w:szCs w:val="16"/>
              </w:rPr>
              <w:t>-</w:t>
            </w:r>
          </w:p>
        </w:tc>
        <w:tc>
          <w:tcPr>
            <w:tcW w:w="425" w:type="dxa"/>
            <w:shd w:val="solid" w:color="FFFFFF" w:fill="auto"/>
          </w:tcPr>
          <w:p w14:paraId="54305DD8" w14:textId="1B733D2A" w:rsidR="00F33082" w:rsidRDefault="00F33082" w:rsidP="00604080">
            <w:pPr>
              <w:pStyle w:val="TAC"/>
              <w:rPr>
                <w:sz w:val="16"/>
                <w:szCs w:val="16"/>
              </w:rPr>
            </w:pPr>
            <w:r>
              <w:rPr>
                <w:sz w:val="16"/>
                <w:szCs w:val="16"/>
              </w:rPr>
              <w:t>F</w:t>
            </w:r>
          </w:p>
        </w:tc>
        <w:tc>
          <w:tcPr>
            <w:tcW w:w="4962" w:type="dxa"/>
            <w:shd w:val="solid" w:color="FFFFFF" w:fill="auto"/>
          </w:tcPr>
          <w:p w14:paraId="5E8D1756" w14:textId="68A01973" w:rsidR="00F33082" w:rsidRDefault="00F33082" w:rsidP="00604080">
            <w:pPr>
              <w:pStyle w:val="TAL"/>
            </w:pPr>
            <w:r>
              <w:t>New AT command +CCKEYREQ to request for the ciphering keys</w:t>
            </w:r>
          </w:p>
        </w:tc>
        <w:tc>
          <w:tcPr>
            <w:tcW w:w="708" w:type="dxa"/>
            <w:shd w:val="solid" w:color="FFFFFF" w:fill="auto"/>
          </w:tcPr>
          <w:p w14:paraId="65C51F59" w14:textId="60D673C3" w:rsidR="00F33082" w:rsidRDefault="00F33082" w:rsidP="00604080">
            <w:pPr>
              <w:pStyle w:val="TAC"/>
              <w:rPr>
                <w:sz w:val="16"/>
                <w:szCs w:val="16"/>
              </w:rPr>
            </w:pPr>
            <w:r>
              <w:rPr>
                <w:sz w:val="16"/>
                <w:szCs w:val="16"/>
              </w:rPr>
              <w:t>18.4.0</w:t>
            </w:r>
          </w:p>
        </w:tc>
      </w:tr>
      <w:tr w:rsidR="00FF3D57" w:rsidRPr="000903C1" w14:paraId="6D96C5F1" w14:textId="77777777" w:rsidTr="00173EEB">
        <w:tc>
          <w:tcPr>
            <w:tcW w:w="800" w:type="dxa"/>
            <w:shd w:val="solid" w:color="FFFFFF" w:fill="auto"/>
          </w:tcPr>
          <w:p w14:paraId="30BFC31B" w14:textId="4C34B340" w:rsidR="00FF3D57" w:rsidRDefault="00FF3D57" w:rsidP="00604080">
            <w:pPr>
              <w:pStyle w:val="TAC"/>
              <w:rPr>
                <w:sz w:val="16"/>
                <w:szCs w:val="16"/>
              </w:rPr>
            </w:pPr>
            <w:r>
              <w:rPr>
                <w:sz w:val="16"/>
                <w:szCs w:val="16"/>
              </w:rPr>
              <w:t>2023-09</w:t>
            </w:r>
          </w:p>
        </w:tc>
        <w:tc>
          <w:tcPr>
            <w:tcW w:w="800" w:type="dxa"/>
            <w:shd w:val="solid" w:color="FFFFFF" w:fill="auto"/>
          </w:tcPr>
          <w:p w14:paraId="47ACBBC0" w14:textId="1CCD6C1A" w:rsidR="00FF3D57" w:rsidRDefault="00FF3D57" w:rsidP="00604080">
            <w:pPr>
              <w:pStyle w:val="TAC"/>
              <w:rPr>
                <w:sz w:val="16"/>
                <w:szCs w:val="16"/>
              </w:rPr>
            </w:pPr>
            <w:r>
              <w:rPr>
                <w:sz w:val="16"/>
                <w:szCs w:val="16"/>
              </w:rPr>
              <w:t>CT#101</w:t>
            </w:r>
          </w:p>
        </w:tc>
        <w:tc>
          <w:tcPr>
            <w:tcW w:w="1094" w:type="dxa"/>
            <w:shd w:val="solid" w:color="FFFFFF" w:fill="auto"/>
          </w:tcPr>
          <w:p w14:paraId="48AB7F87" w14:textId="74D1993F" w:rsidR="00FF3D57" w:rsidRDefault="00FF3D5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CP-232203</w:t>
            </w:r>
          </w:p>
        </w:tc>
        <w:tc>
          <w:tcPr>
            <w:tcW w:w="525" w:type="dxa"/>
            <w:shd w:val="solid" w:color="FFFFFF" w:fill="auto"/>
          </w:tcPr>
          <w:p w14:paraId="76484285" w14:textId="5DD4767C" w:rsidR="00FF3D57" w:rsidRDefault="00FF3D57" w:rsidP="00604080">
            <w:pPr>
              <w:pStyle w:val="TAL"/>
              <w:rPr>
                <w:sz w:val="16"/>
                <w:szCs w:val="16"/>
              </w:rPr>
            </w:pPr>
            <w:r>
              <w:rPr>
                <w:sz w:val="16"/>
                <w:szCs w:val="16"/>
              </w:rPr>
              <w:t>0824</w:t>
            </w:r>
          </w:p>
        </w:tc>
        <w:tc>
          <w:tcPr>
            <w:tcW w:w="425" w:type="dxa"/>
            <w:shd w:val="solid" w:color="FFFFFF" w:fill="auto"/>
          </w:tcPr>
          <w:p w14:paraId="4D2CD869" w14:textId="343DAB36" w:rsidR="00FF3D57" w:rsidRDefault="00FF3D57" w:rsidP="00604080">
            <w:pPr>
              <w:pStyle w:val="TAR"/>
              <w:rPr>
                <w:sz w:val="16"/>
                <w:szCs w:val="16"/>
              </w:rPr>
            </w:pPr>
            <w:r>
              <w:rPr>
                <w:sz w:val="16"/>
                <w:szCs w:val="16"/>
              </w:rPr>
              <w:t>1</w:t>
            </w:r>
          </w:p>
        </w:tc>
        <w:tc>
          <w:tcPr>
            <w:tcW w:w="425" w:type="dxa"/>
            <w:shd w:val="solid" w:color="FFFFFF" w:fill="auto"/>
          </w:tcPr>
          <w:p w14:paraId="4C7703CB" w14:textId="2C2D6111" w:rsidR="00FF3D57" w:rsidRDefault="00FF3D57" w:rsidP="00604080">
            <w:pPr>
              <w:pStyle w:val="TAC"/>
              <w:rPr>
                <w:sz w:val="16"/>
                <w:szCs w:val="16"/>
              </w:rPr>
            </w:pPr>
            <w:r>
              <w:rPr>
                <w:sz w:val="16"/>
                <w:szCs w:val="16"/>
              </w:rPr>
              <w:t>B</w:t>
            </w:r>
          </w:p>
        </w:tc>
        <w:tc>
          <w:tcPr>
            <w:tcW w:w="4962" w:type="dxa"/>
            <w:shd w:val="solid" w:color="FFFFFF" w:fill="auto"/>
          </w:tcPr>
          <w:p w14:paraId="0CD95FCF" w14:textId="480A81FF" w:rsidR="00FF3D57" w:rsidRDefault="00FF3D57" w:rsidP="00604080">
            <w:pPr>
              <w:pStyle w:val="TAL"/>
            </w:pPr>
            <w:r>
              <w:t>AT commands for EDGE-5 API</w:t>
            </w:r>
          </w:p>
        </w:tc>
        <w:tc>
          <w:tcPr>
            <w:tcW w:w="708" w:type="dxa"/>
            <w:shd w:val="solid" w:color="FFFFFF" w:fill="auto"/>
          </w:tcPr>
          <w:p w14:paraId="0A3D529B" w14:textId="227D3558" w:rsidR="00FF3D57" w:rsidRDefault="00FF3D57" w:rsidP="00604080">
            <w:pPr>
              <w:pStyle w:val="TAC"/>
              <w:rPr>
                <w:sz w:val="16"/>
                <w:szCs w:val="16"/>
              </w:rPr>
            </w:pPr>
            <w:r>
              <w:rPr>
                <w:sz w:val="16"/>
                <w:szCs w:val="16"/>
              </w:rPr>
              <w:t>18.4.0</w:t>
            </w:r>
          </w:p>
        </w:tc>
      </w:tr>
      <w:tr w:rsidR="00484063" w:rsidRPr="000903C1" w14:paraId="34CF874D" w14:textId="77777777" w:rsidTr="00173EEB">
        <w:tc>
          <w:tcPr>
            <w:tcW w:w="800" w:type="dxa"/>
            <w:shd w:val="solid" w:color="FFFFFF" w:fill="auto"/>
          </w:tcPr>
          <w:p w14:paraId="756D2D3C" w14:textId="18865ACF" w:rsidR="00484063" w:rsidRDefault="00484063" w:rsidP="00604080">
            <w:pPr>
              <w:pStyle w:val="TAC"/>
              <w:rPr>
                <w:sz w:val="16"/>
                <w:szCs w:val="16"/>
              </w:rPr>
            </w:pPr>
            <w:r>
              <w:rPr>
                <w:sz w:val="16"/>
                <w:szCs w:val="16"/>
              </w:rPr>
              <w:t>2023-09</w:t>
            </w:r>
          </w:p>
        </w:tc>
        <w:tc>
          <w:tcPr>
            <w:tcW w:w="800" w:type="dxa"/>
            <w:shd w:val="solid" w:color="FFFFFF" w:fill="auto"/>
          </w:tcPr>
          <w:p w14:paraId="786D3C06" w14:textId="755675C3" w:rsidR="00484063" w:rsidRDefault="00484063" w:rsidP="00604080">
            <w:pPr>
              <w:pStyle w:val="TAC"/>
              <w:rPr>
                <w:sz w:val="16"/>
                <w:szCs w:val="16"/>
              </w:rPr>
            </w:pPr>
            <w:r>
              <w:rPr>
                <w:sz w:val="16"/>
                <w:szCs w:val="16"/>
              </w:rPr>
              <w:t>CT#101</w:t>
            </w:r>
          </w:p>
        </w:tc>
        <w:tc>
          <w:tcPr>
            <w:tcW w:w="1094" w:type="dxa"/>
            <w:shd w:val="solid" w:color="FFFFFF" w:fill="auto"/>
          </w:tcPr>
          <w:p w14:paraId="11A49B4F" w14:textId="165EA9C2" w:rsidR="00484063" w:rsidRDefault="0048406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CP-232198</w:t>
            </w:r>
          </w:p>
        </w:tc>
        <w:tc>
          <w:tcPr>
            <w:tcW w:w="525" w:type="dxa"/>
            <w:shd w:val="solid" w:color="FFFFFF" w:fill="auto"/>
          </w:tcPr>
          <w:p w14:paraId="72E6D32E" w14:textId="2CE76F70" w:rsidR="00484063" w:rsidRDefault="00484063" w:rsidP="00604080">
            <w:pPr>
              <w:pStyle w:val="TAL"/>
              <w:rPr>
                <w:sz w:val="16"/>
                <w:szCs w:val="16"/>
              </w:rPr>
            </w:pPr>
            <w:r>
              <w:rPr>
                <w:sz w:val="16"/>
                <w:szCs w:val="16"/>
              </w:rPr>
              <w:t>0822</w:t>
            </w:r>
          </w:p>
        </w:tc>
        <w:tc>
          <w:tcPr>
            <w:tcW w:w="425" w:type="dxa"/>
            <w:shd w:val="solid" w:color="FFFFFF" w:fill="auto"/>
          </w:tcPr>
          <w:p w14:paraId="1C406F5E" w14:textId="46D4392B" w:rsidR="00484063" w:rsidRDefault="00484063" w:rsidP="00604080">
            <w:pPr>
              <w:pStyle w:val="TAR"/>
              <w:rPr>
                <w:sz w:val="16"/>
                <w:szCs w:val="16"/>
              </w:rPr>
            </w:pPr>
            <w:r>
              <w:rPr>
                <w:sz w:val="16"/>
                <w:szCs w:val="16"/>
              </w:rPr>
              <w:t>1</w:t>
            </w:r>
          </w:p>
        </w:tc>
        <w:tc>
          <w:tcPr>
            <w:tcW w:w="425" w:type="dxa"/>
            <w:shd w:val="solid" w:color="FFFFFF" w:fill="auto"/>
          </w:tcPr>
          <w:p w14:paraId="6EFD331A" w14:textId="20713B1C" w:rsidR="00484063" w:rsidRDefault="00484063" w:rsidP="00604080">
            <w:pPr>
              <w:pStyle w:val="TAC"/>
              <w:rPr>
                <w:sz w:val="16"/>
                <w:szCs w:val="16"/>
              </w:rPr>
            </w:pPr>
            <w:r>
              <w:rPr>
                <w:sz w:val="16"/>
                <w:szCs w:val="16"/>
              </w:rPr>
              <w:t>B</w:t>
            </w:r>
          </w:p>
        </w:tc>
        <w:tc>
          <w:tcPr>
            <w:tcW w:w="4962" w:type="dxa"/>
            <w:shd w:val="solid" w:color="FFFFFF" w:fill="auto"/>
          </w:tcPr>
          <w:p w14:paraId="029E5101" w14:textId="0B7A966D" w:rsidR="00484063" w:rsidRDefault="00484063" w:rsidP="00604080">
            <w:pPr>
              <w:pStyle w:val="TAL"/>
            </w:pPr>
            <w:r>
              <w:t>New AT-command CDISCO for discontinuous coverage</w:t>
            </w:r>
          </w:p>
        </w:tc>
        <w:tc>
          <w:tcPr>
            <w:tcW w:w="708" w:type="dxa"/>
            <w:shd w:val="solid" w:color="FFFFFF" w:fill="auto"/>
          </w:tcPr>
          <w:p w14:paraId="0E963DDA" w14:textId="4506D177" w:rsidR="00484063" w:rsidRDefault="00484063" w:rsidP="00604080">
            <w:pPr>
              <w:pStyle w:val="TAC"/>
              <w:rPr>
                <w:sz w:val="16"/>
                <w:szCs w:val="16"/>
              </w:rPr>
            </w:pPr>
            <w:r>
              <w:rPr>
                <w:sz w:val="16"/>
                <w:szCs w:val="16"/>
              </w:rPr>
              <w:t>18.4.0</w:t>
            </w:r>
          </w:p>
        </w:tc>
      </w:tr>
      <w:tr w:rsidR="00035A35" w:rsidRPr="000903C1" w14:paraId="250C0A22" w14:textId="77777777" w:rsidTr="00173EEB">
        <w:tc>
          <w:tcPr>
            <w:tcW w:w="800" w:type="dxa"/>
            <w:shd w:val="solid" w:color="FFFFFF" w:fill="auto"/>
          </w:tcPr>
          <w:p w14:paraId="56A07B6D" w14:textId="59ED8BCC" w:rsidR="00035A35" w:rsidRDefault="00035A35" w:rsidP="00604080">
            <w:pPr>
              <w:pStyle w:val="TAC"/>
              <w:rPr>
                <w:sz w:val="16"/>
                <w:szCs w:val="16"/>
              </w:rPr>
            </w:pPr>
            <w:r>
              <w:rPr>
                <w:sz w:val="16"/>
                <w:szCs w:val="16"/>
              </w:rPr>
              <w:t>2023-09</w:t>
            </w:r>
          </w:p>
        </w:tc>
        <w:tc>
          <w:tcPr>
            <w:tcW w:w="800" w:type="dxa"/>
            <w:shd w:val="solid" w:color="FFFFFF" w:fill="auto"/>
          </w:tcPr>
          <w:p w14:paraId="65ABDEE2" w14:textId="0918FBF6" w:rsidR="00035A35" w:rsidRDefault="00035A35" w:rsidP="00604080">
            <w:pPr>
              <w:pStyle w:val="TAC"/>
              <w:rPr>
                <w:sz w:val="16"/>
                <w:szCs w:val="16"/>
              </w:rPr>
            </w:pPr>
            <w:r>
              <w:rPr>
                <w:sz w:val="16"/>
                <w:szCs w:val="16"/>
              </w:rPr>
              <w:t>CT#101</w:t>
            </w:r>
          </w:p>
        </w:tc>
        <w:tc>
          <w:tcPr>
            <w:tcW w:w="1094" w:type="dxa"/>
            <w:shd w:val="solid" w:color="FFFFFF" w:fill="auto"/>
          </w:tcPr>
          <w:p w14:paraId="0D927F96" w14:textId="0E1390C6" w:rsidR="00035A35" w:rsidRDefault="00035A3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48355E28" w14:textId="196F99AB" w:rsidR="00035A35" w:rsidRDefault="00035A35" w:rsidP="00604080">
            <w:pPr>
              <w:pStyle w:val="TAL"/>
              <w:rPr>
                <w:sz w:val="16"/>
                <w:szCs w:val="16"/>
              </w:rPr>
            </w:pPr>
            <w:r>
              <w:rPr>
                <w:sz w:val="16"/>
                <w:szCs w:val="16"/>
              </w:rPr>
              <w:t>0825</w:t>
            </w:r>
          </w:p>
        </w:tc>
        <w:tc>
          <w:tcPr>
            <w:tcW w:w="425" w:type="dxa"/>
            <w:shd w:val="solid" w:color="FFFFFF" w:fill="auto"/>
          </w:tcPr>
          <w:p w14:paraId="4269F501" w14:textId="2DA253FC" w:rsidR="00035A35" w:rsidRDefault="00035A35" w:rsidP="00604080">
            <w:pPr>
              <w:pStyle w:val="TAR"/>
              <w:rPr>
                <w:sz w:val="16"/>
                <w:szCs w:val="16"/>
              </w:rPr>
            </w:pPr>
            <w:r>
              <w:rPr>
                <w:sz w:val="16"/>
                <w:szCs w:val="16"/>
              </w:rPr>
              <w:t>1</w:t>
            </w:r>
          </w:p>
        </w:tc>
        <w:tc>
          <w:tcPr>
            <w:tcW w:w="425" w:type="dxa"/>
            <w:shd w:val="solid" w:color="FFFFFF" w:fill="auto"/>
          </w:tcPr>
          <w:p w14:paraId="75E90459" w14:textId="186CFCCE" w:rsidR="00035A35" w:rsidRDefault="00035A35" w:rsidP="00604080">
            <w:pPr>
              <w:pStyle w:val="TAC"/>
              <w:rPr>
                <w:sz w:val="16"/>
                <w:szCs w:val="16"/>
              </w:rPr>
            </w:pPr>
            <w:r>
              <w:rPr>
                <w:sz w:val="16"/>
                <w:szCs w:val="16"/>
              </w:rPr>
              <w:t>F</w:t>
            </w:r>
          </w:p>
        </w:tc>
        <w:tc>
          <w:tcPr>
            <w:tcW w:w="4962" w:type="dxa"/>
            <w:shd w:val="solid" w:color="FFFFFF" w:fill="auto"/>
          </w:tcPr>
          <w:p w14:paraId="0758B422" w14:textId="18F497B6" w:rsidR="00035A35" w:rsidRDefault="00035A35" w:rsidP="00604080">
            <w:pPr>
              <w:pStyle w:val="TAL"/>
            </w:pPr>
            <w:r>
              <w:t>Updates to 5GS network registration status +C5GREG for disaster condition</w:t>
            </w:r>
          </w:p>
        </w:tc>
        <w:tc>
          <w:tcPr>
            <w:tcW w:w="708" w:type="dxa"/>
            <w:shd w:val="solid" w:color="FFFFFF" w:fill="auto"/>
          </w:tcPr>
          <w:p w14:paraId="7103421B" w14:textId="2CCF3FE2" w:rsidR="00035A35" w:rsidRDefault="00035A35" w:rsidP="00604080">
            <w:pPr>
              <w:pStyle w:val="TAC"/>
              <w:rPr>
                <w:sz w:val="16"/>
                <w:szCs w:val="16"/>
              </w:rPr>
            </w:pPr>
            <w:r>
              <w:rPr>
                <w:sz w:val="16"/>
                <w:szCs w:val="16"/>
              </w:rPr>
              <w:t>18.4.0</w:t>
            </w:r>
          </w:p>
        </w:tc>
      </w:tr>
      <w:tr w:rsidR="00B011CE" w:rsidRPr="00766CAE" w14:paraId="535C9023" w14:textId="77777777" w:rsidTr="00173EEB">
        <w:tc>
          <w:tcPr>
            <w:tcW w:w="800" w:type="dxa"/>
            <w:shd w:val="solid" w:color="FFFFFF" w:fill="auto"/>
          </w:tcPr>
          <w:p w14:paraId="5966188A" w14:textId="14BD602F" w:rsidR="00B011CE" w:rsidRPr="00766CAE" w:rsidRDefault="00B011CE" w:rsidP="00B011CE">
            <w:pPr>
              <w:pStyle w:val="TAC"/>
              <w:rPr>
                <w:sz w:val="16"/>
              </w:rPr>
            </w:pPr>
            <w:r w:rsidRPr="00766CAE">
              <w:rPr>
                <w:sz w:val="16"/>
              </w:rPr>
              <w:t>2023-12</w:t>
            </w:r>
          </w:p>
        </w:tc>
        <w:tc>
          <w:tcPr>
            <w:tcW w:w="800" w:type="dxa"/>
            <w:shd w:val="solid" w:color="FFFFFF" w:fill="auto"/>
          </w:tcPr>
          <w:p w14:paraId="3CC83FAC" w14:textId="4BAF700B" w:rsidR="00B011CE" w:rsidRPr="00766CAE" w:rsidRDefault="00B011CE" w:rsidP="00B011CE">
            <w:pPr>
              <w:pStyle w:val="TAC"/>
              <w:rPr>
                <w:sz w:val="16"/>
              </w:rPr>
            </w:pPr>
            <w:r w:rsidRPr="00921B2E">
              <w:rPr>
                <w:sz w:val="16"/>
              </w:rPr>
              <w:t>CT#102</w:t>
            </w:r>
          </w:p>
        </w:tc>
        <w:tc>
          <w:tcPr>
            <w:tcW w:w="1094" w:type="dxa"/>
            <w:shd w:val="solid" w:color="FFFFFF" w:fill="auto"/>
          </w:tcPr>
          <w:p w14:paraId="693F85A5" w14:textId="1BCA45F1"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44F6F4D1" w14:textId="1B9BD029" w:rsidR="00B011CE" w:rsidRPr="00766CAE" w:rsidRDefault="00B011CE" w:rsidP="00B011CE">
            <w:pPr>
              <w:pStyle w:val="TAC"/>
              <w:rPr>
                <w:sz w:val="16"/>
              </w:rPr>
            </w:pPr>
            <w:r w:rsidRPr="00766CAE">
              <w:rPr>
                <w:sz w:val="16"/>
              </w:rPr>
              <w:t>0829</w:t>
            </w:r>
          </w:p>
        </w:tc>
        <w:tc>
          <w:tcPr>
            <w:tcW w:w="425" w:type="dxa"/>
            <w:shd w:val="solid" w:color="FFFFFF" w:fill="auto"/>
          </w:tcPr>
          <w:p w14:paraId="511AC2A7" w14:textId="438D6E24" w:rsidR="00B011CE" w:rsidRPr="00766CAE" w:rsidRDefault="00B011CE" w:rsidP="00B011CE">
            <w:pPr>
              <w:pStyle w:val="TAC"/>
              <w:rPr>
                <w:sz w:val="16"/>
              </w:rPr>
            </w:pPr>
            <w:r w:rsidRPr="00766CAE">
              <w:rPr>
                <w:sz w:val="16"/>
              </w:rPr>
              <w:t>-</w:t>
            </w:r>
          </w:p>
        </w:tc>
        <w:tc>
          <w:tcPr>
            <w:tcW w:w="425" w:type="dxa"/>
            <w:shd w:val="solid" w:color="FFFFFF" w:fill="auto"/>
          </w:tcPr>
          <w:p w14:paraId="0AAA5A83" w14:textId="23C72C3A" w:rsidR="00B011CE" w:rsidRPr="00766CAE" w:rsidRDefault="00B011CE" w:rsidP="00B011CE">
            <w:pPr>
              <w:pStyle w:val="TAC"/>
              <w:rPr>
                <w:sz w:val="16"/>
              </w:rPr>
            </w:pPr>
            <w:r w:rsidRPr="00766CAE">
              <w:rPr>
                <w:sz w:val="16"/>
              </w:rPr>
              <w:t>F</w:t>
            </w:r>
          </w:p>
        </w:tc>
        <w:tc>
          <w:tcPr>
            <w:tcW w:w="4962" w:type="dxa"/>
            <w:shd w:val="solid" w:color="FFFFFF" w:fill="auto"/>
          </w:tcPr>
          <w:p w14:paraId="445EFEE6" w14:textId="2AF87C0C" w:rsidR="00B011CE" w:rsidRPr="00766CAE" w:rsidRDefault="00B011CE" w:rsidP="00B011CE">
            <w:pPr>
              <w:pStyle w:val="TAC"/>
              <w:rPr>
                <w:sz w:val="16"/>
              </w:rPr>
            </w:pPr>
            <w:r w:rsidRPr="00766CAE">
              <w:rPr>
                <w:sz w:val="16"/>
              </w:rPr>
              <w:t>Informative examples in Clause 8 needs to be shifted</w:t>
            </w:r>
          </w:p>
        </w:tc>
        <w:tc>
          <w:tcPr>
            <w:tcW w:w="708" w:type="dxa"/>
            <w:shd w:val="solid" w:color="FFFFFF" w:fill="auto"/>
          </w:tcPr>
          <w:p w14:paraId="0B6596F3" w14:textId="663CBF1E" w:rsidR="00B011CE" w:rsidRPr="00766CAE" w:rsidRDefault="00B011CE" w:rsidP="00B011CE">
            <w:pPr>
              <w:pStyle w:val="TAC"/>
              <w:rPr>
                <w:sz w:val="16"/>
              </w:rPr>
            </w:pPr>
            <w:r w:rsidRPr="00972CBE">
              <w:rPr>
                <w:sz w:val="16"/>
              </w:rPr>
              <w:t>18.5.0</w:t>
            </w:r>
          </w:p>
        </w:tc>
      </w:tr>
      <w:tr w:rsidR="00B011CE" w:rsidRPr="00766CAE" w14:paraId="18B9D45A" w14:textId="77777777" w:rsidTr="00173EEB">
        <w:tc>
          <w:tcPr>
            <w:tcW w:w="800" w:type="dxa"/>
            <w:shd w:val="solid" w:color="FFFFFF" w:fill="auto"/>
          </w:tcPr>
          <w:p w14:paraId="41F3DB0A" w14:textId="39ACF557" w:rsidR="00B011CE" w:rsidRPr="00766CAE" w:rsidRDefault="00B011CE" w:rsidP="00B011CE">
            <w:pPr>
              <w:pStyle w:val="TAC"/>
              <w:rPr>
                <w:sz w:val="16"/>
              </w:rPr>
            </w:pPr>
            <w:r w:rsidRPr="00766CAE">
              <w:rPr>
                <w:sz w:val="16"/>
              </w:rPr>
              <w:t>2023-12</w:t>
            </w:r>
          </w:p>
        </w:tc>
        <w:tc>
          <w:tcPr>
            <w:tcW w:w="800" w:type="dxa"/>
            <w:shd w:val="solid" w:color="FFFFFF" w:fill="auto"/>
          </w:tcPr>
          <w:p w14:paraId="4326D7C3" w14:textId="437CC75A" w:rsidR="00B011CE" w:rsidRPr="00766CAE" w:rsidRDefault="00B011CE" w:rsidP="00B011CE">
            <w:pPr>
              <w:pStyle w:val="TAC"/>
              <w:rPr>
                <w:sz w:val="16"/>
              </w:rPr>
            </w:pPr>
            <w:r w:rsidRPr="00921B2E">
              <w:rPr>
                <w:sz w:val="16"/>
              </w:rPr>
              <w:t>CT#102</w:t>
            </w:r>
          </w:p>
        </w:tc>
        <w:tc>
          <w:tcPr>
            <w:tcW w:w="1094" w:type="dxa"/>
            <w:shd w:val="solid" w:color="FFFFFF" w:fill="auto"/>
          </w:tcPr>
          <w:p w14:paraId="44303878" w14:textId="349560CE" w:rsidR="00B011CE" w:rsidRPr="00766CAE" w:rsidRDefault="00B011CE" w:rsidP="00B011CE">
            <w:pPr>
              <w:pStyle w:val="TAC"/>
              <w:rPr>
                <w:rFonts w:cs="Arial"/>
                <w:sz w:val="16"/>
                <w:szCs w:val="18"/>
              </w:rPr>
            </w:pPr>
            <w:r w:rsidRPr="00766CAE">
              <w:rPr>
                <w:rFonts w:cs="Arial"/>
                <w:sz w:val="16"/>
                <w:szCs w:val="18"/>
              </w:rPr>
              <w:t>CP-233152</w:t>
            </w:r>
          </w:p>
        </w:tc>
        <w:tc>
          <w:tcPr>
            <w:tcW w:w="525" w:type="dxa"/>
            <w:shd w:val="solid" w:color="FFFFFF" w:fill="auto"/>
          </w:tcPr>
          <w:p w14:paraId="08F32B43" w14:textId="107194C1" w:rsidR="00B011CE" w:rsidRPr="00766CAE" w:rsidRDefault="00B011CE" w:rsidP="00B011CE">
            <w:pPr>
              <w:pStyle w:val="TAC"/>
              <w:rPr>
                <w:sz w:val="16"/>
              </w:rPr>
            </w:pPr>
            <w:r w:rsidRPr="00766CAE">
              <w:rPr>
                <w:sz w:val="16"/>
              </w:rPr>
              <w:t>0830</w:t>
            </w:r>
          </w:p>
        </w:tc>
        <w:tc>
          <w:tcPr>
            <w:tcW w:w="425" w:type="dxa"/>
            <w:shd w:val="solid" w:color="FFFFFF" w:fill="auto"/>
          </w:tcPr>
          <w:p w14:paraId="73CF70BE" w14:textId="70645906" w:rsidR="00B011CE" w:rsidRPr="00766CAE" w:rsidRDefault="00B011CE" w:rsidP="00B011CE">
            <w:pPr>
              <w:pStyle w:val="TAC"/>
              <w:rPr>
                <w:sz w:val="16"/>
              </w:rPr>
            </w:pPr>
            <w:r w:rsidRPr="00766CAE">
              <w:rPr>
                <w:sz w:val="16"/>
              </w:rPr>
              <w:t>-</w:t>
            </w:r>
          </w:p>
        </w:tc>
        <w:tc>
          <w:tcPr>
            <w:tcW w:w="425" w:type="dxa"/>
            <w:shd w:val="solid" w:color="FFFFFF" w:fill="auto"/>
          </w:tcPr>
          <w:p w14:paraId="78252D32" w14:textId="54B81BC3" w:rsidR="00B011CE" w:rsidRPr="00766CAE" w:rsidRDefault="00B011CE" w:rsidP="00B011CE">
            <w:pPr>
              <w:pStyle w:val="TAC"/>
              <w:rPr>
                <w:sz w:val="16"/>
              </w:rPr>
            </w:pPr>
            <w:r w:rsidRPr="00766CAE">
              <w:rPr>
                <w:sz w:val="16"/>
              </w:rPr>
              <w:t>B</w:t>
            </w:r>
          </w:p>
        </w:tc>
        <w:tc>
          <w:tcPr>
            <w:tcW w:w="4962" w:type="dxa"/>
            <w:shd w:val="solid" w:color="FFFFFF" w:fill="auto"/>
          </w:tcPr>
          <w:p w14:paraId="4543C0E3" w14:textId="360DE6ED" w:rsidR="00B011CE" w:rsidRPr="00766CAE" w:rsidRDefault="00B011CE" w:rsidP="00B011CE">
            <w:pPr>
              <w:pStyle w:val="TAC"/>
              <w:rPr>
                <w:sz w:val="16"/>
              </w:rPr>
            </w:pPr>
            <w:r w:rsidRPr="00766CAE">
              <w:rPr>
                <w:sz w:val="16"/>
              </w:rPr>
              <w:t>AT command for EDGE-5 AC registration</w:t>
            </w:r>
          </w:p>
        </w:tc>
        <w:tc>
          <w:tcPr>
            <w:tcW w:w="708" w:type="dxa"/>
            <w:shd w:val="solid" w:color="FFFFFF" w:fill="auto"/>
          </w:tcPr>
          <w:p w14:paraId="534BA9B1" w14:textId="24F89F4A" w:rsidR="00B011CE" w:rsidRPr="00766CAE" w:rsidRDefault="00B011CE" w:rsidP="00B011CE">
            <w:pPr>
              <w:pStyle w:val="TAC"/>
              <w:rPr>
                <w:sz w:val="16"/>
              </w:rPr>
            </w:pPr>
            <w:r w:rsidRPr="00972CBE">
              <w:rPr>
                <w:sz w:val="16"/>
              </w:rPr>
              <w:t>18.5.0</w:t>
            </w:r>
          </w:p>
        </w:tc>
      </w:tr>
      <w:tr w:rsidR="00B011CE" w:rsidRPr="00766CAE" w14:paraId="7793CE32" w14:textId="77777777" w:rsidTr="00173EEB">
        <w:tc>
          <w:tcPr>
            <w:tcW w:w="800" w:type="dxa"/>
            <w:shd w:val="solid" w:color="FFFFFF" w:fill="auto"/>
          </w:tcPr>
          <w:p w14:paraId="2B8FF40E" w14:textId="59DB127B" w:rsidR="00B011CE" w:rsidRPr="00766CAE" w:rsidRDefault="00B011CE" w:rsidP="00B011CE">
            <w:pPr>
              <w:pStyle w:val="TAC"/>
              <w:rPr>
                <w:sz w:val="16"/>
              </w:rPr>
            </w:pPr>
            <w:r w:rsidRPr="00766CAE">
              <w:rPr>
                <w:sz w:val="16"/>
              </w:rPr>
              <w:t>2023-12</w:t>
            </w:r>
          </w:p>
        </w:tc>
        <w:tc>
          <w:tcPr>
            <w:tcW w:w="800" w:type="dxa"/>
            <w:shd w:val="solid" w:color="FFFFFF" w:fill="auto"/>
          </w:tcPr>
          <w:p w14:paraId="4C928EAF" w14:textId="71039A52" w:rsidR="00B011CE" w:rsidRPr="00766CAE" w:rsidRDefault="00B011CE" w:rsidP="00B011CE">
            <w:pPr>
              <w:pStyle w:val="TAC"/>
              <w:rPr>
                <w:sz w:val="16"/>
              </w:rPr>
            </w:pPr>
            <w:r w:rsidRPr="00921B2E">
              <w:rPr>
                <w:sz w:val="16"/>
              </w:rPr>
              <w:t>CT#102</w:t>
            </w:r>
          </w:p>
        </w:tc>
        <w:tc>
          <w:tcPr>
            <w:tcW w:w="1094" w:type="dxa"/>
            <w:shd w:val="solid" w:color="FFFFFF" w:fill="auto"/>
          </w:tcPr>
          <w:p w14:paraId="2D78A1FF" w14:textId="7BE7F174" w:rsidR="00B011CE" w:rsidRPr="00766CAE" w:rsidRDefault="00B011CE" w:rsidP="00B011CE">
            <w:pPr>
              <w:pStyle w:val="TAC"/>
              <w:rPr>
                <w:rFonts w:cs="Arial"/>
                <w:sz w:val="16"/>
                <w:szCs w:val="18"/>
              </w:rPr>
            </w:pPr>
            <w:r w:rsidRPr="00766CAE">
              <w:rPr>
                <w:rFonts w:cs="Arial"/>
                <w:sz w:val="16"/>
                <w:szCs w:val="18"/>
              </w:rPr>
              <w:t>CP-233180</w:t>
            </w:r>
          </w:p>
        </w:tc>
        <w:tc>
          <w:tcPr>
            <w:tcW w:w="525" w:type="dxa"/>
            <w:shd w:val="solid" w:color="FFFFFF" w:fill="auto"/>
          </w:tcPr>
          <w:p w14:paraId="07EB85FD" w14:textId="51D80C15" w:rsidR="00B011CE" w:rsidRPr="00766CAE" w:rsidRDefault="00B011CE" w:rsidP="00B011CE">
            <w:pPr>
              <w:pStyle w:val="TAC"/>
              <w:rPr>
                <w:sz w:val="16"/>
              </w:rPr>
            </w:pPr>
            <w:r w:rsidRPr="00766CAE">
              <w:rPr>
                <w:sz w:val="16"/>
              </w:rPr>
              <w:t>0831</w:t>
            </w:r>
          </w:p>
        </w:tc>
        <w:tc>
          <w:tcPr>
            <w:tcW w:w="425" w:type="dxa"/>
            <w:shd w:val="solid" w:color="FFFFFF" w:fill="auto"/>
          </w:tcPr>
          <w:p w14:paraId="717FDFEC" w14:textId="68546C79" w:rsidR="00B011CE" w:rsidRPr="00766CAE" w:rsidRDefault="00B011CE" w:rsidP="00B011CE">
            <w:pPr>
              <w:pStyle w:val="TAC"/>
              <w:rPr>
                <w:sz w:val="16"/>
              </w:rPr>
            </w:pPr>
            <w:r w:rsidRPr="00766CAE">
              <w:rPr>
                <w:sz w:val="16"/>
              </w:rPr>
              <w:t>-</w:t>
            </w:r>
          </w:p>
        </w:tc>
        <w:tc>
          <w:tcPr>
            <w:tcW w:w="425" w:type="dxa"/>
            <w:shd w:val="solid" w:color="FFFFFF" w:fill="auto"/>
          </w:tcPr>
          <w:p w14:paraId="51BE5699" w14:textId="09D25EEA" w:rsidR="00B011CE" w:rsidRPr="00766CAE" w:rsidRDefault="00B011CE" w:rsidP="00B011CE">
            <w:pPr>
              <w:pStyle w:val="TAC"/>
              <w:rPr>
                <w:sz w:val="16"/>
              </w:rPr>
            </w:pPr>
            <w:r w:rsidRPr="00766CAE">
              <w:rPr>
                <w:sz w:val="16"/>
              </w:rPr>
              <w:t>B</w:t>
            </w:r>
          </w:p>
        </w:tc>
        <w:tc>
          <w:tcPr>
            <w:tcW w:w="4962" w:type="dxa"/>
            <w:shd w:val="solid" w:color="FFFFFF" w:fill="auto"/>
          </w:tcPr>
          <w:p w14:paraId="0E0CFAC9" w14:textId="668FDB45" w:rsidR="00B011CE" w:rsidRPr="00766CAE" w:rsidRDefault="00B011CE" w:rsidP="00B011CE">
            <w:pPr>
              <w:pStyle w:val="TAC"/>
              <w:rPr>
                <w:sz w:val="16"/>
              </w:rPr>
            </w:pPr>
            <w:r w:rsidRPr="00766CAE">
              <w:rPr>
                <w:sz w:val="16"/>
              </w:rPr>
              <w:t>AT command for N3QAI</w:t>
            </w:r>
          </w:p>
        </w:tc>
        <w:tc>
          <w:tcPr>
            <w:tcW w:w="708" w:type="dxa"/>
            <w:shd w:val="solid" w:color="FFFFFF" w:fill="auto"/>
          </w:tcPr>
          <w:p w14:paraId="22FDA446" w14:textId="32441DB9" w:rsidR="00B011CE" w:rsidRPr="00766CAE" w:rsidRDefault="00B011CE" w:rsidP="00B011CE">
            <w:pPr>
              <w:pStyle w:val="TAC"/>
              <w:rPr>
                <w:sz w:val="16"/>
              </w:rPr>
            </w:pPr>
            <w:r w:rsidRPr="00972CBE">
              <w:rPr>
                <w:sz w:val="16"/>
              </w:rPr>
              <w:t>18.5.0</w:t>
            </w:r>
          </w:p>
        </w:tc>
      </w:tr>
      <w:tr w:rsidR="00B011CE" w:rsidRPr="00766CAE" w14:paraId="0FDA9E0F" w14:textId="77777777" w:rsidTr="00173EEB">
        <w:tc>
          <w:tcPr>
            <w:tcW w:w="800" w:type="dxa"/>
            <w:shd w:val="solid" w:color="FFFFFF" w:fill="auto"/>
          </w:tcPr>
          <w:p w14:paraId="62A31FEF" w14:textId="0A874B6A" w:rsidR="00B011CE" w:rsidRPr="00766CAE" w:rsidRDefault="00B011CE" w:rsidP="00B011CE">
            <w:pPr>
              <w:pStyle w:val="TAC"/>
              <w:rPr>
                <w:sz w:val="16"/>
              </w:rPr>
            </w:pPr>
            <w:r w:rsidRPr="00766CAE">
              <w:rPr>
                <w:sz w:val="16"/>
              </w:rPr>
              <w:t>2023-12</w:t>
            </w:r>
          </w:p>
        </w:tc>
        <w:tc>
          <w:tcPr>
            <w:tcW w:w="800" w:type="dxa"/>
            <w:shd w:val="solid" w:color="FFFFFF" w:fill="auto"/>
          </w:tcPr>
          <w:p w14:paraId="270D0E1C" w14:textId="7A350544" w:rsidR="00B011CE" w:rsidRPr="00766CAE" w:rsidRDefault="00B011CE" w:rsidP="00B011CE">
            <w:pPr>
              <w:pStyle w:val="TAC"/>
              <w:rPr>
                <w:sz w:val="16"/>
              </w:rPr>
            </w:pPr>
            <w:r w:rsidRPr="00921B2E">
              <w:rPr>
                <w:sz w:val="16"/>
              </w:rPr>
              <w:t>CT#102</w:t>
            </w:r>
          </w:p>
        </w:tc>
        <w:tc>
          <w:tcPr>
            <w:tcW w:w="1094" w:type="dxa"/>
            <w:shd w:val="solid" w:color="FFFFFF" w:fill="auto"/>
          </w:tcPr>
          <w:p w14:paraId="3AE30C6F" w14:textId="330AB80D"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3360C402" w14:textId="4F820B40" w:rsidR="00B011CE" w:rsidRPr="00766CAE" w:rsidRDefault="00B011CE" w:rsidP="00B011CE">
            <w:pPr>
              <w:pStyle w:val="TAC"/>
              <w:rPr>
                <w:sz w:val="16"/>
              </w:rPr>
            </w:pPr>
            <w:r w:rsidRPr="00766CAE">
              <w:rPr>
                <w:sz w:val="16"/>
              </w:rPr>
              <w:t>0832</w:t>
            </w:r>
          </w:p>
        </w:tc>
        <w:tc>
          <w:tcPr>
            <w:tcW w:w="425" w:type="dxa"/>
            <w:shd w:val="solid" w:color="FFFFFF" w:fill="auto"/>
          </w:tcPr>
          <w:p w14:paraId="224C57B8" w14:textId="4AF67EED" w:rsidR="00B011CE" w:rsidRPr="00766CAE" w:rsidRDefault="00B011CE" w:rsidP="00B011CE">
            <w:pPr>
              <w:pStyle w:val="TAC"/>
              <w:rPr>
                <w:sz w:val="16"/>
              </w:rPr>
            </w:pPr>
            <w:r w:rsidRPr="00766CAE">
              <w:rPr>
                <w:sz w:val="16"/>
              </w:rPr>
              <w:t>-</w:t>
            </w:r>
          </w:p>
        </w:tc>
        <w:tc>
          <w:tcPr>
            <w:tcW w:w="425" w:type="dxa"/>
            <w:shd w:val="solid" w:color="FFFFFF" w:fill="auto"/>
          </w:tcPr>
          <w:p w14:paraId="65CE0343" w14:textId="6D701A6B" w:rsidR="00B011CE" w:rsidRPr="00766CAE" w:rsidRDefault="00B011CE" w:rsidP="00B011CE">
            <w:pPr>
              <w:pStyle w:val="TAC"/>
              <w:rPr>
                <w:sz w:val="16"/>
              </w:rPr>
            </w:pPr>
            <w:r w:rsidRPr="00766CAE">
              <w:rPr>
                <w:sz w:val="16"/>
              </w:rPr>
              <w:t>F</w:t>
            </w:r>
          </w:p>
        </w:tc>
        <w:tc>
          <w:tcPr>
            <w:tcW w:w="4962" w:type="dxa"/>
            <w:shd w:val="solid" w:color="FFFFFF" w:fill="auto"/>
          </w:tcPr>
          <w:p w14:paraId="2B5FFDE1" w14:textId="00B2704A" w:rsidR="00B011CE" w:rsidRPr="00766CAE" w:rsidRDefault="00B011CE" w:rsidP="00B011CE">
            <w:pPr>
              <w:pStyle w:val="TAC"/>
              <w:rPr>
                <w:sz w:val="16"/>
              </w:rPr>
            </w:pPr>
            <w:r w:rsidRPr="00766CAE">
              <w:rPr>
                <w:sz w:val="16"/>
              </w:rPr>
              <w:t>Updates to +CGDCONT for EDC and SDNAEPC support indicator</w:t>
            </w:r>
          </w:p>
        </w:tc>
        <w:tc>
          <w:tcPr>
            <w:tcW w:w="708" w:type="dxa"/>
            <w:shd w:val="solid" w:color="FFFFFF" w:fill="auto"/>
          </w:tcPr>
          <w:p w14:paraId="1C9B60BB" w14:textId="5F17F158" w:rsidR="00B011CE" w:rsidRPr="00766CAE" w:rsidRDefault="00B011CE" w:rsidP="00B011CE">
            <w:pPr>
              <w:pStyle w:val="TAC"/>
              <w:rPr>
                <w:sz w:val="16"/>
              </w:rPr>
            </w:pPr>
            <w:r w:rsidRPr="00972CBE">
              <w:rPr>
                <w:sz w:val="16"/>
              </w:rPr>
              <w:t>18.5.0</w:t>
            </w:r>
          </w:p>
        </w:tc>
      </w:tr>
      <w:tr w:rsidR="00B011CE" w:rsidRPr="00766CAE" w14:paraId="4B3F6D5A" w14:textId="77777777" w:rsidTr="00173EEB">
        <w:tc>
          <w:tcPr>
            <w:tcW w:w="800" w:type="dxa"/>
            <w:shd w:val="solid" w:color="FFFFFF" w:fill="auto"/>
          </w:tcPr>
          <w:p w14:paraId="4780C0CF" w14:textId="3C9EFCCB" w:rsidR="00B011CE" w:rsidRPr="00766CAE" w:rsidRDefault="00B011CE" w:rsidP="00B011CE">
            <w:pPr>
              <w:pStyle w:val="TAC"/>
              <w:rPr>
                <w:sz w:val="16"/>
              </w:rPr>
            </w:pPr>
            <w:r w:rsidRPr="00766CAE">
              <w:rPr>
                <w:sz w:val="16"/>
              </w:rPr>
              <w:t>2023-12</w:t>
            </w:r>
          </w:p>
        </w:tc>
        <w:tc>
          <w:tcPr>
            <w:tcW w:w="800" w:type="dxa"/>
            <w:shd w:val="solid" w:color="FFFFFF" w:fill="auto"/>
          </w:tcPr>
          <w:p w14:paraId="3171A868" w14:textId="3492AFAF" w:rsidR="00B011CE" w:rsidRPr="00766CAE" w:rsidRDefault="00B011CE" w:rsidP="00B011CE">
            <w:pPr>
              <w:pStyle w:val="TAC"/>
              <w:rPr>
                <w:sz w:val="16"/>
              </w:rPr>
            </w:pPr>
            <w:r w:rsidRPr="00921B2E">
              <w:rPr>
                <w:sz w:val="16"/>
              </w:rPr>
              <w:t>CT#102</w:t>
            </w:r>
          </w:p>
        </w:tc>
        <w:tc>
          <w:tcPr>
            <w:tcW w:w="1094" w:type="dxa"/>
            <w:shd w:val="solid" w:color="FFFFFF" w:fill="auto"/>
          </w:tcPr>
          <w:p w14:paraId="70566423" w14:textId="6C0C9C88"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3D4C820F" w14:textId="61D4065B" w:rsidR="00B011CE" w:rsidRPr="00766CAE" w:rsidRDefault="00B011CE" w:rsidP="00B011CE">
            <w:pPr>
              <w:pStyle w:val="TAC"/>
              <w:rPr>
                <w:sz w:val="16"/>
              </w:rPr>
            </w:pPr>
            <w:r w:rsidRPr="00766CAE">
              <w:rPr>
                <w:sz w:val="16"/>
              </w:rPr>
              <w:t>0837</w:t>
            </w:r>
          </w:p>
        </w:tc>
        <w:tc>
          <w:tcPr>
            <w:tcW w:w="425" w:type="dxa"/>
            <w:shd w:val="solid" w:color="FFFFFF" w:fill="auto"/>
          </w:tcPr>
          <w:p w14:paraId="3B26504B" w14:textId="77777777" w:rsidR="00B011CE" w:rsidRPr="00766CAE" w:rsidRDefault="00B011CE" w:rsidP="00B011CE">
            <w:pPr>
              <w:pStyle w:val="TAC"/>
              <w:rPr>
                <w:sz w:val="16"/>
              </w:rPr>
            </w:pPr>
          </w:p>
        </w:tc>
        <w:tc>
          <w:tcPr>
            <w:tcW w:w="425" w:type="dxa"/>
            <w:shd w:val="solid" w:color="FFFFFF" w:fill="auto"/>
          </w:tcPr>
          <w:p w14:paraId="47E314BA" w14:textId="1E04A8CD" w:rsidR="00B011CE" w:rsidRPr="00766CAE" w:rsidRDefault="00B011CE" w:rsidP="00B011CE">
            <w:pPr>
              <w:pStyle w:val="TAC"/>
              <w:rPr>
                <w:sz w:val="16"/>
              </w:rPr>
            </w:pPr>
            <w:r w:rsidRPr="00766CAE">
              <w:rPr>
                <w:sz w:val="16"/>
              </w:rPr>
              <w:t xml:space="preserve">F </w:t>
            </w:r>
          </w:p>
        </w:tc>
        <w:tc>
          <w:tcPr>
            <w:tcW w:w="4962" w:type="dxa"/>
            <w:shd w:val="solid" w:color="FFFFFF" w:fill="auto"/>
          </w:tcPr>
          <w:p w14:paraId="6D9F0859" w14:textId="33CC8ED9" w:rsidR="00B011CE" w:rsidRPr="00766CAE" w:rsidRDefault="00B011CE" w:rsidP="00B011CE">
            <w:pPr>
              <w:pStyle w:val="TAC"/>
              <w:rPr>
                <w:sz w:val="16"/>
              </w:rPr>
            </w:pPr>
            <w:r w:rsidRPr="00766CAE">
              <w:rPr>
                <w:sz w:val="16"/>
              </w:rPr>
              <w:t>Correction on AT command +C5GPDUAUTHR and +C5GPU2NRAUTHR</w:t>
            </w:r>
          </w:p>
        </w:tc>
        <w:tc>
          <w:tcPr>
            <w:tcW w:w="708" w:type="dxa"/>
            <w:shd w:val="solid" w:color="FFFFFF" w:fill="auto"/>
          </w:tcPr>
          <w:p w14:paraId="091023F0" w14:textId="7A6AA9EE" w:rsidR="00B011CE" w:rsidRPr="00766CAE" w:rsidRDefault="00B011CE" w:rsidP="00B011CE">
            <w:pPr>
              <w:pStyle w:val="TAC"/>
              <w:rPr>
                <w:sz w:val="16"/>
              </w:rPr>
            </w:pPr>
            <w:r w:rsidRPr="00972CBE">
              <w:rPr>
                <w:sz w:val="16"/>
              </w:rPr>
              <w:t>18.5.0</w:t>
            </w:r>
          </w:p>
        </w:tc>
      </w:tr>
      <w:tr w:rsidR="00B011CE" w:rsidRPr="00766CAE" w14:paraId="51BBCD0D" w14:textId="77777777" w:rsidTr="00173EEB">
        <w:tc>
          <w:tcPr>
            <w:tcW w:w="800" w:type="dxa"/>
            <w:shd w:val="solid" w:color="FFFFFF" w:fill="auto"/>
          </w:tcPr>
          <w:p w14:paraId="3A49746F" w14:textId="5AE0A8C8" w:rsidR="00B011CE" w:rsidRPr="00766CAE" w:rsidRDefault="00B011CE" w:rsidP="00B011CE">
            <w:pPr>
              <w:pStyle w:val="TAC"/>
              <w:rPr>
                <w:sz w:val="16"/>
              </w:rPr>
            </w:pPr>
            <w:r w:rsidRPr="00766CAE">
              <w:rPr>
                <w:sz w:val="16"/>
              </w:rPr>
              <w:t>2023-12</w:t>
            </w:r>
          </w:p>
        </w:tc>
        <w:tc>
          <w:tcPr>
            <w:tcW w:w="800" w:type="dxa"/>
            <w:shd w:val="solid" w:color="FFFFFF" w:fill="auto"/>
          </w:tcPr>
          <w:p w14:paraId="2F04A99B" w14:textId="69061C19" w:rsidR="00B011CE" w:rsidRPr="00766CAE" w:rsidRDefault="00B011CE" w:rsidP="00B011CE">
            <w:pPr>
              <w:pStyle w:val="TAC"/>
              <w:rPr>
                <w:sz w:val="16"/>
              </w:rPr>
            </w:pPr>
            <w:r w:rsidRPr="00921B2E">
              <w:rPr>
                <w:sz w:val="16"/>
              </w:rPr>
              <w:t>CT#102</w:t>
            </w:r>
          </w:p>
        </w:tc>
        <w:tc>
          <w:tcPr>
            <w:tcW w:w="1094" w:type="dxa"/>
            <w:shd w:val="solid" w:color="FFFFFF" w:fill="auto"/>
          </w:tcPr>
          <w:p w14:paraId="60EB6CA2" w14:textId="5D423BEF" w:rsidR="00B011CE" w:rsidRPr="00766CAE" w:rsidRDefault="00B011CE" w:rsidP="00B011CE">
            <w:pPr>
              <w:pStyle w:val="TAC"/>
              <w:rPr>
                <w:rFonts w:cs="Arial"/>
                <w:sz w:val="16"/>
                <w:szCs w:val="18"/>
              </w:rPr>
            </w:pPr>
            <w:r w:rsidRPr="00766CAE">
              <w:rPr>
                <w:rFonts w:cs="Arial"/>
                <w:sz w:val="16"/>
                <w:szCs w:val="18"/>
              </w:rPr>
              <w:t>CP-233163</w:t>
            </w:r>
          </w:p>
        </w:tc>
        <w:tc>
          <w:tcPr>
            <w:tcW w:w="525" w:type="dxa"/>
            <w:shd w:val="solid" w:color="FFFFFF" w:fill="auto"/>
          </w:tcPr>
          <w:p w14:paraId="42B36E13" w14:textId="64993C8C" w:rsidR="00B011CE" w:rsidRPr="00766CAE" w:rsidRDefault="00B011CE" w:rsidP="00B011CE">
            <w:pPr>
              <w:pStyle w:val="TAC"/>
              <w:rPr>
                <w:sz w:val="16"/>
              </w:rPr>
            </w:pPr>
            <w:r w:rsidRPr="00766CAE">
              <w:rPr>
                <w:sz w:val="16"/>
              </w:rPr>
              <w:t>0840</w:t>
            </w:r>
          </w:p>
        </w:tc>
        <w:tc>
          <w:tcPr>
            <w:tcW w:w="425" w:type="dxa"/>
            <w:shd w:val="solid" w:color="FFFFFF" w:fill="auto"/>
          </w:tcPr>
          <w:p w14:paraId="7892A5F7" w14:textId="65B4ACAF" w:rsidR="00B011CE" w:rsidRPr="00766CAE" w:rsidRDefault="00B011CE" w:rsidP="00B011CE">
            <w:pPr>
              <w:pStyle w:val="TAC"/>
              <w:rPr>
                <w:sz w:val="16"/>
              </w:rPr>
            </w:pPr>
            <w:r w:rsidRPr="00766CAE">
              <w:rPr>
                <w:sz w:val="16"/>
              </w:rPr>
              <w:t>1</w:t>
            </w:r>
          </w:p>
        </w:tc>
        <w:tc>
          <w:tcPr>
            <w:tcW w:w="425" w:type="dxa"/>
            <w:shd w:val="solid" w:color="FFFFFF" w:fill="auto"/>
          </w:tcPr>
          <w:p w14:paraId="2CF5F77B" w14:textId="5F51B001" w:rsidR="00B011CE" w:rsidRPr="00766CAE" w:rsidRDefault="00B011CE" w:rsidP="00B011CE">
            <w:pPr>
              <w:pStyle w:val="TAC"/>
              <w:rPr>
                <w:sz w:val="16"/>
              </w:rPr>
            </w:pPr>
            <w:r w:rsidRPr="00766CAE">
              <w:rPr>
                <w:sz w:val="16"/>
              </w:rPr>
              <w:t>A</w:t>
            </w:r>
          </w:p>
        </w:tc>
        <w:tc>
          <w:tcPr>
            <w:tcW w:w="4962" w:type="dxa"/>
            <w:shd w:val="solid" w:color="FFFFFF" w:fill="auto"/>
          </w:tcPr>
          <w:p w14:paraId="7324022C" w14:textId="5BDA0EEC" w:rsidR="00B011CE" w:rsidRPr="00766CAE" w:rsidRDefault="00B011CE" w:rsidP="00B011CE">
            <w:pPr>
              <w:pStyle w:val="TAC"/>
              <w:rPr>
                <w:sz w:val="16"/>
              </w:rPr>
            </w:pPr>
            <w:r w:rsidRPr="00766CAE">
              <w:rPr>
                <w:sz w:val="16"/>
              </w:rPr>
              <w:t>Extended rejected NSSAI IE in +C5GNSSAIRDP command</w:t>
            </w:r>
          </w:p>
        </w:tc>
        <w:tc>
          <w:tcPr>
            <w:tcW w:w="708" w:type="dxa"/>
            <w:shd w:val="solid" w:color="FFFFFF" w:fill="auto"/>
          </w:tcPr>
          <w:p w14:paraId="47743FAE" w14:textId="2A70E90A" w:rsidR="00B011CE" w:rsidRPr="00766CAE" w:rsidRDefault="00B011CE" w:rsidP="00B011CE">
            <w:pPr>
              <w:pStyle w:val="TAC"/>
              <w:rPr>
                <w:sz w:val="16"/>
              </w:rPr>
            </w:pPr>
            <w:r w:rsidRPr="00972CBE">
              <w:rPr>
                <w:sz w:val="16"/>
              </w:rPr>
              <w:t>18.5.0</w:t>
            </w:r>
          </w:p>
        </w:tc>
      </w:tr>
      <w:tr w:rsidR="00B011CE" w:rsidRPr="00766CAE" w14:paraId="78705D96" w14:textId="77777777" w:rsidTr="00173EEB">
        <w:tc>
          <w:tcPr>
            <w:tcW w:w="800" w:type="dxa"/>
            <w:shd w:val="solid" w:color="FFFFFF" w:fill="auto"/>
          </w:tcPr>
          <w:p w14:paraId="47D948DE" w14:textId="12F032B8" w:rsidR="00B011CE" w:rsidRPr="00766CAE" w:rsidRDefault="00B011CE" w:rsidP="00B011CE">
            <w:pPr>
              <w:pStyle w:val="TAC"/>
              <w:rPr>
                <w:sz w:val="16"/>
              </w:rPr>
            </w:pPr>
            <w:r w:rsidRPr="00766CAE">
              <w:rPr>
                <w:sz w:val="16"/>
              </w:rPr>
              <w:t>2023-12</w:t>
            </w:r>
          </w:p>
        </w:tc>
        <w:tc>
          <w:tcPr>
            <w:tcW w:w="800" w:type="dxa"/>
            <w:shd w:val="solid" w:color="FFFFFF" w:fill="auto"/>
          </w:tcPr>
          <w:p w14:paraId="75CD5339" w14:textId="48A8E512" w:rsidR="00B011CE" w:rsidRPr="00766CAE" w:rsidRDefault="00B011CE" w:rsidP="00B011CE">
            <w:pPr>
              <w:pStyle w:val="TAC"/>
              <w:rPr>
                <w:sz w:val="16"/>
              </w:rPr>
            </w:pPr>
            <w:r w:rsidRPr="00921B2E">
              <w:rPr>
                <w:sz w:val="16"/>
              </w:rPr>
              <w:t>CT#102</w:t>
            </w:r>
          </w:p>
        </w:tc>
        <w:tc>
          <w:tcPr>
            <w:tcW w:w="1094" w:type="dxa"/>
            <w:shd w:val="solid" w:color="FFFFFF" w:fill="auto"/>
          </w:tcPr>
          <w:p w14:paraId="60FEA518" w14:textId="43405E3C" w:rsidR="00B011CE" w:rsidRPr="00766CAE" w:rsidRDefault="00B011CE" w:rsidP="00B011CE">
            <w:pPr>
              <w:pStyle w:val="TAC"/>
              <w:rPr>
                <w:rFonts w:cs="Arial"/>
                <w:sz w:val="16"/>
                <w:szCs w:val="18"/>
              </w:rPr>
            </w:pPr>
            <w:r w:rsidRPr="00766CAE">
              <w:rPr>
                <w:rFonts w:cs="Arial"/>
                <w:sz w:val="16"/>
                <w:szCs w:val="18"/>
              </w:rPr>
              <w:t>CP-233145</w:t>
            </w:r>
          </w:p>
        </w:tc>
        <w:tc>
          <w:tcPr>
            <w:tcW w:w="525" w:type="dxa"/>
            <w:shd w:val="solid" w:color="FFFFFF" w:fill="auto"/>
          </w:tcPr>
          <w:p w14:paraId="24107F6F" w14:textId="73DC5441" w:rsidR="00B011CE" w:rsidRPr="00766CAE" w:rsidRDefault="00B011CE" w:rsidP="00B011CE">
            <w:pPr>
              <w:pStyle w:val="TAC"/>
              <w:rPr>
                <w:sz w:val="16"/>
              </w:rPr>
            </w:pPr>
            <w:r w:rsidRPr="00766CAE">
              <w:rPr>
                <w:sz w:val="16"/>
              </w:rPr>
              <w:t>0828</w:t>
            </w:r>
          </w:p>
        </w:tc>
        <w:tc>
          <w:tcPr>
            <w:tcW w:w="425" w:type="dxa"/>
            <w:shd w:val="solid" w:color="FFFFFF" w:fill="auto"/>
          </w:tcPr>
          <w:p w14:paraId="27F58683" w14:textId="669926B1" w:rsidR="00B011CE" w:rsidRPr="00766CAE" w:rsidRDefault="00B011CE" w:rsidP="00B011CE">
            <w:pPr>
              <w:pStyle w:val="TAC"/>
              <w:rPr>
                <w:sz w:val="16"/>
              </w:rPr>
            </w:pPr>
            <w:r w:rsidRPr="00766CAE">
              <w:rPr>
                <w:sz w:val="16"/>
              </w:rPr>
              <w:t>1</w:t>
            </w:r>
          </w:p>
        </w:tc>
        <w:tc>
          <w:tcPr>
            <w:tcW w:w="425" w:type="dxa"/>
            <w:shd w:val="solid" w:color="FFFFFF" w:fill="auto"/>
          </w:tcPr>
          <w:p w14:paraId="11362A7B" w14:textId="1C6E2F7E" w:rsidR="00B011CE" w:rsidRPr="00766CAE" w:rsidRDefault="00B011CE" w:rsidP="00B011CE">
            <w:pPr>
              <w:pStyle w:val="TAC"/>
              <w:rPr>
                <w:sz w:val="16"/>
              </w:rPr>
            </w:pPr>
            <w:r w:rsidRPr="00766CAE">
              <w:rPr>
                <w:sz w:val="16"/>
              </w:rPr>
              <w:t>C</w:t>
            </w:r>
          </w:p>
        </w:tc>
        <w:tc>
          <w:tcPr>
            <w:tcW w:w="4962" w:type="dxa"/>
            <w:shd w:val="solid" w:color="FFFFFF" w:fill="auto"/>
          </w:tcPr>
          <w:p w14:paraId="660870D2" w14:textId="4A20AA6C" w:rsidR="00B011CE" w:rsidRPr="00766CAE" w:rsidRDefault="00B011CE" w:rsidP="00B011CE">
            <w:pPr>
              <w:pStyle w:val="TAC"/>
              <w:rPr>
                <w:sz w:val="16"/>
              </w:rPr>
            </w:pPr>
            <w:r w:rsidRPr="00766CAE">
              <w:rPr>
                <w:sz w:val="16"/>
              </w:rPr>
              <w:t>Updates to the +CUNPER command</w:t>
            </w:r>
          </w:p>
        </w:tc>
        <w:tc>
          <w:tcPr>
            <w:tcW w:w="708" w:type="dxa"/>
            <w:shd w:val="solid" w:color="FFFFFF" w:fill="auto"/>
          </w:tcPr>
          <w:p w14:paraId="6CDD14B5" w14:textId="1268C579" w:rsidR="00B011CE" w:rsidRPr="00766CAE" w:rsidRDefault="00B011CE" w:rsidP="00B011CE">
            <w:pPr>
              <w:pStyle w:val="TAC"/>
              <w:rPr>
                <w:sz w:val="16"/>
              </w:rPr>
            </w:pPr>
            <w:r w:rsidRPr="00972CBE">
              <w:rPr>
                <w:sz w:val="16"/>
              </w:rPr>
              <w:t>18.5.0</w:t>
            </w:r>
          </w:p>
        </w:tc>
      </w:tr>
      <w:tr w:rsidR="00B011CE" w:rsidRPr="00766CAE" w14:paraId="6ED2452D" w14:textId="77777777" w:rsidTr="00173EEB">
        <w:tc>
          <w:tcPr>
            <w:tcW w:w="800" w:type="dxa"/>
            <w:shd w:val="solid" w:color="FFFFFF" w:fill="auto"/>
          </w:tcPr>
          <w:p w14:paraId="0F188815" w14:textId="11340CD5" w:rsidR="00B011CE" w:rsidRPr="00766CAE" w:rsidRDefault="00B011CE" w:rsidP="00B011CE">
            <w:pPr>
              <w:pStyle w:val="TAC"/>
              <w:rPr>
                <w:sz w:val="16"/>
              </w:rPr>
            </w:pPr>
            <w:r w:rsidRPr="00766CAE">
              <w:rPr>
                <w:sz w:val="16"/>
              </w:rPr>
              <w:t>2023-12</w:t>
            </w:r>
          </w:p>
        </w:tc>
        <w:tc>
          <w:tcPr>
            <w:tcW w:w="800" w:type="dxa"/>
            <w:shd w:val="solid" w:color="FFFFFF" w:fill="auto"/>
          </w:tcPr>
          <w:p w14:paraId="3B2934BE" w14:textId="586C75F1" w:rsidR="00B011CE" w:rsidRPr="00766CAE" w:rsidRDefault="00B011CE" w:rsidP="00B011CE">
            <w:pPr>
              <w:pStyle w:val="TAC"/>
              <w:rPr>
                <w:sz w:val="16"/>
              </w:rPr>
            </w:pPr>
            <w:r w:rsidRPr="00921B2E">
              <w:rPr>
                <w:sz w:val="16"/>
              </w:rPr>
              <w:t>CT#102</w:t>
            </w:r>
          </w:p>
        </w:tc>
        <w:tc>
          <w:tcPr>
            <w:tcW w:w="1094" w:type="dxa"/>
            <w:shd w:val="solid" w:color="FFFFFF" w:fill="auto"/>
          </w:tcPr>
          <w:p w14:paraId="36D92FD2" w14:textId="5DDA3692" w:rsidR="00B011CE" w:rsidRPr="00766CAE" w:rsidRDefault="00B011CE" w:rsidP="00B011CE">
            <w:pPr>
              <w:pStyle w:val="TAC"/>
              <w:rPr>
                <w:rFonts w:cs="Arial"/>
                <w:sz w:val="16"/>
                <w:szCs w:val="18"/>
              </w:rPr>
            </w:pPr>
            <w:r w:rsidRPr="00766CAE">
              <w:rPr>
                <w:rFonts w:cs="Arial"/>
                <w:sz w:val="16"/>
                <w:szCs w:val="18"/>
              </w:rPr>
              <w:t>CP-233184</w:t>
            </w:r>
          </w:p>
        </w:tc>
        <w:tc>
          <w:tcPr>
            <w:tcW w:w="525" w:type="dxa"/>
            <w:shd w:val="solid" w:color="FFFFFF" w:fill="auto"/>
          </w:tcPr>
          <w:p w14:paraId="450C5A1D" w14:textId="7B48C3F8" w:rsidR="00B011CE" w:rsidRPr="00766CAE" w:rsidRDefault="00B011CE" w:rsidP="00B011CE">
            <w:pPr>
              <w:pStyle w:val="TAC"/>
              <w:rPr>
                <w:sz w:val="16"/>
              </w:rPr>
            </w:pPr>
            <w:r w:rsidRPr="00766CAE">
              <w:rPr>
                <w:sz w:val="16"/>
              </w:rPr>
              <w:t>0823</w:t>
            </w:r>
          </w:p>
        </w:tc>
        <w:tc>
          <w:tcPr>
            <w:tcW w:w="425" w:type="dxa"/>
            <w:shd w:val="solid" w:color="FFFFFF" w:fill="auto"/>
          </w:tcPr>
          <w:p w14:paraId="05E9E7AD" w14:textId="31930A4A" w:rsidR="00B011CE" w:rsidRPr="00766CAE" w:rsidRDefault="00B011CE" w:rsidP="00B011CE">
            <w:pPr>
              <w:pStyle w:val="TAC"/>
              <w:rPr>
                <w:sz w:val="16"/>
              </w:rPr>
            </w:pPr>
            <w:r w:rsidRPr="00766CAE">
              <w:rPr>
                <w:sz w:val="16"/>
              </w:rPr>
              <w:t>3</w:t>
            </w:r>
          </w:p>
        </w:tc>
        <w:tc>
          <w:tcPr>
            <w:tcW w:w="425" w:type="dxa"/>
            <w:shd w:val="solid" w:color="FFFFFF" w:fill="auto"/>
          </w:tcPr>
          <w:p w14:paraId="796982DA" w14:textId="70FE82D6" w:rsidR="00B011CE" w:rsidRPr="00766CAE" w:rsidRDefault="00B011CE" w:rsidP="00B011CE">
            <w:pPr>
              <w:pStyle w:val="TAC"/>
              <w:rPr>
                <w:sz w:val="16"/>
              </w:rPr>
            </w:pPr>
            <w:r w:rsidRPr="00766CAE">
              <w:rPr>
                <w:sz w:val="16"/>
              </w:rPr>
              <w:t>B</w:t>
            </w:r>
          </w:p>
        </w:tc>
        <w:tc>
          <w:tcPr>
            <w:tcW w:w="4962" w:type="dxa"/>
            <w:shd w:val="solid" w:color="FFFFFF" w:fill="auto"/>
          </w:tcPr>
          <w:p w14:paraId="5FCDEF70" w14:textId="6EEE304B" w:rsidR="00B011CE" w:rsidRPr="00766CAE" w:rsidRDefault="00B011CE" w:rsidP="00B011CE">
            <w:pPr>
              <w:pStyle w:val="TAC"/>
              <w:rPr>
                <w:sz w:val="16"/>
              </w:rPr>
            </w:pPr>
            <w:r w:rsidRPr="00766CAE">
              <w:rPr>
                <w:sz w:val="16"/>
              </w:rPr>
              <w:t>AT command for Signal level enhanced network selection</w:t>
            </w:r>
          </w:p>
        </w:tc>
        <w:tc>
          <w:tcPr>
            <w:tcW w:w="708" w:type="dxa"/>
            <w:shd w:val="solid" w:color="FFFFFF" w:fill="auto"/>
          </w:tcPr>
          <w:p w14:paraId="7A677A78" w14:textId="53F5873A" w:rsidR="00B011CE" w:rsidRPr="00766CAE" w:rsidRDefault="00B011CE" w:rsidP="00B011CE">
            <w:pPr>
              <w:pStyle w:val="TAC"/>
              <w:rPr>
                <w:sz w:val="16"/>
              </w:rPr>
            </w:pPr>
            <w:r w:rsidRPr="00972CBE">
              <w:rPr>
                <w:sz w:val="16"/>
              </w:rPr>
              <w:t>18.5.0</w:t>
            </w:r>
          </w:p>
        </w:tc>
      </w:tr>
      <w:tr w:rsidR="00B011CE" w:rsidRPr="00766CAE" w14:paraId="4ECFCCB0" w14:textId="77777777" w:rsidTr="00173EEB">
        <w:tc>
          <w:tcPr>
            <w:tcW w:w="800" w:type="dxa"/>
            <w:shd w:val="solid" w:color="FFFFFF" w:fill="auto"/>
          </w:tcPr>
          <w:p w14:paraId="165446A1" w14:textId="3E1E7F58" w:rsidR="00B011CE" w:rsidRPr="00766CAE" w:rsidRDefault="00B011CE" w:rsidP="00B011CE">
            <w:pPr>
              <w:pStyle w:val="TAC"/>
              <w:rPr>
                <w:sz w:val="16"/>
              </w:rPr>
            </w:pPr>
            <w:r w:rsidRPr="00766CAE">
              <w:rPr>
                <w:sz w:val="16"/>
              </w:rPr>
              <w:t>2023-12</w:t>
            </w:r>
          </w:p>
        </w:tc>
        <w:tc>
          <w:tcPr>
            <w:tcW w:w="800" w:type="dxa"/>
            <w:shd w:val="solid" w:color="FFFFFF" w:fill="auto"/>
          </w:tcPr>
          <w:p w14:paraId="3A26572B" w14:textId="0D518C66" w:rsidR="00B011CE" w:rsidRPr="00766CAE" w:rsidRDefault="00B011CE" w:rsidP="00B011CE">
            <w:pPr>
              <w:pStyle w:val="TAC"/>
              <w:rPr>
                <w:sz w:val="16"/>
              </w:rPr>
            </w:pPr>
            <w:r w:rsidRPr="00921B2E">
              <w:rPr>
                <w:sz w:val="16"/>
              </w:rPr>
              <w:t>CT#102</w:t>
            </w:r>
          </w:p>
        </w:tc>
        <w:tc>
          <w:tcPr>
            <w:tcW w:w="1094" w:type="dxa"/>
            <w:shd w:val="solid" w:color="FFFFFF" w:fill="auto"/>
          </w:tcPr>
          <w:p w14:paraId="6BEAEDCD" w14:textId="561E3572" w:rsidR="00B011CE" w:rsidRPr="00766CAE" w:rsidRDefault="00B011CE" w:rsidP="00B011CE">
            <w:pPr>
              <w:pStyle w:val="TAC"/>
              <w:rPr>
                <w:rFonts w:cs="Arial"/>
                <w:sz w:val="16"/>
                <w:szCs w:val="18"/>
              </w:rPr>
            </w:pPr>
            <w:r w:rsidRPr="00766CAE">
              <w:rPr>
                <w:rFonts w:cs="Arial"/>
                <w:sz w:val="16"/>
                <w:szCs w:val="18"/>
              </w:rPr>
              <w:t>CP-233180</w:t>
            </w:r>
          </w:p>
        </w:tc>
        <w:tc>
          <w:tcPr>
            <w:tcW w:w="525" w:type="dxa"/>
            <w:shd w:val="solid" w:color="FFFFFF" w:fill="auto"/>
          </w:tcPr>
          <w:p w14:paraId="2EB1C1DE" w14:textId="5BD9D0CD" w:rsidR="00B011CE" w:rsidRPr="00766CAE" w:rsidRDefault="00B011CE" w:rsidP="00B011CE">
            <w:pPr>
              <w:pStyle w:val="TAC"/>
              <w:rPr>
                <w:sz w:val="16"/>
              </w:rPr>
            </w:pPr>
            <w:r w:rsidRPr="00766CAE">
              <w:rPr>
                <w:sz w:val="16"/>
              </w:rPr>
              <w:t>0841</w:t>
            </w:r>
          </w:p>
        </w:tc>
        <w:tc>
          <w:tcPr>
            <w:tcW w:w="425" w:type="dxa"/>
            <w:shd w:val="solid" w:color="FFFFFF" w:fill="auto"/>
          </w:tcPr>
          <w:p w14:paraId="746726CE" w14:textId="4E2C2CA7" w:rsidR="00B011CE" w:rsidRPr="00766CAE" w:rsidRDefault="00B011CE" w:rsidP="00B011CE">
            <w:pPr>
              <w:pStyle w:val="TAC"/>
              <w:rPr>
                <w:sz w:val="16"/>
              </w:rPr>
            </w:pPr>
            <w:r w:rsidRPr="00766CAE">
              <w:rPr>
                <w:sz w:val="16"/>
              </w:rPr>
              <w:t>-</w:t>
            </w:r>
          </w:p>
        </w:tc>
        <w:tc>
          <w:tcPr>
            <w:tcW w:w="425" w:type="dxa"/>
            <w:shd w:val="solid" w:color="FFFFFF" w:fill="auto"/>
          </w:tcPr>
          <w:p w14:paraId="34489FC7" w14:textId="0FB9D6E4" w:rsidR="00B011CE" w:rsidRPr="00766CAE" w:rsidRDefault="00B011CE" w:rsidP="00B011CE">
            <w:pPr>
              <w:pStyle w:val="TAC"/>
              <w:rPr>
                <w:sz w:val="16"/>
              </w:rPr>
            </w:pPr>
            <w:r w:rsidRPr="00766CAE">
              <w:rPr>
                <w:sz w:val="16"/>
              </w:rPr>
              <w:t>F</w:t>
            </w:r>
          </w:p>
        </w:tc>
        <w:tc>
          <w:tcPr>
            <w:tcW w:w="4962" w:type="dxa"/>
            <w:shd w:val="solid" w:color="FFFFFF" w:fill="auto"/>
          </w:tcPr>
          <w:p w14:paraId="61266158" w14:textId="6775A299" w:rsidR="00B011CE" w:rsidRPr="00766CAE" w:rsidRDefault="00B011CE" w:rsidP="00B011CE">
            <w:pPr>
              <w:pStyle w:val="TAC"/>
              <w:rPr>
                <w:sz w:val="16"/>
              </w:rPr>
            </w:pPr>
            <w:r w:rsidRPr="00766CAE">
              <w:rPr>
                <w:sz w:val="16"/>
              </w:rPr>
              <w:t>AT command for non-3GPP delay budget</w:t>
            </w:r>
          </w:p>
        </w:tc>
        <w:tc>
          <w:tcPr>
            <w:tcW w:w="708" w:type="dxa"/>
            <w:shd w:val="solid" w:color="FFFFFF" w:fill="auto"/>
          </w:tcPr>
          <w:p w14:paraId="187154D2" w14:textId="0C83CDBF" w:rsidR="00B011CE" w:rsidRPr="00766CAE" w:rsidRDefault="00B011CE" w:rsidP="00B011CE">
            <w:pPr>
              <w:pStyle w:val="TAC"/>
              <w:rPr>
                <w:sz w:val="16"/>
              </w:rPr>
            </w:pPr>
            <w:r w:rsidRPr="00972CBE">
              <w:rPr>
                <w:sz w:val="16"/>
              </w:rPr>
              <w:t>18.5.0</w:t>
            </w:r>
          </w:p>
        </w:tc>
      </w:tr>
      <w:tr w:rsidR="00B011CE" w:rsidRPr="00766CAE" w14:paraId="292CE707" w14:textId="77777777" w:rsidTr="00173EEB">
        <w:tc>
          <w:tcPr>
            <w:tcW w:w="800" w:type="dxa"/>
            <w:shd w:val="solid" w:color="FFFFFF" w:fill="auto"/>
          </w:tcPr>
          <w:p w14:paraId="029A5168" w14:textId="099067D6" w:rsidR="00B011CE" w:rsidRPr="00766CAE" w:rsidRDefault="00B011CE" w:rsidP="00B011CE">
            <w:pPr>
              <w:pStyle w:val="TAC"/>
              <w:rPr>
                <w:sz w:val="16"/>
              </w:rPr>
            </w:pPr>
            <w:r w:rsidRPr="00766CAE">
              <w:rPr>
                <w:sz w:val="16"/>
              </w:rPr>
              <w:t>2023-12</w:t>
            </w:r>
          </w:p>
        </w:tc>
        <w:tc>
          <w:tcPr>
            <w:tcW w:w="800" w:type="dxa"/>
            <w:shd w:val="solid" w:color="FFFFFF" w:fill="auto"/>
          </w:tcPr>
          <w:p w14:paraId="7531BB80" w14:textId="3778BDB4" w:rsidR="00B011CE" w:rsidRPr="00766CAE" w:rsidRDefault="00B011CE" w:rsidP="00B011CE">
            <w:pPr>
              <w:pStyle w:val="TAC"/>
              <w:rPr>
                <w:sz w:val="16"/>
              </w:rPr>
            </w:pPr>
            <w:r w:rsidRPr="00921B2E">
              <w:rPr>
                <w:sz w:val="16"/>
              </w:rPr>
              <w:t>CT#102</w:t>
            </w:r>
          </w:p>
        </w:tc>
        <w:tc>
          <w:tcPr>
            <w:tcW w:w="1094" w:type="dxa"/>
            <w:shd w:val="solid" w:color="FFFFFF" w:fill="auto"/>
          </w:tcPr>
          <w:p w14:paraId="0FF30A9A" w14:textId="1964675B" w:rsidR="00B011CE" w:rsidRPr="00766CAE" w:rsidRDefault="00B011CE" w:rsidP="00B011CE">
            <w:pPr>
              <w:pStyle w:val="TAC"/>
              <w:rPr>
                <w:rFonts w:cs="Arial"/>
                <w:sz w:val="16"/>
                <w:szCs w:val="18"/>
              </w:rPr>
            </w:pPr>
            <w:r w:rsidRPr="00766CAE">
              <w:rPr>
                <w:rFonts w:cs="Arial"/>
                <w:sz w:val="16"/>
                <w:szCs w:val="18"/>
              </w:rPr>
              <w:t>CP-233150</w:t>
            </w:r>
          </w:p>
        </w:tc>
        <w:tc>
          <w:tcPr>
            <w:tcW w:w="525" w:type="dxa"/>
            <w:shd w:val="solid" w:color="FFFFFF" w:fill="auto"/>
          </w:tcPr>
          <w:p w14:paraId="79EA6C1E" w14:textId="19F0E444" w:rsidR="00B011CE" w:rsidRPr="00766CAE" w:rsidRDefault="00B011CE" w:rsidP="00B011CE">
            <w:pPr>
              <w:pStyle w:val="TAC"/>
              <w:rPr>
                <w:sz w:val="16"/>
              </w:rPr>
            </w:pPr>
            <w:r w:rsidRPr="00766CAE">
              <w:rPr>
                <w:sz w:val="16"/>
              </w:rPr>
              <w:t>0842</w:t>
            </w:r>
          </w:p>
        </w:tc>
        <w:tc>
          <w:tcPr>
            <w:tcW w:w="425" w:type="dxa"/>
            <w:shd w:val="solid" w:color="FFFFFF" w:fill="auto"/>
          </w:tcPr>
          <w:p w14:paraId="3142A140" w14:textId="4971B64E" w:rsidR="00B011CE" w:rsidRPr="00766CAE" w:rsidRDefault="00B011CE" w:rsidP="00B011CE">
            <w:pPr>
              <w:pStyle w:val="TAC"/>
              <w:rPr>
                <w:sz w:val="16"/>
              </w:rPr>
            </w:pPr>
            <w:r w:rsidRPr="00766CAE">
              <w:rPr>
                <w:sz w:val="16"/>
              </w:rPr>
              <w:t>-</w:t>
            </w:r>
          </w:p>
        </w:tc>
        <w:tc>
          <w:tcPr>
            <w:tcW w:w="425" w:type="dxa"/>
            <w:shd w:val="solid" w:color="FFFFFF" w:fill="auto"/>
          </w:tcPr>
          <w:p w14:paraId="6430F2E2" w14:textId="2A6BB19E" w:rsidR="00B011CE" w:rsidRPr="00766CAE" w:rsidRDefault="00B011CE" w:rsidP="00B011CE">
            <w:pPr>
              <w:pStyle w:val="TAC"/>
              <w:rPr>
                <w:sz w:val="16"/>
              </w:rPr>
            </w:pPr>
            <w:r w:rsidRPr="00766CAE">
              <w:rPr>
                <w:sz w:val="16"/>
              </w:rPr>
              <w:t>F</w:t>
            </w:r>
          </w:p>
        </w:tc>
        <w:tc>
          <w:tcPr>
            <w:tcW w:w="4962" w:type="dxa"/>
            <w:shd w:val="solid" w:color="FFFFFF" w:fill="auto"/>
          </w:tcPr>
          <w:p w14:paraId="44E2B1C0" w14:textId="0089C7BB" w:rsidR="00B011CE" w:rsidRPr="00766CAE" w:rsidRDefault="00B011CE" w:rsidP="00B011CE">
            <w:pPr>
              <w:pStyle w:val="TAC"/>
              <w:rPr>
                <w:sz w:val="16"/>
              </w:rPr>
            </w:pPr>
            <w:r w:rsidRPr="00766CAE">
              <w:rPr>
                <w:sz w:val="16"/>
              </w:rPr>
              <w:t>Correction to +C5GURSPQRY command</w:t>
            </w:r>
          </w:p>
        </w:tc>
        <w:tc>
          <w:tcPr>
            <w:tcW w:w="708" w:type="dxa"/>
            <w:shd w:val="solid" w:color="FFFFFF" w:fill="auto"/>
          </w:tcPr>
          <w:p w14:paraId="47C9F0EF" w14:textId="2E126767" w:rsidR="00B011CE" w:rsidRPr="00766CAE" w:rsidRDefault="00B011CE" w:rsidP="00B011CE">
            <w:pPr>
              <w:pStyle w:val="TAC"/>
              <w:rPr>
                <w:sz w:val="16"/>
              </w:rPr>
            </w:pPr>
            <w:r w:rsidRPr="00972CBE">
              <w:rPr>
                <w:sz w:val="16"/>
              </w:rPr>
              <w:t>18.5.0</w:t>
            </w:r>
          </w:p>
        </w:tc>
      </w:tr>
      <w:tr w:rsidR="00B011CE" w:rsidRPr="00766CAE" w14:paraId="38C9CCA9" w14:textId="77777777" w:rsidTr="00173EEB">
        <w:tc>
          <w:tcPr>
            <w:tcW w:w="800" w:type="dxa"/>
            <w:shd w:val="solid" w:color="FFFFFF" w:fill="auto"/>
          </w:tcPr>
          <w:p w14:paraId="6D00355A" w14:textId="1670804F" w:rsidR="00B011CE" w:rsidRPr="00766CAE" w:rsidRDefault="00B011CE" w:rsidP="00B011CE">
            <w:pPr>
              <w:pStyle w:val="TAC"/>
              <w:rPr>
                <w:sz w:val="16"/>
              </w:rPr>
            </w:pPr>
            <w:r w:rsidRPr="00766CAE">
              <w:rPr>
                <w:sz w:val="16"/>
              </w:rPr>
              <w:t>2023-12</w:t>
            </w:r>
          </w:p>
        </w:tc>
        <w:tc>
          <w:tcPr>
            <w:tcW w:w="800" w:type="dxa"/>
            <w:shd w:val="solid" w:color="FFFFFF" w:fill="auto"/>
          </w:tcPr>
          <w:p w14:paraId="3C0BC098" w14:textId="13159910" w:rsidR="00B011CE" w:rsidRPr="00766CAE" w:rsidRDefault="00B011CE" w:rsidP="00B011CE">
            <w:pPr>
              <w:pStyle w:val="TAC"/>
              <w:rPr>
                <w:sz w:val="16"/>
              </w:rPr>
            </w:pPr>
            <w:r w:rsidRPr="00921B2E">
              <w:rPr>
                <w:sz w:val="16"/>
              </w:rPr>
              <w:t>CT#102</w:t>
            </w:r>
          </w:p>
        </w:tc>
        <w:tc>
          <w:tcPr>
            <w:tcW w:w="1094" w:type="dxa"/>
            <w:shd w:val="solid" w:color="FFFFFF" w:fill="auto"/>
          </w:tcPr>
          <w:p w14:paraId="29E86DA6" w14:textId="183F6CB6" w:rsidR="00B011CE" w:rsidRPr="00766CAE" w:rsidRDefault="00B011CE" w:rsidP="00B011CE">
            <w:pPr>
              <w:pStyle w:val="TAC"/>
              <w:rPr>
                <w:rFonts w:cs="Arial"/>
                <w:sz w:val="16"/>
                <w:szCs w:val="18"/>
              </w:rPr>
            </w:pPr>
            <w:r w:rsidRPr="00766CAE">
              <w:rPr>
                <w:rFonts w:cs="Arial"/>
                <w:sz w:val="16"/>
                <w:szCs w:val="18"/>
              </w:rPr>
              <w:t>CP-233142</w:t>
            </w:r>
          </w:p>
        </w:tc>
        <w:tc>
          <w:tcPr>
            <w:tcW w:w="525" w:type="dxa"/>
            <w:shd w:val="solid" w:color="FFFFFF" w:fill="auto"/>
          </w:tcPr>
          <w:p w14:paraId="54C33865" w14:textId="43963A4C" w:rsidR="00B011CE" w:rsidRPr="00766CAE" w:rsidRDefault="00B011CE" w:rsidP="00B011CE">
            <w:pPr>
              <w:pStyle w:val="TAC"/>
              <w:rPr>
                <w:sz w:val="16"/>
              </w:rPr>
            </w:pPr>
            <w:r w:rsidRPr="00766CAE">
              <w:rPr>
                <w:sz w:val="16"/>
              </w:rPr>
              <w:t>0844</w:t>
            </w:r>
          </w:p>
        </w:tc>
        <w:tc>
          <w:tcPr>
            <w:tcW w:w="425" w:type="dxa"/>
            <w:shd w:val="solid" w:color="FFFFFF" w:fill="auto"/>
          </w:tcPr>
          <w:p w14:paraId="60575248" w14:textId="75474A5A" w:rsidR="00B011CE" w:rsidRPr="00766CAE" w:rsidRDefault="00B011CE" w:rsidP="00B011CE">
            <w:pPr>
              <w:pStyle w:val="TAC"/>
              <w:rPr>
                <w:sz w:val="16"/>
              </w:rPr>
            </w:pPr>
            <w:r w:rsidRPr="00766CAE">
              <w:rPr>
                <w:sz w:val="16"/>
              </w:rPr>
              <w:t>-</w:t>
            </w:r>
          </w:p>
        </w:tc>
        <w:tc>
          <w:tcPr>
            <w:tcW w:w="425" w:type="dxa"/>
            <w:shd w:val="solid" w:color="FFFFFF" w:fill="auto"/>
          </w:tcPr>
          <w:p w14:paraId="10FC7AF6" w14:textId="4AFC493E" w:rsidR="00B011CE" w:rsidRPr="00766CAE" w:rsidRDefault="00B011CE" w:rsidP="00B011CE">
            <w:pPr>
              <w:pStyle w:val="TAC"/>
              <w:rPr>
                <w:sz w:val="16"/>
              </w:rPr>
            </w:pPr>
            <w:r w:rsidRPr="00766CAE">
              <w:rPr>
                <w:sz w:val="16"/>
              </w:rPr>
              <w:t>F</w:t>
            </w:r>
          </w:p>
        </w:tc>
        <w:tc>
          <w:tcPr>
            <w:tcW w:w="4962" w:type="dxa"/>
            <w:shd w:val="solid" w:color="FFFFFF" w:fill="auto"/>
          </w:tcPr>
          <w:p w14:paraId="4105EAEF" w14:textId="4B92B4C0" w:rsidR="00B011CE" w:rsidRPr="00766CAE" w:rsidRDefault="00B011CE" w:rsidP="00B011CE">
            <w:pPr>
              <w:pStyle w:val="TAC"/>
              <w:rPr>
                <w:sz w:val="16"/>
              </w:rPr>
            </w:pPr>
            <w:r w:rsidRPr="00766CAE">
              <w:rPr>
                <w:sz w:val="16"/>
              </w:rPr>
              <w:t>Correction to CMSSR command</w:t>
            </w:r>
          </w:p>
        </w:tc>
        <w:tc>
          <w:tcPr>
            <w:tcW w:w="708" w:type="dxa"/>
            <w:shd w:val="solid" w:color="FFFFFF" w:fill="auto"/>
          </w:tcPr>
          <w:p w14:paraId="1B12BC2D" w14:textId="3E9DA898" w:rsidR="00B011CE" w:rsidRPr="00766CAE" w:rsidRDefault="00B011CE" w:rsidP="00B011CE">
            <w:pPr>
              <w:pStyle w:val="TAC"/>
              <w:rPr>
                <w:sz w:val="16"/>
              </w:rPr>
            </w:pPr>
            <w:r w:rsidRPr="00972CBE">
              <w:rPr>
                <w:sz w:val="16"/>
              </w:rPr>
              <w:t>18.5.0</w:t>
            </w:r>
          </w:p>
        </w:tc>
      </w:tr>
      <w:tr w:rsidR="00B011CE" w:rsidRPr="00766CAE" w14:paraId="3546619A" w14:textId="77777777" w:rsidTr="00173EEB">
        <w:tc>
          <w:tcPr>
            <w:tcW w:w="800" w:type="dxa"/>
            <w:shd w:val="solid" w:color="FFFFFF" w:fill="auto"/>
          </w:tcPr>
          <w:p w14:paraId="11D7B5FB" w14:textId="7AA07FB9" w:rsidR="00B011CE" w:rsidRPr="00766CAE" w:rsidRDefault="00B011CE" w:rsidP="00B011CE">
            <w:pPr>
              <w:pStyle w:val="TAC"/>
              <w:rPr>
                <w:sz w:val="16"/>
              </w:rPr>
            </w:pPr>
            <w:r w:rsidRPr="00766CAE">
              <w:rPr>
                <w:sz w:val="16"/>
              </w:rPr>
              <w:t>2023-12</w:t>
            </w:r>
          </w:p>
        </w:tc>
        <w:tc>
          <w:tcPr>
            <w:tcW w:w="800" w:type="dxa"/>
            <w:shd w:val="solid" w:color="FFFFFF" w:fill="auto"/>
          </w:tcPr>
          <w:p w14:paraId="1B6D1230" w14:textId="4159A862" w:rsidR="00B011CE" w:rsidRPr="00766CAE" w:rsidRDefault="00B011CE" w:rsidP="00B011CE">
            <w:pPr>
              <w:pStyle w:val="TAC"/>
              <w:rPr>
                <w:sz w:val="16"/>
              </w:rPr>
            </w:pPr>
            <w:r w:rsidRPr="00921B2E">
              <w:rPr>
                <w:sz w:val="16"/>
              </w:rPr>
              <w:t>CT#102</w:t>
            </w:r>
          </w:p>
        </w:tc>
        <w:tc>
          <w:tcPr>
            <w:tcW w:w="1094" w:type="dxa"/>
            <w:shd w:val="solid" w:color="FFFFFF" w:fill="auto"/>
          </w:tcPr>
          <w:p w14:paraId="425F7129" w14:textId="2CB4984D"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628514CC" w14:textId="0A0506D4" w:rsidR="00B011CE" w:rsidRPr="00766CAE" w:rsidRDefault="00B011CE" w:rsidP="00B011CE">
            <w:pPr>
              <w:pStyle w:val="TAC"/>
              <w:rPr>
                <w:sz w:val="16"/>
              </w:rPr>
            </w:pPr>
            <w:r w:rsidRPr="00766CAE">
              <w:rPr>
                <w:sz w:val="16"/>
              </w:rPr>
              <w:t>0846</w:t>
            </w:r>
          </w:p>
        </w:tc>
        <w:tc>
          <w:tcPr>
            <w:tcW w:w="425" w:type="dxa"/>
            <w:shd w:val="solid" w:color="FFFFFF" w:fill="auto"/>
          </w:tcPr>
          <w:p w14:paraId="267BCD52" w14:textId="7DE3A331" w:rsidR="00B011CE" w:rsidRPr="00766CAE" w:rsidRDefault="00B011CE" w:rsidP="00B011CE">
            <w:pPr>
              <w:pStyle w:val="TAC"/>
              <w:rPr>
                <w:sz w:val="16"/>
              </w:rPr>
            </w:pPr>
            <w:r w:rsidRPr="00766CAE">
              <w:rPr>
                <w:sz w:val="16"/>
              </w:rPr>
              <w:t>1</w:t>
            </w:r>
          </w:p>
        </w:tc>
        <w:tc>
          <w:tcPr>
            <w:tcW w:w="425" w:type="dxa"/>
            <w:shd w:val="solid" w:color="FFFFFF" w:fill="auto"/>
          </w:tcPr>
          <w:p w14:paraId="76809C40" w14:textId="20F88723" w:rsidR="00B011CE" w:rsidRPr="00766CAE" w:rsidRDefault="00B011CE" w:rsidP="00B011CE">
            <w:pPr>
              <w:pStyle w:val="TAC"/>
              <w:rPr>
                <w:sz w:val="16"/>
              </w:rPr>
            </w:pPr>
            <w:r w:rsidRPr="00766CAE">
              <w:rPr>
                <w:sz w:val="16"/>
              </w:rPr>
              <w:t>F</w:t>
            </w:r>
          </w:p>
        </w:tc>
        <w:tc>
          <w:tcPr>
            <w:tcW w:w="4962" w:type="dxa"/>
            <w:shd w:val="solid" w:color="FFFFFF" w:fill="auto"/>
          </w:tcPr>
          <w:p w14:paraId="3EF73ECF" w14:textId="796518C3" w:rsidR="00B011CE" w:rsidRPr="00766CAE" w:rsidRDefault="00B011CE" w:rsidP="00B011CE">
            <w:pPr>
              <w:pStyle w:val="TAC"/>
              <w:rPr>
                <w:sz w:val="16"/>
              </w:rPr>
            </w:pPr>
            <w:r w:rsidRPr="00766CAE">
              <w:rPr>
                <w:sz w:val="16"/>
              </w:rPr>
              <w:t>Updates to +CMICO AT Command</w:t>
            </w:r>
          </w:p>
        </w:tc>
        <w:tc>
          <w:tcPr>
            <w:tcW w:w="708" w:type="dxa"/>
            <w:shd w:val="solid" w:color="FFFFFF" w:fill="auto"/>
          </w:tcPr>
          <w:p w14:paraId="2E3152E8" w14:textId="279D9749" w:rsidR="00B011CE" w:rsidRPr="00766CAE" w:rsidRDefault="00B011CE" w:rsidP="00B011CE">
            <w:pPr>
              <w:pStyle w:val="TAC"/>
              <w:rPr>
                <w:sz w:val="16"/>
              </w:rPr>
            </w:pPr>
            <w:r w:rsidRPr="00972CBE">
              <w:rPr>
                <w:sz w:val="16"/>
              </w:rPr>
              <w:t>18.5.0</w:t>
            </w:r>
          </w:p>
        </w:tc>
      </w:tr>
      <w:tr w:rsidR="00B011CE" w:rsidRPr="00766CAE" w14:paraId="1374DC46" w14:textId="77777777" w:rsidTr="00173EEB">
        <w:tc>
          <w:tcPr>
            <w:tcW w:w="800" w:type="dxa"/>
            <w:shd w:val="solid" w:color="FFFFFF" w:fill="auto"/>
          </w:tcPr>
          <w:p w14:paraId="5EC73DA4" w14:textId="67B7AA9B" w:rsidR="00B011CE" w:rsidRPr="00766CAE" w:rsidRDefault="00B011CE" w:rsidP="00B011CE">
            <w:pPr>
              <w:pStyle w:val="TAC"/>
              <w:rPr>
                <w:sz w:val="16"/>
              </w:rPr>
            </w:pPr>
            <w:r w:rsidRPr="00766CAE">
              <w:rPr>
                <w:sz w:val="16"/>
              </w:rPr>
              <w:t>2023-12</w:t>
            </w:r>
          </w:p>
        </w:tc>
        <w:tc>
          <w:tcPr>
            <w:tcW w:w="800" w:type="dxa"/>
            <w:shd w:val="solid" w:color="FFFFFF" w:fill="auto"/>
          </w:tcPr>
          <w:p w14:paraId="1C94B584" w14:textId="63C1A3A2" w:rsidR="00B011CE" w:rsidRPr="00766CAE" w:rsidRDefault="00B011CE" w:rsidP="00B011CE">
            <w:pPr>
              <w:pStyle w:val="TAC"/>
              <w:rPr>
                <w:sz w:val="16"/>
              </w:rPr>
            </w:pPr>
            <w:r w:rsidRPr="00921B2E">
              <w:rPr>
                <w:sz w:val="16"/>
              </w:rPr>
              <w:t>CT#102</w:t>
            </w:r>
          </w:p>
        </w:tc>
        <w:tc>
          <w:tcPr>
            <w:tcW w:w="1094" w:type="dxa"/>
            <w:shd w:val="solid" w:color="FFFFFF" w:fill="auto"/>
          </w:tcPr>
          <w:p w14:paraId="100442E0" w14:textId="2A18D2C4" w:rsidR="00B011CE" w:rsidRPr="00766CAE" w:rsidRDefault="00B011CE" w:rsidP="00B011CE">
            <w:pPr>
              <w:pStyle w:val="TAC"/>
              <w:rPr>
                <w:rFonts w:cs="Arial"/>
                <w:sz w:val="16"/>
                <w:szCs w:val="18"/>
              </w:rPr>
            </w:pPr>
            <w:r w:rsidRPr="00766CAE">
              <w:rPr>
                <w:rFonts w:cs="Arial"/>
                <w:sz w:val="16"/>
                <w:szCs w:val="18"/>
              </w:rPr>
              <w:t>CP-233145</w:t>
            </w:r>
          </w:p>
        </w:tc>
        <w:tc>
          <w:tcPr>
            <w:tcW w:w="525" w:type="dxa"/>
            <w:shd w:val="solid" w:color="FFFFFF" w:fill="auto"/>
          </w:tcPr>
          <w:p w14:paraId="0E864E84" w14:textId="353D2388" w:rsidR="00B011CE" w:rsidRPr="00766CAE" w:rsidRDefault="00B011CE" w:rsidP="00B011CE">
            <w:pPr>
              <w:pStyle w:val="TAC"/>
              <w:rPr>
                <w:sz w:val="16"/>
              </w:rPr>
            </w:pPr>
            <w:r w:rsidRPr="00766CAE">
              <w:rPr>
                <w:sz w:val="16"/>
              </w:rPr>
              <w:t>0845</w:t>
            </w:r>
          </w:p>
        </w:tc>
        <w:tc>
          <w:tcPr>
            <w:tcW w:w="425" w:type="dxa"/>
            <w:shd w:val="solid" w:color="FFFFFF" w:fill="auto"/>
          </w:tcPr>
          <w:p w14:paraId="517EC7D6" w14:textId="0588E057" w:rsidR="00B011CE" w:rsidRPr="00766CAE" w:rsidRDefault="00B011CE" w:rsidP="00B011CE">
            <w:pPr>
              <w:pStyle w:val="TAC"/>
              <w:rPr>
                <w:sz w:val="16"/>
              </w:rPr>
            </w:pPr>
            <w:r w:rsidRPr="00766CAE">
              <w:rPr>
                <w:sz w:val="16"/>
              </w:rPr>
              <w:t>1</w:t>
            </w:r>
          </w:p>
        </w:tc>
        <w:tc>
          <w:tcPr>
            <w:tcW w:w="425" w:type="dxa"/>
            <w:shd w:val="solid" w:color="FFFFFF" w:fill="auto"/>
          </w:tcPr>
          <w:p w14:paraId="07C54B31" w14:textId="6F132B77" w:rsidR="00B011CE" w:rsidRPr="00766CAE" w:rsidRDefault="00B011CE" w:rsidP="00B011CE">
            <w:pPr>
              <w:pStyle w:val="TAC"/>
              <w:rPr>
                <w:sz w:val="16"/>
              </w:rPr>
            </w:pPr>
            <w:r w:rsidRPr="00766CAE">
              <w:rPr>
                <w:sz w:val="16"/>
              </w:rPr>
              <w:t>B</w:t>
            </w:r>
          </w:p>
        </w:tc>
        <w:tc>
          <w:tcPr>
            <w:tcW w:w="4962" w:type="dxa"/>
            <w:shd w:val="solid" w:color="FFFFFF" w:fill="auto"/>
          </w:tcPr>
          <w:p w14:paraId="36E2403D" w14:textId="4D776778" w:rsidR="00B011CE" w:rsidRPr="00766CAE" w:rsidRDefault="00B011CE" w:rsidP="00B011CE">
            <w:pPr>
              <w:pStyle w:val="TAC"/>
              <w:rPr>
                <w:sz w:val="16"/>
              </w:rPr>
            </w:pPr>
            <w:r w:rsidRPr="00766CAE">
              <w:rPr>
                <w:sz w:val="16"/>
              </w:rPr>
              <w:t>Out of coverage duration for +CDISCO</w:t>
            </w:r>
          </w:p>
        </w:tc>
        <w:tc>
          <w:tcPr>
            <w:tcW w:w="708" w:type="dxa"/>
            <w:shd w:val="solid" w:color="FFFFFF" w:fill="auto"/>
          </w:tcPr>
          <w:p w14:paraId="20C728CC" w14:textId="16AF6F12" w:rsidR="00B011CE" w:rsidRPr="00766CAE" w:rsidRDefault="00B011CE" w:rsidP="00B011CE">
            <w:pPr>
              <w:pStyle w:val="TAC"/>
              <w:rPr>
                <w:sz w:val="16"/>
              </w:rPr>
            </w:pPr>
            <w:r w:rsidRPr="00972CBE">
              <w:rPr>
                <w:sz w:val="16"/>
              </w:rPr>
              <w:t>18.5.0</w:t>
            </w:r>
          </w:p>
        </w:tc>
      </w:tr>
      <w:tr w:rsidR="00B011CE" w:rsidRPr="00766CAE" w14:paraId="2D843BDA" w14:textId="77777777" w:rsidTr="00173EEB">
        <w:tc>
          <w:tcPr>
            <w:tcW w:w="800" w:type="dxa"/>
            <w:shd w:val="solid" w:color="FFFFFF" w:fill="auto"/>
          </w:tcPr>
          <w:p w14:paraId="7BBAFCB8" w14:textId="12F17769" w:rsidR="00B011CE" w:rsidRPr="00766CAE" w:rsidRDefault="00B011CE" w:rsidP="00B011CE">
            <w:pPr>
              <w:pStyle w:val="TAC"/>
              <w:rPr>
                <w:sz w:val="16"/>
              </w:rPr>
            </w:pPr>
            <w:r w:rsidRPr="00766CAE">
              <w:rPr>
                <w:sz w:val="16"/>
              </w:rPr>
              <w:t>2023-12</w:t>
            </w:r>
          </w:p>
        </w:tc>
        <w:tc>
          <w:tcPr>
            <w:tcW w:w="800" w:type="dxa"/>
            <w:shd w:val="solid" w:color="FFFFFF" w:fill="auto"/>
          </w:tcPr>
          <w:p w14:paraId="4F7E1BF9" w14:textId="6344CA9F" w:rsidR="00B011CE" w:rsidRPr="00766CAE" w:rsidRDefault="00B011CE" w:rsidP="00B011CE">
            <w:pPr>
              <w:pStyle w:val="TAC"/>
              <w:rPr>
                <w:sz w:val="16"/>
              </w:rPr>
            </w:pPr>
            <w:r w:rsidRPr="00921B2E">
              <w:rPr>
                <w:sz w:val="16"/>
              </w:rPr>
              <w:t>CT#102</w:t>
            </w:r>
          </w:p>
        </w:tc>
        <w:tc>
          <w:tcPr>
            <w:tcW w:w="1094" w:type="dxa"/>
            <w:shd w:val="solid" w:color="FFFFFF" w:fill="auto"/>
          </w:tcPr>
          <w:p w14:paraId="3404067C" w14:textId="122023F4"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19799386" w14:textId="1BBD57EB" w:rsidR="00B011CE" w:rsidRPr="00766CAE" w:rsidRDefault="00B011CE" w:rsidP="00B011CE">
            <w:pPr>
              <w:pStyle w:val="TAC"/>
              <w:rPr>
                <w:sz w:val="16"/>
              </w:rPr>
            </w:pPr>
            <w:r w:rsidRPr="00766CAE">
              <w:rPr>
                <w:sz w:val="16"/>
              </w:rPr>
              <w:t>0847</w:t>
            </w:r>
          </w:p>
        </w:tc>
        <w:tc>
          <w:tcPr>
            <w:tcW w:w="425" w:type="dxa"/>
            <w:shd w:val="solid" w:color="FFFFFF" w:fill="auto"/>
          </w:tcPr>
          <w:p w14:paraId="681D324D" w14:textId="49E28998" w:rsidR="00B011CE" w:rsidRPr="00766CAE" w:rsidRDefault="00B011CE" w:rsidP="00B011CE">
            <w:pPr>
              <w:pStyle w:val="TAC"/>
              <w:rPr>
                <w:sz w:val="16"/>
              </w:rPr>
            </w:pPr>
            <w:r w:rsidRPr="00766CAE">
              <w:rPr>
                <w:sz w:val="16"/>
              </w:rPr>
              <w:t>1</w:t>
            </w:r>
          </w:p>
        </w:tc>
        <w:tc>
          <w:tcPr>
            <w:tcW w:w="425" w:type="dxa"/>
            <w:shd w:val="solid" w:color="FFFFFF" w:fill="auto"/>
          </w:tcPr>
          <w:p w14:paraId="431F9DC6" w14:textId="12C5610A" w:rsidR="00B011CE" w:rsidRPr="00766CAE" w:rsidRDefault="00B011CE" w:rsidP="00B011CE">
            <w:pPr>
              <w:pStyle w:val="TAC"/>
              <w:rPr>
                <w:sz w:val="16"/>
              </w:rPr>
            </w:pPr>
            <w:r w:rsidRPr="00766CAE">
              <w:rPr>
                <w:sz w:val="16"/>
              </w:rPr>
              <w:t>F</w:t>
            </w:r>
          </w:p>
        </w:tc>
        <w:tc>
          <w:tcPr>
            <w:tcW w:w="4962" w:type="dxa"/>
            <w:shd w:val="solid" w:color="FFFFFF" w:fill="auto"/>
          </w:tcPr>
          <w:p w14:paraId="2EF47AB0" w14:textId="392887C9" w:rsidR="00B011CE" w:rsidRPr="00766CAE" w:rsidRDefault="00B011CE" w:rsidP="00B011CE">
            <w:pPr>
              <w:pStyle w:val="TAC"/>
              <w:rPr>
                <w:sz w:val="16"/>
              </w:rPr>
            </w:pPr>
            <w:r w:rsidRPr="00766CAE">
              <w:rPr>
                <w:sz w:val="16"/>
              </w:rPr>
              <w:t>Correction on the reference to TS 23.122</w:t>
            </w:r>
          </w:p>
        </w:tc>
        <w:tc>
          <w:tcPr>
            <w:tcW w:w="708" w:type="dxa"/>
            <w:shd w:val="solid" w:color="FFFFFF" w:fill="auto"/>
          </w:tcPr>
          <w:p w14:paraId="74138FE5" w14:textId="611E21BB" w:rsidR="00B011CE" w:rsidRPr="00766CAE" w:rsidRDefault="00B011CE" w:rsidP="00B011CE">
            <w:pPr>
              <w:pStyle w:val="TAC"/>
              <w:rPr>
                <w:sz w:val="16"/>
              </w:rPr>
            </w:pPr>
            <w:r w:rsidRPr="00972CBE">
              <w:rPr>
                <w:sz w:val="16"/>
              </w:rPr>
              <w:t>18.5.0</w:t>
            </w:r>
          </w:p>
        </w:tc>
      </w:tr>
      <w:tr w:rsidR="007D10DD" w:rsidRPr="00766CAE" w14:paraId="44DA4657" w14:textId="77777777" w:rsidTr="00173EEB">
        <w:tc>
          <w:tcPr>
            <w:tcW w:w="800" w:type="dxa"/>
            <w:shd w:val="solid" w:color="FFFFFF" w:fill="auto"/>
          </w:tcPr>
          <w:p w14:paraId="58EA2E5F" w14:textId="04C94336" w:rsidR="007D10DD" w:rsidRPr="00766CAE" w:rsidRDefault="007D10DD" w:rsidP="00B011CE">
            <w:pPr>
              <w:pStyle w:val="TAC"/>
              <w:rPr>
                <w:sz w:val="16"/>
              </w:rPr>
            </w:pPr>
            <w:r>
              <w:rPr>
                <w:sz w:val="16"/>
              </w:rPr>
              <w:t>2024-03</w:t>
            </w:r>
          </w:p>
        </w:tc>
        <w:tc>
          <w:tcPr>
            <w:tcW w:w="800" w:type="dxa"/>
            <w:shd w:val="solid" w:color="FFFFFF" w:fill="auto"/>
          </w:tcPr>
          <w:p w14:paraId="2B01D57E" w14:textId="38242CA9" w:rsidR="007D10DD" w:rsidRPr="00921B2E" w:rsidRDefault="007D10DD" w:rsidP="00B011CE">
            <w:pPr>
              <w:pStyle w:val="TAC"/>
              <w:rPr>
                <w:sz w:val="16"/>
              </w:rPr>
            </w:pPr>
            <w:r>
              <w:rPr>
                <w:sz w:val="16"/>
              </w:rPr>
              <w:t>CT#103</w:t>
            </w:r>
          </w:p>
        </w:tc>
        <w:tc>
          <w:tcPr>
            <w:tcW w:w="1094" w:type="dxa"/>
            <w:shd w:val="solid" w:color="FFFFFF" w:fill="auto"/>
          </w:tcPr>
          <w:p w14:paraId="00681A98" w14:textId="0D64A281" w:rsidR="007D10DD" w:rsidRPr="007D10DD" w:rsidRDefault="007D10DD"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CP-240125</w:t>
            </w:r>
          </w:p>
        </w:tc>
        <w:tc>
          <w:tcPr>
            <w:tcW w:w="525" w:type="dxa"/>
            <w:shd w:val="solid" w:color="FFFFFF" w:fill="auto"/>
          </w:tcPr>
          <w:p w14:paraId="34D0E833" w14:textId="5ED21227" w:rsidR="007D10DD" w:rsidRPr="00766CAE" w:rsidRDefault="007D10DD" w:rsidP="00B011CE">
            <w:pPr>
              <w:pStyle w:val="TAC"/>
              <w:rPr>
                <w:sz w:val="16"/>
              </w:rPr>
            </w:pPr>
            <w:r>
              <w:rPr>
                <w:sz w:val="16"/>
              </w:rPr>
              <w:t>0849</w:t>
            </w:r>
          </w:p>
        </w:tc>
        <w:tc>
          <w:tcPr>
            <w:tcW w:w="425" w:type="dxa"/>
            <w:shd w:val="solid" w:color="FFFFFF" w:fill="auto"/>
          </w:tcPr>
          <w:p w14:paraId="4D68C219" w14:textId="3C0F5C4D" w:rsidR="007D10DD" w:rsidRPr="00766CAE" w:rsidRDefault="007D10DD" w:rsidP="00B011CE">
            <w:pPr>
              <w:pStyle w:val="TAC"/>
              <w:rPr>
                <w:sz w:val="16"/>
              </w:rPr>
            </w:pPr>
            <w:r>
              <w:rPr>
                <w:sz w:val="16"/>
              </w:rPr>
              <w:t>-</w:t>
            </w:r>
          </w:p>
        </w:tc>
        <w:tc>
          <w:tcPr>
            <w:tcW w:w="425" w:type="dxa"/>
            <w:shd w:val="solid" w:color="FFFFFF" w:fill="auto"/>
          </w:tcPr>
          <w:p w14:paraId="46EB0B94" w14:textId="3454D2A9" w:rsidR="007D10DD" w:rsidRPr="00766CAE" w:rsidRDefault="007D10DD" w:rsidP="00B011CE">
            <w:pPr>
              <w:pStyle w:val="TAC"/>
              <w:rPr>
                <w:sz w:val="16"/>
              </w:rPr>
            </w:pPr>
            <w:r>
              <w:rPr>
                <w:sz w:val="16"/>
              </w:rPr>
              <w:t>F</w:t>
            </w:r>
          </w:p>
        </w:tc>
        <w:tc>
          <w:tcPr>
            <w:tcW w:w="4962" w:type="dxa"/>
            <w:shd w:val="solid" w:color="FFFFFF" w:fill="auto"/>
          </w:tcPr>
          <w:p w14:paraId="42280615" w14:textId="35226B52" w:rsidR="007D10DD" w:rsidRPr="00766CAE" w:rsidRDefault="007D10DD" w:rsidP="00B011CE">
            <w:pPr>
              <w:pStyle w:val="TAC"/>
              <w:rPr>
                <w:sz w:val="16"/>
              </w:rPr>
            </w:pPr>
            <w:r>
              <w:rPr>
                <w:sz w:val="16"/>
              </w:rPr>
              <w:t>Syntax correction for +CAPPLEVMRNR</w:t>
            </w:r>
          </w:p>
        </w:tc>
        <w:tc>
          <w:tcPr>
            <w:tcW w:w="708" w:type="dxa"/>
            <w:shd w:val="solid" w:color="FFFFFF" w:fill="auto"/>
          </w:tcPr>
          <w:p w14:paraId="147E1AE4" w14:textId="047BFF09" w:rsidR="007D10DD" w:rsidRPr="00972CBE" w:rsidRDefault="007D10DD" w:rsidP="00B011CE">
            <w:pPr>
              <w:pStyle w:val="TAC"/>
              <w:rPr>
                <w:sz w:val="16"/>
              </w:rPr>
            </w:pPr>
            <w:r>
              <w:rPr>
                <w:sz w:val="16"/>
              </w:rPr>
              <w:t>18.6.0</w:t>
            </w:r>
          </w:p>
        </w:tc>
      </w:tr>
      <w:tr w:rsidR="00926ED8" w:rsidRPr="00766CAE" w14:paraId="4DC42D9C" w14:textId="77777777" w:rsidTr="00173EEB">
        <w:tc>
          <w:tcPr>
            <w:tcW w:w="800" w:type="dxa"/>
            <w:shd w:val="solid" w:color="FFFFFF" w:fill="auto"/>
          </w:tcPr>
          <w:p w14:paraId="0427A917" w14:textId="7A16A437" w:rsidR="00926ED8" w:rsidRDefault="00926ED8" w:rsidP="00B011CE">
            <w:pPr>
              <w:pStyle w:val="TAC"/>
              <w:rPr>
                <w:sz w:val="16"/>
              </w:rPr>
            </w:pPr>
            <w:r>
              <w:rPr>
                <w:sz w:val="16"/>
              </w:rPr>
              <w:lastRenderedPageBreak/>
              <w:t>2024-03</w:t>
            </w:r>
          </w:p>
        </w:tc>
        <w:tc>
          <w:tcPr>
            <w:tcW w:w="800" w:type="dxa"/>
            <w:shd w:val="solid" w:color="FFFFFF" w:fill="auto"/>
          </w:tcPr>
          <w:p w14:paraId="008E88E3" w14:textId="3F71069B" w:rsidR="00926ED8" w:rsidRDefault="00926ED8" w:rsidP="00B011CE">
            <w:pPr>
              <w:pStyle w:val="TAC"/>
              <w:rPr>
                <w:sz w:val="16"/>
              </w:rPr>
            </w:pPr>
            <w:r>
              <w:rPr>
                <w:sz w:val="16"/>
              </w:rPr>
              <w:t>CT#103</w:t>
            </w:r>
          </w:p>
        </w:tc>
        <w:tc>
          <w:tcPr>
            <w:tcW w:w="1094" w:type="dxa"/>
            <w:shd w:val="solid" w:color="FFFFFF" w:fill="auto"/>
          </w:tcPr>
          <w:p w14:paraId="77262269" w14:textId="687895A9" w:rsidR="00926ED8" w:rsidRDefault="00926ED8"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CP-240087</w:t>
            </w:r>
          </w:p>
        </w:tc>
        <w:tc>
          <w:tcPr>
            <w:tcW w:w="525" w:type="dxa"/>
            <w:shd w:val="solid" w:color="FFFFFF" w:fill="auto"/>
          </w:tcPr>
          <w:p w14:paraId="0D030DF6" w14:textId="4F5E820F" w:rsidR="00926ED8" w:rsidRDefault="00926ED8" w:rsidP="00B011CE">
            <w:pPr>
              <w:pStyle w:val="TAC"/>
              <w:rPr>
                <w:sz w:val="16"/>
              </w:rPr>
            </w:pPr>
            <w:r>
              <w:rPr>
                <w:sz w:val="16"/>
              </w:rPr>
              <w:t>0855</w:t>
            </w:r>
          </w:p>
        </w:tc>
        <w:tc>
          <w:tcPr>
            <w:tcW w:w="425" w:type="dxa"/>
            <w:shd w:val="solid" w:color="FFFFFF" w:fill="auto"/>
          </w:tcPr>
          <w:p w14:paraId="493B401A" w14:textId="380E5CA3" w:rsidR="00926ED8" w:rsidRDefault="00926ED8" w:rsidP="00B011CE">
            <w:pPr>
              <w:pStyle w:val="TAC"/>
              <w:rPr>
                <w:sz w:val="16"/>
              </w:rPr>
            </w:pPr>
            <w:r>
              <w:rPr>
                <w:sz w:val="16"/>
              </w:rPr>
              <w:t>-</w:t>
            </w:r>
          </w:p>
        </w:tc>
        <w:tc>
          <w:tcPr>
            <w:tcW w:w="425" w:type="dxa"/>
            <w:shd w:val="solid" w:color="FFFFFF" w:fill="auto"/>
          </w:tcPr>
          <w:p w14:paraId="011705F5" w14:textId="5CAA6118" w:rsidR="00926ED8" w:rsidRDefault="00926ED8" w:rsidP="00B011CE">
            <w:pPr>
              <w:pStyle w:val="TAC"/>
              <w:rPr>
                <w:sz w:val="16"/>
              </w:rPr>
            </w:pPr>
            <w:r>
              <w:rPr>
                <w:sz w:val="16"/>
              </w:rPr>
              <w:t>F</w:t>
            </w:r>
          </w:p>
        </w:tc>
        <w:tc>
          <w:tcPr>
            <w:tcW w:w="4962" w:type="dxa"/>
            <w:shd w:val="solid" w:color="FFFFFF" w:fill="auto"/>
          </w:tcPr>
          <w:p w14:paraId="6B4C39AE" w14:textId="7FA2A279" w:rsidR="00926ED8" w:rsidRDefault="00926ED8" w:rsidP="00B011CE">
            <w:pPr>
              <w:pStyle w:val="TAC"/>
              <w:rPr>
                <w:sz w:val="16"/>
              </w:rPr>
            </w:pPr>
            <w:r>
              <w:rPr>
                <w:sz w:val="16"/>
              </w:rPr>
              <w:t>Update to +CMOLR for LCS-UPP</w:t>
            </w:r>
          </w:p>
        </w:tc>
        <w:tc>
          <w:tcPr>
            <w:tcW w:w="708" w:type="dxa"/>
            <w:shd w:val="solid" w:color="FFFFFF" w:fill="auto"/>
          </w:tcPr>
          <w:p w14:paraId="664DB275" w14:textId="1204B746" w:rsidR="00926ED8" w:rsidRDefault="00926ED8" w:rsidP="00B011CE">
            <w:pPr>
              <w:pStyle w:val="TAC"/>
              <w:rPr>
                <w:sz w:val="16"/>
              </w:rPr>
            </w:pPr>
            <w:r>
              <w:rPr>
                <w:sz w:val="16"/>
              </w:rPr>
              <w:t>18.6.0</w:t>
            </w:r>
          </w:p>
        </w:tc>
      </w:tr>
      <w:tr w:rsidR="00733842" w:rsidRPr="00766CAE" w14:paraId="782C1AC0" w14:textId="77777777" w:rsidTr="00173EEB">
        <w:tc>
          <w:tcPr>
            <w:tcW w:w="800" w:type="dxa"/>
            <w:shd w:val="solid" w:color="FFFFFF" w:fill="auto"/>
          </w:tcPr>
          <w:p w14:paraId="78FB52DB" w14:textId="4F0B2D3D" w:rsidR="00733842" w:rsidRDefault="00733842" w:rsidP="00B011CE">
            <w:pPr>
              <w:pStyle w:val="TAC"/>
              <w:rPr>
                <w:sz w:val="16"/>
              </w:rPr>
            </w:pPr>
            <w:r>
              <w:rPr>
                <w:sz w:val="16"/>
              </w:rPr>
              <w:t>2024-03</w:t>
            </w:r>
          </w:p>
        </w:tc>
        <w:tc>
          <w:tcPr>
            <w:tcW w:w="800" w:type="dxa"/>
            <w:shd w:val="solid" w:color="FFFFFF" w:fill="auto"/>
          </w:tcPr>
          <w:p w14:paraId="5CA6A07B" w14:textId="7E1966E4" w:rsidR="00733842" w:rsidRDefault="00733842" w:rsidP="00B011CE">
            <w:pPr>
              <w:pStyle w:val="TAC"/>
              <w:rPr>
                <w:sz w:val="16"/>
              </w:rPr>
            </w:pPr>
            <w:r>
              <w:rPr>
                <w:sz w:val="16"/>
              </w:rPr>
              <w:t>CT#103</w:t>
            </w:r>
          </w:p>
        </w:tc>
        <w:tc>
          <w:tcPr>
            <w:tcW w:w="1094" w:type="dxa"/>
            <w:shd w:val="solid" w:color="FFFFFF" w:fill="auto"/>
          </w:tcPr>
          <w:p w14:paraId="7F677183" w14:textId="2DC12125" w:rsidR="00733842" w:rsidRDefault="00733842"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CP-240125</w:t>
            </w:r>
          </w:p>
        </w:tc>
        <w:tc>
          <w:tcPr>
            <w:tcW w:w="525" w:type="dxa"/>
            <w:shd w:val="solid" w:color="FFFFFF" w:fill="auto"/>
          </w:tcPr>
          <w:p w14:paraId="3E7A9ED5" w14:textId="1157FBCD" w:rsidR="00733842" w:rsidRDefault="00733842" w:rsidP="00B011CE">
            <w:pPr>
              <w:pStyle w:val="TAC"/>
              <w:rPr>
                <w:sz w:val="16"/>
              </w:rPr>
            </w:pPr>
            <w:r>
              <w:rPr>
                <w:sz w:val="16"/>
              </w:rPr>
              <w:t>0848</w:t>
            </w:r>
          </w:p>
        </w:tc>
        <w:tc>
          <w:tcPr>
            <w:tcW w:w="425" w:type="dxa"/>
            <w:shd w:val="solid" w:color="FFFFFF" w:fill="auto"/>
          </w:tcPr>
          <w:p w14:paraId="012C2F1E" w14:textId="1CDD7340" w:rsidR="00733842" w:rsidRDefault="00733842" w:rsidP="00B011CE">
            <w:pPr>
              <w:pStyle w:val="TAC"/>
              <w:rPr>
                <w:sz w:val="16"/>
              </w:rPr>
            </w:pPr>
            <w:r>
              <w:rPr>
                <w:sz w:val="16"/>
              </w:rPr>
              <w:t>1</w:t>
            </w:r>
          </w:p>
        </w:tc>
        <w:tc>
          <w:tcPr>
            <w:tcW w:w="425" w:type="dxa"/>
            <w:shd w:val="solid" w:color="FFFFFF" w:fill="auto"/>
          </w:tcPr>
          <w:p w14:paraId="17184E4B" w14:textId="77E17B72" w:rsidR="00733842" w:rsidRDefault="00733842" w:rsidP="00B011CE">
            <w:pPr>
              <w:pStyle w:val="TAC"/>
              <w:rPr>
                <w:sz w:val="16"/>
              </w:rPr>
            </w:pPr>
            <w:r>
              <w:rPr>
                <w:sz w:val="16"/>
              </w:rPr>
              <w:t>F</w:t>
            </w:r>
          </w:p>
        </w:tc>
        <w:tc>
          <w:tcPr>
            <w:tcW w:w="4962" w:type="dxa"/>
            <w:shd w:val="solid" w:color="FFFFFF" w:fill="auto"/>
          </w:tcPr>
          <w:p w14:paraId="1A805629" w14:textId="0869F4A6" w:rsidR="00733842" w:rsidRDefault="00733842" w:rsidP="00B011CE">
            <w:pPr>
              <w:pStyle w:val="TAC"/>
              <w:rPr>
                <w:sz w:val="16"/>
              </w:rPr>
            </w:pPr>
            <w:r>
              <w:rPr>
                <w:sz w:val="16"/>
              </w:rPr>
              <w:t>Addition of UE area scope location indication for QoE</w:t>
            </w:r>
          </w:p>
        </w:tc>
        <w:tc>
          <w:tcPr>
            <w:tcW w:w="708" w:type="dxa"/>
            <w:shd w:val="solid" w:color="FFFFFF" w:fill="auto"/>
          </w:tcPr>
          <w:p w14:paraId="487629BD" w14:textId="27A8C6F2" w:rsidR="00733842" w:rsidRDefault="00733842" w:rsidP="00B011CE">
            <w:pPr>
              <w:pStyle w:val="TAC"/>
              <w:rPr>
                <w:sz w:val="16"/>
              </w:rPr>
            </w:pPr>
            <w:r>
              <w:rPr>
                <w:sz w:val="16"/>
              </w:rPr>
              <w:t>18.6.0</w:t>
            </w:r>
          </w:p>
        </w:tc>
      </w:tr>
      <w:tr w:rsidR="009468CE" w:rsidRPr="00766CAE" w14:paraId="4BEA5E5B" w14:textId="77777777" w:rsidTr="00173EEB">
        <w:tc>
          <w:tcPr>
            <w:tcW w:w="800" w:type="dxa"/>
            <w:shd w:val="solid" w:color="FFFFFF" w:fill="auto"/>
          </w:tcPr>
          <w:p w14:paraId="49DC8945" w14:textId="7932B627" w:rsidR="009468CE" w:rsidRDefault="009468CE" w:rsidP="00B011CE">
            <w:pPr>
              <w:pStyle w:val="TAC"/>
              <w:rPr>
                <w:sz w:val="16"/>
              </w:rPr>
            </w:pPr>
            <w:r>
              <w:rPr>
                <w:sz w:val="16"/>
              </w:rPr>
              <w:t>2024-03</w:t>
            </w:r>
          </w:p>
        </w:tc>
        <w:tc>
          <w:tcPr>
            <w:tcW w:w="800" w:type="dxa"/>
            <w:shd w:val="solid" w:color="FFFFFF" w:fill="auto"/>
          </w:tcPr>
          <w:p w14:paraId="2C8AEE30" w14:textId="4266F149" w:rsidR="009468CE" w:rsidRDefault="009468CE" w:rsidP="00B011CE">
            <w:pPr>
              <w:pStyle w:val="TAC"/>
              <w:rPr>
                <w:sz w:val="16"/>
              </w:rPr>
            </w:pPr>
            <w:r>
              <w:rPr>
                <w:sz w:val="16"/>
              </w:rPr>
              <w:t>CT#103</w:t>
            </w:r>
          </w:p>
        </w:tc>
        <w:tc>
          <w:tcPr>
            <w:tcW w:w="1094" w:type="dxa"/>
            <w:shd w:val="solid" w:color="FFFFFF" w:fill="auto"/>
          </w:tcPr>
          <w:p w14:paraId="68E08445" w14:textId="06D05BCB" w:rsidR="009468CE" w:rsidRDefault="009468CE"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CP-240292</w:t>
            </w:r>
          </w:p>
        </w:tc>
        <w:tc>
          <w:tcPr>
            <w:tcW w:w="525" w:type="dxa"/>
            <w:shd w:val="solid" w:color="FFFFFF" w:fill="auto"/>
          </w:tcPr>
          <w:p w14:paraId="083F4D4C" w14:textId="1979580F" w:rsidR="009468CE" w:rsidRDefault="009468CE" w:rsidP="00B011CE">
            <w:pPr>
              <w:pStyle w:val="TAC"/>
              <w:rPr>
                <w:sz w:val="16"/>
              </w:rPr>
            </w:pPr>
            <w:r>
              <w:rPr>
                <w:sz w:val="16"/>
              </w:rPr>
              <w:t>0852</w:t>
            </w:r>
          </w:p>
        </w:tc>
        <w:tc>
          <w:tcPr>
            <w:tcW w:w="425" w:type="dxa"/>
            <w:shd w:val="solid" w:color="FFFFFF" w:fill="auto"/>
          </w:tcPr>
          <w:p w14:paraId="7F85043E" w14:textId="3A861DFD" w:rsidR="009468CE" w:rsidRDefault="009468CE" w:rsidP="00B011CE">
            <w:pPr>
              <w:pStyle w:val="TAC"/>
              <w:rPr>
                <w:sz w:val="16"/>
              </w:rPr>
            </w:pPr>
            <w:r>
              <w:rPr>
                <w:sz w:val="16"/>
              </w:rPr>
              <w:t>3</w:t>
            </w:r>
          </w:p>
        </w:tc>
        <w:tc>
          <w:tcPr>
            <w:tcW w:w="425" w:type="dxa"/>
            <w:shd w:val="solid" w:color="FFFFFF" w:fill="auto"/>
          </w:tcPr>
          <w:p w14:paraId="2D00C219" w14:textId="1E464940" w:rsidR="009468CE" w:rsidRDefault="009468CE" w:rsidP="00B011CE">
            <w:pPr>
              <w:pStyle w:val="TAC"/>
              <w:rPr>
                <w:sz w:val="16"/>
              </w:rPr>
            </w:pPr>
            <w:r>
              <w:rPr>
                <w:sz w:val="16"/>
              </w:rPr>
              <w:t>F</w:t>
            </w:r>
          </w:p>
        </w:tc>
        <w:tc>
          <w:tcPr>
            <w:tcW w:w="4962" w:type="dxa"/>
            <w:shd w:val="solid" w:color="FFFFFF" w:fill="auto"/>
          </w:tcPr>
          <w:p w14:paraId="1123116D" w14:textId="0D6B87D3" w:rsidR="009468CE" w:rsidRDefault="009468CE" w:rsidP="00B011CE">
            <w:pPr>
              <w:pStyle w:val="TAC"/>
              <w:rPr>
                <w:sz w:val="16"/>
              </w:rPr>
            </w:pPr>
            <w:r>
              <w:rPr>
                <w:sz w:val="16"/>
              </w:rPr>
              <w:t>Updates to +CUNPER AT Command</w:t>
            </w:r>
          </w:p>
        </w:tc>
        <w:tc>
          <w:tcPr>
            <w:tcW w:w="708" w:type="dxa"/>
            <w:shd w:val="solid" w:color="FFFFFF" w:fill="auto"/>
          </w:tcPr>
          <w:p w14:paraId="09603BFF" w14:textId="027008D0" w:rsidR="009468CE" w:rsidRDefault="009468CE" w:rsidP="00B011CE">
            <w:pPr>
              <w:pStyle w:val="TAC"/>
              <w:rPr>
                <w:sz w:val="16"/>
              </w:rPr>
            </w:pPr>
            <w:r>
              <w:rPr>
                <w:sz w:val="16"/>
              </w:rPr>
              <w:t>18.6.0</w:t>
            </w:r>
          </w:p>
        </w:tc>
      </w:tr>
      <w:tr w:rsidR="006F7040" w:rsidRPr="00766CAE" w14:paraId="38033719" w14:textId="77777777" w:rsidTr="00173EEB">
        <w:tc>
          <w:tcPr>
            <w:tcW w:w="800" w:type="dxa"/>
            <w:shd w:val="solid" w:color="FFFFFF" w:fill="auto"/>
          </w:tcPr>
          <w:p w14:paraId="4959F3CB" w14:textId="6E659EDC" w:rsidR="006F7040" w:rsidRDefault="006F7040" w:rsidP="00B011CE">
            <w:pPr>
              <w:pStyle w:val="TAC"/>
              <w:rPr>
                <w:sz w:val="16"/>
              </w:rPr>
            </w:pPr>
            <w:r>
              <w:rPr>
                <w:sz w:val="16"/>
              </w:rPr>
              <w:t>2024-06</w:t>
            </w:r>
          </w:p>
        </w:tc>
        <w:tc>
          <w:tcPr>
            <w:tcW w:w="800" w:type="dxa"/>
            <w:shd w:val="solid" w:color="FFFFFF" w:fill="auto"/>
          </w:tcPr>
          <w:p w14:paraId="1AEA96EE" w14:textId="4B8C4386" w:rsidR="006F7040" w:rsidRDefault="006F7040" w:rsidP="00B011CE">
            <w:pPr>
              <w:pStyle w:val="TAC"/>
              <w:rPr>
                <w:sz w:val="16"/>
              </w:rPr>
            </w:pPr>
            <w:r>
              <w:rPr>
                <w:sz w:val="16"/>
              </w:rPr>
              <w:t>CT#104</w:t>
            </w:r>
          </w:p>
        </w:tc>
        <w:tc>
          <w:tcPr>
            <w:tcW w:w="1094" w:type="dxa"/>
            <w:shd w:val="solid" w:color="FFFFFF" w:fill="auto"/>
          </w:tcPr>
          <w:p w14:paraId="34ACD651" w14:textId="3C11AC83" w:rsidR="006F7040" w:rsidRDefault="006F7040"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CP-241199</w:t>
            </w:r>
          </w:p>
        </w:tc>
        <w:tc>
          <w:tcPr>
            <w:tcW w:w="525" w:type="dxa"/>
            <w:shd w:val="solid" w:color="FFFFFF" w:fill="auto"/>
          </w:tcPr>
          <w:p w14:paraId="65A6C18F" w14:textId="5F075135" w:rsidR="006F7040" w:rsidRDefault="006F7040" w:rsidP="00B011CE">
            <w:pPr>
              <w:pStyle w:val="TAC"/>
              <w:rPr>
                <w:sz w:val="16"/>
              </w:rPr>
            </w:pPr>
            <w:r>
              <w:rPr>
                <w:sz w:val="16"/>
              </w:rPr>
              <w:t>0865</w:t>
            </w:r>
          </w:p>
        </w:tc>
        <w:tc>
          <w:tcPr>
            <w:tcW w:w="425" w:type="dxa"/>
            <w:shd w:val="solid" w:color="FFFFFF" w:fill="auto"/>
          </w:tcPr>
          <w:p w14:paraId="495C6683" w14:textId="36C33CD0" w:rsidR="006F7040" w:rsidRDefault="006F7040" w:rsidP="00B011CE">
            <w:pPr>
              <w:pStyle w:val="TAC"/>
              <w:rPr>
                <w:sz w:val="16"/>
              </w:rPr>
            </w:pPr>
            <w:r>
              <w:rPr>
                <w:sz w:val="16"/>
              </w:rPr>
              <w:t>-</w:t>
            </w:r>
          </w:p>
        </w:tc>
        <w:tc>
          <w:tcPr>
            <w:tcW w:w="425" w:type="dxa"/>
            <w:shd w:val="solid" w:color="FFFFFF" w:fill="auto"/>
          </w:tcPr>
          <w:p w14:paraId="78D58814" w14:textId="7B00DA3D" w:rsidR="006F7040" w:rsidRDefault="006F7040" w:rsidP="00B011CE">
            <w:pPr>
              <w:pStyle w:val="TAC"/>
              <w:rPr>
                <w:sz w:val="16"/>
              </w:rPr>
            </w:pPr>
            <w:r>
              <w:rPr>
                <w:sz w:val="16"/>
              </w:rPr>
              <w:t>F</w:t>
            </w:r>
          </w:p>
        </w:tc>
        <w:tc>
          <w:tcPr>
            <w:tcW w:w="4962" w:type="dxa"/>
            <w:shd w:val="solid" w:color="FFFFFF" w:fill="auto"/>
          </w:tcPr>
          <w:p w14:paraId="32D254F6" w14:textId="6AC15ED4" w:rsidR="006F7040" w:rsidRDefault="006F7040" w:rsidP="00B011CE">
            <w:pPr>
              <w:pStyle w:val="TAC"/>
              <w:rPr>
                <w:sz w:val="16"/>
              </w:rPr>
            </w:pPr>
            <w:r>
              <w:rPr>
                <w:sz w:val="16"/>
              </w:rPr>
              <w:t>Updates to +CSUEPOLICY</w:t>
            </w:r>
          </w:p>
        </w:tc>
        <w:tc>
          <w:tcPr>
            <w:tcW w:w="708" w:type="dxa"/>
            <w:shd w:val="solid" w:color="FFFFFF" w:fill="auto"/>
          </w:tcPr>
          <w:p w14:paraId="4A123835" w14:textId="175FD0D9" w:rsidR="006F7040" w:rsidRDefault="006F7040" w:rsidP="00B011CE">
            <w:pPr>
              <w:pStyle w:val="TAC"/>
              <w:rPr>
                <w:sz w:val="16"/>
              </w:rPr>
            </w:pPr>
            <w:r>
              <w:rPr>
                <w:sz w:val="16"/>
              </w:rPr>
              <w:t>18.7.0</w:t>
            </w:r>
          </w:p>
        </w:tc>
      </w:tr>
      <w:tr w:rsidR="00197103" w:rsidRPr="00766CAE" w14:paraId="6C6E1450" w14:textId="77777777" w:rsidTr="00173EEB">
        <w:tc>
          <w:tcPr>
            <w:tcW w:w="800" w:type="dxa"/>
            <w:shd w:val="solid" w:color="FFFFFF" w:fill="auto"/>
          </w:tcPr>
          <w:p w14:paraId="2B8077F3" w14:textId="560E2B16" w:rsidR="00197103" w:rsidRDefault="00197103" w:rsidP="00B011CE">
            <w:pPr>
              <w:pStyle w:val="TAC"/>
              <w:rPr>
                <w:sz w:val="16"/>
              </w:rPr>
            </w:pPr>
            <w:r>
              <w:rPr>
                <w:sz w:val="16"/>
              </w:rPr>
              <w:t>2024-06</w:t>
            </w:r>
          </w:p>
        </w:tc>
        <w:tc>
          <w:tcPr>
            <w:tcW w:w="800" w:type="dxa"/>
            <w:shd w:val="solid" w:color="FFFFFF" w:fill="auto"/>
          </w:tcPr>
          <w:p w14:paraId="7A867A05" w14:textId="7897C5BA" w:rsidR="00197103" w:rsidRDefault="00197103" w:rsidP="00B011CE">
            <w:pPr>
              <w:pStyle w:val="TAC"/>
              <w:rPr>
                <w:sz w:val="16"/>
              </w:rPr>
            </w:pPr>
            <w:r>
              <w:rPr>
                <w:sz w:val="16"/>
              </w:rPr>
              <w:t>CT#104</w:t>
            </w:r>
          </w:p>
        </w:tc>
        <w:tc>
          <w:tcPr>
            <w:tcW w:w="1094" w:type="dxa"/>
            <w:shd w:val="solid" w:color="FFFFFF" w:fill="auto"/>
          </w:tcPr>
          <w:p w14:paraId="1403FC5E" w14:textId="138A2D96" w:rsidR="00197103" w:rsidRDefault="00197103"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CP-241164</w:t>
            </w:r>
          </w:p>
        </w:tc>
        <w:tc>
          <w:tcPr>
            <w:tcW w:w="525" w:type="dxa"/>
            <w:shd w:val="solid" w:color="FFFFFF" w:fill="auto"/>
          </w:tcPr>
          <w:p w14:paraId="77F56103" w14:textId="71896F7F" w:rsidR="00197103" w:rsidRDefault="00197103" w:rsidP="00B011CE">
            <w:pPr>
              <w:pStyle w:val="TAC"/>
              <w:rPr>
                <w:sz w:val="16"/>
              </w:rPr>
            </w:pPr>
            <w:r>
              <w:rPr>
                <w:sz w:val="16"/>
              </w:rPr>
              <w:t>0870</w:t>
            </w:r>
          </w:p>
        </w:tc>
        <w:tc>
          <w:tcPr>
            <w:tcW w:w="425" w:type="dxa"/>
            <w:shd w:val="solid" w:color="FFFFFF" w:fill="auto"/>
          </w:tcPr>
          <w:p w14:paraId="1B979924" w14:textId="40874FF3" w:rsidR="00197103" w:rsidRDefault="00197103" w:rsidP="00B011CE">
            <w:pPr>
              <w:pStyle w:val="TAC"/>
              <w:rPr>
                <w:sz w:val="16"/>
              </w:rPr>
            </w:pPr>
            <w:r>
              <w:rPr>
                <w:sz w:val="16"/>
              </w:rPr>
              <w:t>-</w:t>
            </w:r>
          </w:p>
        </w:tc>
        <w:tc>
          <w:tcPr>
            <w:tcW w:w="425" w:type="dxa"/>
            <w:shd w:val="solid" w:color="FFFFFF" w:fill="auto"/>
          </w:tcPr>
          <w:p w14:paraId="21DAC708" w14:textId="2212FE03" w:rsidR="00197103" w:rsidRDefault="00197103" w:rsidP="00B011CE">
            <w:pPr>
              <w:pStyle w:val="TAC"/>
              <w:rPr>
                <w:sz w:val="16"/>
              </w:rPr>
            </w:pPr>
            <w:r>
              <w:rPr>
                <w:sz w:val="16"/>
              </w:rPr>
              <w:t>F</w:t>
            </w:r>
          </w:p>
        </w:tc>
        <w:tc>
          <w:tcPr>
            <w:tcW w:w="4962" w:type="dxa"/>
            <w:shd w:val="solid" w:color="FFFFFF" w:fill="auto"/>
          </w:tcPr>
          <w:p w14:paraId="61124649" w14:textId="4DA77FAC" w:rsidR="00197103" w:rsidRDefault="00197103" w:rsidP="00B011CE">
            <w:pPr>
              <w:pStyle w:val="TAC"/>
              <w:rPr>
                <w:sz w:val="16"/>
              </w:rPr>
            </w:pPr>
            <w:r>
              <w:rPr>
                <w:sz w:val="16"/>
              </w:rPr>
              <w:t>Correction to +CUNPER command and +CDISCO command</w:t>
            </w:r>
          </w:p>
        </w:tc>
        <w:tc>
          <w:tcPr>
            <w:tcW w:w="708" w:type="dxa"/>
            <w:shd w:val="solid" w:color="FFFFFF" w:fill="auto"/>
          </w:tcPr>
          <w:p w14:paraId="151F4A32" w14:textId="2DD9C75F" w:rsidR="00197103" w:rsidRDefault="00197103" w:rsidP="00B011CE">
            <w:pPr>
              <w:pStyle w:val="TAC"/>
              <w:rPr>
                <w:sz w:val="16"/>
              </w:rPr>
            </w:pPr>
            <w:r>
              <w:rPr>
                <w:sz w:val="16"/>
              </w:rPr>
              <w:t>18.7.0</w:t>
            </w:r>
          </w:p>
        </w:tc>
      </w:tr>
      <w:tr w:rsidR="00822582" w:rsidRPr="00766CAE" w14:paraId="4A9E1744" w14:textId="77777777" w:rsidTr="00173EEB">
        <w:tc>
          <w:tcPr>
            <w:tcW w:w="800" w:type="dxa"/>
            <w:shd w:val="solid" w:color="FFFFFF" w:fill="auto"/>
          </w:tcPr>
          <w:p w14:paraId="5BEC3849" w14:textId="2DEF77E7" w:rsidR="00822582" w:rsidRDefault="00822582" w:rsidP="00B011CE">
            <w:pPr>
              <w:pStyle w:val="TAC"/>
              <w:rPr>
                <w:sz w:val="16"/>
              </w:rPr>
            </w:pPr>
            <w:r>
              <w:rPr>
                <w:sz w:val="16"/>
              </w:rPr>
              <w:t>2024-06</w:t>
            </w:r>
          </w:p>
        </w:tc>
        <w:tc>
          <w:tcPr>
            <w:tcW w:w="800" w:type="dxa"/>
            <w:shd w:val="solid" w:color="FFFFFF" w:fill="auto"/>
          </w:tcPr>
          <w:p w14:paraId="10383684" w14:textId="56D7977B" w:rsidR="00822582" w:rsidRDefault="00822582" w:rsidP="00B011CE">
            <w:pPr>
              <w:pStyle w:val="TAC"/>
              <w:rPr>
                <w:sz w:val="16"/>
              </w:rPr>
            </w:pPr>
            <w:r>
              <w:rPr>
                <w:sz w:val="16"/>
              </w:rPr>
              <w:t>CT#104</w:t>
            </w:r>
          </w:p>
        </w:tc>
        <w:tc>
          <w:tcPr>
            <w:tcW w:w="1094" w:type="dxa"/>
            <w:shd w:val="solid" w:color="FFFFFF" w:fill="auto"/>
          </w:tcPr>
          <w:p w14:paraId="5790324E" w14:textId="65774DE1" w:rsidR="00822582" w:rsidRDefault="00822582"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CP-241190</w:t>
            </w:r>
          </w:p>
        </w:tc>
        <w:tc>
          <w:tcPr>
            <w:tcW w:w="525" w:type="dxa"/>
            <w:shd w:val="solid" w:color="FFFFFF" w:fill="auto"/>
          </w:tcPr>
          <w:p w14:paraId="51E6B7B2" w14:textId="27DB3D3A" w:rsidR="00822582" w:rsidRDefault="00822582" w:rsidP="00B011CE">
            <w:pPr>
              <w:pStyle w:val="TAC"/>
              <w:rPr>
                <w:sz w:val="16"/>
              </w:rPr>
            </w:pPr>
            <w:r>
              <w:rPr>
                <w:sz w:val="16"/>
              </w:rPr>
              <w:t>0871</w:t>
            </w:r>
          </w:p>
        </w:tc>
        <w:tc>
          <w:tcPr>
            <w:tcW w:w="425" w:type="dxa"/>
            <w:shd w:val="solid" w:color="FFFFFF" w:fill="auto"/>
          </w:tcPr>
          <w:p w14:paraId="1B220DF2" w14:textId="20C890FF" w:rsidR="00822582" w:rsidRDefault="00822582" w:rsidP="00B011CE">
            <w:pPr>
              <w:pStyle w:val="TAC"/>
              <w:rPr>
                <w:sz w:val="16"/>
              </w:rPr>
            </w:pPr>
            <w:r>
              <w:rPr>
                <w:sz w:val="16"/>
              </w:rPr>
              <w:t>-</w:t>
            </w:r>
          </w:p>
        </w:tc>
        <w:tc>
          <w:tcPr>
            <w:tcW w:w="425" w:type="dxa"/>
            <w:shd w:val="solid" w:color="FFFFFF" w:fill="auto"/>
          </w:tcPr>
          <w:p w14:paraId="047DAE12" w14:textId="496F3F95" w:rsidR="00822582" w:rsidRDefault="00822582" w:rsidP="00B011CE">
            <w:pPr>
              <w:pStyle w:val="TAC"/>
              <w:rPr>
                <w:sz w:val="16"/>
              </w:rPr>
            </w:pPr>
            <w:r>
              <w:rPr>
                <w:sz w:val="16"/>
              </w:rPr>
              <w:t>F</w:t>
            </w:r>
          </w:p>
        </w:tc>
        <w:tc>
          <w:tcPr>
            <w:tcW w:w="4962" w:type="dxa"/>
            <w:shd w:val="solid" w:color="FFFFFF" w:fill="auto"/>
          </w:tcPr>
          <w:p w14:paraId="648BA202" w14:textId="4BE712C4" w:rsidR="00822582" w:rsidRDefault="00822582" w:rsidP="00B011CE">
            <w:pPr>
              <w:pStyle w:val="TAC"/>
              <w:rPr>
                <w:sz w:val="16"/>
              </w:rPr>
            </w:pPr>
            <w:r>
              <w:rPr>
                <w:sz w:val="16"/>
              </w:rPr>
              <w:t>Correction to +CN3QAIRDP and +CN3DB</w:t>
            </w:r>
          </w:p>
        </w:tc>
        <w:tc>
          <w:tcPr>
            <w:tcW w:w="708" w:type="dxa"/>
            <w:shd w:val="solid" w:color="FFFFFF" w:fill="auto"/>
          </w:tcPr>
          <w:p w14:paraId="5BD30CC7" w14:textId="7AC7C8A9" w:rsidR="00822582" w:rsidRDefault="00822582" w:rsidP="00B011CE">
            <w:pPr>
              <w:pStyle w:val="TAC"/>
              <w:rPr>
                <w:sz w:val="16"/>
              </w:rPr>
            </w:pPr>
            <w:r>
              <w:rPr>
                <w:sz w:val="16"/>
              </w:rPr>
              <w:t>18.7.0</w:t>
            </w:r>
          </w:p>
        </w:tc>
      </w:tr>
      <w:tr w:rsidR="00B22A22" w:rsidRPr="00766CAE" w14:paraId="67A4D2F5" w14:textId="77777777" w:rsidTr="00173EEB">
        <w:tc>
          <w:tcPr>
            <w:tcW w:w="800" w:type="dxa"/>
            <w:shd w:val="solid" w:color="FFFFFF" w:fill="auto"/>
          </w:tcPr>
          <w:p w14:paraId="63A99640" w14:textId="393DE27D" w:rsidR="00B22A22" w:rsidRDefault="00B22A22" w:rsidP="00B011CE">
            <w:pPr>
              <w:pStyle w:val="TAC"/>
              <w:rPr>
                <w:sz w:val="16"/>
              </w:rPr>
            </w:pPr>
            <w:r>
              <w:rPr>
                <w:sz w:val="16"/>
              </w:rPr>
              <w:t>2024-06</w:t>
            </w:r>
          </w:p>
        </w:tc>
        <w:tc>
          <w:tcPr>
            <w:tcW w:w="800" w:type="dxa"/>
            <w:shd w:val="solid" w:color="FFFFFF" w:fill="auto"/>
          </w:tcPr>
          <w:p w14:paraId="7BF600C5" w14:textId="162694F4" w:rsidR="00B22A22" w:rsidRDefault="00B22A22" w:rsidP="00B011CE">
            <w:pPr>
              <w:pStyle w:val="TAC"/>
              <w:rPr>
                <w:sz w:val="16"/>
              </w:rPr>
            </w:pPr>
            <w:r>
              <w:rPr>
                <w:sz w:val="16"/>
              </w:rPr>
              <w:t>CT#104</w:t>
            </w:r>
          </w:p>
        </w:tc>
        <w:tc>
          <w:tcPr>
            <w:tcW w:w="1094" w:type="dxa"/>
            <w:shd w:val="solid" w:color="FFFFFF" w:fill="auto"/>
          </w:tcPr>
          <w:p w14:paraId="27887882" w14:textId="3D10747C" w:rsidR="00B22A22" w:rsidRDefault="00B22A22"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CP-241171</w:t>
            </w:r>
          </w:p>
        </w:tc>
        <w:tc>
          <w:tcPr>
            <w:tcW w:w="525" w:type="dxa"/>
            <w:shd w:val="solid" w:color="FFFFFF" w:fill="auto"/>
          </w:tcPr>
          <w:p w14:paraId="3983DF48" w14:textId="612D0950" w:rsidR="00B22A22" w:rsidRDefault="00B22A22" w:rsidP="00B011CE">
            <w:pPr>
              <w:pStyle w:val="TAC"/>
              <w:rPr>
                <w:sz w:val="16"/>
              </w:rPr>
            </w:pPr>
            <w:r>
              <w:rPr>
                <w:sz w:val="16"/>
              </w:rPr>
              <w:t>0867</w:t>
            </w:r>
          </w:p>
        </w:tc>
        <w:tc>
          <w:tcPr>
            <w:tcW w:w="425" w:type="dxa"/>
            <w:shd w:val="solid" w:color="FFFFFF" w:fill="auto"/>
          </w:tcPr>
          <w:p w14:paraId="13198EA6" w14:textId="17CB3681" w:rsidR="00B22A22" w:rsidRDefault="00B22A22" w:rsidP="00B011CE">
            <w:pPr>
              <w:pStyle w:val="TAC"/>
              <w:rPr>
                <w:sz w:val="16"/>
              </w:rPr>
            </w:pPr>
            <w:r>
              <w:rPr>
                <w:sz w:val="16"/>
              </w:rPr>
              <w:t>1</w:t>
            </w:r>
          </w:p>
        </w:tc>
        <w:tc>
          <w:tcPr>
            <w:tcW w:w="425" w:type="dxa"/>
            <w:shd w:val="solid" w:color="FFFFFF" w:fill="auto"/>
          </w:tcPr>
          <w:p w14:paraId="56822057" w14:textId="69F6B0AD" w:rsidR="00B22A22" w:rsidRDefault="00B22A22" w:rsidP="00B011CE">
            <w:pPr>
              <w:pStyle w:val="TAC"/>
              <w:rPr>
                <w:sz w:val="16"/>
              </w:rPr>
            </w:pPr>
            <w:r>
              <w:rPr>
                <w:sz w:val="16"/>
              </w:rPr>
              <w:t>F</w:t>
            </w:r>
          </w:p>
        </w:tc>
        <w:tc>
          <w:tcPr>
            <w:tcW w:w="4962" w:type="dxa"/>
            <w:shd w:val="solid" w:color="FFFFFF" w:fill="auto"/>
          </w:tcPr>
          <w:p w14:paraId="591F7F9F" w14:textId="37E4D76E" w:rsidR="00B22A22" w:rsidRDefault="00B22A22" w:rsidP="00B011CE">
            <w:pPr>
              <w:pStyle w:val="TAC"/>
              <w:rPr>
                <w:sz w:val="16"/>
              </w:rPr>
            </w:pPr>
            <w:r>
              <w:rPr>
                <w:sz w:val="16"/>
              </w:rPr>
              <w:t>Support for EAS rediscovery</w:t>
            </w:r>
          </w:p>
        </w:tc>
        <w:tc>
          <w:tcPr>
            <w:tcW w:w="708" w:type="dxa"/>
            <w:shd w:val="solid" w:color="FFFFFF" w:fill="auto"/>
          </w:tcPr>
          <w:p w14:paraId="286FE4AF" w14:textId="61297718" w:rsidR="00B22A22" w:rsidRDefault="00B22A22" w:rsidP="00B011CE">
            <w:pPr>
              <w:pStyle w:val="TAC"/>
              <w:rPr>
                <w:sz w:val="16"/>
              </w:rPr>
            </w:pPr>
            <w:r>
              <w:rPr>
                <w:sz w:val="16"/>
              </w:rPr>
              <w:t>18.7.0</w:t>
            </w:r>
          </w:p>
        </w:tc>
      </w:tr>
      <w:tr w:rsidR="00684EB3" w:rsidRPr="00766CAE" w14:paraId="2065B544" w14:textId="77777777" w:rsidTr="00173EEB">
        <w:tc>
          <w:tcPr>
            <w:tcW w:w="800" w:type="dxa"/>
            <w:shd w:val="solid" w:color="FFFFFF" w:fill="auto"/>
          </w:tcPr>
          <w:p w14:paraId="713E37D8" w14:textId="78E7BBCE" w:rsidR="00684EB3" w:rsidRDefault="00684EB3" w:rsidP="00B011CE">
            <w:pPr>
              <w:pStyle w:val="TAC"/>
              <w:rPr>
                <w:sz w:val="16"/>
              </w:rPr>
            </w:pPr>
            <w:r>
              <w:rPr>
                <w:sz w:val="16"/>
              </w:rPr>
              <w:t>2024-06</w:t>
            </w:r>
          </w:p>
        </w:tc>
        <w:tc>
          <w:tcPr>
            <w:tcW w:w="800" w:type="dxa"/>
            <w:shd w:val="solid" w:color="FFFFFF" w:fill="auto"/>
          </w:tcPr>
          <w:p w14:paraId="7AF14B82" w14:textId="6D1CC053" w:rsidR="00684EB3" w:rsidRDefault="00684EB3" w:rsidP="00B011CE">
            <w:pPr>
              <w:pStyle w:val="TAC"/>
              <w:rPr>
                <w:sz w:val="16"/>
              </w:rPr>
            </w:pPr>
            <w:r>
              <w:rPr>
                <w:sz w:val="16"/>
              </w:rPr>
              <w:t>CT#104</w:t>
            </w:r>
          </w:p>
        </w:tc>
        <w:tc>
          <w:tcPr>
            <w:tcW w:w="1094" w:type="dxa"/>
            <w:shd w:val="solid" w:color="FFFFFF" w:fill="auto"/>
          </w:tcPr>
          <w:p w14:paraId="15EAA5C0" w14:textId="5399D5CD" w:rsidR="00684EB3" w:rsidRDefault="00684EB3"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CP-241171</w:t>
            </w:r>
          </w:p>
        </w:tc>
        <w:tc>
          <w:tcPr>
            <w:tcW w:w="525" w:type="dxa"/>
            <w:shd w:val="solid" w:color="FFFFFF" w:fill="auto"/>
          </w:tcPr>
          <w:p w14:paraId="65E58366" w14:textId="030B1EFA" w:rsidR="00684EB3" w:rsidRDefault="00684EB3" w:rsidP="00B011CE">
            <w:pPr>
              <w:pStyle w:val="TAC"/>
              <w:rPr>
                <w:sz w:val="16"/>
              </w:rPr>
            </w:pPr>
            <w:r>
              <w:rPr>
                <w:sz w:val="16"/>
              </w:rPr>
              <w:t>0869</w:t>
            </w:r>
          </w:p>
        </w:tc>
        <w:tc>
          <w:tcPr>
            <w:tcW w:w="425" w:type="dxa"/>
            <w:shd w:val="solid" w:color="FFFFFF" w:fill="auto"/>
          </w:tcPr>
          <w:p w14:paraId="30EED94A" w14:textId="5CB002CF" w:rsidR="00684EB3" w:rsidRDefault="00684EB3" w:rsidP="00B011CE">
            <w:pPr>
              <w:pStyle w:val="TAC"/>
              <w:rPr>
                <w:sz w:val="16"/>
              </w:rPr>
            </w:pPr>
            <w:r>
              <w:rPr>
                <w:sz w:val="16"/>
              </w:rPr>
              <w:t>1</w:t>
            </w:r>
          </w:p>
        </w:tc>
        <w:tc>
          <w:tcPr>
            <w:tcW w:w="425" w:type="dxa"/>
            <w:shd w:val="solid" w:color="FFFFFF" w:fill="auto"/>
          </w:tcPr>
          <w:p w14:paraId="5612C1AD" w14:textId="67689C8F" w:rsidR="00684EB3" w:rsidRDefault="00684EB3" w:rsidP="00B011CE">
            <w:pPr>
              <w:pStyle w:val="TAC"/>
              <w:rPr>
                <w:sz w:val="16"/>
              </w:rPr>
            </w:pPr>
            <w:r>
              <w:rPr>
                <w:sz w:val="16"/>
              </w:rPr>
              <w:t>F</w:t>
            </w:r>
          </w:p>
        </w:tc>
        <w:tc>
          <w:tcPr>
            <w:tcW w:w="4962" w:type="dxa"/>
            <w:shd w:val="solid" w:color="FFFFFF" w:fill="auto"/>
          </w:tcPr>
          <w:p w14:paraId="289CE2DD" w14:textId="334B173B" w:rsidR="00684EB3" w:rsidRDefault="00684EB3" w:rsidP="00B011CE">
            <w:pPr>
              <w:pStyle w:val="TAC"/>
              <w:rPr>
                <w:sz w:val="16"/>
              </w:rPr>
            </w:pPr>
            <w:r>
              <w:rPr>
                <w:sz w:val="16"/>
              </w:rPr>
              <w:t>Updates to ECS Configuration information +CECSADDRCONF</w:t>
            </w:r>
          </w:p>
        </w:tc>
        <w:tc>
          <w:tcPr>
            <w:tcW w:w="708" w:type="dxa"/>
            <w:shd w:val="solid" w:color="FFFFFF" w:fill="auto"/>
          </w:tcPr>
          <w:p w14:paraId="25B80A09" w14:textId="62C700E2" w:rsidR="00684EB3" w:rsidRDefault="00684EB3" w:rsidP="00B011CE">
            <w:pPr>
              <w:pStyle w:val="TAC"/>
              <w:rPr>
                <w:sz w:val="16"/>
              </w:rPr>
            </w:pPr>
            <w:r>
              <w:rPr>
                <w:sz w:val="16"/>
              </w:rPr>
              <w:t>18.7.0</w:t>
            </w:r>
          </w:p>
        </w:tc>
      </w:tr>
      <w:tr w:rsidR="0001038A" w:rsidRPr="00766CAE" w14:paraId="0977DE0F" w14:textId="77777777" w:rsidTr="00173EEB">
        <w:tc>
          <w:tcPr>
            <w:tcW w:w="800" w:type="dxa"/>
            <w:shd w:val="solid" w:color="FFFFFF" w:fill="auto"/>
          </w:tcPr>
          <w:p w14:paraId="702B4149" w14:textId="568E8E5C" w:rsidR="0001038A" w:rsidRDefault="0001038A" w:rsidP="00B011CE">
            <w:pPr>
              <w:pStyle w:val="TAC"/>
              <w:rPr>
                <w:sz w:val="16"/>
              </w:rPr>
            </w:pPr>
            <w:r>
              <w:rPr>
                <w:sz w:val="16"/>
              </w:rPr>
              <w:t>2024-06</w:t>
            </w:r>
          </w:p>
        </w:tc>
        <w:tc>
          <w:tcPr>
            <w:tcW w:w="800" w:type="dxa"/>
            <w:shd w:val="solid" w:color="FFFFFF" w:fill="auto"/>
          </w:tcPr>
          <w:p w14:paraId="467492F8" w14:textId="35F84001" w:rsidR="0001038A" w:rsidRDefault="0001038A" w:rsidP="00B011CE">
            <w:pPr>
              <w:pStyle w:val="TAC"/>
              <w:rPr>
                <w:sz w:val="16"/>
              </w:rPr>
            </w:pPr>
            <w:r>
              <w:rPr>
                <w:sz w:val="16"/>
              </w:rPr>
              <w:t>CT#104</w:t>
            </w:r>
          </w:p>
        </w:tc>
        <w:tc>
          <w:tcPr>
            <w:tcW w:w="1094" w:type="dxa"/>
            <w:shd w:val="solid" w:color="FFFFFF" w:fill="auto"/>
          </w:tcPr>
          <w:p w14:paraId="01370672" w14:textId="065A7A13" w:rsidR="0001038A" w:rsidRDefault="00623C6D"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CP-241161</w:t>
            </w:r>
          </w:p>
        </w:tc>
        <w:tc>
          <w:tcPr>
            <w:tcW w:w="525" w:type="dxa"/>
            <w:shd w:val="solid" w:color="FFFFFF" w:fill="auto"/>
          </w:tcPr>
          <w:p w14:paraId="36FEE86E" w14:textId="0FBC4560" w:rsidR="0001038A" w:rsidRDefault="0001038A" w:rsidP="00B011CE">
            <w:pPr>
              <w:pStyle w:val="TAC"/>
              <w:rPr>
                <w:sz w:val="16"/>
              </w:rPr>
            </w:pPr>
            <w:r>
              <w:rPr>
                <w:sz w:val="16"/>
              </w:rPr>
              <w:t>0872</w:t>
            </w:r>
          </w:p>
        </w:tc>
        <w:tc>
          <w:tcPr>
            <w:tcW w:w="425" w:type="dxa"/>
            <w:shd w:val="solid" w:color="FFFFFF" w:fill="auto"/>
          </w:tcPr>
          <w:p w14:paraId="6C279375" w14:textId="44BE33A4" w:rsidR="0001038A" w:rsidRDefault="0001038A" w:rsidP="00B011CE">
            <w:pPr>
              <w:pStyle w:val="TAC"/>
              <w:rPr>
                <w:sz w:val="16"/>
              </w:rPr>
            </w:pPr>
            <w:r>
              <w:rPr>
                <w:sz w:val="16"/>
              </w:rPr>
              <w:t>1</w:t>
            </w:r>
          </w:p>
        </w:tc>
        <w:tc>
          <w:tcPr>
            <w:tcW w:w="425" w:type="dxa"/>
            <w:shd w:val="solid" w:color="FFFFFF" w:fill="auto"/>
          </w:tcPr>
          <w:p w14:paraId="4550F075" w14:textId="4FCFE428" w:rsidR="0001038A" w:rsidRDefault="0001038A" w:rsidP="00B011CE">
            <w:pPr>
              <w:pStyle w:val="TAC"/>
              <w:rPr>
                <w:sz w:val="16"/>
              </w:rPr>
            </w:pPr>
            <w:r>
              <w:rPr>
                <w:sz w:val="16"/>
              </w:rPr>
              <w:t>F</w:t>
            </w:r>
          </w:p>
        </w:tc>
        <w:tc>
          <w:tcPr>
            <w:tcW w:w="4962" w:type="dxa"/>
            <w:shd w:val="solid" w:color="FFFFFF" w:fill="auto"/>
          </w:tcPr>
          <w:p w14:paraId="4D258335" w14:textId="7570BA9B" w:rsidR="0001038A" w:rsidRDefault="0001038A" w:rsidP="00B011CE">
            <w:pPr>
              <w:pStyle w:val="TAC"/>
              <w:rPr>
                <w:sz w:val="16"/>
              </w:rPr>
            </w:pPr>
            <w:r>
              <w:rPr>
                <w:sz w:val="16"/>
              </w:rPr>
              <w:t>Correction on the syntax of action commands and parameter commands</w:t>
            </w:r>
          </w:p>
        </w:tc>
        <w:tc>
          <w:tcPr>
            <w:tcW w:w="708" w:type="dxa"/>
            <w:shd w:val="solid" w:color="FFFFFF" w:fill="auto"/>
          </w:tcPr>
          <w:p w14:paraId="332765C4" w14:textId="00B3B19E" w:rsidR="0001038A" w:rsidRDefault="0001038A" w:rsidP="00B011CE">
            <w:pPr>
              <w:pStyle w:val="TAC"/>
              <w:rPr>
                <w:sz w:val="16"/>
              </w:rPr>
            </w:pPr>
            <w:r>
              <w:rPr>
                <w:sz w:val="16"/>
              </w:rPr>
              <w:t>18.7.0</w:t>
            </w:r>
          </w:p>
        </w:tc>
      </w:tr>
      <w:tr w:rsidR="00623C6D" w:rsidRPr="00766CAE" w14:paraId="0212D342" w14:textId="77777777" w:rsidTr="00173EEB">
        <w:tc>
          <w:tcPr>
            <w:tcW w:w="800" w:type="dxa"/>
            <w:shd w:val="solid" w:color="FFFFFF" w:fill="auto"/>
          </w:tcPr>
          <w:p w14:paraId="448476F4" w14:textId="273F4905" w:rsidR="00623C6D" w:rsidRDefault="00623C6D" w:rsidP="00B011CE">
            <w:pPr>
              <w:pStyle w:val="TAC"/>
              <w:rPr>
                <w:sz w:val="16"/>
              </w:rPr>
            </w:pPr>
            <w:r>
              <w:rPr>
                <w:sz w:val="16"/>
              </w:rPr>
              <w:t>2024-06</w:t>
            </w:r>
          </w:p>
        </w:tc>
        <w:tc>
          <w:tcPr>
            <w:tcW w:w="800" w:type="dxa"/>
            <w:shd w:val="solid" w:color="FFFFFF" w:fill="auto"/>
          </w:tcPr>
          <w:p w14:paraId="28D458AA" w14:textId="41E10794" w:rsidR="00623C6D" w:rsidRDefault="00623C6D" w:rsidP="00B011CE">
            <w:pPr>
              <w:pStyle w:val="TAC"/>
              <w:rPr>
                <w:sz w:val="16"/>
              </w:rPr>
            </w:pPr>
            <w:r>
              <w:rPr>
                <w:sz w:val="16"/>
              </w:rPr>
              <w:t>CT#104</w:t>
            </w:r>
          </w:p>
        </w:tc>
        <w:tc>
          <w:tcPr>
            <w:tcW w:w="1094" w:type="dxa"/>
            <w:shd w:val="solid" w:color="FFFFFF" w:fill="auto"/>
          </w:tcPr>
          <w:p w14:paraId="755A4C6B" w14:textId="7A1BF1CC" w:rsidR="00623C6D" w:rsidRDefault="00623C6D"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CP-241161</w:t>
            </w:r>
          </w:p>
        </w:tc>
        <w:tc>
          <w:tcPr>
            <w:tcW w:w="525" w:type="dxa"/>
            <w:shd w:val="solid" w:color="FFFFFF" w:fill="auto"/>
          </w:tcPr>
          <w:p w14:paraId="24329CD5" w14:textId="70ECA389" w:rsidR="00623C6D" w:rsidRDefault="00623C6D" w:rsidP="00B011CE">
            <w:pPr>
              <w:pStyle w:val="TAC"/>
              <w:rPr>
                <w:sz w:val="16"/>
              </w:rPr>
            </w:pPr>
            <w:r>
              <w:rPr>
                <w:sz w:val="16"/>
              </w:rPr>
              <w:t>0873</w:t>
            </w:r>
          </w:p>
        </w:tc>
        <w:tc>
          <w:tcPr>
            <w:tcW w:w="425" w:type="dxa"/>
            <w:shd w:val="solid" w:color="FFFFFF" w:fill="auto"/>
          </w:tcPr>
          <w:p w14:paraId="44B769E0" w14:textId="414AB8C1" w:rsidR="00623C6D" w:rsidRDefault="00623C6D" w:rsidP="00B011CE">
            <w:pPr>
              <w:pStyle w:val="TAC"/>
              <w:rPr>
                <w:sz w:val="16"/>
              </w:rPr>
            </w:pPr>
            <w:r>
              <w:rPr>
                <w:sz w:val="16"/>
              </w:rPr>
              <w:t>-</w:t>
            </w:r>
          </w:p>
        </w:tc>
        <w:tc>
          <w:tcPr>
            <w:tcW w:w="425" w:type="dxa"/>
            <w:shd w:val="solid" w:color="FFFFFF" w:fill="auto"/>
          </w:tcPr>
          <w:p w14:paraId="4B658FB0" w14:textId="6A9E92DC" w:rsidR="00623C6D" w:rsidRDefault="00623C6D" w:rsidP="00B011CE">
            <w:pPr>
              <w:pStyle w:val="TAC"/>
              <w:rPr>
                <w:sz w:val="16"/>
              </w:rPr>
            </w:pPr>
            <w:r>
              <w:rPr>
                <w:sz w:val="16"/>
              </w:rPr>
              <w:t>F</w:t>
            </w:r>
          </w:p>
        </w:tc>
        <w:tc>
          <w:tcPr>
            <w:tcW w:w="4962" w:type="dxa"/>
            <w:shd w:val="solid" w:color="FFFFFF" w:fill="auto"/>
          </w:tcPr>
          <w:p w14:paraId="12464090" w14:textId="6074FE73" w:rsidR="00623C6D" w:rsidRDefault="00623C6D" w:rsidP="00B011CE">
            <w:pPr>
              <w:pStyle w:val="TAC"/>
              <w:rPr>
                <w:sz w:val="16"/>
              </w:rPr>
            </w:pPr>
            <w:r>
              <w:rPr>
                <w:sz w:val="16"/>
              </w:rPr>
              <w:t>New AT Command for Paging Early Indication with Paging Subgrouping Setting +CPEIPSS</w:t>
            </w:r>
          </w:p>
        </w:tc>
        <w:tc>
          <w:tcPr>
            <w:tcW w:w="708" w:type="dxa"/>
            <w:shd w:val="solid" w:color="FFFFFF" w:fill="auto"/>
          </w:tcPr>
          <w:p w14:paraId="2C277DD3" w14:textId="03527DA3" w:rsidR="00623C6D" w:rsidRDefault="00623C6D" w:rsidP="00B011CE">
            <w:pPr>
              <w:pStyle w:val="TAC"/>
              <w:rPr>
                <w:sz w:val="16"/>
              </w:rPr>
            </w:pPr>
            <w:r>
              <w:rPr>
                <w:sz w:val="16"/>
              </w:rPr>
              <w:t>18.7.0</w:t>
            </w:r>
          </w:p>
        </w:tc>
      </w:tr>
      <w:tr w:rsidR="00C41C1F" w:rsidRPr="00766CAE" w14:paraId="17E1AA75" w14:textId="77777777" w:rsidTr="00173EEB">
        <w:tc>
          <w:tcPr>
            <w:tcW w:w="800" w:type="dxa"/>
            <w:shd w:val="solid" w:color="FFFFFF" w:fill="auto"/>
          </w:tcPr>
          <w:p w14:paraId="4543D7F7" w14:textId="47550120" w:rsidR="00C41C1F" w:rsidRDefault="00C41C1F" w:rsidP="00B011CE">
            <w:pPr>
              <w:pStyle w:val="TAC"/>
              <w:rPr>
                <w:sz w:val="16"/>
              </w:rPr>
            </w:pPr>
            <w:r>
              <w:rPr>
                <w:sz w:val="16"/>
              </w:rPr>
              <w:t>2024-06</w:t>
            </w:r>
          </w:p>
        </w:tc>
        <w:tc>
          <w:tcPr>
            <w:tcW w:w="800" w:type="dxa"/>
            <w:shd w:val="solid" w:color="FFFFFF" w:fill="auto"/>
          </w:tcPr>
          <w:p w14:paraId="56C0E7EF" w14:textId="2319126D" w:rsidR="00C41C1F" w:rsidRDefault="00C41C1F" w:rsidP="00B011CE">
            <w:pPr>
              <w:pStyle w:val="TAC"/>
              <w:rPr>
                <w:sz w:val="16"/>
              </w:rPr>
            </w:pPr>
            <w:r>
              <w:rPr>
                <w:sz w:val="16"/>
              </w:rPr>
              <w:t>CT#104</w:t>
            </w:r>
          </w:p>
        </w:tc>
        <w:tc>
          <w:tcPr>
            <w:tcW w:w="1094" w:type="dxa"/>
            <w:shd w:val="solid" w:color="FFFFFF" w:fill="auto"/>
          </w:tcPr>
          <w:p w14:paraId="418EA76C" w14:textId="60665594" w:rsidR="00C41C1F" w:rsidRDefault="00C41C1F"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CP-241161</w:t>
            </w:r>
          </w:p>
        </w:tc>
        <w:tc>
          <w:tcPr>
            <w:tcW w:w="525" w:type="dxa"/>
            <w:shd w:val="solid" w:color="FFFFFF" w:fill="auto"/>
          </w:tcPr>
          <w:p w14:paraId="18B9ADC8" w14:textId="13E4A55C" w:rsidR="00C41C1F" w:rsidRDefault="00C41C1F" w:rsidP="00B011CE">
            <w:pPr>
              <w:pStyle w:val="TAC"/>
              <w:rPr>
                <w:sz w:val="16"/>
              </w:rPr>
            </w:pPr>
            <w:r>
              <w:rPr>
                <w:sz w:val="16"/>
              </w:rPr>
              <w:t>0874</w:t>
            </w:r>
          </w:p>
        </w:tc>
        <w:tc>
          <w:tcPr>
            <w:tcW w:w="425" w:type="dxa"/>
            <w:shd w:val="solid" w:color="FFFFFF" w:fill="auto"/>
          </w:tcPr>
          <w:p w14:paraId="264C9970" w14:textId="45A87205" w:rsidR="00C41C1F" w:rsidRDefault="00C41C1F" w:rsidP="00B011CE">
            <w:pPr>
              <w:pStyle w:val="TAC"/>
              <w:rPr>
                <w:sz w:val="16"/>
              </w:rPr>
            </w:pPr>
            <w:r>
              <w:rPr>
                <w:sz w:val="16"/>
              </w:rPr>
              <w:t>1</w:t>
            </w:r>
          </w:p>
        </w:tc>
        <w:tc>
          <w:tcPr>
            <w:tcW w:w="425" w:type="dxa"/>
            <w:shd w:val="solid" w:color="FFFFFF" w:fill="auto"/>
          </w:tcPr>
          <w:p w14:paraId="63A737F9" w14:textId="6A2AFB1D" w:rsidR="00C41C1F" w:rsidRDefault="00C41C1F" w:rsidP="00B011CE">
            <w:pPr>
              <w:pStyle w:val="TAC"/>
              <w:rPr>
                <w:sz w:val="16"/>
              </w:rPr>
            </w:pPr>
            <w:r>
              <w:rPr>
                <w:sz w:val="16"/>
              </w:rPr>
              <w:t>F</w:t>
            </w:r>
          </w:p>
        </w:tc>
        <w:tc>
          <w:tcPr>
            <w:tcW w:w="4962" w:type="dxa"/>
            <w:shd w:val="solid" w:color="FFFFFF" w:fill="auto"/>
          </w:tcPr>
          <w:p w14:paraId="211B46F1" w14:textId="0DF06473" w:rsidR="00C41C1F" w:rsidRDefault="00C41C1F" w:rsidP="00B011CE">
            <w:pPr>
              <w:pStyle w:val="TAC"/>
              <w:rPr>
                <w:sz w:val="16"/>
              </w:rPr>
            </w:pPr>
            <w:r>
              <w:rPr>
                <w:sz w:val="16"/>
              </w:rPr>
              <w:t>New AT Command for Wake-up Signal Setting +CWUSS</w:t>
            </w:r>
          </w:p>
        </w:tc>
        <w:tc>
          <w:tcPr>
            <w:tcW w:w="708" w:type="dxa"/>
            <w:shd w:val="solid" w:color="FFFFFF" w:fill="auto"/>
          </w:tcPr>
          <w:p w14:paraId="2E7D4C37" w14:textId="5A4A4C3E" w:rsidR="00C41C1F" w:rsidRDefault="00C41C1F" w:rsidP="00B011CE">
            <w:pPr>
              <w:pStyle w:val="TAC"/>
              <w:rPr>
                <w:sz w:val="16"/>
              </w:rPr>
            </w:pPr>
            <w:r>
              <w:rPr>
                <w:sz w:val="16"/>
              </w:rPr>
              <w:t>18.7.0</w:t>
            </w:r>
          </w:p>
        </w:tc>
      </w:tr>
      <w:tr w:rsidR="001C78C1" w:rsidRPr="00766CAE" w14:paraId="710F8485" w14:textId="77777777" w:rsidTr="00173EEB">
        <w:tc>
          <w:tcPr>
            <w:tcW w:w="800" w:type="dxa"/>
            <w:shd w:val="solid" w:color="FFFFFF" w:fill="auto"/>
          </w:tcPr>
          <w:p w14:paraId="55080551" w14:textId="7B5BD1BB" w:rsidR="001C78C1" w:rsidRDefault="001C78C1" w:rsidP="00B011CE">
            <w:pPr>
              <w:pStyle w:val="TAC"/>
              <w:rPr>
                <w:sz w:val="16"/>
              </w:rPr>
            </w:pPr>
            <w:r>
              <w:rPr>
                <w:sz w:val="16"/>
              </w:rPr>
              <w:t>2024-06</w:t>
            </w:r>
          </w:p>
        </w:tc>
        <w:tc>
          <w:tcPr>
            <w:tcW w:w="800" w:type="dxa"/>
            <w:shd w:val="solid" w:color="FFFFFF" w:fill="auto"/>
          </w:tcPr>
          <w:p w14:paraId="2FC0D7A2" w14:textId="0C89F709" w:rsidR="001C78C1" w:rsidRDefault="001C78C1" w:rsidP="00B011CE">
            <w:pPr>
              <w:pStyle w:val="TAC"/>
              <w:rPr>
                <w:sz w:val="16"/>
              </w:rPr>
            </w:pPr>
            <w:r>
              <w:rPr>
                <w:sz w:val="16"/>
              </w:rPr>
              <w:t>CT#104</w:t>
            </w:r>
          </w:p>
        </w:tc>
        <w:tc>
          <w:tcPr>
            <w:tcW w:w="1094" w:type="dxa"/>
            <w:shd w:val="solid" w:color="FFFFFF" w:fill="auto"/>
          </w:tcPr>
          <w:p w14:paraId="141D2836" w14:textId="57A7DD1F" w:rsidR="001C78C1" w:rsidRDefault="001C78C1" w:rsidP="007D10D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CP-241160</w:t>
            </w:r>
          </w:p>
        </w:tc>
        <w:tc>
          <w:tcPr>
            <w:tcW w:w="525" w:type="dxa"/>
            <w:shd w:val="solid" w:color="FFFFFF" w:fill="auto"/>
          </w:tcPr>
          <w:p w14:paraId="3D9C6899" w14:textId="23D6D0BD" w:rsidR="001C78C1" w:rsidRDefault="001C78C1" w:rsidP="00B011CE">
            <w:pPr>
              <w:pStyle w:val="TAC"/>
              <w:rPr>
                <w:sz w:val="16"/>
              </w:rPr>
            </w:pPr>
            <w:r>
              <w:rPr>
                <w:sz w:val="16"/>
              </w:rPr>
              <w:t>0875</w:t>
            </w:r>
          </w:p>
        </w:tc>
        <w:tc>
          <w:tcPr>
            <w:tcW w:w="425" w:type="dxa"/>
            <w:shd w:val="solid" w:color="FFFFFF" w:fill="auto"/>
          </w:tcPr>
          <w:p w14:paraId="34658C46" w14:textId="0312AC8B" w:rsidR="001C78C1" w:rsidRDefault="001C78C1" w:rsidP="00B011CE">
            <w:pPr>
              <w:pStyle w:val="TAC"/>
              <w:rPr>
                <w:sz w:val="16"/>
              </w:rPr>
            </w:pPr>
            <w:r>
              <w:rPr>
                <w:sz w:val="16"/>
              </w:rPr>
              <w:t>1</w:t>
            </w:r>
          </w:p>
        </w:tc>
        <w:tc>
          <w:tcPr>
            <w:tcW w:w="425" w:type="dxa"/>
            <w:shd w:val="solid" w:color="FFFFFF" w:fill="auto"/>
          </w:tcPr>
          <w:p w14:paraId="36C33957" w14:textId="7E7207B7" w:rsidR="001C78C1" w:rsidRDefault="001C78C1" w:rsidP="00B011CE">
            <w:pPr>
              <w:pStyle w:val="TAC"/>
              <w:rPr>
                <w:sz w:val="16"/>
              </w:rPr>
            </w:pPr>
            <w:r>
              <w:rPr>
                <w:sz w:val="16"/>
              </w:rPr>
              <w:t>F</w:t>
            </w:r>
          </w:p>
        </w:tc>
        <w:tc>
          <w:tcPr>
            <w:tcW w:w="4962" w:type="dxa"/>
            <w:shd w:val="solid" w:color="FFFFFF" w:fill="auto"/>
          </w:tcPr>
          <w:p w14:paraId="7A7B8542" w14:textId="779EF2A9" w:rsidR="001C78C1" w:rsidRDefault="001C78C1" w:rsidP="00B011CE">
            <w:pPr>
              <w:pStyle w:val="TAC"/>
              <w:rPr>
                <w:sz w:val="16"/>
              </w:rPr>
            </w:pPr>
            <w:r>
              <w:rPr>
                <w:sz w:val="16"/>
              </w:rPr>
              <w:t>Clarification of NSSRG information into +C5GPNSSAI parameter command</w:t>
            </w:r>
          </w:p>
        </w:tc>
        <w:tc>
          <w:tcPr>
            <w:tcW w:w="708" w:type="dxa"/>
            <w:shd w:val="solid" w:color="FFFFFF" w:fill="auto"/>
          </w:tcPr>
          <w:p w14:paraId="6FB44031" w14:textId="27D045FE" w:rsidR="001C78C1" w:rsidRDefault="001C78C1" w:rsidP="00B011CE">
            <w:pPr>
              <w:pStyle w:val="TAC"/>
              <w:rPr>
                <w:sz w:val="16"/>
              </w:rPr>
            </w:pPr>
            <w:r>
              <w:rPr>
                <w:sz w:val="16"/>
              </w:rPr>
              <w:t>18.7.0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77"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78A90" w14:textId="77777777" w:rsidR="00CA72AA" w:rsidRDefault="00CA72AA" w:rsidP="007963A3">
      <w:r>
        <w:separator/>
      </w:r>
    </w:p>
    <w:p w14:paraId="071BA549" w14:textId="77777777" w:rsidR="00CA72AA" w:rsidRDefault="00CA72AA"/>
  </w:endnote>
  <w:endnote w:type="continuationSeparator" w:id="0">
    <w:p w14:paraId="0D8F2BAA" w14:textId="77777777" w:rsidR="00CA72AA" w:rsidRDefault="00CA72AA" w:rsidP="007963A3">
      <w:r>
        <w:continuationSeparator/>
      </w:r>
    </w:p>
    <w:p w14:paraId="488ADD8B" w14:textId="77777777" w:rsidR="00CA72AA" w:rsidRDefault="00CA72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5FD9B" w14:textId="77777777" w:rsidR="00CA72AA" w:rsidRDefault="00CA72AA" w:rsidP="007963A3">
      <w:r>
        <w:separator/>
      </w:r>
    </w:p>
    <w:p w14:paraId="562EFF3F" w14:textId="77777777" w:rsidR="00CA72AA" w:rsidRDefault="00CA72AA"/>
  </w:footnote>
  <w:footnote w:type="continuationSeparator" w:id="0">
    <w:p w14:paraId="5EABF2A6" w14:textId="77777777" w:rsidR="00CA72AA" w:rsidRDefault="00CA72AA" w:rsidP="007963A3">
      <w:r>
        <w:continuationSeparator/>
      </w:r>
    </w:p>
    <w:p w14:paraId="0588A306" w14:textId="77777777" w:rsidR="00CA72AA" w:rsidRDefault="00CA72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3ED0413D" w:rsidR="008F1803" w:rsidRDefault="004469F7">
    <w:pPr>
      <w:framePr w:wrap="around" w:vAnchor="text" w:hAnchor="margin" w:xAlign="right" w:y="1"/>
    </w:pPr>
    <w:r>
      <w:fldChar w:fldCharType="begin"/>
    </w:r>
    <w:r>
      <w:instrText xml:space="preserve"> styleref ZA </w:instrText>
    </w:r>
    <w:r>
      <w:fldChar w:fldCharType="separate"/>
    </w:r>
    <w:r>
      <w:rPr>
        <w:noProof/>
      </w:rPr>
      <w:t>3GPP TS 27.007 V18.7.0 (2024-06)</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447AD4FA" w:rsidR="008F1803" w:rsidRDefault="004469F7">
    <w:pPr>
      <w:framePr w:wrap="around" w:vAnchor="text" w:hAnchor="margin" w:y="1"/>
    </w:pPr>
    <w:r>
      <w:fldChar w:fldCharType="begin"/>
    </w:r>
    <w:r>
      <w:instrText xml:space="preserve"> styleref ZGSM </w:instrText>
    </w:r>
    <w:r>
      <w:fldChar w:fldCharType="separate"/>
    </w:r>
    <w:r>
      <w:rPr>
        <w:noProof/>
      </w:rPr>
      <w:t>Release 18</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8445FD2"/>
    <w:multiLevelType w:val="hybridMultilevel"/>
    <w:tmpl w:val="0D5CE5AC"/>
    <w:lvl w:ilvl="0" w:tplc="B3B49824">
      <w:start w:val="1"/>
      <w:numFmt w:val="decimal"/>
      <w:lvlText w:val="%1"/>
      <w:lvlJc w:val="left"/>
      <w:pPr>
        <w:ind w:left="927" w:hanging="360"/>
      </w:pPr>
      <w:rPr>
        <w:rFonts w:ascii="Times New Roman" w:hAnsi="Times New Roman" w:cs="Times New Roman"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9"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2"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4"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6"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2"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3"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4"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9"/>
  </w:num>
  <w:num w:numId="2" w16cid:durableId="1492910169">
    <w:abstractNumId w:val="16"/>
  </w:num>
  <w:num w:numId="3" w16cid:durableId="846989099">
    <w:abstractNumId w:val="35"/>
  </w:num>
  <w:num w:numId="4" w16cid:durableId="1134323743">
    <w:abstractNumId w:val="13"/>
  </w:num>
  <w:num w:numId="5" w16cid:durableId="1207377518">
    <w:abstractNumId w:val="18"/>
  </w:num>
  <w:num w:numId="6" w16cid:durableId="2087336408">
    <w:abstractNumId w:val="25"/>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2"/>
  </w:num>
  <w:num w:numId="10" w16cid:durableId="470635777">
    <w:abstractNumId w:val="20"/>
  </w:num>
  <w:num w:numId="11" w16cid:durableId="228541502">
    <w:abstractNumId w:val="2"/>
  </w:num>
  <w:num w:numId="12" w16cid:durableId="1143497546">
    <w:abstractNumId w:val="1"/>
  </w:num>
  <w:num w:numId="13" w16cid:durableId="700083348">
    <w:abstractNumId w:val="0"/>
  </w:num>
  <w:num w:numId="14" w16cid:durableId="814221214">
    <w:abstractNumId w:val="22"/>
  </w:num>
  <w:num w:numId="15" w16cid:durableId="883296633">
    <w:abstractNumId w:val="23"/>
  </w:num>
  <w:num w:numId="16" w16cid:durableId="42408974">
    <w:abstractNumId w:val="27"/>
  </w:num>
  <w:num w:numId="17" w16cid:durableId="765077501">
    <w:abstractNumId w:val="12"/>
  </w:num>
  <w:num w:numId="18" w16cid:durableId="429202743">
    <w:abstractNumId w:val="21"/>
  </w:num>
  <w:num w:numId="19" w16cid:durableId="1411807625">
    <w:abstractNumId w:val="31"/>
  </w:num>
  <w:num w:numId="20" w16cid:durableId="2040621580">
    <w:abstractNumId w:val="11"/>
  </w:num>
  <w:num w:numId="21" w16cid:durableId="1779330161">
    <w:abstractNumId w:val="26"/>
  </w:num>
  <w:num w:numId="22" w16cid:durableId="1494221562">
    <w:abstractNumId w:val="29"/>
  </w:num>
  <w:num w:numId="23" w16cid:durableId="217322318">
    <w:abstractNumId w:val="17"/>
  </w:num>
  <w:num w:numId="24" w16cid:durableId="2069911452">
    <w:abstractNumId w:val="30"/>
  </w:num>
  <w:num w:numId="25" w16cid:durableId="968321123">
    <w:abstractNumId w:val="28"/>
  </w:num>
  <w:num w:numId="26" w16cid:durableId="1172985021">
    <w:abstractNumId w:val="34"/>
  </w:num>
  <w:num w:numId="27" w16cid:durableId="924655618">
    <w:abstractNumId w:val="24"/>
  </w:num>
  <w:num w:numId="28" w16cid:durableId="1994333391">
    <w:abstractNumId w:val="33"/>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 w:numId="36" w16cid:durableId="1887450752">
    <w:abstractNumId w:val="1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a Chaponniere31">
    <w15:presenceInfo w15:providerId="None" w15:userId="Lena Chaponniere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5502"/>
    <w:rsid w:val="00006698"/>
    <w:rsid w:val="0001038A"/>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765E"/>
    <w:rsid w:val="000677CA"/>
    <w:rsid w:val="000706B6"/>
    <w:rsid w:val="000746E9"/>
    <w:rsid w:val="00074AFB"/>
    <w:rsid w:val="00074D39"/>
    <w:rsid w:val="00080136"/>
    <w:rsid w:val="000805D3"/>
    <w:rsid w:val="000828F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F8F"/>
    <w:rsid w:val="000C6A16"/>
    <w:rsid w:val="000C7115"/>
    <w:rsid w:val="000C791A"/>
    <w:rsid w:val="000D1524"/>
    <w:rsid w:val="000D397C"/>
    <w:rsid w:val="000D3EAC"/>
    <w:rsid w:val="000D46AE"/>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17A9"/>
    <w:rsid w:val="0019220B"/>
    <w:rsid w:val="0019294A"/>
    <w:rsid w:val="001956E4"/>
    <w:rsid w:val="00195C86"/>
    <w:rsid w:val="00197103"/>
    <w:rsid w:val="00197817"/>
    <w:rsid w:val="001A0347"/>
    <w:rsid w:val="001A0F58"/>
    <w:rsid w:val="001A2FD6"/>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8C1"/>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B30"/>
    <w:rsid w:val="00237C75"/>
    <w:rsid w:val="0024124F"/>
    <w:rsid w:val="00245878"/>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2E96"/>
    <w:rsid w:val="002832B0"/>
    <w:rsid w:val="0028497A"/>
    <w:rsid w:val="00287991"/>
    <w:rsid w:val="00290A36"/>
    <w:rsid w:val="00290D98"/>
    <w:rsid w:val="00292D44"/>
    <w:rsid w:val="0029402B"/>
    <w:rsid w:val="0029409E"/>
    <w:rsid w:val="00294334"/>
    <w:rsid w:val="00294AC6"/>
    <w:rsid w:val="00294EA6"/>
    <w:rsid w:val="00295913"/>
    <w:rsid w:val="00295A35"/>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D96"/>
    <w:rsid w:val="00305F77"/>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13F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D2C"/>
    <w:rsid w:val="0044224B"/>
    <w:rsid w:val="0044242B"/>
    <w:rsid w:val="00442A38"/>
    <w:rsid w:val="00443173"/>
    <w:rsid w:val="0044434F"/>
    <w:rsid w:val="00444D84"/>
    <w:rsid w:val="0044598E"/>
    <w:rsid w:val="004459A6"/>
    <w:rsid w:val="004469F7"/>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A037B"/>
    <w:rsid w:val="004A049C"/>
    <w:rsid w:val="004A0D8E"/>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1813"/>
    <w:rsid w:val="006024BB"/>
    <w:rsid w:val="00604080"/>
    <w:rsid w:val="00607114"/>
    <w:rsid w:val="00607682"/>
    <w:rsid w:val="00607FD2"/>
    <w:rsid w:val="00611BF8"/>
    <w:rsid w:val="00612E4E"/>
    <w:rsid w:val="00613568"/>
    <w:rsid w:val="00621D3A"/>
    <w:rsid w:val="00623C6D"/>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48E3"/>
    <w:rsid w:val="00664C54"/>
    <w:rsid w:val="00666476"/>
    <w:rsid w:val="00666AAB"/>
    <w:rsid w:val="00670580"/>
    <w:rsid w:val="00671900"/>
    <w:rsid w:val="00672ED9"/>
    <w:rsid w:val="006730B3"/>
    <w:rsid w:val="006764D7"/>
    <w:rsid w:val="00676E02"/>
    <w:rsid w:val="00680102"/>
    <w:rsid w:val="0068087A"/>
    <w:rsid w:val="00680CCB"/>
    <w:rsid w:val="00682E84"/>
    <w:rsid w:val="00684EB3"/>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4C85"/>
    <w:rsid w:val="006A5FB6"/>
    <w:rsid w:val="006A6727"/>
    <w:rsid w:val="006A6D54"/>
    <w:rsid w:val="006A73C1"/>
    <w:rsid w:val="006B2ABD"/>
    <w:rsid w:val="006B334C"/>
    <w:rsid w:val="006B50D3"/>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6F7040"/>
    <w:rsid w:val="0070054B"/>
    <w:rsid w:val="00700EE9"/>
    <w:rsid w:val="007022C6"/>
    <w:rsid w:val="00704221"/>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4723"/>
    <w:rsid w:val="00724B61"/>
    <w:rsid w:val="00725FEC"/>
    <w:rsid w:val="00730E2E"/>
    <w:rsid w:val="00730F6C"/>
    <w:rsid w:val="0073110D"/>
    <w:rsid w:val="00731F9D"/>
    <w:rsid w:val="00733759"/>
    <w:rsid w:val="00733842"/>
    <w:rsid w:val="00734A9D"/>
    <w:rsid w:val="007354BE"/>
    <w:rsid w:val="007356A9"/>
    <w:rsid w:val="00745582"/>
    <w:rsid w:val="007457D8"/>
    <w:rsid w:val="00747170"/>
    <w:rsid w:val="0074727F"/>
    <w:rsid w:val="00755ACA"/>
    <w:rsid w:val="00755FFE"/>
    <w:rsid w:val="0076095E"/>
    <w:rsid w:val="007616B8"/>
    <w:rsid w:val="00762D91"/>
    <w:rsid w:val="007638C0"/>
    <w:rsid w:val="00765F69"/>
    <w:rsid w:val="00766CAE"/>
    <w:rsid w:val="00771B49"/>
    <w:rsid w:val="007723C3"/>
    <w:rsid w:val="00772B16"/>
    <w:rsid w:val="007756AE"/>
    <w:rsid w:val="00776ED0"/>
    <w:rsid w:val="0078329D"/>
    <w:rsid w:val="00783D00"/>
    <w:rsid w:val="007852E9"/>
    <w:rsid w:val="00786A22"/>
    <w:rsid w:val="00790063"/>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75FD"/>
    <w:rsid w:val="007C041D"/>
    <w:rsid w:val="007C20EA"/>
    <w:rsid w:val="007C2CB5"/>
    <w:rsid w:val="007C2D69"/>
    <w:rsid w:val="007C3CF6"/>
    <w:rsid w:val="007C51CD"/>
    <w:rsid w:val="007C529F"/>
    <w:rsid w:val="007D10DD"/>
    <w:rsid w:val="007D1BB8"/>
    <w:rsid w:val="007D4594"/>
    <w:rsid w:val="007D7285"/>
    <w:rsid w:val="007E052D"/>
    <w:rsid w:val="007E1A71"/>
    <w:rsid w:val="007E53A8"/>
    <w:rsid w:val="007E6585"/>
    <w:rsid w:val="007F06C8"/>
    <w:rsid w:val="007F0724"/>
    <w:rsid w:val="007F64E3"/>
    <w:rsid w:val="007F6940"/>
    <w:rsid w:val="007F7506"/>
    <w:rsid w:val="007F762F"/>
    <w:rsid w:val="007F7D29"/>
    <w:rsid w:val="00800821"/>
    <w:rsid w:val="00802C46"/>
    <w:rsid w:val="00803BE3"/>
    <w:rsid w:val="00811A2A"/>
    <w:rsid w:val="00811B9E"/>
    <w:rsid w:val="00812E18"/>
    <w:rsid w:val="00813395"/>
    <w:rsid w:val="00813DF3"/>
    <w:rsid w:val="00820156"/>
    <w:rsid w:val="00822582"/>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5A6C"/>
    <w:rsid w:val="00846CC6"/>
    <w:rsid w:val="00847EE4"/>
    <w:rsid w:val="0085007D"/>
    <w:rsid w:val="00851F6C"/>
    <w:rsid w:val="00852FE0"/>
    <w:rsid w:val="00854191"/>
    <w:rsid w:val="0085661F"/>
    <w:rsid w:val="008628EC"/>
    <w:rsid w:val="00864C80"/>
    <w:rsid w:val="00865FE9"/>
    <w:rsid w:val="00866148"/>
    <w:rsid w:val="00866BCF"/>
    <w:rsid w:val="00866ED1"/>
    <w:rsid w:val="00867741"/>
    <w:rsid w:val="00867E7D"/>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3D6D"/>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301B7"/>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35F8"/>
    <w:rsid w:val="009A415C"/>
    <w:rsid w:val="009A4300"/>
    <w:rsid w:val="009A55B3"/>
    <w:rsid w:val="009A6102"/>
    <w:rsid w:val="009A66D5"/>
    <w:rsid w:val="009A7B80"/>
    <w:rsid w:val="009B0734"/>
    <w:rsid w:val="009B0BFB"/>
    <w:rsid w:val="009B18FC"/>
    <w:rsid w:val="009B1F10"/>
    <w:rsid w:val="009B39A4"/>
    <w:rsid w:val="009B4884"/>
    <w:rsid w:val="009B6579"/>
    <w:rsid w:val="009C0194"/>
    <w:rsid w:val="009C421A"/>
    <w:rsid w:val="009C5C31"/>
    <w:rsid w:val="009C6821"/>
    <w:rsid w:val="009D2E3D"/>
    <w:rsid w:val="009D45F6"/>
    <w:rsid w:val="009D4DB5"/>
    <w:rsid w:val="009D551E"/>
    <w:rsid w:val="009D6444"/>
    <w:rsid w:val="009D7A97"/>
    <w:rsid w:val="009D7C67"/>
    <w:rsid w:val="009E0968"/>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35BA"/>
    <w:rsid w:val="00A44FC9"/>
    <w:rsid w:val="00A459C6"/>
    <w:rsid w:val="00A46F54"/>
    <w:rsid w:val="00A47CE7"/>
    <w:rsid w:val="00A53C81"/>
    <w:rsid w:val="00A53F56"/>
    <w:rsid w:val="00A54632"/>
    <w:rsid w:val="00A55503"/>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06CC"/>
    <w:rsid w:val="00AC119D"/>
    <w:rsid w:val="00AC2F12"/>
    <w:rsid w:val="00AC3D58"/>
    <w:rsid w:val="00AC408E"/>
    <w:rsid w:val="00AC5060"/>
    <w:rsid w:val="00AC6D40"/>
    <w:rsid w:val="00AD0AF7"/>
    <w:rsid w:val="00AD38E9"/>
    <w:rsid w:val="00AD3C02"/>
    <w:rsid w:val="00AD4BF9"/>
    <w:rsid w:val="00AD5155"/>
    <w:rsid w:val="00AD51C9"/>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15AD"/>
    <w:rsid w:val="00B03E28"/>
    <w:rsid w:val="00B04523"/>
    <w:rsid w:val="00B063D5"/>
    <w:rsid w:val="00B1009F"/>
    <w:rsid w:val="00B11FEF"/>
    <w:rsid w:val="00B12E64"/>
    <w:rsid w:val="00B14ADA"/>
    <w:rsid w:val="00B15AA8"/>
    <w:rsid w:val="00B17607"/>
    <w:rsid w:val="00B22A22"/>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5915"/>
    <w:rsid w:val="00B5669F"/>
    <w:rsid w:val="00B5714F"/>
    <w:rsid w:val="00B60804"/>
    <w:rsid w:val="00B633AA"/>
    <w:rsid w:val="00B64584"/>
    <w:rsid w:val="00B73DF5"/>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1C1F"/>
    <w:rsid w:val="00C4220F"/>
    <w:rsid w:val="00C42B70"/>
    <w:rsid w:val="00C441E4"/>
    <w:rsid w:val="00C44CD7"/>
    <w:rsid w:val="00C45053"/>
    <w:rsid w:val="00C456D9"/>
    <w:rsid w:val="00C47BD8"/>
    <w:rsid w:val="00C47FDA"/>
    <w:rsid w:val="00C5294F"/>
    <w:rsid w:val="00C54B8E"/>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3A9F"/>
    <w:rsid w:val="00CA41BB"/>
    <w:rsid w:val="00CA72AA"/>
    <w:rsid w:val="00CA72C6"/>
    <w:rsid w:val="00CB0D4E"/>
    <w:rsid w:val="00CB2E7C"/>
    <w:rsid w:val="00CB38D1"/>
    <w:rsid w:val="00CB3D52"/>
    <w:rsid w:val="00CB4BCD"/>
    <w:rsid w:val="00CC21C8"/>
    <w:rsid w:val="00CC383A"/>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7100"/>
    <w:rsid w:val="00D25393"/>
    <w:rsid w:val="00D26782"/>
    <w:rsid w:val="00D267EA"/>
    <w:rsid w:val="00D30FA5"/>
    <w:rsid w:val="00D32457"/>
    <w:rsid w:val="00D3357D"/>
    <w:rsid w:val="00D346F9"/>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4A85"/>
    <w:rsid w:val="00D652F4"/>
    <w:rsid w:val="00D6645D"/>
    <w:rsid w:val="00D66A06"/>
    <w:rsid w:val="00D66B9B"/>
    <w:rsid w:val="00D704C6"/>
    <w:rsid w:val="00D70A7D"/>
    <w:rsid w:val="00D72628"/>
    <w:rsid w:val="00D72C14"/>
    <w:rsid w:val="00D75217"/>
    <w:rsid w:val="00D75256"/>
    <w:rsid w:val="00D75B69"/>
    <w:rsid w:val="00D75FEB"/>
    <w:rsid w:val="00D8182C"/>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A718C"/>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5CED"/>
    <w:rsid w:val="00E46191"/>
    <w:rsid w:val="00E46BAC"/>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3971"/>
    <w:rsid w:val="00EA4203"/>
    <w:rsid w:val="00EA4E39"/>
    <w:rsid w:val="00EA5805"/>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BED"/>
    <w:rsid w:val="00F606B6"/>
    <w:rsid w:val="00F63CB1"/>
    <w:rsid w:val="00F64060"/>
    <w:rsid w:val="00F64997"/>
    <w:rsid w:val="00F64F37"/>
    <w:rsid w:val="00F6652A"/>
    <w:rsid w:val="00F67221"/>
    <w:rsid w:val="00F70197"/>
    <w:rsid w:val="00F71FAB"/>
    <w:rsid w:val="00F73941"/>
    <w:rsid w:val="00F74E47"/>
    <w:rsid w:val="00F76E90"/>
    <w:rsid w:val="00F77ABE"/>
    <w:rsid w:val="00F816D2"/>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qFormat/>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 w:type="character" w:customStyle="1" w:styleId="EXCar">
    <w:name w:val="EX Car"/>
    <w:qFormat/>
    <w:rsid w:val="00237B3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48768791">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8971258">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6210235">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7762692">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17170953">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1314273">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57784242">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525026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5709158">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0412266">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3" Type="http://schemas.openxmlformats.org/officeDocument/2006/relationships/customXml" Target="../customXml/item3.xml"/><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3.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4.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434</Pages>
  <Words>167604</Words>
  <Characters>955347</Characters>
  <Application>Microsoft Office Word</Application>
  <DocSecurity>0</DocSecurity>
  <Lines>7961</Lines>
  <Paragraphs>2241</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1120710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MCC</cp:lastModifiedBy>
  <cp:revision>2</cp:revision>
  <cp:lastPrinted>2002-04-03T14:04:00Z</cp:lastPrinted>
  <dcterms:created xsi:type="dcterms:W3CDTF">2024-07-12T13:47:00Z</dcterms:created>
  <dcterms:modified xsi:type="dcterms:W3CDTF">2024-07-12T13:47:00Z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