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606B3940"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510C14">
              <w:t>18.2.</w:t>
            </w:r>
            <w:r w:rsidR="00700AB4">
              <w:t>1</w:t>
            </w:r>
            <w:r w:rsidR="00281343" w:rsidRPr="00E16A42">
              <w:t xml:space="preserve"> </w:t>
            </w:r>
            <w:r w:rsidR="00281343" w:rsidRPr="00E16A42">
              <w:rPr>
                <w:sz w:val="32"/>
              </w:rPr>
              <w:t>(</w:t>
            </w:r>
            <w:r w:rsidR="00510C14">
              <w:rPr>
                <w:sz w:val="32"/>
              </w:rPr>
              <w:t>2024-09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r w:rsidRPr="00E16A42">
        <w:br w:type="page"/>
      </w:r>
      <w:bookmarkStart w:id="14" w:name="foreword"/>
      <w:bookmarkStart w:id="15" w:name="_Toc114843785"/>
      <w:bookmarkStart w:id="16" w:name="_Toc178422748"/>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 xml:space="preserve">Version </w:t>
      </w:r>
      <w:proofErr w:type="spellStart"/>
      <w:r w:rsidRPr="00E16A42">
        <w:t>x.y.z</w:t>
      </w:r>
      <w:proofErr w:type="spellEnd"/>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Toc178422749"/>
      <w:bookmarkEnd w:id="18"/>
      <w:bookmarkEnd w:id="19"/>
      <w:r w:rsidRPr="00E16A42">
        <w:lastRenderedPageBreak/>
        <w:t>1</w:t>
      </w:r>
      <w:r w:rsidRPr="00E16A42">
        <w:tab/>
        <w:t>Scope</w:t>
      </w:r>
      <w:bookmarkEnd w:id="20"/>
    </w:p>
    <w:p w14:paraId="6DF46270" w14:textId="7A5CFB65" w:rsidR="00FD6EC3" w:rsidRPr="00E16A42" w:rsidRDefault="00FD6EC3" w:rsidP="00FD6EC3">
      <w:pPr>
        <w:rPr>
          <w:lang w:eastAsia="zh-CN"/>
        </w:rPr>
      </w:pPr>
      <w:r w:rsidRPr="00E16A42">
        <w:t xml:space="preserve">The present document </w:t>
      </w:r>
      <w:bookmarkStart w:id="21" w:name="OLE_LINK8"/>
      <w:bookmarkStart w:id="22"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1"/>
      <w:bookmarkEnd w:id="22"/>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3" w:name="references"/>
      <w:bookmarkStart w:id="24" w:name="_Toc178422750"/>
      <w:bookmarkEnd w:id="23"/>
      <w:r w:rsidRPr="00E16A42">
        <w:t>2</w:t>
      </w:r>
      <w:r w:rsidRPr="00E16A42">
        <w:tab/>
        <w:t>References</w:t>
      </w:r>
      <w:bookmarkEnd w:id="24"/>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Pr="00E16A42" w:rsidRDefault="003B60FB" w:rsidP="00EC4A25">
      <w:pPr>
        <w:pStyle w:val="EX"/>
        <w:rPr>
          <w:lang w:eastAsia="zh-CN"/>
        </w:rPr>
      </w:pPr>
      <w:r w:rsidRPr="00E16A42">
        <w:t>[</w:t>
      </w:r>
      <w:r w:rsidRPr="00E16A42">
        <w:rPr>
          <w:lang w:eastAsia="zh-CN"/>
        </w:rPr>
        <w:t>14</w:t>
      </w:r>
      <w:r w:rsidRPr="00E16A42">
        <w:t>]</w:t>
      </w:r>
      <w:r w:rsidRPr="00E16A42">
        <w:tab/>
        <w:t>3GPP TS 24.008: "Mobile Radio Interface Layer 3 specification; Core Network Protocols; Stage 3".</w:t>
      </w:r>
    </w:p>
    <w:p w14:paraId="24ACB616" w14:textId="6CCB72E6" w:rsidR="00080512" w:rsidRPr="00E16A42" w:rsidRDefault="00080512">
      <w:pPr>
        <w:pStyle w:val="Heading1"/>
      </w:pPr>
      <w:bookmarkStart w:id="25" w:name="definitions"/>
      <w:bookmarkStart w:id="26" w:name="_Toc178422751"/>
      <w:bookmarkEnd w:id="25"/>
      <w:r w:rsidRPr="00E16A42">
        <w:lastRenderedPageBreak/>
        <w:t>3</w:t>
      </w:r>
      <w:r w:rsidRPr="00E16A42">
        <w:tab/>
        <w:t>Definitions</w:t>
      </w:r>
      <w:r w:rsidR="00602AEA" w:rsidRPr="00E16A42">
        <w:t xml:space="preserve"> and abbreviations</w:t>
      </w:r>
      <w:bookmarkEnd w:id="26"/>
    </w:p>
    <w:p w14:paraId="6CBABCF9" w14:textId="5403CD13" w:rsidR="00080512" w:rsidRPr="00E16A42" w:rsidRDefault="00080512" w:rsidP="0056096F">
      <w:pPr>
        <w:pStyle w:val="Heading2"/>
      </w:pPr>
      <w:bookmarkStart w:id="27" w:name="_Toc178422752"/>
      <w:r w:rsidRPr="00E16A42">
        <w:t>3.1</w:t>
      </w:r>
      <w:r w:rsidRPr="00E16A42">
        <w:tab/>
      </w:r>
      <w:r w:rsidR="00496CFC" w:rsidRPr="00E16A42">
        <w:t>Definitions</w:t>
      </w:r>
      <w:bookmarkEnd w:id="27"/>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w:t>
      </w:r>
      <w:proofErr w:type="spellStart"/>
      <w:r w:rsidRPr="00E16A42">
        <w:t>signaling</w:t>
      </w:r>
      <w:proofErr w:type="spellEnd"/>
      <w:r w:rsidRPr="00E16A42">
        <w:t xml:space="preserve">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 xml:space="preserve">PDU </w:t>
      </w:r>
      <w:proofErr w:type="spellStart"/>
      <w:r w:rsidRPr="00E16A42">
        <w:rPr>
          <w:b/>
          <w:lang w:val="fr-FR"/>
        </w:rPr>
        <w:t>connectivity</w:t>
      </w:r>
      <w:proofErr w:type="spellEnd"/>
      <w:r w:rsidRPr="00E16A42">
        <w:rPr>
          <w:b/>
          <w:lang w:val="fr-FR"/>
        </w:rPr>
        <w:t xml:space="preserve">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28" w:name="_Toc178422753"/>
      <w:r w:rsidRPr="00E16A42">
        <w:t>3.</w:t>
      </w:r>
      <w:r w:rsidR="00FF0608" w:rsidRPr="00E16A42">
        <w:rPr>
          <w:rFonts w:hint="eastAsia"/>
          <w:lang w:eastAsia="zh-CN"/>
        </w:rPr>
        <w:t>2</w:t>
      </w:r>
      <w:r w:rsidRPr="00E16A42">
        <w:tab/>
        <w:t>Abbreviations</w:t>
      </w:r>
      <w:bookmarkEnd w:id="28"/>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r>
      <w:proofErr w:type="spellStart"/>
      <w:r w:rsidRPr="00E16A42">
        <w:t>LoCation</w:t>
      </w:r>
      <w:proofErr w:type="spellEnd"/>
      <w:r w:rsidRPr="00E16A42">
        <w:t xml:space="preserve">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29" w:name="clause4"/>
      <w:bookmarkStart w:id="30" w:name="_Toc178422754"/>
      <w:bookmarkEnd w:id="29"/>
      <w:r w:rsidRPr="00E16A42">
        <w:t>4</w:t>
      </w:r>
      <w:r w:rsidRPr="00E16A42">
        <w:tab/>
      </w:r>
      <w:r w:rsidR="00DE26F6" w:rsidRPr="00E16A42">
        <w:t>General</w:t>
      </w:r>
      <w:bookmarkEnd w:id="30"/>
    </w:p>
    <w:p w14:paraId="480FB05A" w14:textId="01F76CDF" w:rsidR="00080512" w:rsidRPr="00E16A42" w:rsidRDefault="00080512">
      <w:pPr>
        <w:pStyle w:val="Heading2"/>
        <w:rPr>
          <w:lang w:eastAsia="zh-CN"/>
        </w:rPr>
      </w:pPr>
      <w:bookmarkStart w:id="31" w:name="_Toc178422755"/>
      <w:r w:rsidRPr="00E16A42">
        <w:t>4.1</w:t>
      </w:r>
      <w:r w:rsidRPr="00E16A42">
        <w:tab/>
      </w:r>
      <w:r w:rsidR="00DE26F6" w:rsidRPr="00E16A42">
        <w:t>Overview</w:t>
      </w:r>
      <w:bookmarkEnd w:id="31"/>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2" w:name="_Toc178422756"/>
      <w:r w:rsidRPr="00E16A42">
        <w:t>4.</w:t>
      </w:r>
      <w:r w:rsidRPr="00E16A42">
        <w:rPr>
          <w:rFonts w:hint="eastAsia"/>
          <w:lang w:eastAsia="zh-CN"/>
        </w:rPr>
        <w:t>2</w:t>
      </w:r>
      <w:r w:rsidRPr="00E16A42">
        <w:tab/>
        <w:t>LCS-UP positioning management</w:t>
      </w:r>
      <w:bookmarkEnd w:id="32"/>
    </w:p>
    <w:p w14:paraId="31BBF27B" w14:textId="7ADFC3A7" w:rsidR="00035DBD" w:rsidRPr="00E16A42" w:rsidRDefault="00035DBD" w:rsidP="00035DBD">
      <w:pPr>
        <w:pStyle w:val="Heading3"/>
      </w:pPr>
      <w:bookmarkStart w:id="33" w:name="_Toc178422757"/>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3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34" w:name="_Toc178422758"/>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3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35" w:name="_Toc178422759"/>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35"/>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Pr="00E16A42" w:rsidRDefault="00035DBD" w:rsidP="00F65E76">
      <w:pPr>
        <w:rPr>
          <w:rFonts w:eastAsia="Malgun Gothic"/>
          <w:lang w:eastAsia="ko-KR"/>
        </w:rPr>
      </w:pPr>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43EF5AB9" w14:textId="3F048904"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36" w:name="_Toc178422760"/>
      <w:r w:rsidRPr="00E16A42">
        <w:lastRenderedPageBreak/>
        <w:t>4.</w:t>
      </w:r>
      <w:r w:rsidR="002D60F2" w:rsidRPr="00E16A42">
        <w:rPr>
          <w:rFonts w:hint="eastAsia"/>
          <w:lang w:eastAsia="zh-CN"/>
        </w:rPr>
        <w:t>3</w:t>
      </w:r>
      <w:r w:rsidRPr="00E16A42">
        <w:tab/>
        <w:t>Security</w:t>
      </w:r>
      <w:bookmarkEnd w:id="36"/>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37" w:name="_Toc178422761"/>
      <w:r w:rsidRPr="00E16A42">
        <w:rPr>
          <w:rFonts w:hint="eastAsia"/>
        </w:rPr>
        <w:t>5</w:t>
      </w:r>
      <w:r w:rsidRPr="00E16A42">
        <w:tab/>
      </w:r>
      <w:r w:rsidR="001138CE" w:rsidRPr="00E16A42">
        <w:t>Co-existence of user plane location solutions</w:t>
      </w:r>
      <w:bookmarkEnd w:id="37"/>
    </w:p>
    <w:p w14:paraId="0DF0B456" w14:textId="77777777" w:rsidR="009D1A53" w:rsidRPr="00E16A42" w:rsidRDefault="009D1A53" w:rsidP="009B1F39">
      <w:pPr>
        <w:pStyle w:val="Heading2"/>
        <w:rPr>
          <w:lang w:val="en-US"/>
        </w:rPr>
      </w:pPr>
      <w:bookmarkStart w:id="38" w:name="_Toc178422762"/>
      <w:r w:rsidRPr="00E16A42">
        <w:rPr>
          <w:lang w:val="en-US"/>
        </w:rPr>
        <w:t>5.1</w:t>
      </w:r>
      <w:r w:rsidRPr="00E16A42">
        <w:rPr>
          <w:lang w:val="en-US"/>
        </w:rPr>
        <w:tab/>
        <w:t>General</w:t>
      </w:r>
      <w:bookmarkEnd w:id="38"/>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39" w:name="_Toc178422763"/>
      <w:r w:rsidRPr="00E16A42">
        <w:rPr>
          <w:lang w:val="en-US"/>
        </w:rPr>
        <w:t>5.2</w:t>
      </w:r>
      <w:r w:rsidRPr="00E16A42">
        <w:rPr>
          <w:lang w:val="en-US"/>
        </w:rPr>
        <w:tab/>
        <w:t>U</w:t>
      </w:r>
      <w:r w:rsidRPr="00E16A42">
        <w:t>ser plane location solution selection</w:t>
      </w:r>
      <w:bookmarkEnd w:id="39"/>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8422764"/>
      <w:r w:rsidRPr="00E16A42">
        <w:rPr>
          <w:lang w:eastAsia="zh-CN"/>
        </w:rPr>
        <w:t>6</w:t>
      </w:r>
      <w:r w:rsidRPr="00E16A42">
        <w:rPr>
          <w:rFonts w:hint="eastAsia"/>
          <w:lang w:eastAsia="zh-CN"/>
        </w:rPr>
        <w:tab/>
      </w:r>
      <w:bookmarkEnd w:id="40"/>
      <w:bookmarkEnd w:id="41"/>
      <w:bookmarkEnd w:id="42"/>
      <w:bookmarkEnd w:id="43"/>
      <w:bookmarkEnd w:id="44"/>
      <w:bookmarkEnd w:id="45"/>
      <w:bookmarkEnd w:id="46"/>
      <w:bookmarkEnd w:id="47"/>
      <w:r w:rsidR="00CD4C97" w:rsidRPr="00E16A42">
        <w:t>Elementary procedures for UPP-CM</w:t>
      </w:r>
      <w:bookmarkEnd w:id="48"/>
    </w:p>
    <w:p w14:paraId="15BEE133" w14:textId="2EABA656" w:rsidR="00722E1D" w:rsidRPr="00E16A42"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8422765"/>
      <w:r w:rsidRPr="00E16A42">
        <w:rPr>
          <w:lang w:eastAsia="zh-CN"/>
        </w:rPr>
        <w:t>6</w:t>
      </w:r>
      <w:r w:rsidRPr="00E16A42">
        <w:rPr>
          <w:rFonts w:hint="eastAsia"/>
          <w:lang w:eastAsia="zh-CN"/>
        </w:rPr>
        <w:t>.1</w:t>
      </w:r>
      <w:r w:rsidRPr="00E16A42">
        <w:rPr>
          <w:rFonts w:hint="eastAsia"/>
          <w:lang w:eastAsia="zh-CN"/>
        </w:rPr>
        <w:tab/>
      </w:r>
      <w:bookmarkEnd w:id="49"/>
      <w:bookmarkEnd w:id="50"/>
      <w:bookmarkEnd w:id="51"/>
      <w:bookmarkEnd w:id="52"/>
      <w:bookmarkEnd w:id="53"/>
      <w:bookmarkEnd w:id="54"/>
      <w:bookmarkEnd w:id="55"/>
      <w:r w:rsidR="00F1264B" w:rsidRPr="00E16A42">
        <w:rPr>
          <w:rFonts w:hint="eastAsia"/>
          <w:lang w:eastAsia="zh-CN"/>
        </w:rPr>
        <w:t>Overview</w:t>
      </w:r>
      <w:bookmarkEnd w:id="56"/>
    </w:p>
    <w:p w14:paraId="643C813E" w14:textId="77777777" w:rsidR="00252FF7" w:rsidRPr="00E16A42" w:rsidRDefault="00F1264B" w:rsidP="00252FF7">
      <w:pPr>
        <w:pStyle w:val="Heading3"/>
        <w:rPr>
          <w:lang w:eastAsia="zh-CN"/>
        </w:rPr>
      </w:pPr>
      <w:bookmarkStart w:id="57" w:name="_Toc178422766"/>
      <w:r w:rsidRPr="00E16A42">
        <w:t>6.</w:t>
      </w:r>
      <w:r w:rsidRPr="00E16A42">
        <w:rPr>
          <w:rFonts w:hint="eastAsia"/>
          <w:lang w:eastAsia="zh-CN"/>
        </w:rPr>
        <w:t>1</w:t>
      </w:r>
      <w:r w:rsidRPr="00E16A42">
        <w:t>.1</w:t>
      </w:r>
      <w:r w:rsidRPr="00E16A42">
        <w:tab/>
      </w:r>
      <w:r w:rsidRPr="00E16A42">
        <w:rPr>
          <w:rFonts w:hint="eastAsia"/>
          <w:lang w:eastAsia="zh-CN"/>
        </w:rPr>
        <w:t>General</w:t>
      </w:r>
      <w:bookmarkEnd w:id="57"/>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58" w:name="_Toc178422767"/>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5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proofErr w:type="spellStart"/>
      <w:r w:rsidRPr="00E16A42">
        <w:t>i</w:t>
      </w:r>
      <w:proofErr w:type="spellEnd"/>
      <w:r w:rsidRPr="00E16A42">
        <w:t>)</w:t>
      </w:r>
      <w:r w:rsidRPr="00E16A42">
        <w:tab/>
      </w:r>
      <w:bookmarkStart w:id="59" w:name="OLE_LINK26"/>
      <w:r w:rsidRPr="00E16A42">
        <w:rPr>
          <w:lang w:eastAsia="zh-CN"/>
        </w:rPr>
        <w:t xml:space="preserve">UE </w:t>
      </w:r>
      <w:bookmarkStart w:id="60" w:name="OLE_LINK27"/>
      <w:r w:rsidR="00391D18" w:rsidRPr="00E16A42">
        <w:rPr>
          <w:rFonts w:hint="eastAsia"/>
          <w:lang w:eastAsia="zh-CN"/>
        </w:rPr>
        <w:t>request</w:t>
      </w:r>
      <w:r w:rsidRPr="00E16A42">
        <w:rPr>
          <w:lang w:eastAsia="zh-CN"/>
        </w:rPr>
        <w:t>ed</w:t>
      </w:r>
      <w:bookmarkEnd w:id="6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5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proofErr w:type="spellStart"/>
      <w:r w:rsidRPr="00E16A42">
        <w:t>i</w:t>
      </w:r>
      <w:proofErr w:type="spellEnd"/>
      <w:r w:rsidRPr="00E16A42">
        <w:t>)</w:t>
      </w:r>
      <w:r w:rsidRPr="00E16A42">
        <w:tab/>
        <w:t>UE</w:t>
      </w:r>
      <w:bookmarkStart w:id="61" w:name="OLE_LINK41"/>
      <w:r w:rsidRPr="00E16A42">
        <w:rPr>
          <w:rFonts w:hint="eastAsia"/>
        </w:rPr>
        <w:t xml:space="preserve"> </w:t>
      </w:r>
      <w:r w:rsidRPr="00E16A42">
        <w:rPr>
          <w:rFonts w:hint="eastAsia"/>
          <w:lang w:eastAsia="zh-CN"/>
        </w:rPr>
        <w:t>reques</w:t>
      </w:r>
      <w:r w:rsidRPr="00E16A42">
        <w:t>te</w:t>
      </w:r>
      <w:bookmarkEnd w:id="6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8422768"/>
      <w:r w:rsidRPr="00E16A42">
        <w:rPr>
          <w:lang w:eastAsia="zh-CN"/>
        </w:rPr>
        <w:t>6.</w:t>
      </w:r>
      <w:r w:rsidRPr="00E16A42">
        <w:rPr>
          <w:rFonts w:hint="eastAsia"/>
          <w:lang w:eastAsia="zh-CN"/>
        </w:rPr>
        <w:t>2</w:t>
      </w:r>
      <w:r w:rsidRPr="00E16A42">
        <w:rPr>
          <w:lang w:eastAsia="zh-CN"/>
        </w:rPr>
        <w:tab/>
        <w:t xml:space="preserve">UPP-CM </w:t>
      </w:r>
      <w:bookmarkEnd w:id="62"/>
      <w:bookmarkEnd w:id="63"/>
      <w:bookmarkEnd w:id="64"/>
      <w:bookmarkEnd w:id="65"/>
      <w:bookmarkEnd w:id="66"/>
      <w:bookmarkEnd w:id="67"/>
      <w:bookmarkEnd w:id="68"/>
      <w:bookmarkEnd w:id="69"/>
      <w:r w:rsidRPr="00E16A42">
        <w:rPr>
          <w:lang w:eastAsia="zh-CN"/>
        </w:rPr>
        <w:t>procedures</w:t>
      </w:r>
      <w:bookmarkEnd w:id="70"/>
    </w:p>
    <w:p w14:paraId="7D9F6249" w14:textId="74621A97" w:rsidR="00722E1D" w:rsidRPr="00E16A42"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8422769"/>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71"/>
      <w:bookmarkEnd w:id="72"/>
      <w:bookmarkEnd w:id="73"/>
      <w:bookmarkEnd w:id="74"/>
      <w:bookmarkEnd w:id="75"/>
      <w:bookmarkEnd w:id="76"/>
      <w:bookmarkEnd w:id="77"/>
      <w:bookmarkEnd w:id="78"/>
      <w:r w:rsidRPr="00E16A42">
        <w:t>procedures</w:t>
      </w:r>
      <w:bookmarkEnd w:id="79"/>
    </w:p>
    <w:p w14:paraId="668A8AB8" w14:textId="06BEA8A3" w:rsidR="00722E1D" w:rsidRPr="00E16A42"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8422770"/>
      <w:r w:rsidRPr="00E16A42">
        <w:t>6.2.</w:t>
      </w:r>
      <w:r w:rsidR="00F1264B" w:rsidRPr="00E16A42">
        <w:rPr>
          <w:rFonts w:hint="eastAsia"/>
          <w:lang w:eastAsia="zh-CN"/>
        </w:rPr>
        <w:t>1</w:t>
      </w:r>
      <w:r w:rsidRPr="00E16A42">
        <w:t>.1</w:t>
      </w:r>
      <w:r w:rsidRPr="00E16A42">
        <w:tab/>
      </w:r>
      <w:bookmarkEnd w:id="80"/>
      <w:bookmarkEnd w:id="81"/>
      <w:bookmarkEnd w:id="82"/>
      <w:bookmarkEnd w:id="83"/>
      <w:bookmarkEnd w:id="84"/>
      <w:bookmarkEnd w:id="85"/>
      <w:bookmarkEnd w:id="86"/>
      <w:bookmarkEnd w:id="87"/>
      <w:r w:rsidR="00391D18" w:rsidRPr="00E16A42">
        <w:t>Network initiated user plane connection establishment</w:t>
      </w:r>
      <w:r w:rsidR="00FC5EB2" w:rsidRPr="00E16A42">
        <w:rPr>
          <w:rFonts w:hint="eastAsia"/>
          <w:lang w:eastAsia="zh-CN"/>
        </w:rPr>
        <w:t xml:space="preserve"> </w:t>
      </w:r>
      <w:r w:rsidR="00FC5EB2" w:rsidRPr="00E16A42">
        <w:t>procedure</w:t>
      </w:r>
      <w:bookmarkEnd w:id="88"/>
    </w:p>
    <w:p w14:paraId="6BF8ACF4" w14:textId="2F3E78B7" w:rsidR="00722E1D" w:rsidRPr="00E16A42"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8422771"/>
      <w:r w:rsidRPr="00E16A42">
        <w:t>6.2.</w:t>
      </w:r>
      <w:r w:rsidR="00F1264B" w:rsidRPr="00E16A42">
        <w:rPr>
          <w:rFonts w:hint="eastAsia"/>
          <w:lang w:eastAsia="zh-CN"/>
        </w:rPr>
        <w:t>1</w:t>
      </w:r>
      <w:r w:rsidRPr="00E16A42">
        <w:t>.1.1</w:t>
      </w:r>
      <w:r w:rsidRPr="00E16A42">
        <w:tab/>
        <w:t>General</w:t>
      </w:r>
      <w:bookmarkEnd w:id="89"/>
      <w:bookmarkEnd w:id="90"/>
      <w:bookmarkEnd w:id="91"/>
      <w:bookmarkEnd w:id="92"/>
      <w:bookmarkEnd w:id="93"/>
      <w:bookmarkEnd w:id="94"/>
      <w:bookmarkEnd w:id="95"/>
      <w:bookmarkEnd w:id="96"/>
      <w:bookmarkEnd w:id="97"/>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98"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98"/>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789212736"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99" w:name="_Toc178422772"/>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99"/>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789212737" r:id="rId16"/>
        </w:object>
      </w:r>
    </w:p>
    <w:p w14:paraId="7EE28A54" w14:textId="6C660759" w:rsidR="00FC5EB2" w:rsidRPr="00E16A42" w:rsidRDefault="009920C0" w:rsidP="00FC5EB2">
      <w:pPr>
        <w:pStyle w:val="TF"/>
      </w:pPr>
      <w:r w:rsidRPr="00E16A42">
        <w:rPr>
          <w:rFonts w:hint="eastAsia"/>
        </w:rPr>
        <w:t>Figure</w:t>
      </w:r>
      <w:r w:rsidRPr="00E16A42">
        <w:t> 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00" w:name="_Toc178422773"/>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00"/>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01" w:name="_Toc178422774"/>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01"/>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02" w:name="_Toc178422775"/>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02"/>
    </w:p>
    <w:p w14:paraId="6796ED24" w14:textId="77777777"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w:t>
      </w:r>
      <w:proofErr w:type="spellStart"/>
      <w:r w:rsidRPr="00E16A42">
        <w:rPr>
          <w:lang w:eastAsia="zh-CN"/>
        </w:rPr>
        <w:t>can</w:t>
      </w:r>
      <w:r w:rsidR="00E41135">
        <w:rPr>
          <w:lang w:eastAsia="zh-CN"/>
        </w:rPr>
        <w:t xml:space="preserve"> </w:t>
      </w:r>
      <w:r w:rsidRPr="00E16A42">
        <w:rPr>
          <w:lang w:eastAsia="zh-CN"/>
        </w:rPr>
        <w:t>not</w:t>
      </w:r>
      <w:proofErr w:type="spellEnd"/>
      <w:r w:rsidRPr="00E16A42">
        <w:rPr>
          <w:lang w:eastAsia="zh-CN"/>
        </w:rPr>
        <w:t xml:space="preserve"> be accepted, the UE shall</w:t>
      </w:r>
      <w:r w:rsidR="00E41135">
        <w:rPr>
          <w:lang w:eastAsia="zh-CN"/>
        </w:rPr>
        <w:t>:</w:t>
      </w:r>
    </w:p>
    <w:p w14:paraId="1648C2C8" w14:textId="77777777"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03" w:name="_Hlk175213657"/>
      <w:r w:rsidRPr="00E16A42">
        <w:t xml:space="preserve">USER PLANE CONNECTION ESTABLISHMENT FAILURE </w:t>
      </w:r>
      <w:bookmarkEnd w:id="10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7777777"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 or</w:t>
      </w:r>
    </w:p>
    <w:p w14:paraId="3C8E78C6" w14:textId="77777777" w:rsidR="00E41135" w:rsidRPr="00E16A42" w:rsidRDefault="00E41135" w:rsidP="00E41135">
      <w:pPr>
        <w:pStyle w:val="B2"/>
      </w:pPr>
      <w:r>
        <w:rPr>
          <w:rFonts w:eastAsia="SimSun"/>
          <w:lang w:eastAsia="zh-CN"/>
        </w:rPr>
        <w:t>4)</w:t>
      </w:r>
      <w:r>
        <w:rPr>
          <w:rFonts w:eastAsia="SimSun"/>
          <w:lang w:eastAsia="zh-CN"/>
        </w:rPr>
        <w:tab/>
        <w:t xml:space="preserve">#111 </w:t>
      </w:r>
      <w:r w:rsidRPr="00E16A42">
        <w:rPr>
          <w:rFonts w:eastAsia="SimSun"/>
          <w:lang w:eastAsia="zh-CN"/>
        </w:rPr>
        <w:t>"</w:t>
      </w:r>
      <w:r w:rsidRPr="00E16A42">
        <w:t>Protocol error, unspecified</w:t>
      </w:r>
      <w:r w:rsidRPr="00E16A42">
        <w:rPr>
          <w:rFonts w:eastAsia="SimSun"/>
          <w:lang w:eastAsia="zh-CN"/>
        </w:rPr>
        <w:t xml:space="preserve"> "</w:t>
      </w:r>
      <w:r>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6900F4DF" w14:textId="3E51BAB8" w:rsidR="00EE05E0" w:rsidRPr="00E16A42" w:rsidRDefault="00E41135" w:rsidP="00F2641B">
      <w:pPr>
        <w:pStyle w:val="B1"/>
        <w:rPr>
          <w:rFonts w:eastAsiaTheme="minorEastAsia"/>
          <w:lang w:eastAsia="ko-KR"/>
        </w:rPr>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AC1D172" w14:textId="6BB59614" w:rsidR="00B14208" w:rsidRPr="00E16A42" w:rsidRDefault="00B14208" w:rsidP="00FC5EB2">
      <w:r w:rsidRPr="00E16A42">
        <w:rPr>
          <w:lang w:eastAsia="zh-CN"/>
        </w:rPr>
        <w:t xml:space="preserve">If </w:t>
      </w:r>
      <w:r w:rsidRPr="007F2770">
        <w:t>the</w:t>
      </w:r>
      <w:r>
        <w:t xml:space="preserve"> UE </w:t>
      </w:r>
      <w:r>
        <w:rPr>
          <w:rFonts w:hint="eastAsia"/>
          <w:lang w:eastAsia="zh-CN"/>
        </w:rPr>
        <w:t xml:space="preserve">determines </w:t>
      </w:r>
      <w:r>
        <w:rPr>
          <w:lang w:eastAsia="zh-CN"/>
        </w:rPr>
        <w:t xml:space="preserve">that the </w:t>
      </w:r>
      <w:r>
        <w:t>user plane is not available, e.g., due to</w:t>
      </w:r>
      <w:r w:rsidRPr="007F2770">
        <w:t xml:space="preserv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008A1B5A">
        <w:rPr>
          <w:lang w:eastAsia="zh-CN"/>
        </w:rPr>
        <w:t>4</w:t>
      </w:r>
      <w:r w:rsidRPr="00E16A42">
        <w:rPr>
          <w:rFonts w:hint="eastAsia"/>
          <w:lang w:eastAsia="zh-CN"/>
        </w:rPr>
        <w:t xml:space="preserve"> </w:t>
      </w:r>
      <w:r w:rsidRPr="00E16A42">
        <w:rPr>
          <w:lang w:eastAsia="zh-CN"/>
        </w:rPr>
        <w:t>"</w:t>
      </w:r>
      <w:r>
        <w:rPr>
          <w:lang w:eastAsia="ko-KR"/>
        </w:rPr>
        <w:t>User plane not available</w:t>
      </w:r>
      <w:r>
        <w:rPr>
          <w:lang w:eastAsia="zh-CN"/>
        </w:rPr>
        <w:t>"</w:t>
      </w:r>
      <w:r w:rsidRPr="00E16A42">
        <w:rPr>
          <w:rFonts w:hint="eastAsia"/>
          <w:lang w:eastAsia="zh-CN"/>
        </w:rPr>
        <w:t>.</w:t>
      </w:r>
    </w:p>
    <w:p w14:paraId="5FA74115" w14:textId="568D0ACB"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A1B5A">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A1B5A">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04" w:name="_Toc178422776"/>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0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05" w:name="_Toc178422777"/>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05"/>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06" w:name="_Toc178422778"/>
      <w:bookmarkStart w:id="107" w:name="_Toc26193026"/>
      <w:bookmarkStart w:id="108" w:name="_Toc26193098"/>
      <w:bookmarkStart w:id="109" w:name="_Toc35266501"/>
      <w:bookmarkStart w:id="110" w:name="_Toc43195260"/>
      <w:bookmarkStart w:id="111" w:name="_Toc45264014"/>
      <w:bookmarkStart w:id="112" w:name="_Toc92299356"/>
      <w:bookmarkStart w:id="113" w:name="_Toc14623785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06"/>
    </w:p>
    <w:p w14:paraId="0E7B4C86" w14:textId="139F0DD4" w:rsidR="003A759F" w:rsidRPr="00E16A42" w:rsidRDefault="0060383B" w:rsidP="003A759F">
      <w:pPr>
        <w:pStyle w:val="Heading5"/>
        <w:rPr>
          <w:lang w:eastAsia="zh-CN"/>
        </w:rPr>
      </w:pPr>
      <w:bookmarkStart w:id="114" w:name="_Toc178422779"/>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14"/>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789212738" r:id="rId18"/>
        </w:object>
      </w:r>
      <w:r w:rsidRPr="00E16A42">
        <w:t>Figure 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15" w:name="_Toc17842278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16" w:name="_Toc144300620"/>
      <w:r w:rsidR="003A759F" w:rsidRPr="00E16A42">
        <w:rPr>
          <w:rFonts w:hint="eastAsia"/>
          <w:lang w:eastAsia="zh-CN"/>
        </w:rPr>
        <w:t>by LMF</w:t>
      </w:r>
      <w:bookmarkEnd w:id="116"/>
      <w:bookmarkEnd w:id="115"/>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789212739" r:id="rId20"/>
        </w:object>
      </w:r>
    </w:p>
    <w:p w14:paraId="6FC0C547" w14:textId="372FF0E6" w:rsidR="003A759F" w:rsidRPr="00E16A42" w:rsidRDefault="003A759F" w:rsidP="003A759F">
      <w:pPr>
        <w:pStyle w:val="TF"/>
      </w:pPr>
      <w:r w:rsidRPr="00E16A42">
        <w:rPr>
          <w:rFonts w:hint="eastAsia"/>
        </w:rPr>
        <w:t>Figure</w:t>
      </w:r>
      <w:r w:rsidRPr="00E16A42">
        <w:t> </w:t>
      </w:r>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17" w:name="_Hlk151036759"/>
      <w:bookmarkStart w:id="118" w:name="_Toc178422781"/>
      <w:r w:rsidRPr="00E16A42">
        <w:t>6.2.1</w:t>
      </w:r>
      <w:r w:rsidR="003A759F" w:rsidRPr="00E16A42">
        <w:t>.</w:t>
      </w:r>
      <w:r w:rsidR="003A759F" w:rsidRPr="00E16A42">
        <w:rPr>
          <w:rFonts w:hint="eastAsia"/>
          <w:lang w:eastAsia="zh-CN"/>
        </w:rPr>
        <w:t>2</w:t>
      </w:r>
      <w:r w:rsidR="003A759F" w:rsidRPr="00E16A42">
        <w:t>.3</w:t>
      </w:r>
      <w:bookmarkEnd w:id="117"/>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18"/>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19" w:name="_Toc178422782"/>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19"/>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20" w:name="_Toc178422783"/>
      <w:r w:rsidRPr="00E16A42">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07"/>
      <w:bookmarkEnd w:id="108"/>
      <w:bookmarkEnd w:id="109"/>
      <w:bookmarkEnd w:id="110"/>
      <w:bookmarkEnd w:id="111"/>
      <w:bookmarkEnd w:id="112"/>
      <w:bookmarkEnd w:id="113"/>
      <w:r w:rsidR="00722E1D" w:rsidRPr="00E16A42">
        <w:t>procedures</w:t>
      </w:r>
      <w:bookmarkEnd w:id="120"/>
    </w:p>
    <w:p w14:paraId="0403E31C" w14:textId="173491DD" w:rsidR="00722E1D" w:rsidRPr="00E16A42" w:rsidRDefault="0060383B" w:rsidP="00722E1D">
      <w:pPr>
        <w:pStyle w:val="Heading4"/>
        <w:rPr>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78422784"/>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21"/>
      <w:bookmarkEnd w:id="122"/>
      <w:bookmarkEnd w:id="123"/>
      <w:bookmarkEnd w:id="124"/>
      <w:bookmarkEnd w:id="125"/>
      <w:bookmarkEnd w:id="126"/>
      <w:bookmarkEnd w:id="12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28"/>
    </w:p>
    <w:p w14:paraId="242C4EF0" w14:textId="4DAE921F" w:rsidR="00722E1D" w:rsidRPr="00E16A42" w:rsidRDefault="0060383B" w:rsidP="00722E1D">
      <w:pPr>
        <w:pStyle w:val="Heading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78422785"/>
      <w:r w:rsidRPr="00E16A42">
        <w:t>6.2.2</w:t>
      </w:r>
      <w:r w:rsidR="00722E1D" w:rsidRPr="00E16A42">
        <w:rPr>
          <w:rFonts w:hint="eastAsia"/>
        </w:rPr>
        <w:t>.1.1</w:t>
      </w:r>
      <w:r w:rsidR="00722E1D" w:rsidRPr="00E16A42">
        <w:rPr>
          <w:rFonts w:hint="eastAsia"/>
        </w:rPr>
        <w:tab/>
        <w:t>General</w:t>
      </w:r>
      <w:bookmarkEnd w:id="129"/>
      <w:bookmarkEnd w:id="130"/>
      <w:bookmarkEnd w:id="131"/>
      <w:bookmarkEnd w:id="132"/>
      <w:bookmarkEnd w:id="133"/>
      <w:bookmarkEnd w:id="134"/>
      <w:bookmarkEnd w:id="135"/>
      <w:bookmarkEnd w:id="136"/>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789212740"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37" w:name="_Toc178422786"/>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37"/>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55pt;height:208.85pt" o:ole="">
            <v:imagedata r:id="rId23" o:title=""/>
          </v:shape>
          <o:OLEObject Type="Embed" ProgID="Visio.Drawing.11" ShapeID="_x0000_i1030" DrawAspect="Content" ObjectID="_1789212741" r:id="rId24"/>
        </w:object>
      </w:r>
    </w:p>
    <w:p w14:paraId="18F60FAC" w14:textId="0FF24D39" w:rsidR="00FC6E3E" w:rsidRPr="00E16A42" w:rsidRDefault="006C1D7B" w:rsidP="006C1D7B">
      <w:pPr>
        <w:pStyle w:val="TF"/>
      </w:pPr>
      <w:r w:rsidRPr="00E16A42">
        <w:rPr>
          <w:rFonts w:hint="eastAsia"/>
        </w:rPr>
        <w:t>Figure</w:t>
      </w:r>
      <w:r w:rsidRPr="00E16A42">
        <w:t> 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38" w:name="_Toc178422787"/>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38"/>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39" w:name="_Toc178422788"/>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39"/>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27FC9BB8"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40" w:name="_Toc178422789"/>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40"/>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41" w:name="_Toc178422790"/>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41"/>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42" w:name="_Toc178422791"/>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43" w:name="OLE_LINK39"/>
      <w:bookmarkStart w:id="144" w:name="OLE_LINK40"/>
      <w:r w:rsidR="00F63AA3" w:rsidRPr="00E16A42">
        <w:rPr>
          <w:rFonts w:hint="eastAsia"/>
          <w:lang w:eastAsia="zh-CN"/>
        </w:rPr>
        <w:t>request</w:t>
      </w:r>
      <w:r w:rsidR="00F63AA3" w:rsidRPr="00E16A42">
        <w:t>ed</w:t>
      </w:r>
      <w:bookmarkEnd w:id="143"/>
      <w:bookmarkEnd w:id="144"/>
      <w:r w:rsidR="006D192C" w:rsidRPr="00E16A42">
        <w:rPr>
          <w:rFonts w:hint="eastAsia"/>
        </w:rPr>
        <w:t xml:space="preserve"> </w:t>
      </w:r>
      <w:r w:rsidR="006D192C" w:rsidRPr="00E16A42">
        <w:t>user plane connection release procedure</w:t>
      </w:r>
      <w:bookmarkEnd w:id="142"/>
    </w:p>
    <w:p w14:paraId="6DA555F0" w14:textId="5CBC3A5B" w:rsidR="006D192C" w:rsidRPr="00E16A42" w:rsidRDefault="0060383B" w:rsidP="006D192C">
      <w:pPr>
        <w:pStyle w:val="Heading5"/>
        <w:rPr>
          <w:lang w:eastAsia="zh-CN"/>
        </w:rPr>
      </w:pPr>
      <w:bookmarkStart w:id="145" w:name="_Toc178422792"/>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4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4.95pt" o:ole="">
            <v:imagedata r:id="rId25" o:title=""/>
          </v:shape>
          <o:OLEObject Type="Embed" ProgID="Visio.Drawing.15" ShapeID="_x0000_i1031" DrawAspect="Content" ObjectID="_1789212742" r:id="rId26"/>
        </w:object>
      </w:r>
    </w:p>
    <w:p w14:paraId="31E8ED3B" w14:textId="6FD27D83" w:rsidR="006D192C" w:rsidRPr="00E16A42" w:rsidRDefault="00463460" w:rsidP="00463460">
      <w:pPr>
        <w:pStyle w:val="TF"/>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46" w:name="_Toc178422793"/>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46"/>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BE3E21D"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A1B5A">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6.85pt" o:ole="">
            <v:imagedata r:id="rId27" o:title="" cropbottom="19128f" cropright="607f"/>
          </v:shape>
          <o:OLEObject Type="Embed" ProgID="Visio.Drawing.11" ShapeID="_x0000_i1032" DrawAspect="Content" ObjectID="_1789212743" r:id="rId28"/>
        </w:object>
      </w:r>
    </w:p>
    <w:p w14:paraId="04DBE23A" w14:textId="3F89ECC5" w:rsidR="006D192C" w:rsidRPr="00E16A42" w:rsidRDefault="006C1D7B" w:rsidP="006C1D7B">
      <w:pPr>
        <w:pStyle w:val="TF"/>
      </w:pPr>
      <w:r w:rsidRPr="00E16A42">
        <w:rPr>
          <w:rFonts w:eastAsia="SimSun"/>
        </w:rPr>
        <w:t>Figure 6.2.2.2.2.1: UE requested user plane connection release procedure</w:t>
      </w:r>
    </w:p>
    <w:p w14:paraId="028272F0" w14:textId="24AF989A" w:rsidR="006D192C" w:rsidRPr="00E16A42" w:rsidRDefault="0060383B" w:rsidP="006D192C">
      <w:pPr>
        <w:pStyle w:val="Heading5"/>
        <w:rPr>
          <w:lang w:eastAsia="zh-CN"/>
        </w:rPr>
      </w:pPr>
      <w:bookmarkStart w:id="147" w:name="_Toc178422794"/>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147"/>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148"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148"/>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149" w:name="_Toc178422795"/>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149"/>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150" w:name="_Toc178422796"/>
      <w:r w:rsidRPr="00E16A42">
        <w:rPr>
          <w:rFonts w:hint="eastAsia"/>
          <w:lang w:eastAsia="zh-CN"/>
        </w:rPr>
        <w:t>7</w:t>
      </w:r>
      <w:r w:rsidR="001138CE" w:rsidRPr="00E16A42">
        <w:tab/>
        <w:t>Elementary procedures for LCS-UPP</w:t>
      </w:r>
      <w:bookmarkEnd w:id="150"/>
    </w:p>
    <w:p w14:paraId="42331531" w14:textId="385D0678" w:rsidR="00602AEA" w:rsidRPr="00E16A42" w:rsidRDefault="00722E1D" w:rsidP="0056096F">
      <w:pPr>
        <w:pStyle w:val="Heading2"/>
        <w:rPr>
          <w:lang w:eastAsia="zh-CN"/>
        </w:rPr>
      </w:pPr>
      <w:bookmarkStart w:id="151" w:name="_Toc178422797"/>
      <w:r w:rsidRPr="00E16A42">
        <w:rPr>
          <w:rFonts w:hint="eastAsia"/>
          <w:lang w:eastAsia="zh-CN"/>
        </w:rPr>
        <w:t>7</w:t>
      </w:r>
      <w:r w:rsidR="00602AEA" w:rsidRPr="00E16A42">
        <w:t>.1</w:t>
      </w:r>
      <w:r w:rsidR="00602AEA" w:rsidRPr="00E16A42">
        <w:tab/>
      </w:r>
      <w:r w:rsidR="008368CA" w:rsidRPr="00E16A42">
        <w:t>Overview</w:t>
      </w:r>
      <w:bookmarkEnd w:id="151"/>
    </w:p>
    <w:p w14:paraId="6A94F05F" w14:textId="07FB78CC" w:rsidR="00D00927" w:rsidRPr="00E16A42" w:rsidRDefault="002B0538" w:rsidP="00D00927">
      <w:r w:rsidRPr="00E16A42">
        <w:t>The main function of the Location Services User Plane protocol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152" w:name="_Hlk175044993"/>
      <w:r w:rsidR="00D00927">
        <w:rPr>
          <w:lang w:eastAsia="zh-CN"/>
        </w:rPr>
        <w:t xml:space="preserve">, </w:t>
      </w:r>
      <w:r w:rsidR="00D00927" w:rsidRPr="004454F2">
        <w:rPr>
          <w:lang w:eastAsia="zh-CN"/>
        </w:rPr>
        <w:t>via an LCS secured user plane connection between the UE and the LMF</w:t>
      </w:r>
      <w:bookmarkEnd w:id="152"/>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153" w:name="_Hlk149834122"/>
      <w:proofErr w:type="spellStart"/>
      <w:r w:rsidRPr="00E16A42">
        <w:rPr>
          <w:rFonts w:eastAsia="SimSun"/>
          <w:lang w:eastAsia="zh-CN"/>
        </w:rPr>
        <w:t>EventReport</w:t>
      </w:r>
      <w:proofErr w:type="spellEnd"/>
      <w:r w:rsidRPr="00E16A42">
        <w:rPr>
          <w:rFonts w:eastAsia="SimSun"/>
          <w:lang w:eastAsia="zh-CN"/>
        </w:rPr>
        <w:t xml:space="preserve"> operations</w:t>
      </w:r>
      <w:bookmarkEnd w:id="153"/>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 xml:space="preserve">messages for </w:t>
      </w:r>
      <w:proofErr w:type="spellStart"/>
      <w:r w:rsidRPr="00E16A42">
        <w:rPr>
          <w:rFonts w:eastAsia="SimSun"/>
          <w:lang w:eastAsia="zh-CN"/>
        </w:rPr>
        <w:t>PeriodicTriggeredInvoke</w:t>
      </w:r>
      <w:proofErr w:type="spellEnd"/>
      <w:r w:rsidRPr="00E16A42">
        <w:rPr>
          <w:rFonts w:eastAsia="SimSun"/>
          <w:lang w:eastAsia="zh-CN"/>
        </w:rPr>
        <w:t xml:space="preserv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 xml:space="preserve">messages for </w:t>
      </w:r>
      <w:proofErr w:type="spellStart"/>
      <w:r w:rsidRPr="00E16A42">
        <w:rPr>
          <w:rFonts w:eastAsia="SimSun"/>
          <w:lang w:eastAsia="zh-CN"/>
        </w:rPr>
        <w:t>MSCancelDeferredLocation</w:t>
      </w:r>
      <w:proofErr w:type="spellEnd"/>
      <w:r w:rsidRPr="00E16A42">
        <w:rPr>
          <w:rFonts w:eastAsia="SimSun"/>
          <w:lang w:eastAsia="zh-CN"/>
        </w:rPr>
        <w:t xml:space="preserve">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154" w:name="_Toc178422798"/>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154"/>
    </w:p>
    <w:p w14:paraId="694EBC3C" w14:textId="6DAC35EE" w:rsidR="001138CE" w:rsidRPr="00E16A42" w:rsidRDefault="00722E1D" w:rsidP="00722E1D">
      <w:pPr>
        <w:pStyle w:val="Heading3"/>
        <w:ind w:left="0" w:firstLine="0"/>
      </w:pPr>
      <w:bookmarkStart w:id="155" w:name="_Toc178422799"/>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15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156" w:name="_Toc178422800"/>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156"/>
    </w:p>
    <w:p w14:paraId="5D816673" w14:textId="73B256AF" w:rsidR="009D1A53" w:rsidRPr="00E16A42" w:rsidRDefault="00722E1D" w:rsidP="002B4FAD">
      <w:pPr>
        <w:pStyle w:val="Heading3"/>
        <w:rPr>
          <w:lang w:eastAsia="zh-CN"/>
        </w:rPr>
      </w:pPr>
      <w:bookmarkStart w:id="157" w:name="_Toc178422801"/>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157"/>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158" w:name="_Toc17842280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58"/>
    </w:p>
    <w:p w14:paraId="58C6A6B8" w14:textId="77364E79" w:rsidR="009D1A53" w:rsidRPr="00E16A42" w:rsidRDefault="00722E1D" w:rsidP="009D1A53">
      <w:pPr>
        <w:pStyle w:val="Heading4"/>
        <w:rPr>
          <w:lang w:eastAsia="zh-CN"/>
        </w:rPr>
      </w:pPr>
      <w:bookmarkStart w:id="159" w:name="_Toc178422803"/>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159"/>
    </w:p>
    <w:p w14:paraId="57F6C519" w14:textId="4264F610" w:rsidR="009D1A53" w:rsidRPr="00E16A42" w:rsidRDefault="009D1A53" w:rsidP="009D1A53">
      <w:bookmarkStart w:id="160"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proofErr w:type="spellStart"/>
      <w:r w:rsidR="002E29A5" w:rsidRPr="00E16A42">
        <w:rPr>
          <w:lang w:val="en-US"/>
        </w:rPr>
        <w:t>ee</w:t>
      </w:r>
      <w:proofErr w:type="spellEnd"/>
      <w:r w:rsidR="002E29A5" w:rsidRPr="00E16A42">
        <w:rPr>
          <w:lang w:val="en-US"/>
        </w:rPr>
        <w:t xml:space="preserv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161" w:name="_Toc178422804"/>
      <w:bookmarkEnd w:id="160"/>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161"/>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 xml:space="preserve">the routing identifier or the LCS session identity received in the DL LCS-UP transport message for the </w:t>
      </w:r>
      <w:proofErr w:type="spellStart"/>
      <w:r w:rsidRPr="00E16A42">
        <w:t>PeriodicTriggeredInvoke</w:t>
      </w:r>
      <w:proofErr w:type="spellEnd"/>
      <w:r w:rsidRPr="00E16A42">
        <w:t xml:space="preserv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 xml:space="preserve">for the </w:t>
      </w:r>
      <w:proofErr w:type="spellStart"/>
      <w:r w:rsidRPr="00E16A42">
        <w:t>MSCancelDeferredLocation</w:t>
      </w:r>
      <w:proofErr w:type="spellEnd"/>
      <w:r w:rsidRPr="00E16A42">
        <w:t xml:space="preserve"> operations and the </w:t>
      </w:r>
      <w:proofErr w:type="spellStart"/>
      <w:r w:rsidRPr="00E16A42">
        <w:t>EventReport</w:t>
      </w:r>
      <w:proofErr w:type="spellEnd"/>
      <w:r w:rsidRPr="00E16A42">
        <w:t xml:space="preserve">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789212744" r:id="rId30"/>
        </w:object>
      </w:r>
    </w:p>
    <w:p w14:paraId="7653EB4B" w14:textId="1521E132" w:rsidR="00E22B91" w:rsidRPr="00E16A42" w:rsidRDefault="00E22B91" w:rsidP="00E22B91">
      <w:pPr>
        <w:pStyle w:val="TF"/>
        <w:rPr>
          <w:lang w:eastAsia="zh-CN"/>
        </w:rPr>
      </w:pPr>
      <w:r w:rsidRPr="00E16A42">
        <w:t>Figure </w:t>
      </w:r>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162" w:name="_Toc178422805"/>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162"/>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163" w:name="_Toc178422806"/>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163"/>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164" w:name="_Toc178422807"/>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64"/>
    </w:p>
    <w:p w14:paraId="4C19B75C" w14:textId="78435909" w:rsidR="009D1A53" w:rsidRPr="00E16A42" w:rsidRDefault="00722E1D" w:rsidP="009D1A53">
      <w:pPr>
        <w:pStyle w:val="Heading4"/>
        <w:rPr>
          <w:lang w:eastAsia="zh-CN"/>
        </w:rPr>
      </w:pPr>
      <w:bookmarkStart w:id="165" w:name="_Toc178422808"/>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165"/>
    </w:p>
    <w:p w14:paraId="5063DAEC" w14:textId="0A855929" w:rsidR="002E29A5" w:rsidRPr="00E16A42" w:rsidRDefault="009D1A53" w:rsidP="009D1A53">
      <w:pPr>
        <w:rPr>
          <w:lang w:eastAsia="zh-CN"/>
        </w:rPr>
      </w:pPr>
      <w:bookmarkStart w:id="16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proofErr w:type="spellStart"/>
      <w:r w:rsidRPr="00E16A42">
        <w:rPr>
          <w:lang w:val="en-US"/>
        </w:rPr>
        <w:t>ee</w:t>
      </w:r>
      <w:proofErr w:type="spellEnd"/>
      <w:r w:rsidRPr="00E16A42">
        <w:rPr>
          <w:lang w:val="en-US"/>
        </w:rPr>
        <w:t xml:space="preserv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167" w:name="_Toc178422809"/>
      <w:bookmarkEnd w:id="16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16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789212745" r:id="rId32"/>
        </w:object>
      </w:r>
    </w:p>
    <w:p w14:paraId="592C2F6C" w14:textId="59B3D54E" w:rsidR="00EA3B55" w:rsidRPr="00E16A42" w:rsidRDefault="00EA3B55" w:rsidP="00995C71">
      <w:pPr>
        <w:pStyle w:val="TF"/>
        <w:rPr>
          <w:lang w:eastAsia="zh-CN"/>
        </w:rPr>
      </w:pPr>
      <w:r w:rsidRPr="00E16A42">
        <w:t>Figure </w:t>
      </w:r>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168" w:name="_Toc17842281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168"/>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169" w:name="_Toc17842281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169"/>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170" w:name="_Toc178422812"/>
      <w:bookmarkStart w:id="171" w:name="_Hlk165038488"/>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170"/>
    </w:p>
    <w:p w14:paraId="4F67F46D" w14:textId="4BE29DF8" w:rsidR="00752B40" w:rsidRPr="00E16A42" w:rsidRDefault="00752B40" w:rsidP="00752B40">
      <w:pPr>
        <w:pStyle w:val="Heading4"/>
        <w:rPr>
          <w:lang w:eastAsia="zh-CN"/>
        </w:rPr>
      </w:pPr>
      <w:bookmarkStart w:id="172" w:name="_Toc178422813"/>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172"/>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173" w:name="_Hlk165907304"/>
      <w:r w:rsidRPr="00E16A42">
        <w:t>enable the LMF</w:t>
      </w:r>
      <w:bookmarkEnd w:id="173"/>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174" w:name="_Toc178422814"/>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174"/>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789212746" r:id="rId3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175" w:name="_Toc178422815"/>
      <w:bookmarkStart w:id="176" w:name="_Hlk165038498"/>
      <w:bookmarkEnd w:id="171"/>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75"/>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177" w:name="_Toc17842281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7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178" w:name="_Toc17842281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17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179" w:name="_Toc178422818"/>
      <w:bookmarkEnd w:id="17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79"/>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77777777" w:rsidR="009E7830" w:rsidRDefault="00752B40" w:rsidP="00F2641B">
      <w:pPr>
        <w:pStyle w:val="B1"/>
      </w:pPr>
      <w:r w:rsidRPr="00F2641B">
        <w:rPr>
          <w:rFonts w:eastAsia="SimSun"/>
        </w:rPr>
        <w:tab/>
        <w:t>The UE shall</w:t>
      </w:r>
    </w:p>
    <w:p w14:paraId="5030937E" w14:textId="5E47C473" w:rsidR="00752B40" w:rsidRPr="00F2641B" w:rsidRDefault="009E7830" w:rsidP="00F2641B">
      <w:pPr>
        <w:pStyle w:val="B2"/>
        <w:rPr>
          <w:rFonts w:eastAsia="SimSun"/>
        </w:rPr>
      </w:pPr>
      <w:r w:rsidRPr="00F2641B">
        <w:rPr>
          <w:rFonts w:eastAsia="SimSun"/>
        </w:rPr>
        <w:tab/>
      </w:r>
      <w:r w:rsidR="00752B40" w:rsidRPr="00F2641B">
        <w:rPr>
          <w:rFonts w:eastAsia="SimSun"/>
        </w:rPr>
        <w:t>abort ongoing LCS-UP connection binding procedure</w:t>
      </w:r>
      <w:r w:rsidR="0035747B" w:rsidRPr="00F2641B">
        <w:rPr>
          <w:rFonts w:eastAsia="SimSun"/>
        </w:rPr>
        <w:t>, shall delete the stored LCS-UP binding ID,</w:t>
      </w:r>
      <w:r w:rsidR="00752B40" w:rsidRPr="00F2641B">
        <w:rPr>
          <w:rFonts w:eastAsia="SimSun"/>
        </w:rPr>
        <w:t xml:space="preserve"> and may locally release the TLS connection between the UE and the LMF</w:t>
      </w:r>
      <w:r w:rsidRPr="00F2641B">
        <w:rPr>
          <w:rFonts w:eastAsia="SimSun"/>
        </w:rPr>
        <w:t>; and</w:t>
      </w:r>
    </w:p>
    <w:p w14:paraId="2D685B1A" w14:textId="33993630" w:rsidR="009E7830" w:rsidRPr="00E16A42" w:rsidRDefault="009E7830" w:rsidP="00F2641B">
      <w:pPr>
        <w:pStyle w:val="B2"/>
        <w:rPr>
          <w:rFonts w:eastAsiaTheme="minorEastAsia"/>
          <w:lang w:eastAsia="ko-KR"/>
        </w:rPr>
      </w:pPr>
      <w:r w:rsidRPr="00F2641B">
        <w:rPr>
          <w:rFonts w:eastAsia="SimSun"/>
        </w:rPr>
        <w:tab/>
        <w:t>send a USER PLANE CONNECTION ESTABLISHMENT FAILURE message containing cause value #3 "LCS-UP connection binding failure" to acknowledge the binding failure received from LMF.</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180" w:name="_Toc178422819"/>
      <w:r w:rsidRPr="00F2641B">
        <w:rPr>
          <w:rFonts w:eastAsia="SimSun"/>
          <w:lang w:eastAsia="zh-CN"/>
        </w:rPr>
        <w:t>7.3.4.7</w:t>
      </w:r>
      <w:r w:rsidRPr="00F2641B">
        <w:rPr>
          <w:rFonts w:eastAsia="SimSun"/>
          <w:lang w:eastAsia="zh-CN"/>
        </w:rPr>
        <w:tab/>
        <w:t>Abnormal cases on the network side</w:t>
      </w:r>
      <w:bookmarkEnd w:id="180"/>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181" w:name="_Toc178422820"/>
      <w:r w:rsidRPr="00F2641B">
        <w:rPr>
          <w:rFonts w:eastAsia="SimSun"/>
          <w:lang w:eastAsia="zh-CN"/>
        </w:rPr>
        <w:t>8</w:t>
      </w:r>
      <w:r w:rsidRPr="00F2641B">
        <w:rPr>
          <w:rFonts w:eastAsia="SimSun"/>
          <w:lang w:eastAsia="zh-CN"/>
        </w:rPr>
        <w:tab/>
        <w:t>LCS-UPP procedures for LCS client or AF</w:t>
      </w:r>
      <w:bookmarkEnd w:id="181"/>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182" w:name="_Toc178422821"/>
      <w:r w:rsidRPr="00E16A42">
        <w:rPr>
          <w:rFonts w:hint="eastAsia"/>
          <w:lang w:eastAsia="zh-CN"/>
        </w:rPr>
        <w:t>9</w:t>
      </w:r>
      <w:r w:rsidR="0000608D" w:rsidRPr="00E16A42">
        <w:tab/>
        <w:t>Handling of unknown, unforeseen and erroneous protocol data</w:t>
      </w:r>
      <w:bookmarkEnd w:id="182"/>
    </w:p>
    <w:p w14:paraId="125F226B" w14:textId="69FD9AD4" w:rsidR="00531759" w:rsidRPr="00E16A42" w:rsidRDefault="008F4FCF" w:rsidP="0056096F">
      <w:pPr>
        <w:pStyle w:val="Heading2"/>
      </w:pPr>
      <w:bookmarkStart w:id="183" w:name="_Toc178422822"/>
      <w:r w:rsidRPr="00E16A42">
        <w:rPr>
          <w:rFonts w:hint="eastAsia"/>
          <w:lang w:eastAsia="zh-CN"/>
        </w:rPr>
        <w:t>9</w:t>
      </w:r>
      <w:r w:rsidR="00531759" w:rsidRPr="00E16A42">
        <w:t>.1</w:t>
      </w:r>
      <w:r w:rsidR="00531759" w:rsidRPr="00E16A42">
        <w:tab/>
        <w:t>General</w:t>
      </w:r>
      <w:bookmarkEnd w:id="183"/>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184" w:name="OLE_LINK13"/>
      <w:r w:rsidRPr="00E16A42">
        <w:rPr>
          <w:rFonts w:hint="eastAsia"/>
          <w:lang w:eastAsia="zh-CN"/>
        </w:rPr>
        <w:t>messages</w:t>
      </w:r>
      <w:r w:rsidRPr="00E16A42">
        <w:t xml:space="preserve"> </w:t>
      </w:r>
      <w:bookmarkEnd w:id="184"/>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185" w:name="_Toc20232857"/>
      <w:bookmarkStart w:id="186" w:name="_Toc27746961"/>
      <w:bookmarkStart w:id="187" w:name="_Toc36213145"/>
      <w:bookmarkStart w:id="188" w:name="_Toc36657322"/>
      <w:bookmarkStart w:id="189" w:name="_Toc45286987"/>
      <w:bookmarkStart w:id="190" w:name="_Toc51948256"/>
      <w:bookmarkStart w:id="191" w:name="_Toc51949348"/>
      <w:bookmarkStart w:id="192" w:name="_Toc123901721"/>
      <w:bookmarkStart w:id="193" w:name="_Toc178422823"/>
      <w:r w:rsidRPr="00E16A42">
        <w:rPr>
          <w:rFonts w:hint="eastAsia"/>
          <w:lang w:eastAsia="zh-CN"/>
        </w:rPr>
        <w:t>9</w:t>
      </w:r>
      <w:r w:rsidR="001138CE" w:rsidRPr="00E16A42">
        <w:rPr>
          <w:lang w:eastAsia="zh-CN"/>
        </w:rPr>
        <w:t>.2</w:t>
      </w:r>
      <w:r w:rsidR="001138CE" w:rsidRPr="00E16A42">
        <w:rPr>
          <w:lang w:eastAsia="zh-CN"/>
        </w:rPr>
        <w:tab/>
        <w:t>Message too short or too long</w:t>
      </w:r>
      <w:bookmarkEnd w:id="185"/>
      <w:bookmarkEnd w:id="186"/>
      <w:bookmarkEnd w:id="187"/>
      <w:bookmarkEnd w:id="188"/>
      <w:bookmarkEnd w:id="189"/>
      <w:bookmarkEnd w:id="190"/>
      <w:bookmarkEnd w:id="191"/>
      <w:bookmarkEnd w:id="192"/>
      <w:bookmarkEnd w:id="193"/>
    </w:p>
    <w:p w14:paraId="12931EE7" w14:textId="59670533" w:rsidR="00F91A09" w:rsidRPr="00E16A42" w:rsidRDefault="008F4FCF" w:rsidP="00F91A09">
      <w:pPr>
        <w:pStyle w:val="Heading3"/>
        <w:rPr>
          <w:lang w:eastAsia="zh-CN"/>
        </w:rPr>
      </w:pPr>
      <w:bookmarkStart w:id="194" w:name="_Toc178422824"/>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194"/>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195" w:name="_Toc178422825"/>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195"/>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196" w:name="_Toc20232863"/>
      <w:bookmarkStart w:id="197" w:name="_Toc27746967"/>
      <w:bookmarkStart w:id="198" w:name="_Toc36213151"/>
      <w:bookmarkStart w:id="199" w:name="_Toc36657328"/>
      <w:bookmarkStart w:id="200" w:name="_Toc45286993"/>
      <w:bookmarkStart w:id="201" w:name="_Toc51948262"/>
      <w:bookmarkStart w:id="202" w:name="_Toc51949354"/>
      <w:bookmarkStart w:id="203" w:name="_Toc123901727"/>
      <w:bookmarkStart w:id="204" w:name="_Toc178422826"/>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196"/>
      <w:bookmarkEnd w:id="197"/>
      <w:bookmarkEnd w:id="198"/>
      <w:bookmarkEnd w:id="199"/>
      <w:bookmarkEnd w:id="200"/>
      <w:bookmarkEnd w:id="201"/>
      <w:bookmarkEnd w:id="202"/>
      <w:bookmarkEnd w:id="203"/>
      <w:bookmarkEnd w:id="20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05" w:name="_Toc20232864"/>
      <w:bookmarkStart w:id="206" w:name="_Toc27746968"/>
      <w:bookmarkStart w:id="207" w:name="_Toc36213152"/>
      <w:bookmarkStart w:id="208" w:name="_Toc36657329"/>
      <w:bookmarkStart w:id="209" w:name="_Toc45286994"/>
      <w:bookmarkStart w:id="210" w:name="_Toc51948263"/>
      <w:bookmarkStart w:id="211" w:name="_Toc51949355"/>
      <w:bookmarkStart w:id="212" w:name="_Toc123901728"/>
      <w:bookmarkStart w:id="213" w:name="_Toc178422827"/>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05"/>
      <w:bookmarkEnd w:id="206"/>
      <w:bookmarkEnd w:id="207"/>
      <w:bookmarkEnd w:id="208"/>
      <w:bookmarkEnd w:id="209"/>
      <w:bookmarkEnd w:id="210"/>
      <w:bookmarkEnd w:id="211"/>
      <w:bookmarkEnd w:id="212"/>
      <w:bookmarkEnd w:id="21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214" w:name="_Toc20232868"/>
      <w:bookmarkStart w:id="215" w:name="_Toc27746972"/>
      <w:bookmarkStart w:id="216" w:name="_Toc36213156"/>
      <w:bookmarkStart w:id="217" w:name="_Toc36657333"/>
      <w:bookmarkStart w:id="218" w:name="_Toc45286998"/>
      <w:bookmarkStart w:id="219" w:name="_Toc51948267"/>
      <w:bookmarkStart w:id="220" w:name="_Toc51949359"/>
      <w:bookmarkStart w:id="221" w:name="_Toc123901732"/>
      <w:bookmarkStart w:id="222" w:name="_Toc178422828"/>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214"/>
      <w:bookmarkEnd w:id="215"/>
      <w:bookmarkEnd w:id="216"/>
      <w:bookmarkEnd w:id="217"/>
      <w:bookmarkEnd w:id="218"/>
      <w:bookmarkEnd w:id="219"/>
      <w:bookmarkEnd w:id="220"/>
      <w:bookmarkEnd w:id="221"/>
      <w:bookmarkEnd w:id="222"/>
    </w:p>
    <w:p w14:paraId="176591F6" w14:textId="38629825" w:rsidR="00F91A09" w:rsidRPr="00F2641B" w:rsidRDefault="008F4FCF" w:rsidP="00F2641B">
      <w:pPr>
        <w:pStyle w:val="Heading3"/>
        <w:rPr>
          <w:rFonts w:eastAsia="SimSun"/>
          <w:lang w:eastAsia="zh-CN"/>
        </w:rPr>
      </w:pPr>
      <w:bookmarkStart w:id="223" w:name="_Toc33963265"/>
      <w:bookmarkStart w:id="224" w:name="_Toc34393335"/>
      <w:bookmarkStart w:id="225" w:name="_Toc45216151"/>
      <w:bookmarkStart w:id="226" w:name="_Toc51931720"/>
      <w:bookmarkStart w:id="227" w:name="_Toc59208996"/>
      <w:bookmarkStart w:id="228" w:name="_Toc68196325"/>
      <w:bookmarkStart w:id="229" w:name="_Toc146712422"/>
      <w:bookmarkStart w:id="230" w:name="_Toc178422829"/>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223"/>
      <w:bookmarkEnd w:id="224"/>
      <w:bookmarkEnd w:id="225"/>
      <w:bookmarkEnd w:id="226"/>
      <w:bookmarkEnd w:id="227"/>
      <w:bookmarkEnd w:id="228"/>
      <w:bookmarkEnd w:id="229"/>
      <w:bookmarkEnd w:id="230"/>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231" w:name="_Toc33963266"/>
      <w:bookmarkStart w:id="232" w:name="_Toc34393336"/>
      <w:bookmarkStart w:id="233" w:name="_Toc45216152"/>
      <w:bookmarkStart w:id="234" w:name="_Toc51931721"/>
      <w:bookmarkStart w:id="235" w:name="_Toc59208997"/>
      <w:bookmarkStart w:id="236" w:name="_Toc68196326"/>
      <w:bookmarkStart w:id="237" w:name="_Toc146712423"/>
      <w:bookmarkStart w:id="238" w:name="_Toc178422830"/>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231"/>
      <w:bookmarkEnd w:id="232"/>
      <w:bookmarkEnd w:id="233"/>
      <w:bookmarkEnd w:id="234"/>
      <w:bookmarkEnd w:id="235"/>
      <w:bookmarkEnd w:id="236"/>
      <w:bookmarkEnd w:id="237"/>
      <w:bookmarkEnd w:id="238"/>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239" w:name="_Toc33963267"/>
      <w:bookmarkStart w:id="240" w:name="_Toc34393337"/>
      <w:bookmarkStart w:id="241" w:name="_Toc45216153"/>
      <w:bookmarkStart w:id="242" w:name="_Toc51931722"/>
      <w:bookmarkStart w:id="243" w:name="_Toc59208998"/>
      <w:bookmarkStart w:id="244" w:name="_Toc68196327"/>
      <w:bookmarkStart w:id="245" w:name="_Toc146712424"/>
      <w:bookmarkStart w:id="246" w:name="_Toc178422831"/>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239"/>
      <w:bookmarkEnd w:id="240"/>
      <w:bookmarkEnd w:id="241"/>
      <w:bookmarkEnd w:id="242"/>
      <w:bookmarkEnd w:id="243"/>
      <w:bookmarkEnd w:id="244"/>
      <w:bookmarkEnd w:id="245"/>
      <w:bookmarkEnd w:id="246"/>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247" w:name="_Toc20232872"/>
      <w:bookmarkStart w:id="248" w:name="_Toc27746976"/>
      <w:bookmarkStart w:id="249" w:name="_Toc36213160"/>
      <w:bookmarkStart w:id="250" w:name="_Toc36657337"/>
      <w:bookmarkStart w:id="251" w:name="_Toc45287002"/>
      <w:bookmarkStart w:id="252" w:name="_Toc51948271"/>
      <w:bookmarkStart w:id="253" w:name="_Toc51949363"/>
      <w:bookmarkStart w:id="254" w:name="_Toc123901736"/>
      <w:bookmarkStart w:id="255" w:name="_Toc17842283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247"/>
      <w:bookmarkEnd w:id="248"/>
      <w:bookmarkEnd w:id="249"/>
      <w:bookmarkEnd w:id="250"/>
      <w:bookmarkEnd w:id="251"/>
      <w:bookmarkEnd w:id="252"/>
      <w:bookmarkEnd w:id="253"/>
      <w:bookmarkEnd w:id="254"/>
      <w:bookmarkEnd w:id="255"/>
    </w:p>
    <w:p w14:paraId="2F171AA7" w14:textId="0FED0292" w:rsidR="00F91A09" w:rsidRPr="00E16A42" w:rsidRDefault="008F4FCF" w:rsidP="00F2641B">
      <w:pPr>
        <w:pStyle w:val="Heading3"/>
      </w:pPr>
      <w:bookmarkStart w:id="256" w:name="_Toc33963269"/>
      <w:bookmarkStart w:id="257" w:name="_Toc34393339"/>
      <w:bookmarkStart w:id="258" w:name="_Toc45216155"/>
      <w:bookmarkStart w:id="259" w:name="_Toc51931724"/>
      <w:bookmarkStart w:id="260" w:name="_Toc59209000"/>
      <w:bookmarkStart w:id="261" w:name="_Toc68196329"/>
      <w:bookmarkStart w:id="262" w:name="_Toc146712426"/>
      <w:bookmarkStart w:id="263" w:name="_Toc178422833"/>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256"/>
      <w:bookmarkEnd w:id="257"/>
      <w:bookmarkEnd w:id="258"/>
      <w:bookmarkEnd w:id="259"/>
      <w:bookmarkEnd w:id="260"/>
      <w:bookmarkEnd w:id="261"/>
      <w:bookmarkEnd w:id="262"/>
      <w:bookmarkEnd w:id="263"/>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264" w:name="_Toc33963270"/>
      <w:bookmarkStart w:id="265" w:name="_Toc34393340"/>
      <w:bookmarkStart w:id="266" w:name="_Toc45216156"/>
      <w:bookmarkStart w:id="267" w:name="_Toc51931725"/>
      <w:bookmarkStart w:id="268" w:name="_Toc59209001"/>
      <w:bookmarkStart w:id="269" w:name="_Toc68196330"/>
      <w:bookmarkStart w:id="270" w:name="_Toc146712427"/>
      <w:bookmarkStart w:id="271" w:name="_Toc178422834"/>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264"/>
      <w:bookmarkEnd w:id="265"/>
      <w:bookmarkEnd w:id="266"/>
      <w:bookmarkEnd w:id="267"/>
      <w:bookmarkEnd w:id="268"/>
      <w:bookmarkEnd w:id="269"/>
      <w:bookmarkEnd w:id="270"/>
      <w:bookmarkEnd w:id="271"/>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272" w:name="_Toc33963271"/>
      <w:bookmarkStart w:id="273" w:name="_Toc34393341"/>
      <w:bookmarkStart w:id="274" w:name="_Toc45216157"/>
      <w:bookmarkStart w:id="275" w:name="_Toc51931726"/>
      <w:bookmarkStart w:id="276" w:name="_Toc59209002"/>
      <w:bookmarkStart w:id="277" w:name="_Toc68196331"/>
      <w:bookmarkStart w:id="278" w:name="_Toc146712428"/>
      <w:bookmarkStart w:id="279" w:name="_Toc178422835"/>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272"/>
      <w:bookmarkEnd w:id="273"/>
      <w:bookmarkEnd w:id="274"/>
      <w:bookmarkEnd w:id="275"/>
      <w:bookmarkEnd w:id="276"/>
      <w:bookmarkEnd w:id="277"/>
      <w:bookmarkEnd w:id="278"/>
      <w:bookmarkEnd w:id="279"/>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280" w:name="_Toc20232875"/>
      <w:bookmarkStart w:id="281" w:name="_Toc27746979"/>
      <w:bookmarkStart w:id="282" w:name="_Toc36213163"/>
      <w:bookmarkStart w:id="283" w:name="_Toc36657340"/>
      <w:bookmarkStart w:id="284" w:name="_Toc45287005"/>
      <w:bookmarkStart w:id="285" w:name="_Toc51948274"/>
      <w:bookmarkStart w:id="286" w:name="_Toc51949366"/>
      <w:bookmarkStart w:id="287" w:name="_Toc123901739"/>
      <w:bookmarkStart w:id="288" w:name="_Toc178422836"/>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280"/>
      <w:bookmarkEnd w:id="281"/>
      <w:bookmarkEnd w:id="282"/>
      <w:bookmarkEnd w:id="283"/>
      <w:bookmarkEnd w:id="284"/>
      <w:bookmarkEnd w:id="285"/>
      <w:bookmarkEnd w:id="286"/>
      <w:bookmarkEnd w:id="287"/>
      <w:bookmarkEnd w:id="2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289" w:name="_Toc115079347"/>
      <w:bookmarkStart w:id="290" w:name="_Toc178422837"/>
      <w:r w:rsidRPr="00E16A42">
        <w:rPr>
          <w:rFonts w:hint="eastAsia"/>
          <w:lang w:eastAsia="zh-CN"/>
        </w:rPr>
        <w:t>10</w:t>
      </w:r>
      <w:r w:rsidR="00C24477" w:rsidRPr="00E16A42">
        <w:tab/>
        <w:t>Message functional definitions and contents</w:t>
      </w:r>
      <w:bookmarkEnd w:id="289"/>
      <w:bookmarkEnd w:id="290"/>
    </w:p>
    <w:p w14:paraId="766CD3DF" w14:textId="08F5E6D3" w:rsidR="00C24477" w:rsidRPr="00E16A42" w:rsidRDefault="008F4FCF" w:rsidP="00C24477">
      <w:pPr>
        <w:pStyle w:val="Heading2"/>
        <w:rPr>
          <w:lang w:eastAsia="zh-CN"/>
        </w:rPr>
      </w:pPr>
      <w:bookmarkStart w:id="291" w:name="_Toc525231308"/>
      <w:bookmarkStart w:id="292" w:name="_Toc59198708"/>
      <w:bookmarkStart w:id="293" w:name="_Toc59199299"/>
      <w:bookmarkStart w:id="294" w:name="_Toc115079348"/>
      <w:bookmarkStart w:id="295" w:name="_Toc178422838"/>
      <w:r w:rsidRPr="00E16A42">
        <w:rPr>
          <w:rFonts w:hint="eastAsia"/>
          <w:lang w:eastAsia="zh-CN"/>
        </w:rPr>
        <w:t>10</w:t>
      </w:r>
      <w:r w:rsidR="00C24477" w:rsidRPr="00E16A42">
        <w:t>.1</w:t>
      </w:r>
      <w:r w:rsidR="00C24477" w:rsidRPr="00E16A42">
        <w:tab/>
        <w:t>Overview</w:t>
      </w:r>
      <w:bookmarkEnd w:id="291"/>
      <w:bookmarkEnd w:id="292"/>
      <w:bookmarkEnd w:id="293"/>
      <w:bookmarkEnd w:id="294"/>
      <w:bookmarkEnd w:id="295"/>
    </w:p>
    <w:p w14:paraId="39A6CE29" w14:textId="77777777" w:rsidR="00F1264B" w:rsidRPr="00E16A42" w:rsidRDefault="00F1264B" w:rsidP="00F1264B">
      <w:pPr>
        <w:rPr>
          <w:lang w:eastAsia="zh-CN"/>
        </w:rPr>
      </w:pPr>
      <w:bookmarkStart w:id="296"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297" w:name="_Toc178422839"/>
      <w:bookmarkEnd w:id="296"/>
      <w:r w:rsidRPr="00E16A42">
        <w:rPr>
          <w:rFonts w:hint="eastAsia"/>
          <w:lang w:eastAsia="zh-CN"/>
        </w:rPr>
        <w:t>10</w:t>
      </w:r>
      <w:r w:rsidR="002A283E" w:rsidRPr="00E16A42">
        <w:t>.2</w:t>
      </w:r>
      <w:r w:rsidR="002A283E" w:rsidRPr="00E16A42">
        <w:tab/>
        <w:t>LCS-UPP messages</w:t>
      </w:r>
      <w:bookmarkEnd w:id="297"/>
    </w:p>
    <w:p w14:paraId="2199E63D" w14:textId="68731E9A" w:rsidR="00A62E69" w:rsidRPr="00E16A42" w:rsidRDefault="008F4FCF" w:rsidP="00A62E69">
      <w:pPr>
        <w:pStyle w:val="Heading3"/>
        <w:rPr>
          <w:lang w:eastAsia="zh-CN"/>
        </w:rPr>
      </w:pPr>
      <w:bookmarkStart w:id="298" w:name="_Toc17842284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298"/>
    </w:p>
    <w:p w14:paraId="282269FC" w14:textId="2369EE9C" w:rsidR="00A62E69" w:rsidRPr="00E16A42" w:rsidRDefault="008F4FCF" w:rsidP="00A62E69">
      <w:pPr>
        <w:pStyle w:val="Heading4"/>
      </w:pPr>
      <w:bookmarkStart w:id="299" w:name="_Toc20232880"/>
      <w:bookmarkStart w:id="300" w:name="_Toc27746984"/>
      <w:bookmarkStart w:id="301" w:name="_Toc36213168"/>
      <w:bookmarkStart w:id="302" w:name="_Toc36657345"/>
      <w:bookmarkStart w:id="303" w:name="_Toc45287010"/>
      <w:bookmarkStart w:id="304" w:name="_Toc51948279"/>
      <w:bookmarkStart w:id="305" w:name="_Toc51949371"/>
      <w:bookmarkStart w:id="306" w:name="_Toc131396328"/>
      <w:bookmarkStart w:id="307" w:name="_Toc178422841"/>
      <w:r w:rsidRPr="00E16A42">
        <w:rPr>
          <w:rFonts w:hint="eastAsia"/>
          <w:lang w:eastAsia="zh-CN"/>
        </w:rPr>
        <w:t>10</w:t>
      </w:r>
      <w:r w:rsidR="00A62E69" w:rsidRPr="00E16A42">
        <w:t>.2.1.1</w:t>
      </w:r>
      <w:r w:rsidR="00A62E69" w:rsidRPr="00E16A42">
        <w:tab/>
        <w:t>Message definition</w:t>
      </w:r>
      <w:bookmarkEnd w:id="299"/>
      <w:bookmarkEnd w:id="300"/>
      <w:bookmarkEnd w:id="301"/>
      <w:bookmarkEnd w:id="302"/>
      <w:bookmarkEnd w:id="303"/>
      <w:bookmarkEnd w:id="304"/>
      <w:bookmarkEnd w:id="305"/>
      <w:bookmarkEnd w:id="306"/>
      <w:bookmarkEnd w:id="307"/>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308"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308"/>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309" w:name="_Toc178422842"/>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309"/>
    </w:p>
    <w:p w14:paraId="36AA80C5" w14:textId="7765665D" w:rsidR="00EA3B55" w:rsidRPr="00E16A42" w:rsidRDefault="008F4FCF" w:rsidP="00EA3B55">
      <w:pPr>
        <w:pStyle w:val="Heading4"/>
      </w:pPr>
      <w:bookmarkStart w:id="310" w:name="_Toc178422843"/>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310"/>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311" w:name="_Toc157616813"/>
      <w:bookmarkStart w:id="312" w:name="_Toc178422844"/>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311"/>
      <w:r w:rsidRPr="00E16A42">
        <w:rPr>
          <w:rFonts w:eastAsia="Malgun Gothic" w:hint="eastAsia"/>
          <w:lang w:eastAsia="ko-KR"/>
        </w:rPr>
        <w:t>connection</w:t>
      </w:r>
      <w:r w:rsidRPr="00E16A42">
        <w:rPr>
          <w:lang w:eastAsia="zh-CN"/>
        </w:rPr>
        <w:t xml:space="preserve"> binding request</w:t>
      </w:r>
      <w:bookmarkEnd w:id="312"/>
    </w:p>
    <w:p w14:paraId="0FC1A33A" w14:textId="49FDAD5F" w:rsidR="001D17FF" w:rsidRPr="00E16A42" w:rsidRDefault="001D17FF" w:rsidP="001D17FF">
      <w:pPr>
        <w:pStyle w:val="Heading4"/>
      </w:pPr>
      <w:bookmarkStart w:id="313" w:name="_Toc157616814"/>
      <w:bookmarkStart w:id="314" w:name="_Toc178422845"/>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313"/>
      <w:bookmarkEnd w:id="31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315" w:name="_Toc17842284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315"/>
    </w:p>
    <w:p w14:paraId="062D43A6" w14:textId="043DE926" w:rsidR="001D17FF" w:rsidRPr="00E16A42" w:rsidRDefault="001D17FF" w:rsidP="001D17FF">
      <w:pPr>
        <w:pStyle w:val="Heading4"/>
      </w:pPr>
      <w:bookmarkStart w:id="316" w:name="_Toc178422847"/>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316"/>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317" w:name="_Toc178422848"/>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317"/>
    </w:p>
    <w:p w14:paraId="61DB5BA7" w14:textId="21AC41C6" w:rsidR="001D17FF" w:rsidRPr="00E16A42" w:rsidRDefault="001D17FF" w:rsidP="001D17FF">
      <w:pPr>
        <w:pStyle w:val="Heading4"/>
      </w:pPr>
      <w:bookmarkStart w:id="318" w:name="_Toc178422849"/>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318"/>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319" w:name="_Toc178422850"/>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319"/>
    </w:p>
    <w:p w14:paraId="473C812D" w14:textId="13754FFF" w:rsidR="009872AF" w:rsidRPr="00E16A42" w:rsidRDefault="008F4FCF" w:rsidP="00AA7FB6">
      <w:pPr>
        <w:pStyle w:val="Heading3"/>
        <w:rPr>
          <w:lang w:eastAsia="zh-CN"/>
        </w:rPr>
      </w:pPr>
      <w:bookmarkStart w:id="320" w:name="_Toc1784228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321" w:name="OLE_LINK7"/>
      <w:r w:rsidR="009872AF" w:rsidRPr="00E16A42">
        <w:rPr>
          <w:rFonts w:hint="eastAsia"/>
          <w:lang w:eastAsia="zh-CN"/>
        </w:rPr>
        <w:t xml:space="preserve">User plane </w:t>
      </w:r>
      <w:bookmarkStart w:id="322" w:name="OLE_LINK5"/>
      <w:r w:rsidR="009872AF" w:rsidRPr="00E16A42">
        <w:rPr>
          <w:rFonts w:hint="eastAsia"/>
          <w:lang w:eastAsia="zh-CN"/>
        </w:rPr>
        <w:t>connection</w:t>
      </w:r>
      <w:bookmarkEnd w:id="322"/>
      <w:r w:rsidR="009872AF" w:rsidRPr="00E16A42">
        <w:rPr>
          <w:rFonts w:hint="eastAsia"/>
          <w:lang w:eastAsia="zh-CN"/>
        </w:rPr>
        <w:t xml:space="preserve"> establishment command</w:t>
      </w:r>
      <w:bookmarkEnd w:id="321"/>
      <w:bookmarkEnd w:id="320"/>
    </w:p>
    <w:p w14:paraId="77346573" w14:textId="168A9852" w:rsidR="009872AF" w:rsidRPr="00E16A42" w:rsidRDefault="008F4FCF" w:rsidP="009872AF">
      <w:pPr>
        <w:pStyle w:val="Heading4"/>
      </w:pPr>
      <w:bookmarkStart w:id="323" w:name="_Toc17842285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32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324" w:name="_Toc178422853"/>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324"/>
    </w:p>
    <w:p w14:paraId="58618D50" w14:textId="695FC8B4" w:rsidR="009872AF" w:rsidRPr="00E16A42" w:rsidRDefault="008F4FCF" w:rsidP="009872AF">
      <w:pPr>
        <w:pStyle w:val="Heading4"/>
      </w:pPr>
      <w:bookmarkStart w:id="325" w:name="_Toc17842285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325"/>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326" w:name="_Toc1784228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326"/>
    </w:p>
    <w:p w14:paraId="45C6B4C6" w14:textId="598A6F83" w:rsidR="009872AF" w:rsidRPr="00E16A42" w:rsidRDefault="008F4FCF" w:rsidP="009872AF">
      <w:pPr>
        <w:pStyle w:val="Heading4"/>
      </w:pPr>
      <w:bookmarkStart w:id="327" w:name="_Toc178422856"/>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327"/>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w:t>
            </w:r>
            <w:proofErr w:type="spellStart"/>
            <w:r w:rsidR="009872AF"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328" w:name="_Toc17842285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328"/>
    </w:p>
    <w:p w14:paraId="1DF97292" w14:textId="0B177A38" w:rsidR="009872AF" w:rsidRPr="00E16A42" w:rsidRDefault="008F4FCF" w:rsidP="009872AF">
      <w:pPr>
        <w:pStyle w:val="Heading4"/>
      </w:pPr>
      <w:bookmarkStart w:id="329" w:name="_Toc1784228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32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330" w:name="OLE_LINK17"/>
      <w:r w:rsidR="00FD0B94" w:rsidRPr="00E16A42">
        <w:rPr>
          <w:lang w:eastAsia="zh-CN"/>
        </w:rPr>
        <w:t>USER PLANE CONNECTION ESTABLISHMENT REQUEST</w:t>
      </w:r>
      <w:bookmarkEnd w:id="33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331" w:name="OLE_LINK10"/>
      <w:r w:rsidR="00FD0B94" w:rsidRPr="00E16A42">
        <w:rPr>
          <w:lang w:eastAsia="zh-CN"/>
        </w:rPr>
        <w:t>USER PLANE CONNECTION ESTABLISHMENT REQUEST</w:t>
      </w:r>
      <w:bookmarkEnd w:id="33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 xml:space="preserve">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332" w:name="_Toc178422859"/>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332"/>
    </w:p>
    <w:p w14:paraId="5A39CEFD" w14:textId="083C949C" w:rsidR="00D3583E" w:rsidRPr="00E16A42" w:rsidRDefault="00D3583E" w:rsidP="00D3583E">
      <w:pPr>
        <w:pStyle w:val="Heading4"/>
      </w:pPr>
      <w:bookmarkStart w:id="333" w:name="_Toc178422860"/>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333"/>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w:t>
            </w:r>
            <w:proofErr w:type="spellStart"/>
            <w:r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334" w:name="_Toc178422861"/>
      <w:r w:rsidRPr="00E16A42">
        <w:rPr>
          <w:rFonts w:hint="eastAsia"/>
          <w:lang w:eastAsia="zh-CN"/>
        </w:rPr>
        <w:t>10</w:t>
      </w:r>
      <w:r w:rsidRPr="00E16A42">
        <w:t>.3.5.</w:t>
      </w:r>
      <w:r w:rsidRPr="00E16A42">
        <w:rPr>
          <w:lang w:eastAsia="zh-CN"/>
        </w:rPr>
        <w:t>2</w:t>
      </w:r>
      <w:r w:rsidRPr="00E16A42">
        <w:tab/>
        <w:t>Back-off timer value</w:t>
      </w:r>
      <w:bookmarkEnd w:id="334"/>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335" w:name="_Toc178422862"/>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335"/>
    </w:p>
    <w:p w14:paraId="4C244784" w14:textId="3AA053B0" w:rsidR="00460844" w:rsidRPr="00E16A42" w:rsidRDefault="008F4FCF" w:rsidP="00460844">
      <w:pPr>
        <w:pStyle w:val="Heading4"/>
      </w:pPr>
      <w:bookmarkStart w:id="336" w:name="_Toc178422863"/>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336"/>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337" w:name="_Toc17842286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337"/>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338" w:name="_Toc178422865"/>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338"/>
    </w:p>
    <w:p w14:paraId="337F5E08" w14:textId="5391CEF5" w:rsidR="00460844" w:rsidRPr="00E16A42" w:rsidRDefault="008F4FCF" w:rsidP="00460844">
      <w:pPr>
        <w:pStyle w:val="Heading4"/>
      </w:pPr>
      <w:bookmarkStart w:id="339" w:name="_Toc178422866"/>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33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340" w:name="_Toc178422867"/>
      <w:bookmarkStart w:id="341" w:name="_Hlk156087984"/>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342"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342"/>
      <w:bookmarkEnd w:id="340"/>
    </w:p>
    <w:p w14:paraId="3E40468A" w14:textId="1AD2B674" w:rsidR="00172472" w:rsidRPr="00E16A42" w:rsidRDefault="00172472" w:rsidP="00172472">
      <w:pPr>
        <w:pStyle w:val="Heading4"/>
      </w:pPr>
      <w:bookmarkStart w:id="343" w:name="_Toc17842286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343"/>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r w:rsidRPr="00F2641B">
        <w:rPr>
          <w:rFonts w:eastAsia="Malgun Gothic"/>
        </w:rPr>
        <w:t>Table </w:t>
      </w:r>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341"/>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344" w:name="_Toc178422869"/>
      <w:r w:rsidRPr="00E16A42">
        <w:rPr>
          <w:lang w:eastAsia="zh-CN"/>
        </w:rPr>
        <w:t>10.3.</w:t>
      </w:r>
      <w:r w:rsidR="00920D74" w:rsidRPr="00E16A42">
        <w:rPr>
          <w:lang w:eastAsia="zh-CN"/>
        </w:rPr>
        <w:t>8.2</w:t>
      </w:r>
      <w:r w:rsidRPr="00E16A42">
        <w:rPr>
          <w:lang w:eastAsia="zh-CN"/>
        </w:rPr>
        <w:tab/>
        <w:t>Failure cause</w:t>
      </w:r>
      <w:bookmarkEnd w:id="344"/>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345" w:name="_Toc115079507"/>
      <w:bookmarkStart w:id="346" w:name="_Toc178422870"/>
      <w:r w:rsidRPr="00E16A42">
        <w:rPr>
          <w:rFonts w:hint="eastAsia"/>
          <w:lang w:eastAsia="zh-CN"/>
        </w:rPr>
        <w:t>1</w:t>
      </w:r>
      <w:r w:rsidR="008F4FCF" w:rsidRPr="00E16A42">
        <w:rPr>
          <w:rFonts w:hint="eastAsia"/>
          <w:lang w:eastAsia="zh-CN"/>
        </w:rPr>
        <w:t>1</w:t>
      </w:r>
      <w:r w:rsidR="00C24477" w:rsidRPr="00E16A42">
        <w:tab/>
        <w:t>Information elements coding</w:t>
      </w:r>
      <w:bookmarkEnd w:id="345"/>
      <w:bookmarkEnd w:id="346"/>
    </w:p>
    <w:p w14:paraId="41328C67" w14:textId="6B6CED8A" w:rsidR="00C24477" w:rsidRPr="00E16A42" w:rsidRDefault="00722E1D" w:rsidP="00C24477">
      <w:pPr>
        <w:pStyle w:val="Heading2"/>
        <w:rPr>
          <w:lang w:eastAsia="zh-CN"/>
        </w:rPr>
      </w:pPr>
      <w:bookmarkStart w:id="347" w:name="_Toc115079508"/>
      <w:bookmarkStart w:id="348" w:name="_Toc178422871"/>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347"/>
      <w:bookmarkEnd w:id="348"/>
    </w:p>
    <w:p w14:paraId="7C72144D" w14:textId="77777777" w:rsidR="00257B84" w:rsidRPr="00E16A42" w:rsidRDefault="00257B84" w:rsidP="00257B84">
      <w:pPr>
        <w:pStyle w:val="Heading3"/>
      </w:pPr>
      <w:bookmarkStart w:id="349" w:name="_Toc20233187"/>
      <w:bookmarkStart w:id="350" w:name="_Toc27747310"/>
      <w:bookmarkStart w:id="351" w:name="_Toc36213501"/>
      <w:bookmarkStart w:id="352" w:name="_Toc36657678"/>
      <w:bookmarkStart w:id="353" w:name="_Toc45287353"/>
      <w:bookmarkStart w:id="354" w:name="_Toc51948628"/>
      <w:bookmarkStart w:id="355" w:name="_Toc51949720"/>
      <w:bookmarkStart w:id="356" w:name="_Toc146295993"/>
      <w:bookmarkStart w:id="357" w:name="_Toc178422872"/>
      <w:r w:rsidRPr="00E16A42">
        <w:t>11.1.1</w:t>
      </w:r>
      <w:r w:rsidRPr="00E16A42">
        <w:tab/>
        <w:t>UPP-CM and LCS-UPP message format</w:t>
      </w:r>
      <w:bookmarkEnd w:id="349"/>
      <w:bookmarkEnd w:id="350"/>
      <w:bookmarkEnd w:id="351"/>
      <w:bookmarkEnd w:id="352"/>
      <w:bookmarkEnd w:id="353"/>
      <w:bookmarkEnd w:id="354"/>
      <w:bookmarkEnd w:id="355"/>
      <w:bookmarkEnd w:id="356"/>
      <w:bookmarkEnd w:id="357"/>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r w:rsidRPr="00E16A42">
        <w:t>Figure</w:t>
      </w:r>
      <w:r w:rsidRPr="00E16A42">
        <w:rPr>
          <w:rFonts w:eastAsia="Malgun Gothic"/>
        </w:rPr>
        <w:t> 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358" w:name="_Toc20233188"/>
      <w:bookmarkStart w:id="359" w:name="_Toc27747311"/>
      <w:bookmarkStart w:id="360" w:name="_Toc36213502"/>
      <w:bookmarkStart w:id="361" w:name="_Toc36657679"/>
      <w:bookmarkStart w:id="362" w:name="_Toc45287354"/>
      <w:bookmarkStart w:id="363" w:name="_Toc51948629"/>
      <w:bookmarkStart w:id="364" w:name="_Toc51949721"/>
      <w:bookmarkStart w:id="365" w:name="_Toc146295994"/>
      <w:bookmarkStart w:id="366" w:name="_Toc178422873"/>
      <w:r w:rsidRPr="00E16A42">
        <w:t>11.1.2</w:t>
      </w:r>
      <w:r w:rsidRPr="00E16A42">
        <w:tab/>
        <w:t>Field format and mapping</w:t>
      </w:r>
      <w:bookmarkEnd w:id="358"/>
      <w:bookmarkEnd w:id="359"/>
      <w:bookmarkEnd w:id="360"/>
      <w:bookmarkEnd w:id="361"/>
      <w:bookmarkEnd w:id="362"/>
      <w:bookmarkEnd w:id="363"/>
      <w:bookmarkEnd w:id="364"/>
      <w:bookmarkEnd w:id="365"/>
      <w:bookmarkEnd w:id="36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367" w:name="_Toc178422874"/>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367"/>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368" w:name="_Toc178422875"/>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368"/>
    </w:p>
    <w:p w14:paraId="17271F41" w14:textId="42442D3A" w:rsidR="00A62E69" w:rsidRPr="00E16A42" w:rsidRDefault="00D77A33" w:rsidP="00A62E69">
      <w:pPr>
        <w:pStyle w:val="Heading3"/>
        <w:rPr>
          <w:lang w:eastAsia="zh-CN"/>
        </w:rPr>
      </w:pPr>
      <w:bookmarkStart w:id="369" w:name="_Toc178422876"/>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369"/>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370" w:name="OLE_LINK99"/>
      <w:r w:rsidRPr="00E16A42">
        <w:rPr>
          <w:rFonts w:eastAsia="Malgun Gothic"/>
          <w:lang w:val="en-US"/>
        </w:rPr>
        <w:t>octets</w:t>
      </w:r>
      <w:bookmarkEnd w:id="370"/>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371" w:name="OLE_LINK100"/>
            <w:bookmarkStart w:id="372"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371"/>
            <w:bookmarkEnd w:id="372"/>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373" w:name="_Toc178422877"/>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37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374" w:name="OLE_LINK14"/>
            <w:r w:rsidRPr="00E16A42">
              <w:t>LTE Positioning Protocol (LPP) message</w:t>
            </w:r>
            <w:bookmarkEnd w:id="374"/>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375" w:name="_Toc17842287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375"/>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376"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376"/>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377" w:name="_Toc178422879"/>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377"/>
    </w:p>
    <w:p w14:paraId="5540F93E" w14:textId="7872D0FC" w:rsidR="009872AF" w:rsidRPr="00E16A42" w:rsidRDefault="009872AF" w:rsidP="009872AF">
      <w:pPr>
        <w:pStyle w:val="Heading3"/>
        <w:rPr>
          <w:lang w:eastAsia="zh-CN"/>
        </w:rPr>
      </w:pPr>
      <w:bookmarkStart w:id="378" w:name="_Toc178422880"/>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379" w:name="OLE_LINK11"/>
      <w:r w:rsidRPr="00E16A42">
        <w:rPr>
          <w:rFonts w:hint="eastAsia"/>
          <w:lang w:eastAsia="zh-CN"/>
        </w:rPr>
        <w:t>LMF LCS-UP address</w:t>
      </w:r>
      <w:bookmarkEnd w:id="379"/>
      <w:bookmarkEnd w:id="378"/>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r w:rsidRPr="00E16A42">
        <w:t>Figure </w:t>
      </w:r>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r w:rsidRPr="00E16A42">
        <w:rPr>
          <w:lang w:val="en-US"/>
        </w:rPr>
        <w:t>Table </w:t>
      </w:r>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380" w:name="_Toc178422881"/>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38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381" w:name="_Toc178422882"/>
      <w:bookmarkStart w:id="382" w:name="_Hlk162966065"/>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8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38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384" w:name="_CRFigure11_3_8_1"/>
      <w:bookmarkEnd w:id="383"/>
      <w:r w:rsidRPr="00E16A42">
        <w:rPr>
          <w:lang w:val="fr-FR"/>
        </w:rPr>
        <w:t>Figure </w:t>
      </w:r>
      <w:bookmarkEnd w:id="384"/>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p w14:paraId="0B829A7B" w14:textId="7B517DF4" w:rsidR="00EE05E0" w:rsidRPr="00E16A42" w:rsidRDefault="00EE05E0" w:rsidP="00EE05E0">
      <w:pPr>
        <w:pStyle w:val="TH"/>
        <w:rPr>
          <w:lang w:val="fr-FR"/>
        </w:rPr>
      </w:pPr>
      <w:bookmarkStart w:id="385" w:name="_CRTable11_3_8_1"/>
      <w:r w:rsidRPr="00E16A42">
        <w:rPr>
          <w:lang w:val="fr-FR"/>
        </w:rPr>
        <w:t>Table </w:t>
      </w:r>
      <w:bookmarkEnd w:id="38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A1B5A" w:rsidRPr="00E16A42" w14:paraId="0F86312C" w14:textId="77777777" w:rsidTr="00B14208">
        <w:trPr>
          <w:jc w:val="center"/>
        </w:trPr>
        <w:tc>
          <w:tcPr>
            <w:tcW w:w="284" w:type="dxa"/>
            <w:tcBorders>
              <w:top w:val="nil"/>
              <w:left w:val="single" w:sz="4" w:space="0" w:color="auto"/>
              <w:bottom w:val="nil"/>
              <w:right w:val="nil"/>
            </w:tcBorders>
          </w:tcPr>
          <w:p w14:paraId="3E75F738" w14:textId="7E0AEB67" w:rsidR="008A1B5A" w:rsidRPr="00E16A42" w:rsidRDefault="008A1B5A" w:rsidP="00181932">
            <w:pPr>
              <w:pStyle w:val="TAC"/>
            </w:pPr>
            <w:r>
              <w:t>0</w:t>
            </w:r>
          </w:p>
        </w:tc>
        <w:tc>
          <w:tcPr>
            <w:tcW w:w="285" w:type="dxa"/>
            <w:tcBorders>
              <w:top w:val="nil"/>
              <w:left w:val="nil"/>
              <w:bottom w:val="nil"/>
              <w:right w:val="nil"/>
            </w:tcBorders>
          </w:tcPr>
          <w:p w14:paraId="4E99F8A8" w14:textId="17E8A30B" w:rsidR="008A1B5A" w:rsidRPr="00E16A42" w:rsidRDefault="008A1B5A" w:rsidP="00181932">
            <w:pPr>
              <w:pStyle w:val="TAC"/>
            </w:pPr>
            <w:r>
              <w:t>0</w:t>
            </w:r>
          </w:p>
        </w:tc>
        <w:tc>
          <w:tcPr>
            <w:tcW w:w="283" w:type="dxa"/>
            <w:tcBorders>
              <w:top w:val="nil"/>
              <w:left w:val="nil"/>
              <w:bottom w:val="nil"/>
              <w:right w:val="nil"/>
            </w:tcBorders>
          </w:tcPr>
          <w:p w14:paraId="03E532A8" w14:textId="704D4F60" w:rsidR="008A1B5A" w:rsidRPr="00E16A42" w:rsidRDefault="008A1B5A" w:rsidP="00181932">
            <w:pPr>
              <w:pStyle w:val="TAC"/>
            </w:pPr>
            <w:r>
              <w:t>0</w:t>
            </w:r>
          </w:p>
        </w:tc>
        <w:tc>
          <w:tcPr>
            <w:tcW w:w="283" w:type="dxa"/>
            <w:tcBorders>
              <w:top w:val="nil"/>
              <w:left w:val="nil"/>
              <w:bottom w:val="nil"/>
              <w:right w:val="nil"/>
            </w:tcBorders>
          </w:tcPr>
          <w:p w14:paraId="0AD5008C" w14:textId="4DA2F269" w:rsidR="008A1B5A" w:rsidRPr="00E16A42" w:rsidRDefault="008A1B5A" w:rsidP="00181932">
            <w:pPr>
              <w:pStyle w:val="TAC"/>
            </w:pPr>
            <w:r>
              <w:t>0</w:t>
            </w:r>
          </w:p>
        </w:tc>
        <w:tc>
          <w:tcPr>
            <w:tcW w:w="284" w:type="dxa"/>
            <w:tcBorders>
              <w:top w:val="nil"/>
              <w:left w:val="nil"/>
              <w:bottom w:val="nil"/>
              <w:right w:val="nil"/>
            </w:tcBorders>
          </w:tcPr>
          <w:p w14:paraId="2882A01A" w14:textId="34364517" w:rsidR="008A1B5A" w:rsidRPr="00E16A42" w:rsidRDefault="008A1B5A" w:rsidP="00181932">
            <w:pPr>
              <w:pStyle w:val="TAC"/>
            </w:pPr>
            <w:r>
              <w:t>0</w:t>
            </w:r>
          </w:p>
        </w:tc>
        <w:tc>
          <w:tcPr>
            <w:tcW w:w="284" w:type="dxa"/>
            <w:tcBorders>
              <w:top w:val="nil"/>
              <w:left w:val="nil"/>
              <w:bottom w:val="nil"/>
              <w:right w:val="nil"/>
            </w:tcBorders>
          </w:tcPr>
          <w:p w14:paraId="3644C37D" w14:textId="79C8C28D" w:rsidR="008A1B5A" w:rsidRPr="00E16A42" w:rsidRDefault="008A1B5A" w:rsidP="00181932">
            <w:pPr>
              <w:pStyle w:val="TAC"/>
            </w:pPr>
            <w:r>
              <w:t>1</w:t>
            </w:r>
          </w:p>
        </w:tc>
        <w:tc>
          <w:tcPr>
            <w:tcW w:w="284" w:type="dxa"/>
            <w:tcBorders>
              <w:top w:val="nil"/>
              <w:left w:val="nil"/>
              <w:bottom w:val="nil"/>
              <w:right w:val="nil"/>
            </w:tcBorders>
          </w:tcPr>
          <w:p w14:paraId="070C552D" w14:textId="478141FD" w:rsidR="008A1B5A" w:rsidRPr="00E16A42" w:rsidRDefault="008A1B5A" w:rsidP="00181932">
            <w:pPr>
              <w:pStyle w:val="TAC"/>
            </w:pPr>
            <w:r>
              <w:t>0</w:t>
            </w:r>
          </w:p>
        </w:tc>
        <w:tc>
          <w:tcPr>
            <w:tcW w:w="284" w:type="dxa"/>
            <w:tcBorders>
              <w:top w:val="nil"/>
              <w:left w:val="nil"/>
              <w:bottom w:val="nil"/>
              <w:right w:val="nil"/>
            </w:tcBorders>
          </w:tcPr>
          <w:p w14:paraId="7F2C4CC0" w14:textId="692BC984" w:rsidR="008A1B5A" w:rsidRPr="00E16A42" w:rsidRDefault="008A1B5A" w:rsidP="00181932">
            <w:pPr>
              <w:pStyle w:val="TAC"/>
            </w:pPr>
            <w:r>
              <w:t>0</w:t>
            </w:r>
          </w:p>
        </w:tc>
        <w:tc>
          <w:tcPr>
            <w:tcW w:w="709" w:type="dxa"/>
            <w:tcBorders>
              <w:top w:val="nil"/>
              <w:left w:val="nil"/>
              <w:bottom w:val="nil"/>
              <w:right w:val="nil"/>
            </w:tcBorders>
          </w:tcPr>
          <w:p w14:paraId="618964CC" w14:textId="77777777" w:rsidR="008A1B5A" w:rsidRPr="00E16A42" w:rsidRDefault="008A1B5A" w:rsidP="00181932">
            <w:pPr>
              <w:pStyle w:val="TAC"/>
              <w:rPr>
                <w:rFonts w:eastAsia="Times New Roman"/>
                <w:lang w:eastAsia="en-GB"/>
              </w:rPr>
            </w:pPr>
          </w:p>
        </w:tc>
        <w:tc>
          <w:tcPr>
            <w:tcW w:w="4111" w:type="dxa"/>
            <w:tcBorders>
              <w:top w:val="nil"/>
              <w:left w:val="nil"/>
              <w:bottom w:val="nil"/>
              <w:right w:val="single" w:sz="4" w:space="0" w:color="auto"/>
            </w:tcBorders>
          </w:tcPr>
          <w:p w14:paraId="6EECDA78" w14:textId="3FC8F1F1" w:rsidR="008A1B5A" w:rsidRPr="00E16A42" w:rsidRDefault="008A1B5A"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38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386" w:name="_Toc157616841"/>
      <w:bookmarkStart w:id="387" w:name="_Toc178422883"/>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386"/>
      <w:r w:rsidRPr="00E16A42">
        <w:rPr>
          <w:rFonts w:eastAsia="Malgun Gothic" w:hint="eastAsia"/>
          <w:lang w:eastAsia="ko-KR"/>
        </w:rPr>
        <w:t>binding</w:t>
      </w:r>
      <w:r w:rsidRPr="00E16A42">
        <w:rPr>
          <w:lang w:eastAsia="zh-CN"/>
        </w:rPr>
        <w:t xml:space="preserve"> ID</w:t>
      </w:r>
      <w:bookmarkEnd w:id="387"/>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r w:rsidRPr="00E16A42">
        <w:t>Figure </w:t>
      </w:r>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r w:rsidRPr="00E16A42">
        <w:rPr>
          <w:lang w:val="en-US"/>
        </w:rPr>
        <w:t>Table </w:t>
      </w:r>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388" w:name="_Toc178422884"/>
      <w:r w:rsidRPr="00E16A42">
        <w:t>11.</w:t>
      </w:r>
      <w:r w:rsidR="00727213" w:rsidRPr="00E16A42">
        <w:rPr>
          <w:rFonts w:hint="eastAsia"/>
          <w:lang w:eastAsia="zh-CN"/>
        </w:rPr>
        <w:t>4</w:t>
      </w:r>
      <w:r w:rsidRPr="00E16A42">
        <w:tab/>
      </w:r>
      <w:bookmarkStart w:id="389" w:name="_Hlk155994576"/>
      <w:r w:rsidRPr="00E16A42">
        <w:t>Spare half octet</w:t>
      </w:r>
      <w:bookmarkEnd w:id="389"/>
      <w:bookmarkEnd w:id="388"/>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390" w:name="_Toc115079677"/>
      <w:bookmarkStart w:id="391" w:name="_Toc178422885"/>
      <w:r w:rsidRPr="00E16A42">
        <w:t>1</w:t>
      </w:r>
      <w:r w:rsidR="008F4FCF" w:rsidRPr="00E16A42">
        <w:rPr>
          <w:rFonts w:hint="eastAsia"/>
          <w:lang w:eastAsia="zh-CN"/>
        </w:rPr>
        <w:t>2</w:t>
      </w:r>
      <w:r w:rsidR="00C24477" w:rsidRPr="00E16A42">
        <w:tab/>
        <w:t>List of system parameters</w:t>
      </w:r>
      <w:bookmarkEnd w:id="390"/>
      <w:bookmarkEnd w:id="391"/>
    </w:p>
    <w:p w14:paraId="3DD6DFDC" w14:textId="455BAF3A" w:rsidR="00C24477" w:rsidRPr="00E16A42" w:rsidRDefault="009C2D0F" w:rsidP="00C24477">
      <w:pPr>
        <w:pStyle w:val="Heading2"/>
        <w:rPr>
          <w:lang w:eastAsia="zh-CN"/>
        </w:rPr>
      </w:pPr>
      <w:bookmarkStart w:id="392" w:name="_Toc115079678"/>
      <w:bookmarkStart w:id="393" w:name="_Toc178422886"/>
      <w:r w:rsidRPr="00E16A42">
        <w:t>1</w:t>
      </w:r>
      <w:r w:rsidR="008F4FCF" w:rsidRPr="00E16A42">
        <w:rPr>
          <w:rFonts w:hint="eastAsia"/>
          <w:lang w:eastAsia="zh-CN"/>
        </w:rPr>
        <w:t>2</w:t>
      </w:r>
      <w:r w:rsidR="00C24477" w:rsidRPr="00E16A42">
        <w:t>.1</w:t>
      </w:r>
      <w:r w:rsidR="00C24477" w:rsidRPr="00E16A42">
        <w:tab/>
      </w:r>
      <w:bookmarkEnd w:id="392"/>
      <w:r w:rsidR="002A283E" w:rsidRPr="00E16A42">
        <w:t>General</w:t>
      </w:r>
      <w:bookmarkEnd w:id="393"/>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394" w:name="_Toc178422887"/>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394"/>
    </w:p>
    <w:p w14:paraId="66C13730" w14:textId="77777777" w:rsidR="00C93DB4" w:rsidRPr="00E16A42" w:rsidRDefault="00C93DB4" w:rsidP="00C93DB4">
      <w:pPr>
        <w:pStyle w:val="TH"/>
      </w:pPr>
      <w:r w:rsidRPr="00E16A42">
        <w:t>Table 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39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39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396" w:name="_Toc17842288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396"/>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397" w:name="OLE_LINK1"/>
            <w:r w:rsidRPr="00E16A42">
              <w:rPr>
                <w:rFonts w:hint="eastAsia"/>
                <w:lang w:eastAsia="zh-CN"/>
              </w:rPr>
              <w:t>T5014</w:t>
            </w:r>
            <w:bookmarkEnd w:id="397"/>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398" w:name="_Toc172191052"/>
      <w:bookmarkStart w:id="399" w:name="_Toc178422889"/>
      <w:bookmarkStart w:id="400" w:name="_Toc64280815"/>
      <w:r w:rsidRPr="00E16A42">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398"/>
      <w:bookmarkEnd w:id="399"/>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401"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401"/>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2pt" o:ole="">
            <v:imagedata r:id="rId35" o:title=""/>
          </v:shape>
          <o:OLEObject Type="Embed" ProgID="Visio.Drawing.15" ShapeID="_x0000_i1036" DrawAspect="Content" ObjectID="_1789212747" r:id="rId36"/>
        </w:object>
      </w:r>
    </w:p>
    <w:p w14:paraId="2E4BB1EC" w14:textId="32E76F82" w:rsidR="00E6644E" w:rsidRPr="00E16A42" w:rsidRDefault="002F7CCE" w:rsidP="002F7CCE">
      <w:pPr>
        <w:pStyle w:val="TF"/>
        <w:rPr>
          <w:noProof/>
          <w:lang w:eastAsia="ko-KR"/>
        </w:rPr>
      </w:pPr>
      <w:r w:rsidRPr="00E16A42">
        <w:rPr>
          <w:rFonts w:hint="eastAsia"/>
          <w:lang w:eastAsia="ko-KR"/>
        </w:rPr>
        <w:t>Figure</w:t>
      </w:r>
      <w:r w:rsidRPr="00E16A42">
        <w:rPr>
          <w:lang w:val="en-US" w:eastAsia="ko-KR"/>
        </w:rPr>
        <w:t> </w:t>
      </w:r>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402" w:name="_Toc178422890"/>
      <w:r w:rsidRPr="00E16A42">
        <w:t xml:space="preserve">Annex </w:t>
      </w:r>
      <w:r w:rsidR="00920D74" w:rsidRPr="00E16A42">
        <w:rPr>
          <w:lang w:eastAsia="zh-CN"/>
        </w:rPr>
        <w:t>B</w:t>
      </w:r>
      <w:r w:rsidRPr="00E16A42">
        <w:t xml:space="preserve"> (informative):</w:t>
      </w:r>
      <w:r w:rsidRPr="00E16A42">
        <w:br/>
        <w:t>Change history</w:t>
      </w:r>
      <w:bookmarkStart w:id="403" w:name="historyclause"/>
      <w:bookmarkEnd w:id="400"/>
      <w:bookmarkEnd w:id="403"/>
      <w:bookmarkEnd w:id="4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proofErr w:type="spellStart"/>
            <w:r w:rsidRPr="00E16A42">
              <w:rPr>
                <w:b/>
                <w:sz w:val="16"/>
              </w:rPr>
              <w:t>TDoc</w:t>
            </w:r>
            <w:proofErr w:type="spellEnd"/>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7A0AF3"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7A0AF3"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404" w:name="OLE_LINK6"/>
            <w:r w:rsidRPr="00E16A42">
              <w:rPr>
                <w:sz w:val="16"/>
                <w:szCs w:val="16"/>
              </w:rPr>
              <w:t>C1-240754</w:t>
            </w:r>
            <w:bookmarkEnd w:id="404"/>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 xml:space="preserve">User plane connection release due to </w:t>
            </w:r>
            <w:proofErr w:type="spellStart"/>
            <w:r w:rsidRPr="00E16A42">
              <w:rPr>
                <w:sz w:val="16"/>
                <w:szCs w:val="16"/>
              </w:rPr>
              <w:t>lost</w:t>
            </w:r>
            <w:proofErr w:type="spellEnd"/>
            <w:r w:rsidRPr="00E16A42">
              <w:rPr>
                <w:sz w:val="16"/>
                <w:szCs w:val="16"/>
              </w:rPr>
              <w:t xml:space="preserve">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700AB4" w:rsidRPr="003F0803" w14:paraId="3597FB73" w14:textId="77777777" w:rsidTr="00510C14">
        <w:tc>
          <w:tcPr>
            <w:tcW w:w="800" w:type="dxa"/>
            <w:shd w:val="solid" w:color="FFFFFF" w:fill="auto"/>
          </w:tcPr>
          <w:p w14:paraId="7C8F38EC" w14:textId="439AA6B0" w:rsidR="00700AB4" w:rsidRDefault="00700AB4" w:rsidP="00580386">
            <w:pPr>
              <w:pStyle w:val="TAC"/>
              <w:rPr>
                <w:sz w:val="16"/>
                <w:szCs w:val="16"/>
                <w:lang w:eastAsia="zh-CN"/>
              </w:rPr>
            </w:pPr>
            <w:r>
              <w:rPr>
                <w:sz w:val="16"/>
                <w:szCs w:val="16"/>
                <w:lang w:eastAsia="zh-CN"/>
              </w:rPr>
              <w:t>2024-09</w:t>
            </w:r>
          </w:p>
        </w:tc>
        <w:tc>
          <w:tcPr>
            <w:tcW w:w="800" w:type="dxa"/>
            <w:shd w:val="solid" w:color="FFFFFF" w:fill="auto"/>
          </w:tcPr>
          <w:p w14:paraId="1D87B38B" w14:textId="629CC278" w:rsidR="00700AB4" w:rsidRDefault="00700AB4" w:rsidP="00580386">
            <w:pPr>
              <w:pStyle w:val="TAC"/>
              <w:rPr>
                <w:sz w:val="16"/>
                <w:szCs w:val="16"/>
                <w:lang w:eastAsia="zh-CN"/>
              </w:rPr>
            </w:pPr>
            <w:r>
              <w:rPr>
                <w:sz w:val="16"/>
                <w:szCs w:val="16"/>
                <w:lang w:eastAsia="zh-CN"/>
              </w:rPr>
              <w:t>CT#105</w:t>
            </w:r>
          </w:p>
        </w:tc>
        <w:tc>
          <w:tcPr>
            <w:tcW w:w="1094" w:type="dxa"/>
            <w:shd w:val="solid" w:color="FFFFFF" w:fill="auto"/>
          </w:tcPr>
          <w:p w14:paraId="79FF8E12" w14:textId="77777777" w:rsidR="00700AB4" w:rsidRDefault="00700AB4" w:rsidP="005047E8">
            <w:pPr>
              <w:spacing w:after="0"/>
              <w:jc w:val="center"/>
              <w:rPr>
                <w:rFonts w:ascii="Arial" w:hAnsi="Arial" w:cs="Arial"/>
                <w:sz w:val="16"/>
                <w:szCs w:val="16"/>
              </w:rPr>
            </w:pPr>
          </w:p>
        </w:tc>
        <w:tc>
          <w:tcPr>
            <w:tcW w:w="660" w:type="dxa"/>
            <w:shd w:val="solid" w:color="FFFFFF" w:fill="auto"/>
          </w:tcPr>
          <w:p w14:paraId="5BFA39AE" w14:textId="77777777" w:rsidR="00700AB4" w:rsidRDefault="00700AB4" w:rsidP="00580386">
            <w:pPr>
              <w:pStyle w:val="TAL"/>
              <w:rPr>
                <w:sz w:val="16"/>
                <w:szCs w:val="16"/>
              </w:rPr>
            </w:pPr>
          </w:p>
        </w:tc>
        <w:tc>
          <w:tcPr>
            <w:tcW w:w="190" w:type="dxa"/>
            <w:shd w:val="solid" w:color="FFFFFF" w:fill="auto"/>
          </w:tcPr>
          <w:p w14:paraId="2983ACD7" w14:textId="77777777" w:rsidR="00700AB4" w:rsidRDefault="00700AB4" w:rsidP="00580386">
            <w:pPr>
              <w:pStyle w:val="TAR"/>
              <w:rPr>
                <w:sz w:val="16"/>
                <w:szCs w:val="16"/>
              </w:rPr>
            </w:pPr>
          </w:p>
        </w:tc>
        <w:tc>
          <w:tcPr>
            <w:tcW w:w="425" w:type="dxa"/>
            <w:shd w:val="solid" w:color="FFFFFF" w:fill="auto"/>
          </w:tcPr>
          <w:p w14:paraId="3B8A8BC6" w14:textId="77777777" w:rsidR="00700AB4" w:rsidRDefault="00700AB4" w:rsidP="00580386">
            <w:pPr>
              <w:pStyle w:val="TAC"/>
              <w:rPr>
                <w:sz w:val="16"/>
                <w:szCs w:val="16"/>
              </w:rPr>
            </w:pPr>
          </w:p>
        </w:tc>
        <w:tc>
          <w:tcPr>
            <w:tcW w:w="4962" w:type="dxa"/>
            <w:shd w:val="solid" w:color="FFFFFF" w:fill="auto"/>
          </w:tcPr>
          <w:p w14:paraId="4D20F256" w14:textId="0D6F901B" w:rsidR="00700AB4" w:rsidRDefault="00700AB4" w:rsidP="00E55BA4">
            <w:pPr>
              <w:pStyle w:val="TAL"/>
              <w:rPr>
                <w:sz w:val="16"/>
                <w:szCs w:val="16"/>
              </w:rPr>
            </w:pPr>
            <w:r>
              <w:rPr>
                <w:sz w:val="16"/>
                <w:szCs w:val="16"/>
              </w:rPr>
              <w:t>Assigning cause values for “#X User plane not available”</w:t>
            </w:r>
          </w:p>
        </w:tc>
        <w:tc>
          <w:tcPr>
            <w:tcW w:w="708" w:type="dxa"/>
            <w:shd w:val="solid" w:color="FFFFFF" w:fill="auto"/>
          </w:tcPr>
          <w:p w14:paraId="03FDAB0E" w14:textId="40C8CE0C" w:rsidR="00700AB4" w:rsidRDefault="00700AB4" w:rsidP="00580386">
            <w:pPr>
              <w:pStyle w:val="TAC"/>
              <w:rPr>
                <w:sz w:val="16"/>
                <w:szCs w:val="16"/>
                <w:lang w:eastAsia="zh-CN"/>
              </w:rPr>
            </w:pPr>
            <w:r>
              <w:rPr>
                <w:sz w:val="16"/>
                <w:szCs w:val="16"/>
                <w:lang w:eastAsia="zh-CN"/>
              </w:rPr>
              <w:t>18.2.1</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1B3C80"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AF3">
      <w:rPr>
        <w:rFonts w:ascii="Arial" w:hAnsi="Arial" w:cs="Arial"/>
        <w:b/>
        <w:noProof/>
        <w:sz w:val="18"/>
        <w:szCs w:val="18"/>
      </w:rPr>
      <w:t>3GPP TS 24.572 V18.2.10 (2024-09)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023C5A92"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AF3">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700AB4"/>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0AF3"/>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A1B5A"/>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6480"/>
    <w:rsid w:val="00CC66A9"/>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36</Pages>
  <Words>16424</Words>
  <Characters>93618</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2019-02-25T14:05:00Z</cp:lastPrinted>
  <dcterms:created xsi:type="dcterms:W3CDTF">2024-09-09T08:49:00Z</dcterms:created>
  <dcterms:modified xsi:type="dcterms:W3CDTF">2024-09-30T12:42:00Z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