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367564A5"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5140E3">
              <w:t>1</w:t>
            </w:r>
            <w:r w:rsidR="00205916">
              <w:t>8</w:t>
            </w:r>
            <w:r w:rsidR="005140E3">
              <w:t>.</w:t>
            </w:r>
            <w:r w:rsidR="00205916">
              <w:t>0</w:t>
            </w:r>
            <w:r w:rsidR="005140E3">
              <w:t>.0</w:t>
            </w:r>
            <w:bookmarkEnd w:id="3"/>
            <w:r w:rsidR="00CD43E4">
              <w:t xml:space="preserve"> </w:t>
            </w:r>
            <w:r w:rsidRPr="00390A88">
              <w:rPr>
                <w:sz w:val="32"/>
              </w:rPr>
              <w:t>(</w:t>
            </w:r>
            <w:bookmarkStart w:id="4" w:name="issueDate"/>
            <w:r w:rsidR="005140E3">
              <w:rPr>
                <w:sz w:val="32"/>
              </w:rPr>
              <w:t>2023-12</w:t>
            </w:r>
            <w:bookmarkEnd w:id="4"/>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1E75AEA9"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205916">
              <w:rPr>
                <w:rStyle w:val="ZGSM"/>
              </w:rPr>
              <w:t>8</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00956861"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r w:rsidR="00603733">
              <w:rPr>
                <w:noProof/>
                <w:sz w:val="18"/>
              </w:rPr>
              <w:t>3</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Pr="007B10DB" w:rsidRDefault="00FA57CC">
      <w:pPr>
        <w:pStyle w:val="TOC2"/>
        <w:rPr>
          <w:rFonts w:asciiTheme="minorHAnsi" w:eastAsiaTheme="minorEastAsia" w:hAnsiTheme="minorHAnsi" w:cstheme="minorBidi"/>
          <w:noProof/>
          <w:sz w:val="22"/>
          <w:szCs w:val="22"/>
          <w:lang w:val="fr-FR" w:eastAsia="en-GB"/>
        </w:rPr>
      </w:pPr>
      <w:r w:rsidRPr="007B10DB">
        <w:rPr>
          <w:noProof/>
          <w:lang w:val="fr-FR"/>
        </w:rPr>
        <w:t>B.3.1</w:t>
      </w:r>
      <w:r w:rsidRPr="007B10DB">
        <w:rPr>
          <w:rFonts w:asciiTheme="minorHAnsi" w:eastAsiaTheme="minorEastAsia" w:hAnsiTheme="minorHAnsi" w:cstheme="minorBidi"/>
          <w:noProof/>
          <w:sz w:val="22"/>
          <w:szCs w:val="22"/>
          <w:lang w:val="fr-FR" w:eastAsia="en-GB"/>
        </w:rPr>
        <w:tab/>
      </w:r>
      <w:r w:rsidRPr="007B10DB">
        <w:rPr>
          <w:noProof/>
          <w:lang w:val="fr-FR"/>
        </w:rPr>
        <w:t>CoAP client</w:t>
      </w:r>
      <w:r w:rsidRPr="007B10DB">
        <w:rPr>
          <w:noProof/>
          <w:lang w:val="fr-FR"/>
        </w:rPr>
        <w:tab/>
      </w:r>
      <w:r>
        <w:rPr>
          <w:noProof/>
        </w:rPr>
        <w:fldChar w:fldCharType="begin" w:fldLock="1"/>
      </w:r>
      <w:r w:rsidRPr="007B10DB">
        <w:rPr>
          <w:noProof/>
          <w:lang w:val="fr-FR"/>
        </w:rPr>
        <w:instrText xml:space="preserve"> PAGEREF _Toc106983765 \h </w:instrText>
      </w:r>
      <w:r>
        <w:rPr>
          <w:noProof/>
        </w:rPr>
      </w:r>
      <w:r>
        <w:rPr>
          <w:noProof/>
        </w:rPr>
        <w:fldChar w:fldCharType="separate"/>
      </w:r>
      <w:r w:rsidRPr="007B10DB">
        <w:rPr>
          <w:noProof/>
          <w:lang w:val="fr-FR"/>
        </w:rPr>
        <w:t>17</w:t>
      </w:r>
      <w:r>
        <w:rPr>
          <w:noProof/>
        </w:rPr>
        <w:fldChar w:fldCharType="end"/>
      </w:r>
    </w:p>
    <w:p w14:paraId="54765792" w14:textId="1DA870F7" w:rsidR="00FA57CC" w:rsidRPr="007B10DB" w:rsidRDefault="00FA57CC">
      <w:pPr>
        <w:pStyle w:val="TOC2"/>
        <w:rPr>
          <w:rFonts w:asciiTheme="minorHAnsi" w:eastAsiaTheme="minorEastAsia" w:hAnsiTheme="minorHAnsi" w:cstheme="minorBidi"/>
          <w:noProof/>
          <w:sz w:val="22"/>
          <w:szCs w:val="22"/>
          <w:lang w:val="fr-FR" w:eastAsia="en-GB"/>
        </w:rPr>
      </w:pPr>
      <w:r w:rsidRPr="007B10DB">
        <w:rPr>
          <w:noProof/>
          <w:lang w:val="fr-FR" w:eastAsia="zh-CN"/>
        </w:rPr>
        <w:t>B</w:t>
      </w:r>
      <w:r w:rsidRPr="007B10DB">
        <w:rPr>
          <w:noProof/>
          <w:lang w:val="fr-FR"/>
        </w:rPr>
        <w:t>.3.2</w:t>
      </w:r>
      <w:r w:rsidRPr="007B10DB">
        <w:rPr>
          <w:rFonts w:asciiTheme="minorHAnsi" w:eastAsiaTheme="minorEastAsia" w:hAnsiTheme="minorHAnsi" w:cstheme="minorBidi"/>
          <w:noProof/>
          <w:sz w:val="22"/>
          <w:szCs w:val="22"/>
          <w:lang w:val="fr-FR" w:eastAsia="en-GB"/>
        </w:rPr>
        <w:tab/>
      </w:r>
      <w:r w:rsidRPr="007B10DB">
        <w:rPr>
          <w:noProof/>
          <w:lang w:val="fr-FR" w:eastAsia="zh-CN"/>
        </w:rPr>
        <w:t>CoAP</w:t>
      </w:r>
      <w:r w:rsidRPr="007B10DB">
        <w:rPr>
          <w:noProof/>
          <w:lang w:val="fr-FR"/>
        </w:rPr>
        <w:t xml:space="preserve"> proxy</w:t>
      </w:r>
      <w:r w:rsidRPr="007B10DB">
        <w:rPr>
          <w:noProof/>
          <w:lang w:val="fr-FR"/>
        </w:rPr>
        <w:tab/>
      </w:r>
      <w:r>
        <w:rPr>
          <w:noProof/>
        </w:rPr>
        <w:fldChar w:fldCharType="begin" w:fldLock="1"/>
      </w:r>
      <w:r w:rsidRPr="007B10DB">
        <w:rPr>
          <w:noProof/>
          <w:lang w:val="fr-FR"/>
        </w:rPr>
        <w:instrText xml:space="preserve"> PAGEREF _Toc106983766 \h </w:instrText>
      </w:r>
      <w:r>
        <w:rPr>
          <w:noProof/>
        </w:rPr>
      </w:r>
      <w:r>
        <w:rPr>
          <w:noProof/>
        </w:rPr>
        <w:fldChar w:fldCharType="separate"/>
      </w:r>
      <w:r w:rsidRPr="007B10DB">
        <w:rPr>
          <w:noProof/>
          <w:lang w:val="fr-FR"/>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106983724"/>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106983725"/>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106983726"/>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1677F26F"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360F57E5" w:rsidR="00754DB8" w:rsidRDefault="00754DB8" w:rsidP="00754DB8">
      <w:pPr>
        <w:pStyle w:val="EX"/>
      </w:pPr>
      <w:r w:rsidRPr="00C624DC">
        <w:t>[</w:t>
      </w:r>
      <w:r>
        <w:t>3</w:t>
      </w:r>
      <w:r w:rsidRPr="00C624DC">
        <w:t>]</w:t>
      </w:r>
      <w:r w:rsidRPr="00C624DC">
        <w:tab/>
      </w:r>
      <w:r w:rsidR="00D855A7">
        <w:t>Void</w:t>
      </w:r>
    </w:p>
    <w:p w14:paraId="2268CEB9" w14:textId="0EC4BDF8" w:rsidR="00754DB8" w:rsidRDefault="00754DB8" w:rsidP="00754DB8">
      <w:pPr>
        <w:pStyle w:val="EX"/>
      </w:pPr>
      <w:r w:rsidRPr="00CF5C5C">
        <w:t>[</w:t>
      </w:r>
      <w:r>
        <w:t>4</w:t>
      </w:r>
      <w:r w:rsidRPr="00CF5C5C">
        <w:t>]</w:t>
      </w:r>
      <w:r w:rsidRPr="00CF5C5C">
        <w:tab/>
      </w:r>
      <w:r w:rsidR="00692875">
        <w:t>Void</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693BC1BB" w14:textId="48C34881" w:rsidR="00421476" w:rsidRPr="009D4120" w:rsidRDefault="00421476" w:rsidP="00421476">
      <w:pPr>
        <w:pStyle w:val="EX"/>
      </w:pPr>
      <w:r w:rsidRPr="00401730">
        <w:t>[</w:t>
      </w:r>
      <w:r>
        <w:t>12</w:t>
      </w:r>
      <w:r w:rsidRPr="00401730">
        <w:t>]</w:t>
      </w:r>
      <w:r w:rsidRPr="00401730">
        <w:tab/>
      </w:r>
      <w:r>
        <w:t>Void</w:t>
      </w:r>
      <w:r w:rsidRPr="009D4120">
        <w:t>.</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8AE87A" w14:textId="276CE7D3" w:rsidR="00F52BA3" w:rsidRPr="00B33A75" w:rsidRDefault="00F52BA3" w:rsidP="00F52BA3">
      <w:pPr>
        <w:pStyle w:val="EX"/>
      </w:pPr>
      <w:r w:rsidRPr="00B33A75">
        <w:t>[</w:t>
      </w:r>
      <w:r>
        <w:t>15</w:t>
      </w:r>
      <w:r w:rsidRPr="00B33A75">
        <w:t>]</w:t>
      </w:r>
      <w:r w:rsidRPr="00B33A75">
        <w:tab/>
      </w:r>
      <w:r>
        <w:rPr>
          <w:lang w:eastAsia="en-GB"/>
        </w:rPr>
        <w:t>IETF</w:t>
      </w:r>
      <w:r>
        <w:t> </w:t>
      </w:r>
      <w:r w:rsidRPr="00B33A75">
        <w:t>RFC </w:t>
      </w:r>
      <w:r>
        <w:t>9112</w:t>
      </w:r>
      <w:r w:rsidRPr="00B33A75">
        <w:t>:"HTTP/1.1".</w:t>
      </w:r>
    </w:p>
    <w:p w14:paraId="03053710" w14:textId="20AAF8C5" w:rsidR="00F52BA3" w:rsidRDefault="00F52BA3" w:rsidP="00F52BA3">
      <w:pPr>
        <w:pStyle w:val="EX"/>
      </w:pPr>
      <w:r w:rsidRPr="00B33A75">
        <w:t>[</w:t>
      </w:r>
      <w:r>
        <w:t>16</w:t>
      </w:r>
      <w:r w:rsidRPr="00B33A75">
        <w:t>]</w:t>
      </w:r>
      <w:r w:rsidRPr="00B33A75">
        <w:tab/>
      </w:r>
      <w:r>
        <w:t>IETF </w:t>
      </w:r>
      <w:r w:rsidRPr="00B33A75">
        <w:t>RFC </w:t>
      </w:r>
      <w:r>
        <w:t>9110</w:t>
      </w:r>
      <w:r w:rsidRPr="00B33A75">
        <w:t>:"HTTP</w:t>
      </w:r>
      <w:r w:rsidRPr="00303F65">
        <w:rPr>
          <w:lang w:val="en-US"/>
        </w:rPr>
        <w:t xml:space="preserve"> </w:t>
      </w:r>
      <w:r>
        <w:rPr>
          <w:lang w:val="en-US"/>
        </w:rPr>
        <w:t>Semantics</w:t>
      </w:r>
      <w:r w:rsidRPr="00B33A75">
        <w: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504A200D" w:rsidR="001077BC" w:rsidRDefault="001077BC" w:rsidP="001077BC">
      <w:pPr>
        <w:pStyle w:val="EX"/>
        <w:rPr>
          <w:lang w:eastAsia="zh-CN"/>
        </w:rPr>
      </w:pPr>
      <w:r>
        <w:rPr>
          <w:rFonts w:hint="eastAsia"/>
          <w:lang w:eastAsia="zh-CN"/>
        </w:rPr>
        <w:lastRenderedPageBreak/>
        <w:t>[</w:t>
      </w:r>
      <w:r w:rsidR="00606334">
        <w:rPr>
          <w:lang w:eastAsia="zh-CN"/>
        </w:rPr>
        <w:t>19</w:t>
      </w:r>
      <w:r>
        <w:rPr>
          <w:lang w:eastAsia="zh-CN"/>
        </w:rPr>
        <w:t>]</w:t>
      </w:r>
      <w:r>
        <w:rPr>
          <w:lang w:eastAsia="zh-CN"/>
        </w:rPr>
        <w:tab/>
      </w:r>
      <w:r w:rsidR="00440E1C">
        <w:rPr>
          <w:lang w:eastAsia="zh-CN"/>
        </w:rPr>
        <w:t>IETF RFC 9200</w:t>
      </w:r>
      <w:r w:rsidRPr="00F77522">
        <w:rPr>
          <w:lang w:eastAsia="zh-CN"/>
        </w:rPr>
        <w:t xml:space="preserve">: "Authentication and Authorization for Constrained Environments </w:t>
      </w:r>
      <w:r w:rsidR="00440E1C">
        <w:rPr>
          <w:lang w:eastAsia="zh-CN"/>
        </w:rPr>
        <w:t>U</w:t>
      </w:r>
      <w:r w:rsidRPr="00F77522">
        <w:rPr>
          <w:lang w:eastAsia="zh-CN"/>
        </w:rPr>
        <w:t>sing the OAuth 2.0 Framework (ACE-OAuth)".</w:t>
      </w:r>
    </w:p>
    <w:p w14:paraId="619FC3A3" w14:textId="6EE2B761"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00440E1C">
        <w:rPr>
          <w:lang w:eastAsia="zh-CN"/>
        </w:rPr>
        <w:t>IETF RFC 9202</w:t>
      </w:r>
      <w:r w:rsidRPr="001B08A3">
        <w:rPr>
          <w:lang w:eastAsia="ja-JP"/>
        </w:rPr>
        <w:t>: "Datagram Transport Layer Security (DTLS) Profile for Authentication and Authorization for Constrained Environments (ACE)".</w:t>
      </w:r>
    </w:p>
    <w:p w14:paraId="5D5D991F" w14:textId="31411819"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00AA692A">
        <w:rPr>
          <w:lang w:eastAsia="zh-CN"/>
        </w:rPr>
        <w:t>IETF RFC 9203</w:t>
      </w:r>
      <w:r w:rsidR="00AA692A" w:rsidRPr="00455FEE">
        <w:rPr>
          <w:lang w:eastAsia="zh-CN"/>
        </w:rPr>
        <w:t>: "</w:t>
      </w:r>
      <w:r w:rsidR="00AA692A" w:rsidRPr="00F86105">
        <w:rPr>
          <w:lang w:val="en-US"/>
        </w:rPr>
        <w:t>The Object Security for Constrained RESTful Environments</w:t>
      </w:r>
      <w:r w:rsidR="00AA692A">
        <w:rPr>
          <w:lang w:eastAsia="zh-CN"/>
        </w:rPr>
        <w:t xml:space="preserve"> (</w:t>
      </w:r>
      <w:r w:rsidR="00AA692A" w:rsidRPr="00455FEE">
        <w:rPr>
          <w:lang w:eastAsia="zh-CN"/>
        </w:rPr>
        <w:t>OSCORE</w:t>
      </w:r>
      <w:r w:rsidR="00AA692A">
        <w:rPr>
          <w:lang w:eastAsia="zh-CN"/>
        </w:rPr>
        <w:t>)</w:t>
      </w:r>
      <w:r w:rsidR="00AA692A" w:rsidRPr="00455FEE">
        <w:rPr>
          <w:lang w:eastAsia="zh-CN"/>
        </w:rPr>
        <w:t xml:space="preserve"> Profile of the Authentication and Authorization for Constrained Environments </w:t>
      </w:r>
      <w:r w:rsidR="00AA692A">
        <w:rPr>
          <w:lang w:eastAsia="zh-CN"/>
        </w:rPr>
        <w:t xml:space="preserve">(ACE) </w:t>
      </w:r>
      <w:r w:rsidR="00AA692A" w:rsidRPr="00455FEE">
        <w:rPr>
          <w:lang w:eastAsia="zh-CN"/>
        </w:rPr>
        <w:t>Framework"</w:t>
      </w:r>
      <w:r w:rsidR="00AA692A">
        <w:rPr>
          <w:lang w:eastAsia="zh-CN"/>
        </w:rPr>
        <w:t>.</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106983727"/>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106983728"/>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29463905"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 xml:space="preserve">for HTTP and </w:t>
      </w:r>
      <w:r w:rsidR="009E7BBA">
        <w:rPr>
          <w:lang w:eastAsia="zh-CN"/>
        </w:rPr>
        <w:t>IETF RFC 9200</w:t>
      </w:r>
      <w:r w:rsidR="000D5BC3">
        <w:t xml:space="preserve">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106983729"/>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106983730"/>
      <w:r>
        <w:t>4</w:t>
      </w:r>
      <w:r>
        <w:tab/>
        <w:t>General description</w:t>
      </w:r>
      <w:bookmarkEnd w:id="44"/>
      <w:bookmarkEnd w:id="45"/>
      <w:bookmarkEnd w:id="46"/>
      <w:bookmarkEnd w:id="47"/>
    </w:p>
    <w:p w14:paraId="2BB65344" w14:textId="7FDD6664" w:rsidR="00796F5E" w:rsidRPr="00424B81" w:rsidRDefault="00796F5E" w:rsidP="001E5B89">
      <w:r>
        <w:t>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106983731"/>
      <w:r>
        <w:lastRenderedPageBreak/>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106983732"/>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008F7C9B" w14:textId="060648AA" w:rsidR="009E7BBA" w:rsidRDefault="009E7BBA" w:rsidP="009E7BBA">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1BABFAB0" w14:textId="3A1E5F0D" w:rsidR="009E7BBA" w:rsidRDefault="009E7BBA" w:rsidP="009E7BBA">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2FBCE424" w14:textId="3A313F87" w:rsidR="009E7BBA" w:rsidRPr="002869D3" w:rsidRDefault="009E7BBA" w:rsidP="009E7BBA">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w:t>
      </w:r>
      <w:r>
        <w:t> </w:t>
      </w:r>
      <w:r w:rsidRPr="0064366C">
        <w:t>[</w:t>
      </w:r>
      <w:r>
        <w:t>20]; and</w:t>
      </w:r>
    </w:p>
    <w:p w14:paraId="7C8912E0" w14:textId="77777777" w:rsidR="009E7BBA" w:rsidRDefault="009E7BBA" w:rsidP="009E7BBA">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106983733"/>
      <w:r>
        <w:rPr>
          <w:noProof/>
          <w:lang w:val="en-US"/>
        </w:rPr>
        <w:t>5.2</w:t>
      </w:r>
      <w:r>
        <w:rPr>
          <w:noProof/>
          <w:lang w:val="en-US"/>
        </w:rPr>
        <w:tab/>
        <w:t>SEAL identity management server (SIM-S)</w:t>
      </w:r>
      <w:bookmarkEnd w:id="56"/>
      <w:bookmarkEnd w:id="57"/>
      <w:bookmarkEnd w:id="58"/>
      <w:bookmarkEnd w:id="59"/>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25BAE269" w14:textId="3BA191C9" w:rsidR="006C6C9E" w:rsidRDefault="006C6C9E" w:rsidP="006C6C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0D8C9FCD" w14:textId="4062985F" w:rsidR="006C6C9E" w:rsidRDefault="006C6C9E" w:rsidP="006C6C9E">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66DB4427" w14:textId="217C51E0" w:rsidR="006C6C9E" w:rsidRPr="002869D3" w:rsidRDefault="006C6C9E" w:rsidP="006C6C9E">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 </w:t>
      </w:r>
      <w:r w:rsidRPr="0064366C">
        <w:t>[</w:t>
      </w:r>
      <w:r>
        <w:t>20]; and</w:t>
      </w:r>
    </w:p>
    <w:p w14:paraId="04D26D5B" w14:textId="77777777" w:rsidR="006C6C9E" w:rsidRDefault="006C6C9E" w:rsidP="006C6C9E">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106983734"/>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106983735"/>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106983736"/>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106983737"/>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106983738"/>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106983739"/>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2C254DAC"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540048" w:rsidRPr="003759F0">
        <w:t>IETF</w:t>
      </w:r>
      <w:r w:rsidR="00540048">
        <w:t> </w:t>
      </w:r>
      <w:r w:rsidR="00540048" w:rsidRPr="003759F0">
        <w:t>RFC</w:t>
      </w:r>
      <w:r w:rsidR="00540048">
        <w:t> 9110 </w:t>
      </w:r>
      <w:r w:rsidR="00540048" w:rsidRPr="003759F0">
        <w:t>[</w:t>
      </w:r>
      <w:r w:rsidR="00540048">
        <w:t>16</w:t>
      </w:r>
      <w:r w:rsidR="00540048" w:rsidRPr="003759F0">
        <w:t>]</w:t>
      </w:r>
      <w:r w:rsidR="00540048">
        <w:t xml:space="preserve">. </w:t>
      </w:r>
      <w:r w:rsidR="00760964">
        <w:t xml:space="preserve">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4FFA1C3A"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A686C" w:rsidRPr="003759F0">
        <w:t>IETF</w:t>
      </w:r>
      <w:r w:rsidR="003A686C">
        <w:t> </w:t>
      </w:r>
      <w:r w:rsidR="003A686C" w:rsidRPr="003759F0">
        <w:t>RFC</w:t>
      </w:r>
      <w:r w:rsidR="003A686C">
        <w:t> 9110 </w:t>
      </w:r>
      <w:r w:rsidR="003A686C" w:rsidRPr="003759F0">
        <w:t>[</w:t>
      </w:r>
      <w:r w:rsidR="003A686C">
        <w:t>16</w:t>
      </w:r>
      <w:r w:rsidR="003A686C" w:rsidRPr="003759F0">
        <w:t>]</w:t>
      </w:r>
      <w:r w:rsidR="003A686C">
        <w:t xml:space="preserve">. </w:t>
      </w:r>
      <w:r w:rsidR="00760964">
        <w:t xml:space="preserve">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106983741"/>
      <w:bookmarkStart w:id="90" w:name="_Toc24947845"/>
      <w:bookmarkStart w:id="91" w:name="_Toc34041510"/>
      <w:bookmarkStart w:id="92"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89"/>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12A5E5C6" w14:textId="3242C16A" w:rsidR="00486A5F" w:rsidRDefault="00486A5F" w:rsidP="00486A5F">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r>
        <w:rPr>
          <w:lang w:eastAsia="zh-CN"/>
        </w:rPr>
        <w:t>IETF RFC 9200</w:t>
      </w:r>
      <w:r>
        <w:t xml:space="preserve"> [19] using a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18546F3B" w14:textId="7E94E495" w:rsidR="00486A5F" w:rsidRDefault="00486A5F" w:rsidP="00486A5F">
      <w:pPr>
        <w:pStyle w:val="B1"/>
        <w:rPr>
          <w:lang w:eastAsia="zh-CN"/>
        </w:rPr>
      </w:pPr>
      <w:r w:rsidRPr="008E0820">
        <w:tab/>
      </w:r>
      <w:r>
        <w:t xml:space="preserve">in the message payload as specified in </w:t>
      </w:r>
      <w:r>
        <w:rPr>
          <w:lang w:eastAsia="zh-CN"/>
        </w:rPr>
        <w:t>IETF RFC 9200</w:t>
      </w:r>
      <w:r>
        <w:t> [19].</w:t>
      </w:r>
    </w:p>
    <w:p w14:paraId="7A3BF3A3" w14:textId="77777777" w:rsidR="00486A5F" w:rsidRDefault="00486A5F" w:rsidP="00486A5F">
      <w:pPr>
        <w:rPr>
          <w:lang w:val="en-US"/>
        </w:rPr>
      </w:pPr>
      <w:r>
        <w:rPr>
          <w:lang w:val="en-US"/>
        </w:rPr>
        <w:t>Upon receiving an CoAP 2.01 (Created) response from the SIM-S, the SIM-C shall:</w:t>
      </w:r>
    </w:p>
    <w:p w14:paraId="68FE9FCF" w14:textId="1EE76A8B" w:rsidR="00486A5F" w:rsidRDefault="00486A5F" w:rsidP="00486A5F">
      <w:pPr>
        <w:pStyle w:val="B1"/>
      </w:pPr>
      <w:r>
        <w:t>a)</w:t>
      </w:r>
      <w:r>
        <w:tab/>
      </w:r>
      <w:r w:rsidRPr="007A44D2">
        <w:t>validate the access</w:t>
      </w:r>
      <w:r>
        <w:t xml:space="preserve"> </w:t>
      </w:r>
      <w:r w:rsidRPr="007A44D2">
        <w:t>token</w:t>
      </w:r>
      <w:r>
        <w:t xml:space="preserve"> </w:t>
      </w:r>
      <w:r w:rsidRPr="00BF7EF1">
        <w:t xml:space="preserve">as specified in </w:t>
      </w:r>
      <w:r>
        <w:rPr>
          <w:lang w:eastAsia="zh-CN"/>
        </w:rPr>
        <w:t>IETF RFC 9200</w:t>
      </w:r>
      <w:r>
        <w:t>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106983742"/>
      <w:r>
        <w:rPr>
          <w:noProof/>
          <w:lang w:val="en-US"/>
        </w:rPr>
        <w:t>6.2.2.2</w:t>
      </w:r>
      <w:r>
        <w:rPr>
          <w:noProof/>
          <w:lang w:val="en-US"/>
        </w:rPr>
        <w:tab/>
        <w:t>SIM-S procedure</w:t>
      </w:r>
      <w:bookmarkEnd w:id="90"/>
      <w:bookmarkEnd w:id="91"/>
      <w:bookmarkEnd w:id="92"/>
      <w:bookmarkEnd w:id="93"/>
    </w:p>
    <w:p w14:paraId="1D7F94B2" w14:textId="77777777" w:rsidR="00606334" w:rsidRPr="002869D3" w:rsidRDefault="00606334" w:rsidP="00606334">
      <w:pPr>
        <w:pStyle w:val="Heading5"/>
        <w:rPr>
          <w:lang w:val="en-US"/>
        </w:rPr>
      </w:pPr>
      <w:bookmarkStart w:id="94"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597EBFF1"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9D5AAD" w:rsidRPr="004C7CE7">
        <w:t>IETF</w:t>
      </w:r>
      <w:r w:rsidR="009D5AAD">
        <w:t> </w:t>
      </w:r>
      <w:r w:rsidR="009D5AAD" w:rsidRPr="004C7CE7">
        <w:t>RFC</w:t>
      </w:r>
      <w:r w:rsidR="009D5AAD">
        <w:t> 9110 </w:t>
      </w:r>
      <w:r w:rsidR="009D5AAD" w:rsidRPr="004C7CE7">
        <w:t>[</w:t>
      </w:r>
      <w:r w:rsidR="009D5AAD">
        <w:t>16</w:t>
      </w:r>
      <w:r w:rsidR="009D5AAD" w:rsidRPr="004C7CE7">
        <w:t>]</w:t>
      </w:r>
      <w:r w:rsidR="009D5AAD">
        <w:t xml:space="preserve"> </w:t>
      </w:r>
      <w:r w:rsidR="00E43E6B">
        <w:t>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53D8BEE" w:rsidR="00E43E6B" w:rsidRDefault="00197D97" w:rsidP="00E43E6B">
      <w:pPr>
        <w:pStyle w:val="B2"/>
      </w:pPr>
      <w:r>
        <w:t>1</w:t>
      </w:r>
      <w:r w:rsidR="00E43E6B">
        <w:t>)</w:t>
      </w:r>
      <w:r w:rsidR="00E43E6B">
        <w:tab/>
        <w:t xml:space="preserve">shall generate an HTTP 302 (FOUND) response according to </w:t>
      </w:r>
      <w:r w:rsidR="00E77ED4" w:rsidRPr="004C7CE7">
        <w:t>IETF</w:t>
      </w:r>
      <w:r w:rsidR="00E77ED4">
        <w:t> </w:t>
      </w:r>
      <w:r w:rsidR="00E77ED4" w:rsidRPr="004C7CE7">
        <w:t>RFC</w:t>
      </w:r>
      <w:r w:rsidR="00E77ED4">
        <w:t> 9110 </w:t>
      </w:r>
      <w:r w:rsidR="00E77ED4" w:rsidRPr="004C7CE7">
        <w:t>[</w:t>
      </w:r>
      <w:r w:rsidR="00E77ED4">
        <w:t>16</w:t>
      </w:r>
      <w:r w:rsidR="00E77ED4" w:rsidRPr="004C7CE7">
        <w:t>]</w:t>
      </w:r>
      <w:r w:rsidR="00E77ED4">
        <w:t xml:space="preserve">; </w:t>
      </w:r>
      <w:r w:rsidR="00E43E6B">
        <w:t>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2F7A925" w:rsidR="00E43E6B" w:rsidRDefault="00197D97" w:rsidP="00E43E6B">
      <w:pPr>
        <w:pStyle w:val="B2"/>
      </w:pPr>
      <w:r>
        <w:t>1</w:t>
      </w:r>
      <w:r w:rsidR="00E43E6B">
        <w:t>)</w:t>
      </w:r>
      <w:r w:rsidR="00E43E6B">
        <w:tab/>
        <w:t xml:space="preserve">shall generate an HTTP 200 (OK) response according to </w:t>
      </w:r>
      <w:r w:rsidR="008C52EA" w:rsidRPr="004C7CE7">
        <w:t>IETF</w:t>
      </w:r>
      <w:r w:rsidR="008C52EA">
        <w:t> </w:t>
      </w:r>
      <w:r w:rsidR="008C52EA" w:rsidRPr="004C7CE7">
        <w:t>RFC</w:t>
      </w:r>
      <w:r w:rsidR="008C52EA">
        <w:t> 9110 </w:t>
      </w:r>
      <w:r w:rsidR="008C52EA" w:rsidRPr="004C7CE7">
        <w:t>[</w:t>
      </w:r>
      <w:r w:rsidR="008C52EA">
        <w:t>16</w:t>
      </w:r>
      <w:r w:rsidR="008C52EA" w:rsidRPr="004C7CE7">
        <w:t>]</w:t>
      </w:r>
      <w:r w:rsidR="008C52EA">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106983744"/>
      <w:bookmarkStart w:id="96" w:name="_Toc19898036"/>
      <w:bookmarkStart w:id="97" w:name="_Toc24947846"/>
      <w:bookmarkStart w:id="98" w:name="_Toc34041511"/>
      <w:bookmarkStart w:id="99"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5"/>
    </w:p>
    <w:p w14:paraId="0513210D" w14:textId="77777777" w:rsidR="00EC2E7E" w:rsidRDefault="00EC2E7E" w:rsidP="00EC2E7E">
      <w:pPr>
        <w:pStyle w:val="Heading5"/>
        <w:rPr>
          <w:lang w:val="en-US"/>
        </w:rPr>
      </w:pPr>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p>
    <w:p w14:paraId="49E796AF" w14:textId="65147242" w:rsidR="00EC2E7E" w:rsidRDefault="00EC2E7E" w:rsidP="00EC2E7E">
      <w:r>
        <w:t>Upon receiving an ACE-OAUTH Token</w:t>
      </w:r>
      <w:r w:rsidRPr="00096086">
        <w:t xml:space="preserve"> Request message </w:t>
      </w:r>
      <w:r>
        <w:t xml:space="preserve">with client credentials grant type </w:t>
      </w:r>
      <w:r w:rsidRPr="00096086">
        <w:t>as specif</w:t>
      </w:r>
      <w:r>
        <w:t xml:space="preserve">ied in </w:t>
      </w:r>
      <w:r>
        <w:rPr>
          <w:lang w:eastAsia="zh-CN"/>
        </w:rPr>
        <w:t>IETF RFC 9200</w:t>
      </w:r>
      <w:r>
        <w:t> [19] optionally via a secure (D)TLS</w:t>
      </w:r>
      <w:r w:rsidRPr="00B90565">
        <w:t xml:space="preserve"> </w:t>
      </w:r>
      <w:r>
        <w:t>tunnel between the SIM-C and the token endpoint of the SIM-S, the SIM-S shall:</w:t>
      </w:r>
    </w:p>
    <w:p w14:paraId="548CA2CC" w14:textId="5C70286A" w:rsidR="00EC2E7E" w:rsidRPr="006C5DA1" w:rsidRDefault="00EC2E7E" w:rsidP="00EC2E7E">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rPr>
          <w:lang w:eastAsia="zh-CN"/>
        </w:rPr>
        <w:t>IETF RFC 9200</w:t>
      </w:r>
      <w:r>
        <w:t> [19] with the following clarifications:</w:t>
      </w:r>
    </w:p>
    <w:p w14:paraId="324E432D" w14:textId="55CB4D90" w:rsidR="00EC2E7E" w:rsidRDefault="00EC2E7E" w:rsidP="00EC2E7E">
      <w:pPr>
        <w:pStyle w:val="B2"/>
      </w:pPr>
      <w:r>
        <w:t>1)</w:t>
      </w:r>
      <w:r>
        <w:tab/>
        <w:t xml:space="preserve">shall generate an COAP 2.01 (Created) response according to </w:t>
      </w:r>
      <w:r>
        <w:rPr>
          <w:lang w:eastAsia="zh-CN"/>
        </w:rPr>
        <w:t>IETF RFC 9200</w:t>
      </w:r>
      <w:r>
        <w:t> [19];</w:t>
      </w:r>
    </w:p>
    <w:p w14:paraId="7F73F1BB" w14:textId="77777777" w:rsidR="00EC2E7E" w:rsidRDefault="00EC2E7E" w:rsidP="00EC2E7E">
      <w:pPr>
        <w:pStyle w:val="B2"/>
      </w:pPr>
      <w:r>
        <w:lastRenderedPageBreak/>
        <w:t>2)</w:t>
      </w:r>
      <w:r>
        <w:tab/>
        <w:t>based on the received client credentials, shall determine the</w:t>
      </w:r>
      <w:r w:rsidRPr="00ED4BF0">
        <w:t xml:space="preserve"> </w:t>
      </w:r>
      <w:r>
        <w:t>VAL user ID, VAL service ID of the VAL service user;</w:t>
      </w:r>
    </w:p>
    <w:p w14:paraId="1E0D91B7" w14:textId="77777777" w:rsidR="00EC2E7E" w:rsidRDefault="00EC2E7E" w:rsidP="00EC2E7E">
      <w:pPr>
        <w:pStyle w:val="B2"/>
      </w:pPr>
      <w:r>
        <w:t>3)</w:t>
      </w:r>
      <w:r>
        <w:tab/>
        <w:t>shall include parameters:</w:t>
      </w:r>
    </w:p>
    <w:p w14:paraId="099BD9D9" w14:textId="77777777" w:rsidR="00EC2E7E" w:rsidRDefault="00EC2E7E" w:rsidP="00EC2E7E">
      <w:pPr>
        <w:pStyle w:val="B3"/>
      </w:pPr>
      <w:r>
        <w:t>-</w:t>
      </w:r>
      <w:r>
        <w:tab/>
        <w:t>access_token;</w:t>
      </w:r>
    </w:p>
    <w:p w14:paraId="3B010E6F" w14:textId="77777777" w:rsidR="00EC2E7E" w:rsidRDefault="00EC2E7E" w:rsidP="00EC2E7E">
      <w:pPr>
        <w:pStyle w:val="B3"/>
      </w:pPr>
      <w:r>
        <w:t>-</w:t>
      </w:r>
      <w:r>
        <w:tab/>
        <w:t>expires_in;</w:t>
      </w:r>
    </w:p>
    <w:p w14:paraId="32937F6F" w14:textId="77777777" w:rsidR="00EC2E7E" w:rsidRDefault="00EC2E7E" w:rsidP="00EC2E7E">
      <w:pPr>
        <w:pStyle w:val="B3"/>
      </w:pPr>
      <w:r>
        <w:t>-</w:t>
      </w:r>
      <w:r>
        <w:tab/>
        <w:t>ace_profile; and</w:t>
      </w:r>
    </w:p>
    <w:p w14:paraId="5F8C8742" w14:textId="77777777" w:rsidR="00EC2E7E" w:rsidRDefault="00EC2E7E" w:rsidP="00EC2E7E">
      <w:pPr>
        <w:pStyle w:val="B3"/>
        <w:rPr>
          <w:lang w:eastAsia="zh-CN"/>
        </w:rPr>
      </w:pPr>
      <w:r>
        <w:rPr>
          <w:rFonts w:hint="eastAsia"/>
          <w:lang w:eastAsia="zh-CN"/>
        </w:rPr>
        <w:t>-</w:t>
      </w:r>
      <w:r>
        <w:rPr>
          <w:lang w:eastAsia="zh-CN"/>
        </w:rPr>
        <w:tab/>
        <w:t>rs_cnf; and</w:t>
      </w:r>
    </w:p>
    <w:p w14:paraId="2D2DE930" w14:textId="736B6C18" w:rsidR="00EC2E7E" w:rsidRDefault="00EC2E7E" w:rsidP="00EC2E7E">
      <w:pPr>
        <w:pStyle w:val="B2"/>
      </w:pPr>
      <w:r>
        <w:t>4)</w:t>
      </w:r>
      <w:r>
        <w:tab/>
        <w:t xml:space="preserve">shall include the other required parameters </w:t>
      </w:r>
      <w:r w:rsidRPr="006C5DA1">
        <w:t xml:space="preserve">as specified in </w:t>
      </w:r>
      <w:r>
        <w:rPr>
          <w:lang w:eastAsia="zh-CN"/>
        </w:rPr>
        <w:t>IETF RFC 9200</w:t>
      </w:r>
      <w:r>
        <w:t> [19]; and</w:t>
      </w:r>
    </w:p>
    <w:p w14:paraId="555793BA" w14:textId="77777777" w:rsidR="00EC2E7E" w:rsidRPr="000F2546" w:rsidRDefault="00EC2E7E" w:rsidP="00EC2E7E">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106983745"/>
      <w:r>
        <w:rPr>
          <w:lang w:val="nl-NL" w:eastAsia="zh-CN"/>
        </w:rPr>
        <w:t>6.2.3</w:t>
      </w:r>
      <w:r>
        <w:rPr>
          <w:lang w:val="nl-NL" w:eastAsia="zh-CN"/>
        </w:rPr>
        <w:tab/>
        <w:t>Token exchange procedure</w:t>
      </w:r>
      <w:bookmarkEnd w:id="96"/>
      <w:bookmarkEnd w:id="97"/>
      <w:bookmarkEnd w:id="98"/>
      <w:bookmarkEnd w:id="99"/>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106983746"/>
      <w:bookmarkStart w:id="105" w:name="_Toc19898038"/>
      <w:r>
        <w:rPr>
          <w:noProof/>
          <w:lang w:val="en-US"/>
        </w:rPr>
        <w:t>6.2.3.1</w:t>
      </w:r>
      <w:r>
        <w:rPr>
          <w:noProof/>
          <w:lang w:val="en-US"/>
        </w:rPr>
        <w:tab/>
        <w:t>SIM-C procedure</w:t>
      </w:r>
      <w:bookmarkEnd w:id="101"/>
      <w:bookmarkEnd w:id="102"/>
      <w:bookmarkEnd w:id="103"/>
      <w:bookmarkEnd w:id="10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583C10A8"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893BC2" w:rsidRPr="004C7CE7">
        <w:t>IETF</w:t>
      </w:r>
      <w:r w:rsidR="00893BC2">
        <w:t> </w:t>
      </w:r>
      <w:r w:rsidR="00893BC2" w:rsidRPr="004C7CE7">
        <w:t>RFC</w:t>
      </w:r>
      <w:r w:rsidR="00893BC2">
        <w:t> 9110 </w:t>
      </w:r>
      <w:r w:rsidR="00893BC2" w:rsidRPr="004C7CE7">
        <w:t>[</w:t>
      </w:r>
      <w:r w:rsidR="00893BC2">
        <w:t>16</w:t>
      </w:r>
      <w:r w:rsidR="00893BC2" w:rsidRPr="004C7CE7">
        <w:t>]</w:t>
      </w:r>
      <w:r w:rsidR="00893BC2">
        <w:t xml:space="preserve">. </w:t>
      </w:r>
      <w:r w:rsidR="00116DA7">
        <w:t xml:space="preserve">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106983747"/>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2C5788D6"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6268BB" w:rsidRPr="004C7CE7">
        <w:t>IETF</w:t>
      </w:r>
      <w:r w:rsidR="006268BB">
        <w:t> </w:t>
      </w:r>
      <w:r w:rsidR="006268BB" w:rsidRPr="004C7CE7">
        <w:t>RFC</w:t>
      </w:r>
      <w:r w:rsidR="006268BB">
        <w:t> 9110 </w:t>
      </w:r>
      <w:r w:rsidR="006268BB" w:rsidRPr="004C7CE7">
        <w:t>[</w:t>
      </w:r>
      <w:r w:rsidR="006268BB">
        <w:t>16</w:t>
      </w:r>
      <w:r w:rsidR="006268BB" w:rsidRPr="004C7CE7">
        <w:t>]</w:t>
      </w:r>
      <w:r w:rsidR="006268BB">
        <w:t xml:space="preserve">. </w:t>
      </w:r>
      <w:r w:rsidR="00B36FF4">
        <w:t xml:space="preserve">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106983748"/>
      <w:r>
        <w:t>6.3</w:t>
      </w:r>
      <w:r>
        <w:tab/>
        <w:t>Off-network procedures</w:t>
      </w:r>
      <w:bookmarkEnd w:id="105"/>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106983749"/>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106983750"/>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106983751"/>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106983752"/>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106983753"/>
      <w:r>
        <w:t>A.2.1.1</w:t>
      </w:r>
      <w:r>
        <w:tab/>
        <w:t>General</w:t>
      </w:r>
      <w:bookmarkEnd w:id="130"/>
      <w:bookmarkEnd w:id="131"/>
      <w:bookmarkEnd w:id="132"/>
      <w:bookmarkEnd w:id="133"/>
    </w:p>
    <w:p w14:paraId="2158FCD1" w14:textId="32324FF7" w:rsidR="00A52B1A" w:rsidRDefault="00A52B1A" w:rsidP="00A52B1A">
      <w:r>
        <w:t xml:space="preserve">The HTTP client shall support the client role defined in </w:t>
      </w:r>
      <w:r w:rsidR="00283D37" w:rsidRPr="004C7CE7">
        <w:t>IETF</w:t>
      </w:r>
      <w:r w:rsidR="00283D37">
        <w:t> </w:t>
      </w:r>
      <w:r w:rsidR="00283D37" w:rsidRPr="004C7CE7">
        <w:t>RFC</w:t>
      </w:r>
      <w:r w:rsidR="00283D37">
        <w:t> 9112 </w:t>
      </w:r>
      <w:r w:rsidR="00283D37" w:rsidRPr="004C7CE7">
        <w:t>[</w:t>
      </w:r>
      <w:r w:rsidR="00283D37">
        <w:t>15</w:t>
      </w:r>
      <w:r w:rsidR="00283D37" w:rsidRPr="004C7CE7">
        <w:t>]</w:t>
      </w:r>
      <w:r w:rsidR="00283D37">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106983754"/>
      <w:r>
        <w:t>A.2.1.2</w:t>
      </w:r>
      <w:r>
        <w:tab/>
        <w:t>HTTP client in UE</w:t>
      </w:r>
      <w:bookmarkEnd w:id="134"/>
      <w:bookmarkEnd w:id="135"/>
      <w:bookmarkEnd w:id="136"/>
      <w:bookmarkEnd w:id="137"/>
    </w:p>
    <w:p w14:paraId="676BB1F8" w14:textId="61AD4509" w:rsidR="00A52B1A" w:rsidRDefault="00A52B1A" w:rsidP="00A52B1A">
      <w:r>
        <w:t>The HTTP client in the U</w:t>
      </w:r>
      <w:r w:rsidR="004C7CE7" w:rsidRPr="004C7CE7">
        <w:t xml:space="preserve"> </w:t>
      </w:r>
      <w:r>
        <w:t xml:space="preserve">E shall support the client role defined in </w:t>
      </w:r>
      <w:r w:rsidR="00E17B0C">
        <w:t>IETF RFC 9110 </w:t>
      </w:r>
      <w:r w:rsidR="00E17B0C" w:rsidRPr="003759F0">
        <w:t>[</w:t>
      </w:r>
      <w:r w:rsidR="00E17B0C">
        <w:t>16</w:t>
      </w:r>
      <w:r w:rsidR="00E17B0C" w:rsidRPr="003759F0">
        <w:t>]</w:t>
      </w:r>
      <w:r w:rsidR="00E17B0C">
        <w:t>.</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106983755"/>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106983756"/>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106983757"/>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106983758"/>
      <w:r>
        <w:t>A.2.2.2</w:t>
      </w:r>
      <w:r>
        <w:tab/>
        <w:t>HTTP request method from HTTP client in UE</w:t>
      </w:r>
      <w:bookmarkEnd w:id="150"/>
      <w:bookmarkEnd w:id="151"/>
      <w:bookmarkEnd w:id="152"/>
      <w:bookmarkEnd w:id="153"/>
    </w:p>
    <w:p w14:paraId="3C05E82B" w14:textId="62597A9A" w:rsidR="00E53006" w:rsidRDefault="00A52B1A" w:rsidP="00A52B1A">
      <w:r>
        <w:t xml:space="preserve">The HTTP proxy shall support the server role defined in </w:t>
      </w:r>
      <w:r w:rsidR="00A86681">
        <w:t>IETF </w:t>
      </w:r>
      <w:r w:rsidR="00A86681" w:rsidRPr="00B33A75">
        <w:t>RFC </w:t>
      </w:r>
      <w:r w:rsidR="00A86681">
        <w:t>9112</w:t>
      </w:r>
      <w:r w:rsidR="00A86681" w:rsidRPr="00B33A75">
        <w:t> [</w:t>
      </w:r>
      <w:r w:rsidR="00A86681">
        <w:t>15</w:t>
      </w:r>
      <w:r w:rsidR="00A86681" w:rsidRPr="00B33A75">
        <w:t>]</w:t>
      </w:r>
      <w:r w:rsidR="00A86681">
        <w:t xml:space="preserve"> [5], </w:t>
      </w:r>
      <w:r>
        <w:t xml:space="preserve">and in </w:t>
      </w:r>
      <w:r w:rsidR="00E53006">
        <w:t>IETF RFC 9110 </w:t>
      </w:r>
      <w:r w:rsidR="00E53006" w:rsidRPr="003759F0">
        <w:t>[</w:t>
      </w:r>
      <w:r w:rsidR="00E53006">
        <w:t>16</w:t>
      </w:r>
      <w:r w:rsidR="00E53006" w:rsidRPr="003759F0">
        <w:t>]</w:t>
      </w:r>
      <w:r w:rsidR="00E53006">
        <w:t>.</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106983759"/>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106983760"/>
      <w:r>
        <w:t>A.2.3</w:t>
      </w:r>
      <w:r>
        <w:tab/>
        <w:t>HTTP server</w:t>
      </w:r>
      <w:bookmarkEnd w:id="158"/>
      <w:bookmarkEnd w:id="159"/>
      <w:bookmarkEnd w:id="160"/>
      <w:bookmarkEnd w:id="161"/>
    </w:p>
    <w:p w14:paraId="551B0D45" w14:textId="118DCB19" w:rsidR="00A52B1A" w:rsidRDefault="00A52B1A" w:rsidP="00A52B1A">
      <w:r>
        <w:t xml:space="preserve">The HTTP server shall support the server role defined in </w:t>
      </w:r>
      <w:r w:rsidR="00F84EDF" w:rsidRPr="00FB1720">
        <w:t>IETF</w:t>
      </w:r>
      <w:r w:rsidR="00F84EDF">
        <w:t> </w:t>
      </w:r>
      <w:r w:rsidR="00F84EDF" w:rsidRPr="00FB1720">
        <w:t>RFC</w:t>
      </w:r>
      <w:r w:rsidR="00F84EDF">
        <w:t> 9112 </w:t>
      </w:r>
      <w:r w:rsidR="00F84EDF" w:rsidRPr="00FB1720">
        <w:t>[</w:t>
      </w:r>
      <w:r w:rsidR="00F84EDF">
        <w:t>15</w:t>
      </w:r>
      <w:r w:rsidR="00F84EDF" w:rsidRPr="00FB1720">
        <w:t>]</w:t>
      </w:r>
      <w:r w:rsidR="00F84EDF">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106983761"/>
      <w:bookmarkStart w:id="164" w:name="_Toc34041527"/>
      <w:bookmarkStart w:id="165" w:name="_Toc45281721"/>
      <w:r w:rsidR="008873D3">
        <w:lastRenderedPageBreak/>
        <w:t>Annex B (normative):</w:t>
      </w:r>
      <w:r w:rsidR="008873D3">
        <w:br/>
        <w:t>CoAP entities</w:t>
      </w:r>
      <w:bookmarkEnd w:id="163"/>
    </w:p>
    <w:p w14:paraId="32AF2619" w14:textId="37EA8A2D" w:rsidR="008873D3" w:rsidRDefault="008873D3" w:rsidP="008873D3">
      <w:pPr>
        <w:pStyle w:val="Heading1"/>
      </w:pPr>
      <w:bookmarkStart w:id="166" w:name="_Toc106983762"/>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106983763"/>
      <w:r>
        <w:rPr>
          <w:lang w:eastAsia="zh-CN"/>
        </w:rPr>
        <w:t>B.</w:t>
      </w:r>
      <w:r>
        <w:rPr>
          <w:rFonts w:hint="eastAsia"/>
          <w:lang w:eastAsia="zh-CN"/>
        </w:rPr>
        <w:t>2</w:t>
      </w:r>
      <w:r>
        <w:rPr>
          <w:lang w:eastAsia="zh-CN"/>
        </w:rPr>
        <w:tab/>
      </w:r>
      <w:r>
        <w:rPr>
          <w:rFonts w:hint="eastAsia"/>
          <w:lang w:eastAsia="zh-CN"/>
        </w:rPr>
        <w:t>General</w:t>
      </w:r>
      <w:bookmarkEnd w:id="167"/>
    </w:p>
    <w:p w14:paraId="162098E3" w14:textId="2855C4AB" w:rsidR="00D47082" w:rsidRDefault="00D47082" w:rsidP="00D47082">
      <w:r>
        <w:rPr>
          <w:rFonts w:eastAsia="Malgun Gothic"/>
        </w:rPr>
        <w:t xml:space="preserve">When the VAL UE is authenticating directly to the SEAL/VAL server without proxies, then the DTLS profile of </w:t>
      </w:r>
      <w:r>
        <w:rPr>
          <w:lang w:eastAsia="zh-CN"/>
        </w:rPr>
        <w:t>IETF RFC 9202</w:t>
      </w:r>
      <w:r>
        <w:rPr>
          <w:rFonts w:eastAsia="Malgun Gothic"/>
        </w:rPr>
        <w:t xml:space="preserve"> [20] may be used. </w:t>
      </w:r>
      <w:r>
        <w:t xml:space="preserve">In order to authorize clients and protect communication across proxies, the OSCORE profile of </w:t>
      </w:r>
      <w:r>
        <w:rPr>
          <w:lang w:eastAsia="zh-CN"/>
        </w:rPr>
        <w:t>IETF RFC 9203</w:t>
      </w:r>
      <w:r>
        <w:t> [21] shall be used.</w:t>
      </w:r>
    </w:p>
    <w:p w14:paraId="7B95FD80" w14:textId="77777777" w:rsidR="00D47082" w:rsidRDefault="00D47082" w:rsidP="00D47082">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42B0AD1" w14:textId="7D66A916" w:rsidR="00D47082" w:rsidRDefault="00D47082" w:rsidP="00D47082">
      <w:pPr>
        <w:pStyle w:val="B1"/>
      </w:pPr>
      <w:r>
        <w:t>a)</w:t>
      </w:r>
      <w:r>
        <w:tab/>
        <w:t xml:space="preserve">when UDP transport and OSCORE profile of </w:t>
      </w:r>
      <w:r>
        <w:rPr>
          <w:lang w:eastAsia="zh-CN"/>
        </w:rPr>
        <w:t>IETF RFC 9203</w:t>
      </w:r>
      <w:r>
        <w:t> [21] are used, datagram transport layer security (DTLS) may be used;</w:t>
      </w:r>
    </w:p>
    <w:p w14:paraId="424ABC62" w14:textId="6671B071" w:rsidR="00D47082" w:rsidRDefault="00D47082" w:rsidP="00D47082">
      <w:pPr>
        <w:pStyle w:val="B1"/>
      </w:pPr>
      <w:r>
        <w:t>b)</w:t>
      </w:r>
      <w:r>
        <w:tab/>
        <w:t xml:space="preserve">when TCP transport and OSCORE profile of </w:t>
      </w:r>
      <w:r>
        <w:rPr>
          <w:lang w:eastAsia="zh-CN"/>
        </w:rPr>
        <w:t>IETF RFC 9203</w:t>
      </w:r>
      <w:r>
        <w:t> [21] are used, transport layer security (TLS) may be used;</w:t>
      </w:r>
    </w:p>
    <w:p w14:paraId="4829C7E1" w14:textId="328ADE35" w:rsidR="00D47082" w:rsidRDefault="00D47082" w:rsidP="00D47082">
      <w:pPr>
        <w:pStyle w:val="B1"/>
      </w:pPr>
      <w:r>
        <w:t>c)</w:t>
      </w:r>
      <w:r>
        <w:tab/>
        <w:t xml:space="preserve">when UDP transport and </w:t>
      </w:r>
      <w:r w:rsidRPr="002869D3">
        <w:t xml:space="preserve">DTLS profile of </w:t>
      </w:r>
      <w:r>
        <w:rPr>
          <w:lang w:eastAsia="zh-CN"/>
        </w:rPr>
        <w:t>IETF RFC 9202</w:t>
      </w:r>
      <w:r>
        <w:t> </w:t>
      </w:r>
      <w:r w:rsidRPr="002869D3">
        <w:t>[</w:t>
      </w:r>
      <w:r>
        <w:t>20] are used, datagram transport layer security (DTLS) shall be used; and</w:t>
      </w:r>
    </w:p>
    <w:p w14:paraId="05E5D922" w14:textId="147B5419" w:rsidR="00D47082" w:rsidRDefault="00D47082" w:rsidP="00D47082">
      <w:pPr>
        <w:pStyle w:val="B1"/>
      </w:pPr>
      <w:r>
        <w:t>d)</w:t>
      </w:r>
      <w:r>
        <w:tab/>
        <w:t xml:space="preserve">when TCP transport and </w:t>
      </w:r>
      <w:r w:rsidRPr="002869D3">
        <w:t xml:space="preserve">DTLS profile of </w:t>
      </w:r>
      <w:r>
        <w:rPr>
          <w:lang w:eastAsia="zh-CN"/>
        </w:rPr>
        <w:t>IETF RFC 9202</w:t>
      </w:r>
      <w:r>
        <w:t> </w:t>
      </w:r>
      <w:r w:rsidRPr="002869D3">
        <w:t>[</w:t>
      </w:r>
      <w:r>
        <w:t>20] are used, transport layer security (TLS) shall be used.</w:t>
      </w:r>
    </w:p>
    <w:p w14:paraId="5DC7B163" w14:textId="5A560970" w:rsidR="00D47082" w:rsidRPr="00A9745A" w:rsidRDefault="00D47082" w:rsidP="00D47082">
      <w:pPr>
        <w:rPr>
          <w:lang w:eastAsia="zh-CN"/>
        </w:rPr>
      </w:pPr>
      <w:r>
        <w:rPr>
          <w:rFonts w:hint="eastAsia"/>
          <w:lang w:eastAsia="zh-CN"/>
        </w:rPr>
        <w:t>Pro</w:t>
      </w:r>
      <w:r>
        <w:t>of-of-Possession</w:t>
      </w:r>
      <w:r w:rsidRPr="00295D7C">
        <w:t xml:space="preserve"> token type</w:t>
      </w:r>
      <w:r>
        <w:t xml:space="preserve"> is used with </w:t>
      </w:r>
      <w:r>
        <w:rPr>
          <w:lang w:eastAsia="zh-CN"/>
        </w:rPr>
        <w:t>IETF RFC 9200</w:t>
      </w:r>
      <w:r>
        <w:rPr>
          <w:rFonts w:eastAsia="Malgun Gothic"/>
        </w:rPr>
        <w:t> [19</w:t>
      </w:r>
      <w:r>
        <w:t>].</w:t>
      </w:r>
    </w:p>
    <w:p w14:paraId="6F76776F" w14:textId="295B8241" w:rsidR="008873D3" w:rsidRPr="008167A2" w:rsidRDefault="008873D3" w:rsidP="008873D3">
      <w:pPr>
        <w:pStyle w:val="Heading1"/>
      </w:pPr>
      <w:bookmarkStart w:id="168" w:name="_Toc106983764"/>
      <w:r>
        <w:t>B.</w:t>
      </w:r>
      <w:r>
        <w:rPr>
          <w:rFonts w:hint="eastAsia"/>
          <w:lang w:eastAsia="zh-CN"/>
        </w:rPr>
        <w:t>3</w:t>
      </w:r>
      <w:r>
        <w:tab/>
        <w:t>Procedures</w:t>
      </w:r>
      <w:bookmarkEnd w:id="168"/>
    </w:p>
    <w:p w14:paraId="2ED0C1E1" w14:textId="1F3342E9" w:rsidR="008873D3" w:rsidRDefault="008873D3" w:rsidP="008873D3">
      <w:pPr>
        <w:pStyle w:val="Heading2"/>
      </w:pPr>
      <w:bookmarkStart w:id="169" w:name="_Toc106983765"/>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106983766"/>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106983767"/>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106983768"/>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106983769"/>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106983770"/>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71A1FAD7" w14:textId="5D08F88E" w:rsidR="005A0690" w:rsidRDefault="005A0690" w:rsidP="005A0690">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r>
        <w:rPr>
          <w:lang w:eastAsia="zh-CN"/>
        </w:rPr>
        <w:t>IETF RFC 9202 </w:t>
      </w:r>
      <w:r w:rsidRPr="002869D3">
        <w:rPr>
          <w:lang w:eastAsia="zh-CN"/>
        </w:rPr>
        <w:t>[</w:t>
      </w:r>
      <w:r>
        <w:rPr>
          <w:lang w:eastAsia="zh-CN"/>
        </w:rPr>
        <w:t>20] or the OSCORE profile of ACE-</w:t>
      </w:r>
      <w:r w:rsidRPr="00200D65">
        <w:rPr>
          <w:lang w:eastAsia="zh-CN"/>
        </w:rPr>
        <w:t xml:space="preserve"> </w:t>
      </w:r>
      <w:r>
        <w:rPr>
          <w:lang w:eastAsia="zh-CN"/>
        </w:rPr>
        <w:t>IETF RFC 9203 [21].</w:t>
      </w:r>
    </w:p>
    <w:p w14:paraId="0A5859BA" w14:textId="5F8024B8" w:rsidR="00054A22" w:rsidRPr="00390A88" w:rsidRDefault="00080512" w:rsidP="00305B25">
      <w:pPr>
        <w:pStyle w:val="Heading8"/>
      </w:pPr>
      <w:bookmarkStart w:id="175" w:name="_Toc106983771"/>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4"/>
      <w:bookmarkEnd w:id="165"/>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r w:rsidR="00603733" w14:paraId="67BEB3C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67F" w14:textId="515A7375" w:rsidR="00603733" w:rsidRPr="00257531" w:rsidRDefault="00603733" w:rsidP="00396ABF">
            <w:pPr>
              <w:pStyle w:val="TAC"/>
              <w:rPr>
                <w:sz w:val="16"/>
                <w:szCs w:val="16"/>
              </w:rPr>
            </w:pPr>
            <w:r w:rsidRPr="00257531">
              <w:rPr>
                <w:sz w:val="16"/>
                <w:szCs w:val="16"/>
              </w:rPr>
              <w:t>2023-03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400B06" w14:textId="1538A38A" w:rsidR="00603733" w:rsidRPr="00257531" w:rsidRDefault="00603733" w:rsidP="00396ABF">
            <w:pPr>
              <w:pStyle w:val="TAC"/>
              <w:rPr>
                <w:sz w:val="16"/>
                <w:szCs w:val="16"/>
              </w:rPr>
            </w:pPr>
            <w:r w:rsidRPr="00257531">
              <w:rPr>
                <w:sz w:val="16"/>
                <w:szCs w:val="16"/>
              </w:rPr>
              <w:t>CT-99</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F3D845" w14:textId="1CE79570" w:rsidR="00603733" w:rsidRPr="004247EB" w:rsidRDefault="00205916" w:rsidP="004247EB">
            <w:pPr>
              <w:spacing w:after="0"/>
              <w:jc w:val="center"/>
              <w:rPr>
                <w:rFonts w:cs="Arial"/>
                <w:sz w:val="16"/>
                <w:szCs w:val="16"/>
                <w:lang w:eastAsia="en-GB"/>
              </w:rPr>
            </w:pPr>
            <w:hyperlink r:id="rId11" w:history="1">
              <w:r w:rsidR="00603733" w:rsidRPr="004247EB">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BCA8E8" w14:textId="3408AEC8" w:rsidR="00603733" w:rsidRPr="00257531" w:rsidRDefault="00603733" w:rsidP="00396ABF">
            <w:pPr>
              <w:pStyle w:val="TAL"/>
              <w:rPr>
                <w:sz w:val="16"/>
                <w:szCs w:val="16"/>
              </w:rPr>
            </w:pPr>
            <w:r w:rsidRPr="0025753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9DF4" w14:textId="67A29E84" w:rsidR="00603733" w:rsidRPr="00257531" w:rsidRDefault="00603733" w:rsidP="00396ABF">
            <w:pPr>
              <w:pStyle w:val="TAR"/>
              <w:rPr>
                <w:sz w:val="16"/>
                <w:szCs w:val="16"/>
              </w:rPr>
            </w:pPr>
            <w:r w:rsidRPr="0025753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7309" w14:textId="220E1112" w:rsidR="00603733" w:rsidRPr="00257531" w:rsidRDefault="00603733" w:rsidP="00396ABF">
            <w:pPr>
              <w:pStyle w:val="TAC"/>
              <w:rPr>
                <w:sz w:val="16"/>
                <w:szCs w:val="16"/>
              </w:rPr>
            </w:pPr>
            <w:r w:rsidRPr="0025753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9C822" w14:textId="0773115A" w:rsidR="00603733" w:rsidRPr="00257531" w:rsidRDefault="00603733" w:rsidP="00396ABF">
            <w:pPr>
              <w:pStyle w:val="TAL"/>
              <w:rPr>
                <w:snapToGrid w:val="0"/>
                <w:sz w:val="16"/>
                <w:lang w:val="en-AU"/>
              </w:rPr>
            </w:pPr>
            <w:r w:rsidRPr="00257531">
              <w:rPr>
                <w:snapToGrid w:val="0"/>
                <w:sz w:val="16"/>
                <w:lang w:val="en-AU"/>
              </w:rPr>
              <w:t>Reference update: RFC 9200, RFC 9202 and RFC 9203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8C1A" w14:textId="3A2B2378" w:rsidR="00603733" w:rsidRPr="00257531" w:rsidRDefault="00603733" w:rsidP="00396ABF">
            <w:pPr>
              <w:pStyle w:val="TAC"/>
              <w:rPr>
                <w:sz w:val="16"/>
                <w:szCs w:val="16"/>
                <w:lang w:val="en-AU"/>
              </w:rPr>
            </w:pPr>
            <w:r w:rsidRPr="00257531">
              <w:rPr>
                <w:sz w:val="16"/>
                <w:szCs w:val="16"/>
                <w:lang w:val="en-AU"/>
              </w:rPr>
              <w:t>17.3.0</w:t>
            </w:r>
          </w:p>
        </w:tc>
      </w:tr>
      <w:tr w:rsidR="005140E3" w:rsidRPr="00C514AF" w14:paraId="7E508F8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BF139E7" w14:textId="091BAFE0" w:rsidR="005140E3" w:rsidRPr="00C514AF" w:rsidRDefault="00E4675C" w:rsidP="00C514AF">
            <w:pPr>
              <w:pStyle w:val="TAC"/>
              <w:rPr>
                <w:sz w:val="16"/>
              </w:rPr>
            </w:pPr>
            <w:r w:rsidRPr="00C514AF">
              <w:rPr>
                <w:sz w:val="16"/>
              </w:rPr>
              <w:t>2023-12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4725F0" w14:textId="0636D7A1" w:rsidR="005140E3" w:rsidRPr="00C514AF" w:rsidRDefault="00E4675C" w:rsidP="00C514AF">
            <w:pPr>
              <w:pStyle w:val="TAC"/>
              <w:rPr>
                <w:sz w:val="16"/>
              </w:rPr>
            </w:pPr>
            <w:r w:rsidRPr="00C514AF">
              <w:rPr>
                <w:sz w:val="16"/>
              </w:rPr>
              <w:t>CT-102</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874BEB" w14:textId="428C6226" w:rsidR="005140E3" w:rsidRPr="00C514AF" w:rsidRDefault="0044161F" w:rsidP="00C514AF">
            <w:pPr>
              <w:pStyle w:val="TAC"/>
              <w:rPr>
                <w:rFonts w:cs="Arial"/>
                <w:sz w:val="16"/>
                <w:szCs w:val="18"/>
                <w:lang w:eastAsia="en-GB"/>
              </w:rPr>
            </w:pPr>
            <w:r w:rsidRPr="00C514AF">
              <w:rPr>
                <w:rFonts w:cs="Arial"/>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84724" w14:textId="00FAF842" w:rsidR="005140E3" w:rsidRPr="00C514AF" w:rsidRDefault="00E4675C" w:rsidP="00C514AF">
            <w:pPr>
              <w:pStyle w:val="TAC"/>
              <w:rPr>
                <w:sz w:val="16"/>
              </w:rPr>
            </w:pPr>
            <w:r w:rsidRPr="00C514AF">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28F1" w14:textId="3712BB5E" w:rsidR="005140E3" w:rsidRPr="00C514AF" w:rsidRDefault="00E4675C" w:rsidP="00C514AF">
            <w:pPr>
              <w:pStyle w:val="TAC"/>
              <w:rPr>
                <w:sz w:val="16"/>
              </w:rPr>
            </w:pPr>
            <w:r w:rsidRPr="00C514A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55894" w14:textId="64AAD240" w:rsidR="005140E3" w:rsidRPr="00C514AF" w:rsidRDefault="00E4675C" w:rsidP="00C514AF">
            <w:pPr>
              <w:pStyle w:val="TAC"/>
              <w:rPr>
                <w:sz w:val="16"/>
              </w:rPr>
            </w:pPr>
            <w:r w:rsidRPr="00C514AF">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3F3FE" w14:textId="0850C309" w:rsidR="005140E3" w:rsidRPr="00C514AF" w:rsidRDefault="00E4675C" w:rsidP="00C514AF">
            <w:pPr>
              <w:pStyle w:val="TAC"/>
              <w:rPr>
                <w:snapToGrid w:val="0"/>
                <w:sz w:val="16"/>
                <w:lang w:val="en-AU"/>
              </w:rPr>
            </w:pPr>
            <w:r w:rsidRPr="00C514AF">
              <w:rPr>
                <w:snapToGrid w:val="0"/>
                <w:sz w:val="16"/>
                <w:lang w:val="en-AU"/>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42306" w14:textId="16375721" w:rsidR="005140E3" w:rsidRPr="00C514AF" w:rsidRDefault="00205916" w:rsidP="00C514AF">
            <w:pPr>
              <w:pStyle w:val="TAC"/>
              <w:rPr>
                <w:sz w:val="16"/>
                <w:lang w:val="en-AU"/>
              </w:rPr>
            </w:pPr>
            <w:r>
              <w:rPr>
                <w:sz w:val="16"/>
                <w:lang w:val="en-AU"/>
              </w:rPr>
              <w:t>18.0.0</w:t>
            </w:r>
          </w:p>
        </w:tc>
      </w:tr>
      <w:tr w:rsidR="00245CA7" w:rsidRPr="00C514AF" w14:paraId="3F7AD1C2"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1B274B8" w14:textId="477B99DD" w:rsidR="00245CA7" w:rsidRPr="00C514AF" w:rsidRDefault="00E635AF" w:rsidP="00C514AF">
            <w:pPr>
              <w:pStyle w:val="TAC"/>
              <w:rPr>
                <w:sz w:val="16"/>
              </w:rPr>
            </w:pPr>
            <w:r w:rsidRPr="00C514AF">
              <w:rPr>
                <w:sz w:val="16"/>
              </w:rPr>
              <w:t>2023-12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6348BE3" w14:textId="6BCA9284" w:rsidR="00245CA7" w:rsidRPr="00C514AF" w:rsidRDefault="00E635AF" w:rsidP="00C514AF">
            <w:pPr>
              <w:pStyle w:val="TAC"/>
              <w:rPr>
                <w:sz w:val="16"/>
              </w:rPr>
            </w:pPr>
            <w:r w:rsidRPr="00C514AF">
              <w:rPr>
                <w:sz w:val="16"/>
              </w:rPr>
              <w:t>CT-102</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8E76386" w14:textId="7AFDE9D2" w:rsidR="00245CA7" w:rsidRPr="00C514AF" w:rsidRDefault="007529CA" w:rsidP="00C514AF">
            <w:pPr>
              <w:pStyle w:val="TAC"/>
              <w:rPr>
                <w:rFonts w:cs="Arial"/>
                <w:sz w:val="16"/>
                <w:szCs w:val="18"/>
                <w:lang w:eastAsia="en-GB"/>
              </w:rPr>
            </w:pPr>
            <w:r w:rsidRPr="00C514AF">
              <w:rPr>
                <w:rFonts w:cs="Arial"/>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1E047" w14:textId="5563CCFC" w:rsidR="00245CA7" w:rsidRPr="00C514AF" w:rsidRDefault="00E635AF" w:rsidP="00C514AF">
            <w:pPr>
              <w:pStyle w:val="TAC"/>
              <w:rPr>
                <w:sz w:val="16"/>
              </w:rPr>
            </w:pPr>
            <w:r w:rsidRPr="00C514AF">
              <w:rPr>
                <w:sz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5BA0B" w14:textId="70BBC346" w:rsidR="00245CA7" w:rsidRPr="00C514AF" w:rsidRDefault="00E635AF" w:rsidP="00C514AF">
            <w:pPr>
              <w:pStyle w:val="TAC"/>
              <w:rPr>
                <w:sz w:val="16"/>
              </w:rPr>
            </w:pPr>
            <w:r w:rsidRPr="00C514A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FEF4" w14:textId="6E3F4B90" w:rsidR="00245CA7" w:rsidRPr="00C514AF" w:rsidRDefault="00E635AF" w:rsidP="00C514AF">
            <w:pPr>
              <w:pStyle w:val="TAC"/>
              <w:rPr>
                <w:sz w:val="16"/>
              </w:rPr>
            </w:pPr>
            <w:r w:rsidRPr="00C514AF">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7B100" w14:textId="0D42CC53" w:rsidR="00245CA7" w:rsidRPr="00C514AF" w:rsidRDefault="00E635AF" w:rsidP="00C514AF">
            <w:pPr>
              <w:pStyle w:val="TAC"/>
              <w:rPr>
                <w:snapToGrid w:val="0"/>
                <w:sz w:val="16"/>
                <w:lang w:val="en-AU"/>
              </w:rPr>
            </w:pPr>
            <w:r w:rsidRPr="00C514AF">
              <w:rPr>
                <w:snapToGrid w:val="0"/>
                <w:sz w:val="16"/>
                <w:lang w:val="en-AU"/>
              </w:rPr>
              <w:t>Reference to obsoleted IETF RFC 2818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E4F74" w14:textId="7EB716F2" w:rsidR="00245CA7" w:rsidRPr="00C514AF" w:rsidRDefault="00E635AF" w:rsidP="00C514AF">
            <w:pPr>
              <w:pStyle w:val="TAC"/>
              <w:rPr>
                <w:sz w:val="16"/>
                <w:lang w:val="en-AU"/>
              </w:rPr>
            </w:pPr>
            <w:r w:rsidRPr="00C514AF">
              <w:rPr>
                <w:sz w:val="16"/>
                <w:lang w:val="en-AU"/>
              </w:rPr>
              <w:t>1</w:t>
            </w:r>
            <w:r w:rsidR="00205916">
              <w:rPr>
                <w:sz w:val="16"/>
                <w:lang w:val="en-AU"/>
              </w:rPr>
              <w:t>8.0.0</w:t>
            </w:r>
          </w:p>
        </w:tc>
      </w:tr>
    </w:tbl>
    <w:p w14:paraId="2284CBCF"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1F5F" w14:textId="77777777" w:rsidR="004B5D4A" w:rsidRDefault="004B5D4A">
      <w:r>
        <w:separator/>
      </w:r>
    </w:p>
  </w:endnote>
  <w:endnote w:type="continuationSeparator" w:id="0">
    <w:p w14:paraId="5B99ECFE" w14:textId="77777777" w:rsidR="004B5D4A" w:rsidRDefault="004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AEB2" w14:textId="77777777" w:rsidR="004B5D4A" w:rsidRDefault="004B5D4A">
      <w:r>
        <w:separator/>
      </w:r>
    </w:p>
  </w:footnote>
  <w:footnote w:type="continuationSeparator" w:id="0">
    <w:p w14:paraId="2A109185" w14:textId="77777777" w:rsidR="004B5D4A" w:rsidRDefault="004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772C3D77"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916">
      <w:rPr>
        <w:rFonts w:ascii="Arial" w:hAnsi="Arial" w:cs="Arial"/>
        <w:b/>
        <w:noProof/>
        <w:sz w:val="18"/>
        <w:szCs w:val="18"/>
      </w:rPr>
      <w:t>3GPP TS 24.547 V18.0.0 (2023-12)</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42CB6714"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916">
      <w:rPr>
        <w:rFonts w:ascii="Arial" w:hAnsi="Arial" w:cs="Arial"/>
        <w:b/>
        <w:noProof/>
        <w:sz w:val="18"/>
        <w:szCs w:val="18"/>
      </w:rPr>
      <w:t>Release 18</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869297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390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587258">
    <w:abstractNumId w:val="10"/>
  </w:num>
  <w:num w:numId="4" w16cid:durableId="1367877558">
    <w:abstractNumId w:val="14"/>
  </w:num>
  <w:num w:numId="5" w16cid:durableId="1366562390">
    <w:abstractNumId w:val="13"/>
  </w:num>
  <w:num w:numId="6" w16cid:durableId="1419249765">
    <w:abstractNumId w:val="12"/>
  </w:num>
  <w:num w:numId="7" w16cid:durableId="695081308">
    <w:abstractNumId w:val="15"/>
  </w:num>
  <w:num w:numId="8" w16cid:durableId="2081949199">
    <w:abstractNumId w:val="11"/>
  </w:num>
  <w:num w:numId="9" w16cid:durableId="807672057">
    <w:abstractNumId w:val="8"/>
  </w:num>
  <w:num w:numId="10" w16cid:durableId="680208437">
    <w:abstractNumId w:val="7"/>
  </w:num>
  <w:num w:numId="11" w16cid:durableId="1886676024">
    <w:abstractNumId w:val="6"/>
  </w:num>
  <w:num w:numId="12" w16cid:durableId="286545825">
    <w:abstractNumId w:val="5"/>
  </w:num>
  <w:num w:numId="13" w16cid:durableId="1877769341">
    <w:abstractNumId w:val="4"/>
  </w:num>
  <w:num w:numId="14" w16cid:durableId="1926645388">
    <w:abstractNumId w:val="3"/>
  </w:num>
  <w:num w:numId="15" w16cid:durableId="307248851">
    <w:abstractNumId w:val="2"/>
  </w:num>
  <w:num w:numId="16" w16cid:durableId="59136615">
    <w:abstractNumId w:val="1"/>
  </w:num>
  <w:num w:numId="17" w16cid:durableId="993921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BCD"/>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05916"/>
    <w:rsid w:val="002234A9"/>
    <w:rsid w:val="002347A2"/>
    <w:rsid w:val="00245CA7"/>
    <w:rsid w:val="00257531"/>
    <w:rsid w:val="00265E1D"/>
    <w:rsid w:val="002675F0"/>
    <w:rsid w:val="00271E09"/>
    <w:rsid w:val="00274CD6"/>
    <w:rsid w:val="00283D37"/>
    <w:rsid w:val="002909CD"/>
    <w:rsid w:val="002B6339"/>
    <w:rsid w:val="002D3186"/>
    <w:rsid w:val="002D495F"/>
    <w:rsid w:val="002E00EE"/>
    <w:rsid w:val="002E2DE5"/>
    <w:rsid w:val="002E4C26"/>
    <w:rsid w:val="002F4C8F"/>
    <w:rsid w:val="00303461"/>
    <w:rsid w:val="0030482F"/>
    <w:rsid w:val="00305B25"/>
    <w:rsid w:val="003172DC"/>
    <w:rsid w:val="0035462D"/>
    <w:rsid w:val="00355AEF"/>
    <w:rsid w:val="00360069"/>
    <w:rsid w:val="003652E1"/>
    <w:rsid w:val="003759F0"/>
    <w:rsid w:val="003765B8"/>
    <w:rsid w:val="0038535B"/>
    <w:rsid w:val="00390A88"/>
    <w:rsid w:val="00396ABF"/>
    <w:rsid w:val="003A686C"/>
    <w:rsid w:val="003B319E"/>
    <w:rsid w:val="003C3971"/>
    <w:rsid w:val="003E14AE"/>
    <w:rsid w:val="00421476"/>
    <w:rsid w:val="00423334"/>
    <w:rsid w:val="004247EB"/>
    <w:rsid w:val="00424B81"/>
    <w:rsid w:val="004345EC"/>
    <w:rsid w:val="00437063"/>
    <w:rsid w:val="00440E1C"/>
    <w:rsid w:val="0044161F"/>
    <w:rsid w:val="0045716A"/>
    <w:rsid w:val="00465515"/>
    <w:rsid w:val="00486A5F"/>
    <w:rsid w:val="004B1ACF"/>
    <w:rsid w:val="004B5D4A"/>
    <w:rsid w:val="004B6D8D"/>
    <w:rsid w:val="004C7CE7"/>
    <w:rsid w:val="004D3578"/>
    <w:rsid w:val="004E213A"/>
    <w:rsid w:val="004E283E"/>
    <w:rsid w:val="004E6212"/>
    <w:rsid w:val="004F0988"/>
    <w:rsid w:val="004F3340"/>
    <w:rsid w:val="00502A84"/>
    <w:rsid w:val="00513A0E"/>
    <w:rsid w:val="005140E3"/>
    <w:rsid w:val="0053388B"/>
    <w:rsid w:val="00535773"/>
    <w:rsid w:val="00537AE9"/>
    <w:rsid w:val="00540048"/>
    <w:rsid w:val="00543E6C"/>
    <w:rsid w:val="00546BC9"/>
    <w:rsid w:val="00565087"/>
    <w:rsid w:val="0057048B"/>
    <w:rsid w:val="00595672"/>
    <w:rsid w:val="00597B11"/>
    <w:rsid w:val="005A0690"/>
    <w:rsid w:val="005A08B8"/>
    <w:rsid w:val="005A3637"/>
    <w:rsid w:val="005C78F8"/>
    <w:rsid w:val="005D2E01"/>
    <w:rsid w:val="005D7351"/>
    <w:rsid w:val="005D7526"/>
    <w:rsid w:val="005E03F3"/>
    <w:rsid w:val="005E4BB2"/>
    <w:rsid w:val="005F1E8D"/>
    <w:rsid w:val="005F5A4C"/>
    <w:rsid w:val="00602AEA"/>
    <w:rsid w:val="00603733"/>
    <w:rsid w:val="00606334"/>
    <w:rsid w:val="00614FDF"/>
    <w:rsid w:val="00625DB4"/>
    <w:rsid w:val="006268BB"/>
    <w:rsid w:val="0063543D"/>
    <w:rsid w:val="00635C7F"/>
    <w:rsid w:val="006377B6"/>
    <w:rsid w:val="0064639C"/>
    <w:rsid w:val="00647114"/>
    <w:rsid w:val="00667A0B"/>
    <w:rsid w:val="006713D7"/>
    <w:rsid w:val="00692875"/>
    <w:rsid w:val="00696AB7"/>
    <w:rsid w:val="006A323F"/>
    <w:rsid w:val="006A5B01"/>
    <w:rsid w:val="006B2399"/>
    <w:rsid w:val="006B30D0"/>
    <w:rsid w:val="006C3D95"/>
    <w:rsid w:val="006C4DE4"/>
    <w:rsid w:val="006C6C9E"/>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29CA"/>
    <w:rsid w:val="00754DB8"/>
    <w:rsid w:val="00760964"/>
    <w:rsid w:val="00774DA4"/>
    <w:rsid w:val="00781770"/>
    <w:rsid w:val="00781F0F"/>
    <w:rsid w:val="00787CC8"/>
    <w:rsid w:val="007965EA"/>
    <w:rsid w:val="00796F5E"/>
    <w:rsid w:val="007A249C"/>
    <w:rsid w:val="007B10DB"/>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576E7"/>
    <w:rsid w:val="008768CA"/>
    <w:rsid w:val="00880544"/>
    <w:rsid w:val="00884396"/>
    <w:rsid w:val="008873D3"/>
    <w:rsid w:val="00893BC2"/>
    <w:rsid w:val="008A7F73"/>
    <w:rsid w:val="008B40CF"/>
    <w:rsid w:val="008C384C"/>
    <w:rsid w:val="008C52EA"/>
    <w:rsid w:val="008E0820"/>
    <w:rsid w:val="008E5132"/>
    <w:rsid w:val="0090271F"/>
    <w:rsid w:val="00902E23"/>
    <w:rsid w:val="009114D7"/>
    <w:rsid w:val="0091348E"/>
    <w:rsid w:val="00917CCB"/>
    <w:rsid w:val="00942EC2"/>
    <w:rsid w:val="00956AB4"/>
    <w:rsid w:val="0096580F"/>
    <w:rsid w:val="00994368"/>
    <w:rsid w:val="00996659"/>
    <w:rsid w:val="009A7836"/>
    <w:rsid w:val="009B43BE"/>
    <w:rsid w:val="009D1D38"/>
    <w:rsid w:val="009D5AAD"/>
    <w:rsid w:val="009E7BBA"/>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86681"/>
    <w:rsid w:val="00A92BA1"/>
    <w:rsid w:val="00AA692A"/>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C69B1"/>
    <w:rsid w:val="00BD4775"/>
    <w:rsid w:val="00BD7D31"/>
    <w:rsid w:val="00BE3255"/>
    <w:rsid w:val="00BE3EFC"/>
    <w:rsid w:val="00BF128E"/>
    <w:rsid w:val="00C074DD"/>
    <w:rsid w:val="00C1496A"/>
    <w:rsid w:val="00C26A03"/>
    <w:rsid w:val="00C276BC"/>
    <w:rsid w:val="00C33079"/>
    <w:rsid w:val="00C45231"/>
    <w:rsid w:val="00C514AF"/>
    <w:rsid w:val="00C574C7"/>
    <w:rsid w:val="00C72833"/>
    <w:rsid w:val="00C7429F"/>
    <w:rsid w:val="00C76984"/>
    <w:rsid w:val="00C80F1D"/>
    <w:rsid w:val="00C8139E"/>
    <w:rsid w:val="00C839E3"/>
    <w:rsid w:val="00C87AC2"/>
    <w:rsid w:val="00C91D05"/>
    <w:rsid w:val="00C93F40"/>
    <w:rsid w:val="00CA3D0C"/>
    <w:rsid w:val="00CB06AF"/>
    <w:rsid w:val="00CD2139"/>
    <w:rsid w:val="00CD43E4"/>
    <w:rsid w:val="00D33C09"/>
    <w:rsid w:val="00D47082"/>
    <w:rsid w:val="00D54688"/>
    <w:rsid w:val="00D554DC"/>
    <w:rsid w:val="00D56FCF"/>
    <w:rsid w:val="00D57972"/>
    <w:rsid w:val="00D6701A"/>
    <w:rsid w:val="00D675A9"/>
    <w:rsid w:val="00D738D6"/>
    <w:rsid w:val="00D755EB"/>
    <w:rsid w:val="00D76048"/>
    <w:rsid w:val="00D76592"/>
    <w:rsid w:val="00D855A7"/>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17B0C"/>
    <w:rsid w:val="00E20CA9"/>
    <w:rsid w:val="00E23D34"/>
    <w:rsid w:val="00E3071C"/>
    <w:rsid w:val="00E344CC"/>
    <w:rsid w:val="00E43E6B"/>
    <w:rsid w:val="00E44582"/>
    <w:rsid w:val="00E4675C"/>
    <w:rsid w:val="00E50779"/>
    <w:rsid w:val="00E53006"/>
    <w:rsid w:val="00E57833"/>
    <w:rsid w:val="00E57A25"/>
    <w:rsid w:val="00E60AA8"/>
    <w:rsid w:val="00E635AF"/>
    <w:rsid w:val="00E66261"/>
    <w:rsid w:val="00E66C68"/>
    <w:rsid w:val="00E77645"/>
    <w:rsid w:val="00E77ED4"/>
    <w:rsid w:val="00E80715"/>
    <w:rsid w:val="00EA15B0"/>
    <w:rsid w:val="00EA5EA7"/>
    <w:rsid w:val="00EB104E"/>
    <w:rsid w:val="00EC2E7E"/>
    <w:rsid w:val="00EC4A25"/>
    <w:rsid w:val="00ED35D0"/>
    <w:rsid w:val="00ED3DD6"/>
    <w:rsid w:val="00F025A2"/>
    <w:rsid w:val="00F04712"/>
    <w:rsid w:val="00F13360"/>
    <w:rsid w:val="00F22EC7"/>
    <w:rsid w:val="00F27729"/>
    <w:rsid w:val="00F325C8"/>
    <w:rsid w:val="00F40861"/>
    <w:rsid w:val="00F41CFD"/>
    <w:rsid w:val="00F41D41"/>
    <w:rsid w:val="00F434AE"/>
    <w:rsid w:val="00F52BA3"/>
    <w:rsid w:val="00F653B8"/>
    <w:rsid w:val="00F75BE5"/>
    <w:rsid w:val="00F84EDF"/>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037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8826">
      <w:bodyDiv w:val="1"/>
      <w:marLeft w:val="0"/>
      <w:marRight w:val="0"/>
      <w:marTop w:val="0"/>
      <w:marBottom w:val="0"/>
      <w:divBdr>
        <w:top w:val="none" w:sz="0" w:space="0" w:color="auto"/>
        <w:left w:val="none" w:sz="0" w:space="0" w:color="auto"/>
        <w:bottom w:val="none" w:sz="0" w:space="0" w:color="auto"/>
        <w:right w:val="none" w:sz="0" w:space="0" w:color="auto"/>
      </w:divBdr>
    </w:div>
    <w:div w:id="579483140">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94084127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3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5793</Words>
  <Characters>31504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24.526_CR0248R1_(Rel-18)_5G_ProSe_Ph2</cp:lastModifiedBy>
  <cp:revision>7</cp:revision>
  <cp:lastPrinted>2019-02-25T14:05:00Z</cp:lastPrinted>
  <dcterms:created xsi:type="dcterms:W3CDTF">2024-01-04T17:05:00Z</dcterms:created>
  <dcterms:modified xsi:type="dcterms:W3CDTF">2024-01-05T15:54:00Z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8%24.547%Rel-17%0009%24.547%Rel-17%0010%24.547%Rel-17%0011%24.547%Rel-17%0012%24.547%Rel-17%0015%24.547%Rel-18%0018%24.547%Rel-18%0019%</vt:lpwstr>
  </property>
</Properties>
</file>