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1BA8977"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752A7E">
              <w:t>7</w:t>
            </w:r>
            <w:r w:rsidRPr="0021575D">
              <w:t>.</w:t>
            </w:r>
            <w:bookmarkEnd w:id="3"/>
            <w:r w:rsidR="00731C5F">
              <w:t>0</w:t>
            </w:r>
            <w:r w:rsidRPr="0021575D">
              <w:t xml:space="preserve"> </w:t>
            </w:r>
            <w:r w:rsidRPr="0021575D">
              <w:rPr>
                <w:sz w:val="32"/>
              </w:rPr>
              <w:t>(</w:t>
            </w:r>
            <w:bookmarkStart w:id="4" w:name="issueDate"/>
            <w:r w:rsidR="00731C5F">
              <w:rPr>
                <w:sz w:val="32"/>
              </w:rPr>
              <w:t>202</w:t>
            </w:r>
            <w:r w:rsidR="00C761F0">
              <w:rPr>
                <w:sz w:val="32"/>
              </w:rPr>
              <w:t>4</w:t>
            </w:r>
            <w:r w:rsidRPr="0021575D">
              <w:rPr>
                <w:sz w:val="32"/>
              </w:rPr>
              <w:t>-</w:t>
            </w:r>
            <w:bookmarkEnd w:id="4"/>
            <w:r w:rsidR="00C761F0">
              <w:rPr>
                <w:sz w:val="32"/>
              </w:rPr>
              <w:t>0</w:t>
            </w:r>
            <w:r w:rsidR="00752A7E">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88334987"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8833498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DE4EDB"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61F0">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6DE46FDC" w14:textId="4725516F" w:rsidR="00534985"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534985">
        <w:t>Foreword</w:t>
      </w:r>
      <w:r w:rsidR="00534985">
        <w:tab/>
      </w:r>
      <w:r w:rsidR="00534985">
        <w:fldChar w:fldCharType="begin" w:fldLock="1"/>
      </w:r>
      <w:r w:rsidR="00534985">
        <w:instrText xml:space="preserve"> PAGEREF _Toc177721334 \h </w:instrText>
      </w:r>
      <w:r w:rsidR="00534985">
        <w:fldChar w:fldCharType="separate"/>
      </w:r>
      <w:r w:rsidR="00534985">
        <w:t>8</w:t>
      </w:r>
      <w:r w:rsidR="00534985">
        <w:fldChar w:fldCharType="end"/>
      </w:r>
    </w:p>
    <w:p w14:paraId="6FA43205" w14:textId="56FA42A2" w:rsidR="00534985" w:rsidRDefault="0053498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_Toc177721335 \h </w:instrText>
      </w:r>
      <w:r>
        <w:fldChar w:fldCharType="separate"/>
      </w:r>
      <w:r>
        <w:t>10</w:t>
      </w:r>
      <w:r>
        <w:fldChar w:fldCharType="end"/>
      </w:r>
    </w:p>
    <w:p w14:paraId="091FE7A0" w14:textId="2DA8EA27" w:rsidR="00534985" w:rsidRDefault="0053498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_Toc177721336 \h </w:instrText>
      </w:r>
      <w:r>
        <w:fldChar w:fldCharType="separate"/>
      </w:r>
      <w:r>
        <w:t>10</w:t>
      </w:r>
      <w:r>
        <w:fldChar w:fldCharType="end"/>
      </w:r>
    </w:p>
    <w:p w14:paraId="280597B4" w14:textId="666A57DE" w:rsidR="00534985" w:rsidRDefault="0053498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_Toc177721337 \h </w:instrText>
      </w:r>
      <w:r>
        <w:fldChar w:fldCharType="separate"/>
      </w:r>
      <w:r>
        <w:t>11</w:t>
      </w:r>
      <w:r>
        <w:fldChar w:fldCharType="end"/>
      </w:r>
    </w:p>
    <w:p w14:paraId="79999F2A" w14:textId="4BF2652B" w:rsidR="00534985" w:rsidRDefault="0053498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_Toc177721338 \h </w:instrText>
      </w:r>
      <w:r>
        <w:fldChar w:fldCharType="separate"/>
      </w:r>
      <w:r>
        <w:t>11</w:t>
      </w:r>
      <w:r>
        <w:fldChar w:fldCharType="end"/>
      </w:r>
    </w:p>
    <w:p w14:paraId="157C191A" w14:textId="2A87D330" w:rsidR="00534985" w:rsidRDefault="0053498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_Toc177721339 \h </w:instrText>
      </w:r>
      <w:r>
        <w:fldChar w:fldCharType="separate"/>
      </w:r>
      <w:r>
        <w:t>12</w:t>
      </w:r>
      <w:r>
        <w:fldChar w:fldCharType="end"/>
      </w:r>
    </w:p>
    <w:p w14:paraId="54DBC440" w14:textId="49DFF2D8" w:rsidR="00534985" w:rsidRDefault="0053498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_Toc177721340 \h </w:instrText>
      </w:r>
      <w:r>
        <w:fldChar w:fldCharType="separate"/>
      </w:r>
      <w:r>
        <w:t>13</w:t>
      </w:r>
      <w:r>
        <w:fldChar w:fldCharType="end"/>
      </w:r>
    </w:p>
    <w:p w14:paraId="0E04A1DF" w14:textId="1068DD3F" w:rsidR="00534985" w:rsidRDefault="0053498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_Toc177721341 \h </w:instrText>
      </w:r>
      <w:r>
        <w:fldChar w:fldCharType="separate"/>
      </w:r>
      <w:r>
        <w:t>13</w:t>
      </w:r>
      <w:r>
        <w:fldChar w:fldCharType="end"/>
      </w:r>
    </w:p>
    <w:p w14:paraId="62C29A96" w14:textId="6237FED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_Toc177721342 \h </w:instrText>
      </w:r>
      <w:r>
        <w:fldChar w:fldCharType="separate"/>
      </w:r>
      <w:r>
        <w:t>15</w:t>
      </w:r>
      <w:r>
        <w:fldChar w:fldCharType="end"/>
      </w:r>
    </w:p>
    <w:p w14:paraId="5EB15DA2" w14:textId="7D7CD7BC" w:rsidR="00534985" w:rsidRDefault="0053498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3F05AE">
        <w:rPr>
          <w:lang w:val="en-US"/>
        </w:rPr>
        <w:t>Multicast data provisioning</w:t>
      </w:r>
      <w:r>
        <w:tab/>
      </w:r>
      <w:r>
        <w:fldChar w:fldCharType="begin" w:fldLock="1"/>
      </w:r>
      <w:r>
        <w:instrText xml:space="preserve"> PAGEREF _Toc177721343 \h </w:instrText>
      </w:r>
      <w:r>
        <w:fldChar w:fldCharType="separate"/>
      </w:r>
      <w:r>
        <w:t>15</w:t>
      </w:r>
      <w:r>
        <w:fldChar w:fldCharType="end"/>
      </w:r>
    </w:p>
    <w:p w14:paraId="5561F454" w14:textId="18645DC4" w:rsidR="00534985" w:rsidRDefault="0053498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3F05AE">
        <w:rPr>
          <w:lang w:val="en-US"/>
        </w:rPr>
        <w:t>Broadcast data provisioning</w:t>
      </w:r>
      <w:r>
        <w:tab/>
      </w:r>
      <w:r>
        <w:fldChar w:fldCharType="begin" w:fldLock="1"/>
      </w:r>
      <w:r>
        <w:instrText xml:space="preserve"> PAGEREF _Toc177721344 \h </w:instrText>
      </w:r>
      <w:r>
        <w:fldChar w:fldCharType="separate"/>
      </w:r>
      <w:r>
        <w:t>16</w:t>
      </w:r>
      <w:r>
        <w:fldChar w:fldCharType="end"/>
      </w:r>
    </w:p>
    <w:p w14:paraId="29E72A9C" w14:textId="1CA70C68" w:rsidR="00534985" w:rsidRDefault="0053498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3F05AE">
        <w:rPr>
          <w:lang w:val="en-US"/>
        </w:rPr>
        <w:t>Multicast session state model</w:t>
      </w:r>
      <w:r>
        <w:tab/>
      </w:r>
      <w:r>
        <w:fldChar w:fldCharType="begin" w:fldLock="1"/>
      </w:r>
      <w:r>
        <w:instrText xml:space="preserve"> PAGEREF _Toc177721345 \h </w:instrText>
      </w:r>
      <w:r>
        <w:fldChar w:fldCharType="separate"/>
      </w:r>
      <w:r>
        <w:t>17</w:t>
      </w:r>
      <w:r>
        <w:fldChar w:fldCharType="end"/>
      </w:r>
    </w:p>
    <w:p w14:paraId="245A7253" w14:textId="2858E832" w:rsidR="00534985" w:rsidRDefault="0053498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_Toc177721346 \h </w:instrText>
      </w:r>
      <w:r>
        <w:fldChar w:fldCharType="separate"/>
      </w:r>
      <w:r>
        <w:t>20</w:t>
      </w:r>
      <w:r>
        <w:fldChar w:fldCharType="end"/>
      </w:r>
    </w:p>
    <w:p w14:paraId="3CE090DA" w14:textId="0C48102B"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_Toc177721347 \h </w:instrText>
      </w:r>
      <w:r>
        <w:fldChar w:fldCharType="separate"/>
      </w:r>
      <w:r>
        <w:t>20</w:t>
      </w:r>
      <w:r>
        <w:fldChar w:fldCharType="end"/>
      </w:r>
    </w:p>
    <w:p w14:paraId="0E21C59A" w14:textId="2A57E7F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_Toc177721348 \h </w:instrText>
      </w:r>
      <w:r>
        <w:fldChar w:fldCharType="separate"/>
      </w:r>
      <w:r>
        <w:t>21</w:t>
      </w:r>
      <w:r>
        <w:fldChar w:fldCharType="end"/>
      </w:r>
    </w:p>
    <w:p w14:paraId="40A66695" w14:textId="51ACB005"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_Toc177721349 \h </w:instrText>
      </w:r>
      <w:r>
        <w:fldChar w:fldCharType="separate"/>
      </w:r>
      <w:r>
        <w:t>22</w:t>
      </w:r>
      <w:r>
        <w:fldChar w:fldCharType="end"/>
      </w:r>
    </w:p>
    <w:p w14:paraId="4ABA4077" w14:textId="608E8C9E" w:rsidR="00534985" w:rsidRDefault="00534985">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_Toc177721350 \h </w:instrText>
      </w:r>
      <w:r>
        <w:fldChar w:fldCharType="separate"/>
      </w:r>
      <w:r>
        <w:t>22</w:t>
      </w:r>
      <w:r>
        <w:fldChar w:fldCharType="end"/>
      </w:r>
    </w:p>
    <w:p w14:paraId="6647E301" w14:textId="50B041DF" w:rsidR="00534985" w:rsidRDefault="0053498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_Toc177721351 \h </w:instrText>
      </w:r>
      <w:r>
        <w:fldChar w:fldCharType="separate"/>
      </w:r>
      <w:r>
        <w:t>22</w:t>
      </w:r>
      <w:r>
        <w:fldChar w:fldCharType="end"/>
      </w:r>
    </w:p>
    <w:p w14:paraId="6EDC8C08" w14:textId="47E3EB76" w:rsidR="00534985" w:rsidRDefault="0053498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_Toc177721352 \h </w:instrText>
      </w:r>
      <w:r>
        <w:fldChar w:fldCharType="separate"/>
      </w:r>
      <w:r>
        <w:t>23</w:t>
      </w:r>
      <w:r>
        <w:fldChar w:fldCharType="end"/>
      </w:r>
    </w:p>
    <w:p w14:paraId="1DF4F39D" w14:textId="6F53780D" w:rsidR="00534985" w:rsidRDefault="0053498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_Toc177721353 \h </w:instrText>
      </w:r>
      <w:r>
        <w:fldChar w:fldCharType="separate"/>
      </w:r>
      <w:r>
        <w:t>23</w:t>
      </w:r>
      <w:r>
        <w:fldChar w:fldCharType="end"/>
      </w:r>
    </w:p>
    <w:p w14:paraId="5932864E" w14:textId="582F864A" w:rsidR="00534985" w:rsidRDefault="0053498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_Toc177721354 \h </w:instrText>
      </w:r>
      <w:r>
        <w:fldChar w:fldCharType="separate"/>
      </w:r>
      <w:r>
        <w:t>23</w:t>
      </w:r>
      <w:r>
        <w:fldChar w:fldCharType="end"/>
      </w:r>
    </w:p>
    <w:p w14:paraId="025747FD" w14:textId="7FEC493D" w:rsidR="00534985" w:rsidRDefault="00534985">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_Toc177721355 \h </w:instrText>
      </w:r>
      <w:r>
        <w:fldChar w:fldCharType="separate"/>
      </w:r>
      <w:r>
        <w:t>24</w:t>
      </w:r>
      <w:r>
        <w:fldChar w:fldCharType="end"/>
      </w:r>
    </w:p>
    <w:p w14:paraId="69716CBB" w14:textId="604DD343" w:rsidR="00534985" w:rsidRDefault="00534985">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_Toc177721356 \h </w:instrText>
      </w:r>
      <w:r>
        <w:fldChar w:fldCharType="separate"/>
      </w:r>
      <w:r>
        <w:t>24</w:t>
      </w:r>
      <w:r>
        <w:fldChar w:fldCharType="end"/>
      </w:r>
    </w:p>
    <w:p w14:paraId="3F652823" w14:textId="68018677" w:rsidR="00534985" w:rsidRDefault="00534985">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_Toc177721357 \h </w:instrText>
      </w:r>
      <w:r>
        <w:fldChar w:fldCharType="separate"/>
      </w:r>
      <w:r>
        <w:t>24</w:t>
      </w:r>
      <w:r>
        <w:fldChar w:fldCharType="end"/>
      </w:r>
    </w:p>
    <w:p w14:paraId="26C1AE45" w14:textId="7125B34D" w:rsidR="00534985" w:rsidRDefault="00534985">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_Toc177721358 \h </w:instrText>
      </w:r>
      <w:r>
        <w:fldChar w:fldCharType="separate"/>
      </w:r>
      <w:r>
        <w:t>25</w:t>
      </w:r>
      <w:r>
        <w:fldChar w:fldCharType="end"/>
      </w:r>
    </w:p>
    <w:p w14:paraId="6F474197" w14:textId="3DC77384" w:rsidR="00534985" w:rsidRDefault="00534985">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_Toc177721359 \h </w:instrText>
      </w:r>
      <w:r>
        <w:fldChar w:fldCharType="separate"/>
      </w:r>
      <w:r>
        <w:t>25</w:t>
      </w:r>
      <w:r>
        <w:fldChar w:fldCharType="end"/>
      </w:r>
    </w:p>
    <w:p w14:paraId="1BAC245C" w14:textId="7BD9ED6B" w:rsidR="00534985" w:rsidRDefault="00534985">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_Toc177721360 \h </w:instrText>
      </w:r>
      <w:r>
        <w:fldChar w:fldCharType="separate"/>
      </w:r>
      <w:r>
        <w:t>25</w:t>
      </w:r>
      <w:r>
        <w:fldChar w:fldCharType="end"/>
      </w:r>
    </w:p>
    <w:p w14:paraId="35FBA37B" w14:textId="3D405256" w:rsidR="00534985" w:rsidRDefault="00534985">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_Toc177721361 \h </w:instrText>
      </w:r>
      <w:r>
        <w:fldChar w:fldCharType="separate"/>
      </w:r>
      <w:r>
        <w:t>25</w:t>
      </w:r>
      <w:r>
        <w:fldChar w:fldCharType="end"/>
      </w:r>
    </w:p>
    <w:p w14:paraId="11BB7928" w14:textId="4388BCD6" w:rsidR="00534985" w:rsidRDefault="00534985">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_Toc177721362 \h </w:instrText>
      </w:r>
      <w:r>
        <w:fldChar w:fldCharType="separate"/>
      </w:r>
      <w:r>
        <w:t>26</w:t>
      </w:r>
      <w:r>
        <w:fldChar w:fldCharType="end"/>
      </w:r>
    </w:p>
    <w:p w14:paraId="6023B458" w14:textId="27268A66" w:rsidR="00534985" w:rsidRDefault="00534985">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_Toc177721363 \h </w:instrText>
      </w:r>
      <w:r>
        <w:fldChar w:fldCharType="separate"/>
      </w:r>
      <w:r>
        <w:t>26</w:t>
      </w:r>
      <w:r>
        <w:fldChar w:fldCharType="end"/>
      </w:r>
    </w:p>
    <w:p w14:paraId="54CA7261" w14:textId="7134EA24" w:rsidR="00534985" w:rsidRDefault="00534985">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_Toc177721364 \h </w:instrText>
      </w:r>
      <w:r>
        <w:fldChar w:fldCharType="separate"/>
      </w:r>
      <w:r>
        <w:t>26</w:t>
      </w:r>
      <w:r>
        <w:fldChar w:fldCharType="end"/>
      </w:r>
    </w:p>
    <w:p w14:paraId="7592C7FB" w14:textId="1FCFB5A5" w:rsidR="00534985" w:rsidRDefault="00534985">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_Toc177721365 \h </w:instrText>
      </w:r>
      <w:r>
        <w:fldChar w:fldCharType="separate"/>
      </w:r>
      <w:r>
        <w:t>27</w:t>
      </w:r>
      <w:r>
        <w:fldChar w:fldCharType="end"/>
      </w:r>
    </w:p>
    <w:p w14:paraId="1B0ED2BC" w14:textId="16F3A7BD" w:rsidR="00534985" w:rsidRDefault="00534985">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_Toc177721366 \h </w:instrText>
      </w:r>
      <w:r>
        <w:fldChar w:fldCharType="separate"/>
      </w:r>
      <w:r>
        <w:t>27</w:t>
      </w:r>
      <w:r>
        <w:fldChar w:fldCharType="end"/>
      </w:r>
    </w:p>
    <w:p w14:paraId="22B7352A" w14:textId="5EBEE488" w:rsidR="00534985" w:rsidRDefault="00534985">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_Toc177721367 \h </w:instrText>
      </w:r>
      <w:r>
        <w:fldChar w:fldCharType="separate"/>
      </w:r>
      <w:r>
        <w:t>27</w:t>
      </w:r>
      <w:r>
        <w:fldChar w:fldCharType="end"/>
      </w:r>
    </w:p>
    <w:p w14:paraId="697F4EF1" w14:textId="433A4028" w:rsidR="00534985" w:rsidRDefault="00534985">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_Toc177721368 \h </w:instrText>
      </w:r>
      <w:r>
        <w:fldChar w:fldCharType="separate"/>
      </w:r>
      <w:r>
        <w:t>27</w:t>
      </w:r>
      <w:r>
        <w:fldChar w:fldCharType="end"/>
      </w:r>
    </w:p>
    <w:p w14:paraId="540466B7" w14:textId="4F77047B" w:rsidR="00534985" w:rsidRDefault="00534985">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_Toc177721369 \h </w:instrText>
      </w:r>
      <w:r>
        <w:fldChar w:fldCharType="separate"/>
      </w:r>
      <w:r>
        <w:t>27</w:t>
      </w:r>
      <w:r>
        <w:fldChar w:fldCharType="end"/>
      </w:r>
    </w:p>
    <w:p w14:paraId="47E55B4A" w14:textId="3E1F5D20" w:rsidR="00534985" w:rsidRDefault="0053498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_Toc177721370 \h </w:instrText>
      </w:r>
      <w:r>
        <w:fldChar w:fldCharType="separate"/>
      </w:r>
      <w:r>
        <w:t>27</w:t>
      </w:r>
      <w:r>
        <w:fldChar w:fldCharType="end"/>
      </w:r>
    </w:p>
    <w:p w14:paraId="44EBF36F" w14:textId="316AC76A"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_Toc177721371 \h </w:instrText>
      </w:r>
      <w:r>
        <w:fldChar w:fldCharType="separate"/>
      </w:r>
      <w:r>
        <w:t>27</w:t>
      </w:r>
      <w:r>
        <w:fldChar w:fldCharType="end"/>
      </w:r>
    </w:p>
    <w:p w14:paraId="2AE6C317" w14:textId="722FE63D"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_Toc177721372 \h </w:instrText>
      </w:r>
      <w:r>
        <w:fldChar w:fldCharType="separate"/>
      </w:r>
      <w:r>
        <w:t>27</w:t>
      </w:r>
      <w:r>
        <w:fldChar w:fldCharType="end"/>
      </w:r>
    </w:p>
    <w:p w14:paraId="71D7140E" w14:textId="33D7D958"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_Toc177721373 \h </w:instrText>
      </w:r>
      <w:r>
        <w:fldChar w:fldCharType="separate"/>
      </w:r>
      <w:r>
        <w:t>27</w:t>
      </w:r>
      <w:r>
        <w:fldChar w:fldCharType="end"/>
      </w:r>
    </w:p>
    <w:p w14:paraId="632960F5" w14:textId="67C1F59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3F05AE">
        <w:rPr>
          <w:rFonts w:eastAsia="DengXian"/>
          <w:lang w:eastAsia="ko-KR"/>
        </w:rPr>
        <w:t xml:space="preserve"> and Location dependent MBS service</w:t>
      </w:r>
      <w:r>
        <w:tab/>
      </w:r>
      <w:r>
        <w:fldChar w:fldCharType="begin" w:fldLock="1"/>
      </w:r>
      <w:r>
        <w:instrText xml:space="preserve"> PAGEREF _Toc177721374 \h </w:instrText>
      </w:r>
      <w:r>
        <w:fldChar w:fldCharType="separate"/>
      </w:r>
      <w:r>
        <w:t>28</w:t>
      </w:r>
      <w:r>
        <w:fldChar w:fldCharType="end"/>
      </w:r>
    </w:p>
    <w:p w14:paraId="45798B38" w14:textId="038572D8"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6.2.1</w:t>
      </w:r>
      <w:r>
        <w:rPr>
          <w:rFonts w:asciiTheme="minorHAnsi" w:eastAsiaTheme="minorEastAsia" w:hAnsiTheme="minorHAnsi" w:cstheme="minorBidi"/>
          <w:kern w:val="2"/>
          <w:sz w:val="22"/>
          <w:szCs w:val="22"/>
          <w14:ligatures w14:val="standardContextual"/>
        </w:rPr>
        <w:tab/>
      </w:r>
      <w:r w:rsidRPr="003F05AE">
        <w:rPr>
          <w:lang w:val="en-US"/>
        </w:rPr>
        <w:t>General</w:t>
      </w:r>
      <w:r>
        <w:tab/>
      </w:r>
      <w:r>
        <w:fldChar w:fldCharType="begin" w:fldLock="1"/>
      </w:r>
      <w:r>
        <w:instrText xml:space="preserve"> PAGEREF _Toc177721375 \h </w:instrText>
      </w:r>
      <w:r>
        <w:fldChar w:fldCharType="separate"/>
      </w:r>
      <w:r>
        <w:t>28</w:t>
      </w:r>
      <w:r>
        <w:fldChar w:fldCharType="end"/>
      </w:r>
    </w:p>
    <w:p w14:paraId="62DEB29E" w14:textId="5E653412"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6.2.2</w:t>
      </w:r>
      <w:r>
        <w:rPr>
          <w:rFonts w:asciiTheme="minorHAnsi" w:eastAsiaTheme="minorEastAsia" w:hAnsiTheme="minorHAnsi" w:cstheme="minorBidi"/>
          <w:kern w:val="2"/>
          <w:sz w:val="22"/>
          <w:szCs w:val="22"/>
          <w14:ligatures w14:val="standardContextual"/>
        </w:rPr>
        <w:tab/>
      </w:r>
      <w:r w:rsidRPr="003F05AE">
        <w:rPr>
          <w:lang w:val="en-US"/>
        </w:rPr>
        <w:t>Local MBS service</w:t>
      </w:r>
      <w:r>
        <w:tab/>
      </w:r>
      <w:r>
        <w:fldChar w:fldCharType="begin" w:fldLock="1"/>
      </w:r>
      <w:r>
        <w:instrText xml:space="preserve"> PAGEREF _Toc177721376 \h </w:instrText>
      </w:r>
      <w:r>
        <w:fldChar w:fldCharType="separate"/>
      </w:r>
      <w:r>
        <w:t>28</w:t>
      </w:r>
      <w:r>
        <w:fldChar w:fldCharType="end"/>
      </w:r>
    </w:p>
    <w:p w14:paraId="147737FC" w14:textId="50FE1E63"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_Toc177721377 \h </w:instrText>
      </w:r>
      <w:r>
        <w:fldChar w:fldCharType="separate"/>
      </w:r>
      <w:r>
        <w:t>29</w:t>
      </w:r>
      <w:r>
        <w:fldChar w:fldCharType="end"/>
      </w:r>
    </w:p>
    <w:p w14:paraId="3CAB7731" w14:textId="322DC079"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6.2.4</w:t>
      </w:r>
      <w:r>
        <w:rPr>
          <w:rFonts w:asciiTheme="minorHAnsi" w:eastAsiaTheme="minorEastAsia" w:hAnsiTheme="minorHAnsi" w:cstheme="minorBidi"/>
          <w:kern w:val="2"/>
          <w:sz w:val="22"/>
          <w:szCs w:val="22"/>
          <w14:ligatures w14:val="standardContextual"/>
        </w:rPr>
        <w:tab/>
      </w:r>
      <w:r w:rsidRPr="003F05AE">
        <w:rPr>
          <w:rFonts w:eastAsia="DengXian"/>
        </w:rPr>
        <w:t>Void</w:t>
      </w:r>
      <w:r>
        <w:tab/>
      </w:r>
      <w:r>
        <w:fldChar w:fldCharType="begin" w:fldLock="1"/>
      </w:r>
      <w:r>
        <w:instrText xml:space="preserve"> PAGEREF _Toc177721378 \h </w:instrText>
      </w:r>
      <w:r>
        <w:fldChar w:fldCharType="separate"/>
      </w:r>
      <w:r>
        <w:t>29</w:t>
      </w:r>
      <w:r>
        <w:fldChar w:fldCharType="end"/>
      </w:r>
    </w:p>
    <w:p w14:paraId="190878EE" w14:textId="25F2C14C"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6.2.5</w:t>
      </w:r>
      <w:r>
        <w:rPr>
          <w:rFonts w:asciiTheme="minorHAnsi" w:eastAsiaTheme="minorEastAsia" w:hAnsiTheme="minorHAnsi" w:cstheme="minorBidi"/>
          <w:kern w:val="2"/>
          <w:sz w:val="22"/>
          <w:szCs w:val="22"/>
          <w14:ligatures w14:val="standardContextual"/>
        </w:rPr>
        <w:tab/>
      </w:r>
      <w:r w:rsidRPr="003F05AE">
        <w:rPr>
          <w:rFonts w:eastAsia="DengXian"/>
        </w:rPr>
        <w:t>Void</w:t>
      </w:r>
      <w:r>
        <w:tab/>
      </w:r>
      <w:r>
        <w:fldChar w:fldCharType="begin" w:fldLock="1"/>
      </w:r>
      <w:r>
        <w:instrText xml:space="preserve"> PAGEREF _Toc177721379 \h </w:instrText>
      </w:r>
      <w:r>
        <w:fldChar w:fldCharType="separate"/>
      </w:r>
      <w:r>
        <w:t>29</w:t>
      </w:r>
      <w:r>
        <w:fldChar w:fldCharType="end"/>
      </w:r>
    </w:p>
    <w:p w14:paraId="75140C0A" w14:textId="582E7F3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_Toc177721380 \h </w:instrText>
      </w:r>
      <w:r>
        <w:fldChar w:fldCharType="separate"/>
      </w:r>
      <w:r>
        <w:t>30</w:t>
      </w:r>
      <w:r>
        <w:fldChar w:fldCharType="end"/>
      </w:r>
    </w:p>
    <w:p w14:paraId="1D1EC3B6" w14:textId="00392C56" w:rsidR="00534985" w:rsidRDefault="0053498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_Toc177721381 \h </w:instrText>
      </w:r>
      <w:r>
        <w:fldChar w:fldCharType="separate"/>
      </w:r>
      <w:r>
        <w:t>30</w:t>
      </w:r>
      <w:r>
        <w:fldChar w:fldCharType="end"/>
      </w:r>
    </w:p>
    <w:p w14:paraId="4046DC22" w14:textId="6C4410CA" w:rsidR="00534985" w:rsidRDefault="0053498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_Toc177721382 \h </w:instrText>
      </w:r>
      <w:r>
        <w:fldChar w:fldCharType="separate"/>
      </w:r>
      <w:r>
        <w:t>30</w:t>
      </w:r>
      <w:r>
        <w:fldChar w:fldCharType="end"/>
      </w:r>
    </w:p>
    <w:p w14:paraId="7977D4F9" w14:textId="397708A9"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_Toc177721383 \h </w:instrText>
      </w:r>
      <w:r>
        <w:fldChar w:fldCharType="separate"/>
      </w:r>
      <w:r>
        <w:t>31</w:t>
      </w:r>
      <w:r>
        <w:fldChar w:fldCharType="end"/>
      </w:r>
    </w:p>
    <w:p w14:paraId="05323F62" w14:textId="24BE5FBD" w:rsidR="00534985" w:rsidRDefault="0053498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_Toc177721384 \h </w:instrText>
      </w:r>
      <w:r>
        <w:fldChar w:fldCharType="separate"/>
      </w:r>
      <w:r>
        <w:t>31</w:t>
      </w:r>
      <w:r>
        <w:fldChar w:fldCharType="end"/>
      </w:r>
    </w:p>
    <w:p w14:paraId="73B64DDE" w14:textId="12003910" w:rsidR="00534985" w:rsidRDefault="0053498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_Toc177721385 \h </w:instrText>
      </w:r>
      <w:r>
        <w:fldChar w:fldCharType="separate"/>
      </w:r>
      <w:r>
        <w:t>31</w:t>
      </w:r>
      <w:r>
        <w:fldChar w:fldCharType="end"/>
      </w:r>
    </w:p>
    <w:p w14:paraId="33D6317D" w14:textId="5A5DD574" w:rsidR="00534985" w:rsidRDefault="00534985">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_Toc177721386 \h </w:instrText>
      </w:r>
      <w:r>
        <w:fldChar w:fldCharType="separate"/>
      </w:r>
      <w:r>
        <w:t>32</w:t>
      </w:r>
      <w:r>
        <w:fldChar w:fldCharType="end"/>
      </w:r>
    </w:p>
    <w:p w14:paraId="3B355B5B" w14:textId="6464D840"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_Toc177721387 \h </w:instrText>
      </w:r>
      <w:r>
        <w:fldChar w:fldCharType="separate"/>
      </w:r>
      <w:r>
        <w:t>32</w:t>
      </w:r>
      <w:r>
        <w:fldChar w:fldCharType="end"/>
      </w:r>
    </w:p>
    <w:p w14:paraId="08FE8ED3" w14:textId="41884E61" w:rsidR="00534985" w:rsidRDefault="00534985">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_Toc177721388 \h </w:instrText>
      </w:r>
      <w:r>
        <w:fldChar w:fldCharType="separate"/>
      </w:r>
      <w:r>
        <w:t>32</w:t>
      </w:r>
      <w:r>
        <w:fldChar w:fldCharType="end"/>
      </w:r>
    </w:p>
    <w:p w14:paraId="28B9E32F" w14:textId="4143C5B5" w:rsidR="00534985" w:rsidRDefault="0053498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_Toc177721389 \h </w:instrText>
      </w:r>
      <w:r>
        <w:fldChar w:fldCharType="separate"/>
      </w:r>
      <w:r>
        <w:t>32</w:t>
      </w:r>
      <w:r>
        <w:fldChar w:fldCharType="end"/>
      </w:r>
    </w:p>
    <w:p w14:paraId="7E4D5431" w14:textId="124885E2" w:rsidR="00534985" w:rsidRDefault="0053498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_Toc177721390 \h </w:instrText>
      </w:r>
      <w:r>
        <w:fldChar w:fldCharType="separate"/>
      </w:r>
      <w:r>
        <w:t>32</w:t>
      </w:r>
      <w:r>
        <w:fldChar w:fldCharType="end"/>
      </w:r>
    </w:p>
    <w:p w14:paraId="77A3DEFF" w14:textId="7CF48052" w:rsidR="00534985" w:rsidRDefault="0053498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_Toc177721391 \h </w:instrText>
      </w:r>
      <w:r>
        <w:fldChar w:fldCharType="separate"/>
      </w:r>
      <w:r>
        <w:t>32</w:t>
      </w:r>
      <w:r>
        <w:fldChar w:fldCharType="end"/>
      </w:r>
    </w:p>
    <w:p w14:paraId="64AEDEEF" w14:textId="20D9FF67" w:rsidR="00534985" w:rsidRDefault="00534985">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Associated Session ID</w:t>
      </w:r>
      <w:r>
        <w:tab/>
      </w:r>
      <w:r>
        <w:fldChar w:fldCharType="begin" w:fldLock="1"/>
      </w:r>
      <w:r>
        <w:instrText xml:space="preserve"> PAGEREF _Toc177721392 \h </w:instrText>
      </w:r>
      <w:r>
        <w:fldChar w:fldCharType="separate"/>
      </w:r>
      <w:r>
        <w:t>33</w:t>
      </w:r>
      <w:r>
        <w:fldChar w:fldCharType="end"/>
      </w:r>
    </w:p>
    <w:p w14:paraId="23AB723C" w14:textId="68C90A38"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_Toc177721393 \h </w:instrText>
      </w:r>
      <w:r>
        <w:fldChar w:fldCharType="separate"/>
      </w:r>
      <w:r>
        <w:t>33</w:t>
      </w:r>
      <w:r>
        <w:fldChar w:fldCharType="end"/>
      </w:r>
    </w:p>
    <w:p w14:paraId="034A217F" w14:textId="6FF50964"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_Toc177721394 \h </w:instrText>
      </w:r>
      <w:r>
        <w:fldChar w:fldCharType="separate"/>
      </w:r>
      <w:r>
        <w:t>34</w:t>
      </w:r>
      <w:r>
        <w:fldChar w:fldCharType="end"/>
      </w:r>
    </w:p>
    <w:p w14:paraId="4DF3B35E" w14:textId="79EB7282"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_Toc177721395 \h </w:instrText>
      </w:r>
      <w:r>
        <w:fldChar w:fldCharType="separate"/>
      </w:r>
      <w:r>
        <w:t>36</w:t>
      </w:r>
      <w:r>
        <w:fldChar w:fldCharType="end"/>
      </w:r>
    </w:p>
    <w:p w14:paraId="1934F9C4" w14:textId="50A5DB14" w:rsidR="00534985" w:rsidRDefault="00534985">
      <w:pPr>
        <w:pStyle w:val="TOC2"/>
        <w:rPr>
          <w:rFonts w:asciiTheme="minorHAnsi" w:eastAsiaTheme="minorEastAsia" w:hAnsiTheme="minorHAnsi" w:cstheme="minorBidi"/>
          <w:kern w:val="2"/>
          <w:sz w:val="22"/>
          <w:szCs w:val="22"/>
          <w14:ligatures w14:val="standardContextual"/>
        </w:rPr>
      </w:pPr>
      <w:r w:rsidRPr="003F05AE">
        <w:rPr>
          <w:lang w:val="fr-FR" w:eastAsia="ko-KR"/>
        </w:rPr>
        <w:t>6.9</w:t>
      </w:r>
      <w:r>
        <w:rPr>
          <w:rFonts w:asciiTheme="minorHAnsi" w:eastAsiaTheme="minorEastAsia" w:hAnsiTheme="minorHAnsi" w:cstheme="minorBidi"/>
          <w:kern w:val="2"/>
          <w:sz w:val="22"/>
          <w:szCs w:val="22"/>
          <w14:ligatures w14:val="standardContextual"/>
        </w:rPr>
        <w:tab/>
      </w:r>
      <w:r w:rsidRPr="003F05AE">
        <w:rPr>
          <w:lang w:val="fr-FR" w:eastAsia="ko-KR"/>
        </w:rPr>
        <w:t>MBS Session Context</w:t>
      </w:r>
      <w:r>
        <w:tab/>
      </w:r>
      <w:r>
        <w:fldChar w:fldCharType="begin" w:fldLock="1"/>
      </w:r>
      <w:r>
        <w:instrText xml:space="preserve"> PAGEREF _Toc177721396 \h </w:instrText>
      </w:r>
      <w:r>
        <w:fldChar w:fldCharType="separate"/>
      </w:r>
      <w:r>
        <w:t>36</w:t>
      </w:r>
      <w:r>
        <w:fldChar w:fldCharType="end"/>
      </w:r>
    </w:p>
    <w:p w14:paraId="205E8BCD" w14:textId="6C548CE1" w:rsidR="00534985" w:rsidRDefault="00534985">
      <w:pPr>
        <w:pStyle w:val="TOC3"/>
        <w:rPr>
          <w:rFonts w:asciiTheme="minorHAnsi" w:eastAsiaTheme="minorEastAsia" w:hAnsiTheme="minorHAnsi" w:cstheme="minorBidi"/>
          <w:kern w:val="2"/>
          <w:sz w:val="22"/>
          <w:szCs w:val="22"/>
          <w14:ligatures w14:val="standardContextual"/>
        </w:rPr>
      </w:pPr>
      <w:r w:rsidRPr="003F05AE">
        <w:rPr>
          <w:lang w:val="fr-FR"/>
        </w:rPr>
        <w:t>6.9.1</w:t>
      </w:r>
      <w:r>
        <w:rPr>
          <w:rFonts w:asciiTheme="minorHAnsi" w:eastAsiaTheme="minorEastAsia" w:hAnsiTheme="minorHAnsi" w:cstheme="minorBidi"/>
          <w:kern w:val="2"/>
          <w:sz w:val="22"/>
          <w:szCs w:val="22"/>
          <w14:ligatures w14:val="standardContextual"/>
        </w:rPr>
        <w:tab/>
      </w:r>
      <w:r w:rsidRPr="003F05AE">
        <w:rPr>
          <w:lang w:val="fr-FR"/>
        </w:rPr>
        <w:t>MBS Session Context</w:t>
      </w:r>
      <w:r>
        <w:tab/>
      </w:r>
      <w:r>
        <w:fldChar w:fldCharType="begin" w:fldLock="1"/>
      </w:r>
      <w:r>
        <w:instrText xml:space="preserve"> PAGEREF _Toc177721397 \h </w:instrText>
      </w:r>
      <w:r>
        <w:fldChar w:fldCharType="separate"/>
      </w:r>
      <w:r>
        <w:t>36</w:t>
      </w:r>
      <w:r>
        <w:fldChar w:fldCharType="end"/>
      </w:r>
    </w:p>
    <w:p w14:paraId="662608C5" w14:textId="461939DE" w:rsidR="00534985" w:rsidRDefault="00534985">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_Toc177721398 \h </w:instrText>
      </w:r>
      <w:r>
        <w:fldChar w:fldCharType="separate"/>
      </w:r>
      <w:r>
        <w:t>38</w:t>
      </w:r>
      <w:r>
        <w:fldChar w:fldCharType="end"/>
      </w:r>
    </w:p>
    <w:p w14:paraId="5C2B4A7A" w14:textId="5BDF29F2" w:rsidR="00534985" w:rsidRDefault="00534985">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_Toc177721399 \h </w:instrText>
      </w:r>
      <w:r>
        <w:fldChar w:fldCharType="separate"/>
      </w:r>
      <w:r>
        <w:t>38</w:t>
      </w:r>
      <w:r>
        <w:fldChar w:fldCharType="end"/>
      </w:r>
    </w:p>
    <w:p w14:paraId="03D50D28" w14:textId="7B77B0FC" w:rsidR="00534985" w:rsidRDefault="00534985">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_Toc177721400 \h </w:instrText>
      </w:r>
      <w:r>
        <w:fldChar w:fldCharType="separate"/>
      </w:r>
      <w:r>
        <w:t>39</w:t>
      </w:r>
      <w:r>
        <w:fldChar w:fldCharType="end"/>
      </w:r>
    </w:p>
    <w:p w14:paraId="1F665B0D" w14:textId="27F4A562"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_Toc177721401 \h </w:instrText>
      </w:r>
      <w:r>
        <w:fldChar w:fldCharType="separate"/>
      </w:r>
      <w:r>
        <w:t>39</w:t>
      </w:r>
      <w:r>
        <w:fldChar w:fldCharType="end"/>
      </w:r>
    </w:p>
    <w:p w14:paraId="34BFB8F2" w14:textId="7C3DA15B"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_Toc177721402 \h </w:instrText>
      </w:r>
      <w:r>
        <w:fldChar w:fldCharType="separate"/>
      </w:r>
      <w:r>
        <w:t>40</w:t>
      </w:r>
      <w:r>
        <w:fldChar w:fldCharType="end"/>
      </w:r>
    </w:p>
    <w:p w14:paraId="3A26F0BC" w14:textId="0E687B17"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_Toc177721403 \h </w:instrText>
      </w:r>
      <w:r>
        <w:fldChar w:fldCharType="separate"/>
      </w:r>
      <w:r>
        <w:t>41</w:t>
      </w:r>
      <w:r>
        <w:fldChar w:fldCharType="end"/>
      </w:r>
    </w:p>
    <w:p w14:paraId="02EE2774" w14:textId="64727265"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_Toc177721404 \h </w:instrText>
      </w:r>
      <w:r>
        <w:fldChar w:fldCharType="separate"/>
      </w:r>
      <w:r>
        <w:t>41</w:t>
      </w:r>
      <w:r>
        <w:fldChar w:fldCharType="end"/>
      </w:r>
    </w:p>
    <w:p w14:paraId="056C47BD" w14:textId="7D270706"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Group Message Delivery</w:t>
      </w:r>
      <w:r>
        <w:tab/>
      </w:r>
      <w:r>
        <w:fldChar w:fldCharType="begin" w:fldLock="1"/>
      </w:r>
      <w:r>
        <w:instrText xml:space="preserve"> PAGEREF _Toc177721405 \h </w:instrText>
      </w:r>
      <w:r>
        <w:fldChar w:fldCharType="separate"/>
      </w:r>
      <w:r>
        <w:t>42</w:t>
      </w:r>
      <w:r>
        <w:fldChar w:fldCharType="end"/>
      </w:r>
    </w:p>
    <w:p w14:paraId="2608D2CA" w14:textId="73CA2E70"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Support of MBS data reception for UEs using power saving functions</w:t>
      </w:r>
      <w:r>
        <w:tab/>
      </w:r>
      <w:r>
        <w:fldChar w:fldCharType="begin" w:fldLock="1"/>
      </w:r>
      <w:r>
        <w:instrText xml:space="preserve"> PAGEREF _Toc177721406 \h </w:instrText>
      </w:r>
      <w:r>
        <w:fldChar w:fldCharType="separate"/>
      </w:r>
      <w:r>
        <w:t>42</w:t>
      </w:r>
      <w:r>
        <w:fldChar w:fldCharType="end"/>
      </w:r>
    </w:p>
    <w:p w14:paraId="3B8B5189" w14:textId="28C56D78"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6.17</w:t>
      </w:r>
      <w:r>
        <w:rPr>
          <w:rFonts w:asciiTheme="minorHAnsi" w:eastAsiaTheme="minorEastAsia" w:hAnsiTheme="minorHAnsi" w:cstheme="minorBidi"/>
          <w:kern w:val="2"/>
          <w:sz w:val="22"/>
          <w:szCs w:val="22"/>
          <w14:ligatures w14:val="standardContextual"/>
        </w:rPr>
        <w:tab/>
      </w:r>
      <w:r>
        <w:rPr>
          <w:lang w:eastAsia="ko-KR"/>
        </w:rPr>
        <w:t>Support of Multicast MBS session data reception in UE with RRC_INACTIVE state</w:t>
      </w:r>
      <w:r>
        <w:tab/>
      </w:r>
      <w:r>
        <w:fldChar w:fldCharType="begin" w:fldLock="1"/>
      </w:r>
      <w:r>
        <w:instrText xml:space="preserve"> PAGEREF _Toc177721407 \h </w:instrText>
      </w:r>
      <w:r>
        <w:fldChar w:fldCharType="separate"/>
      </w:r>
      <w:r>
        <w:t>43</w:t>
      </w:r>
      <w:r>
        <w:fldChar w:fldCharType="end"/>
      </w:r>
    </w:p>
    <w:p w14:paraId="6AC3CE45" w14:textId="4355EA96"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6.18</w:t>
      </w:r>
      <w:r>
        <w:rPr>
          <w:rFonts w:asciiTheme="minorHAnsi" w:eastAsiaTheme="minorEastAsia" w:hAnsiTheme="minorHAnsi" w:cstheme="minorBidi"/>
          <w:kern w:val="2"/>
          <w:sz w:val="22"/>
          <w:szCs w:val="22"/>
          <w14:ligatures w14:val="standardContextual"/>
        </w:rPr>
        <w:tab/>
      </w:r>
      <w:r>
        <w:rPr>
          <w:lang w:eastAsia="ko-KR"/>
        </w:rPr>
        <w:t>Resource sharing across broadcast MBS Sessions during network sharing</w:t>
      </w:r>
      <w:r>
        <w:tab/>
      </w:r>
      <w:r>
        <w:fldChar w:fldCharType="begin" w:fldLock="1"/>
      </w:r>
      <w:r>
        <w:instrText xml:space="preserve"> PAGEREF _Toc177721408 \h </w:instrText>
      </w:r>
      <w:r>
        <w:fldChar w:fldCharType="separate"/>
      </w:r>
      <w:r>
        <w:t>44</w:t>
      </w:r>
      <w:r>
        <w:fldChar w:fldCharType="end"/>
      </w:r>
    </w:p>
    <w:p w14:paraId="74CD18F6" w14:textId="51664D5E"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6.19</w:t>
      </w:r>
      <w:r>
        <w:rPr>
          <w:rFonts w:asciiTheme="minorHAnsi" w:eastAsiaTheme="minorEastAsia" w:hAnsiTheme="minorHAnsi" w:cstheme="minorBidi"/>
          <w:kern w:val="2"/>
          <w:sz w:val="22"/>
          <w:szCs w:val="22"/>
          <w14:ligatures w14:val="standardContextual"/>
        </w:rPr>
        <w:tab/>
      </w:r>
      <w:r>
        <w:rPr>
          <w:lang w:eastAsia="ko-KR"/>
        </w:rPr>
        <w:t>Support of Broadcast MBS Session Intended for NR RedCap UEs</w:t>
      </w:r>
      <w:r>
        <w:tab/>
      </w:r>
      <w:r>
        <w:fldChar w:fldCharType="begin" w:fldLock="1"/>
      </w:r>
      <w:r>
        <w:instrText xml:space="preserve"> PAGEREF _Toc177721409 \h </w:instrText>
      </w:r>
      <w:r>
        <w:fldChar w:fldCharType="separate"/>
      </w:r>
      <w:r>
        <w:t>45</w:t>
      </w:r>
      <w:r>
        <w:fldChar w:fldCharType="end"/>
      </w:r>
    </w:p>
    <w:p w14:paraId="7B4384C8" w14:textId="683A914D"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6.20</w:t>
      </w:r>
      <w:r>
        <w:rPr>
          <w:rFonts w:asciiTheme="minorHAnsi" w:eastAsiaTheme="minorEastAsia" w:hAnsiTheme="minorHAnsi" w:cstheme="minorBidi"/>
          <w:kern w:val="2"/>
          <w:sz w:val="22"/>
          <w:szCs w:val="22"/>
          <w14:ligatures w14:val="standardContextual"/>
        </w:rPr>
        <w:tab/>
      </w:r>
      <w:r>
        <w:rPr>
          <w:lang w:eastAsia="ko-KR"/>
        </w:rPr>
        <w:t>QoE Measurement Collection Support for MBS</w:t>
      </w:r>
      <w:r>
        <w:tab/>
      </w:r>
      <w:r>
        <w:fldChar w:fldCharType="begin" w:fldLock="1"/>
      </w:r>
      <w:r>
        <w:instrText xml:space="preserve"> PAGEREF _Toc177721410 \h </w:instrText>
      </w:r>
      <w:r>
        <w:fldChar w:fldCharType="separate"/>
      </w:r>
      <w:r>
        <w:t>45</w:t>
      </w:r>
      <w:r>
        <w:fldChar w:fldCharType="end"/>
      </w:r>
    </w:p>
    <w:p w14:paraId="6849F0C1" w14:textId="556AB30D" w:rsidR="00534985" w:rsidRDefault="00534985">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_Toc177721411 \h </w:instrText>
      </w:r>
      <w:r>
        <w:fldChar w:fldCharType="separate"/>
      </w:r>
      <w:r>
        <w:t>46</w:t>
      </w:r>
      <w:r>
        <w:fldChar w:fldCharType="end"/>
      </w:r>
    </w:p>
    <w:p w14:paraId="77A5FEF1" w14:textId="1A0D0259"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_Toc177721412 \h </w:instrText>
      </w:r>
      <w:r>
        <w:fldChar w:fldCharType="separate"/>
      </w:r>
      <w:r>
        <w:t>46</w:t>
      </w:r>
      <w:r>
        <w:fldChar w:fldCharType="end"/>
      </w:r>
    </w:p>
    <w:p w14:paraId="363253CB" w14:textId="43B38E44"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_Toc177721413 \h </w:instrText>
      </w:r>
      <w:r>
        <w:fldChar w:fldCharType="separate"/>
      </w:r>
      <w:r>
        <w:t>46</w:t>
      </w:r>
      <w:r>
        <w:fldChar w:fldCharType="end"/>
      </w:r>
    </w:p>
    <w:p w14:paraId="43C5707B" w14:textId="73D7F340" w:rsidR="00534985" w:rsidRDefault="00534985">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_Toc177721414 \h </w:instrText>
      </w:r>
      <w:r>
        <w:fldChar w:fldCharType="separate"/>
      </w:r>
      <w:r>
        <w:t>46</w:t>
      </w:r>
      <w:r>
        <w:fldChar w:fldCharType="end"/>
      </w:r>
    </w:p>
    <w:p w14:paraId="08790171" w14:textId="38F2F025" w:rsidR="00534985" w:rsidRDefault="00534985">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_Toc177721415 \h </w:instrText>
      </w:r>
      <w:r>
        <w:fldChar w:fldCharType="separate"/>
      </w:r>
      <w:r>
        <w:t>46</w:t>
      </w:r>
      <w:r>
        <w:fldChar w:fldCharType="end"/>
      </w:r>
    </w:p>
    <w:p w14:paraId="25390EF7" w14:textId="32326825" w:rsidR="00534985" w:rsidRDefault="00534985">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_Toc177721416 \h </w:instrText>
      </w:r>
      <w:r>
        <w:fldChar w:fldCharType="separate"/>
      </w:r>
      <w:r>
        <w:t>50</w:t>
      </w:r>
      <w:r>
        <w:fldChar w:fldCharType="end"/>
      </w:r>
    </w:p>
    <w:p w14:paraId="18FFD514" w14:textId="44C6F21C" w:rsidR="00534985" w:rsidRDefault="00534985">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_Toc177721417 \h </w:instrText>
      </w:r>
      <w:r>
        <w:fldChar w:fldCharType="separate"/>
      </w:r>
      <w:r>
        <w:t>54</w:t>
      </w:r>
      <w:r>
        <w:fldChar w:fldCharType="end"/>
      </w:r>
    </w:p>
    <w:p w14:paraId="299E0E59" w14:textId="62843DB2" w:rsidR="00534985" w:rsidRDefault="00534985">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_Toc177721418 \h </w:instrText>
      </w:r>
      <w:r>
        <w:fldChar w:fldCharType="separate"/>
      </w:r>
      <w:r>
        <w:t>55</w:t>
      </w:r>
      <w:r>
        <w:fldChar w:fldCharType="end"/>
      </w:r>
    </w:p>
    <w:p w14:paraId="2F993B02" w14:textId="5014D876" w:rsidR="00534985" w:rsidRDefault="00534985">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_Toc177721419 \h </w:instrText>
      </w:r>
      <w:r>
        <w:fldChar w:fldCharType="separate"/>
      </w:r>
      <w:r>
        <w:t>57</w:t>
      </w:r>
      <w:r>
        <w:fldChar w:fldCharType="end"/>
      </w:r>
    </w:p>
    <w:p w14:paraId="24798AEE" w14:textId="38A0226C" w:rsidR="00534985" w:rsidRDefault="00534985">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_Toc177721420 \h </w:instrText>
      </w:r>
      <w:r>
        <w:fldChar w:fldCharType="separate"/>
      </w:r>
      <w:r>
        <w:t>58</w:t>
      </w:r>
      <w:r>
        <w:fldChar w:fldCharType="end"/>
      </w:r>
    </w:p>
    <w:p w14:paraId="65D37FB6" w14:textId="69DA08F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_Toc177721421 \h </w:instrText>
      </w:r>
      <w:r>
        <w:fldChar w:fldCharType="separate"/>
      </w:r>
      <w:r>
        <w:t>60</w:t>
      </w:r>
      <w:r>
        <w:fldChar w:fldCharType="end"/>
      </w:r>
    </w:p>
    <w:p w14:paraId="7DD74C3E" w14:textId="6757C138"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_Toc177721422 \h </w:instrText>
      </w:r>
      <w:r>
        <w:fldChar w:fldCharType="separate"/>
      </w:r>
      <w:r>
        <w:t>61</w:t>
      </w:r>
      <w:r>
        <w:fldChar w:fldCharType="end"/>
      </w:r>
    </w:p>
    <w:p w14:paraId="4794F2A4" w14:textId="485E2EFD"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_Toc177721423 \h </w:instrText>
      </w:r>
      <w:r>
        <w:fldChar w:fldCharType="separate"/>
      </w:r>
      <w:r>
        <w:t>61</w:t>
      </w:r>
      <w:r>
        <w:fldChar w:fldCharType="end"/>
      </w:r>
    </w:p>
    <w:p w14:paraId="382D4AD4" w14:textId="2FE2EB98"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_Toc177721424 \h </w:instrText>
      </w:r>
      <w:r>
        <w:fldChar w:fldCharType="separate"/>
      </w:r>
      <w:r>
        <w:t>61</w:t>
      </w:r>
      <w:r>
        <w:fldChar w:fldCharType="end"/>
      </w:r>
    </w:p>
    <w:p w14:paraId="3C9C8B45" w14:textId="1E8EB174"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_Toc177721425 \h </w:instrText>
      </w:r>
      <w:r>
        <w:fldChar w:fldCharType="separate"/>
      </w:r>
      <w:r>
        <w:t>61</w:t>
      </w:r>
      <w:r>
        <w:fldChar w:fldCharType="end"/>
      </w:r>
    </w:p>
    <w:p w14:paraId="5C97B141" w14:textId="47DFA0E0"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_Toc177721426 \h </w:instrText>
      </w:r>
      <w:r>
        <w:fldChar w:fldCharType="separate"/>
      </w:r>
      <w:r>
        <w:t>62</w:t>
      </w:r>
      <w:r>
        <w:fldChar w:fldCharType="end"/>
      </w:r>
    </w:p>
    <w:p w14:paraId="4277E6A0" w14:textId="781AC8B1"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_Toc177721427 \h </w:instrText>
      </w:r>
      <w:r>
        <w:fldChar w:fldCharType="separate"/>
      </w:r>
      <w:r>
        <w:t>62</w:t>
      </w:r>
      <w:r>
        <w:fldChar w:fldCharType="end"/>
      </w:r>
    </w:p>
    <w:p w14:paraId="0CD76411" w14:textId="73BE752E"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_Toc177721428 \h </w:instrText>
      </w:r>
      <w:r>
        <w:fldChar w:fldCharType="separate"/>
      </w:r>
      <w:r>
        <w:t>67</w:t>
      </w:r>
      <w:r>
        <w:fldChar w:fldCharType="end"/>
      </w:r>
    </w:p>
    <w:p w14:paraId="3E268EC8" w14:textId="60FB874C"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_Toc177721429 \h </w:instrText>
      </w:r>
      <w:r>
        <w:fldChar w:fldCharType="separate"/>
      </w:r>
      <w:r>
        <w:t>68</w:t>
      </w:r>
      <w:r>
        <w:fldChar w:fldCharType="end"/>
      </w:r>
    </w:p>
    <w:p w14:paraId="684067BE" w14:textId="184293BC"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_Toc177721430 \h </w:instrText>
      </w:r>
      <w:r>
        <w:fldChar w:fldCharType="separate"/>
      </w:r>
      <w:r>
        <w:t>68</w:t>
      </w:r>
      <w:r>
        <w:fldChar w:fldCharType="end"/>
      </w:r>
    </w:p>
    <w:p w14:paraId="09D8E31B" w14:textId="794D430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_Toc177721431 \h </w:instrText>
      </w:r>
      <w:r>
        <w:fldChar w:fldCharType="separate"/>
      </w:r>
      <w:r>
        <w:t>68</w:t>
      </w:r>
      <w:r>
        <w:fldChar w:fldCharType="end"/>
      </w:r>
    </w:p>
    <w:p w14:paraId="608D38AE" w14:textId="1ED80530" w:rsidR="00534985" w:rsidRDefault="00534985">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3F05AE">
        <w:rPr>
          <w:rFonts w:eastAsia="DengXian"/>
          <w:lang w:eastAsia="zh-CN"/>
        </w:rPr>
        <w:t>Multicast session leave requested by the network or MBS session release</w:t>
      </w:r>
      <w:r>
        <w:tab/>
      </w:r>
      <w:r>
        <w:fldChar w:fldCharType="begin" w:fldLock="1"/>
      </w:r>
      <w:r>
        <w:instrText xml:space="preserve"> PAGEREF _Toc177721432 \h </w:instrText>
      </w:r>
      <w:r>
        <w:fldChar w:fldCharType="separate"/>
      </w:r>
      <w:r>
        <w:t>70</w:t>
      </w:r>
      <w:r>
        <w:fldChar w:fldCharType="end"/>
      </w:r>
    </w:p>
    <w:p w14:paraId="24C45C0E" w14:textId="5A891C8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_Toc177721433 \h </w:instrText>
      </w:r>
      <w:r>
        <w:fldChar w:fldCharType="separate"/>
      </w:r>
      <w:r>
        <w:t>72</w:t>
      </w:r>
      <w:r>
        <w:fldChar w:fldCharType="end"/>
      </w:r>
    </w:p>
    <w:p w14:paraId="1C0C4DB2" w14:textId="197A2FC7"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_Toc177721434 \h </w:instrText>
      </w:r>
      <w:r>
        <w:fldChar w:fldCharType="separate"/>
      </w:r>
      <w:r>
        <w:t>73</w:t>
      </w:r>
      <w:r>
        <w:fldChar w:fldCharType="end"/>
      </w:r>
    </w:p>
    <w:p w14:paraId="1F0D5984" w14:textId="72794914"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_Toc177721435 \h </w:instrText>
      </w:r>
      <w:r>
        <w:fldChar w:fldCharType="separate"/>
      </w:r>
      <w:r>
        <w:t>73</w:t>
      </w:r>
      <w:r>
        <w:fldChar w:fldCharType="end"/>
      </w:r>
    </w:p>
    <w:p w14:paraId="5E2FEB1A" w14:textId="79E1E352"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_Toc177721436 \h </w:instrText>
      </w:r>
      <w:r>
        <w:fldChar w:fldCharType="separate"/>
      </w:r>
      <w:r>
        <w:t>73</w:t>
      </w:r>
      <w:r>
        <w:fldChar w:fldCharType="end"/>
      </w:r>
    </w:p>
    <w:p w14:paraId="6F5B2F97" w14:textId="14850392"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_Toc177721437 \h </w:instrText>
      </w:r>
      <w:r>
        <w:fldChar w:fldCharType="separate"/>
      </w:r>
      <w:r>
        <w:t>75</w:t>
      </w:r>
      <w:r>
        <w:fldChar w:fldCharType="end"/>
      </w:r>
    </w:p>
    <w:p w14:paraId="183DAA52" w14:textId="7B429D84"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_Toc177721438 \h </w:instrText>
      </w:r>
      <w:r>
        <w:fldChar w:fldCharType="separate"/>
      </w:r>
      <w:r>
        <w:t>76</w:t>
      </w:r>
      <w:r>
        <w:fldChar w:fldCharType="end"/>
      </w:r>
    </w:p>
    <w:p w14:paraId="10BBC603" w14:textId="2CB7223C"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_Toc177721439 \h </w:instrText>
      </w:r>
      <w:r>
        <w:fldChar w:fldCharType="separate"/>
      </w:r>
      <w:r>
        <w:t>77</w:t>
      </w:r>
      <w:r>
        <w:fldChar w:fldCharType="end"/>
      </w:r>
    </w:p>
    <w:p w14:paraId="0EA819BD" w14:textId="34B7BC58"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_Toc177721440 \h </w:instrText>
      </w:r>
      <w:r>
        <w:fldChar w:fldCharType="separate"/>
      </w:r>
      <w:r>
        <w:t>77</w:t>
      </w:r>
      <w:r>
        <w:fldChar w:fldCharType="end"/>
      </w:r>
    </w:p>
    <w:p w14:paraId="61F0276C" w14:textId="4F3157DA"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RRC_INACTIVE procedure</w:t>
      </w:r>
      <w:r>
        <w:tab/>
      </w:r>
      <w:r>
        <w:fldChar w:fldCharType="begin" w:fldLock="1"/>
      </w:r>
      <w:r>
        <w:instrText xml:space="preserve"> PAGEREF _Toc177721441 \h </w:instrText>
      </w:r>
      <w:r>
        <w:fldChar w:fldCharType="separate"/>
      </w:r>
      <w:r>
        <w:t>78</w:t>
      </w:r>
      <w:r>
        <w:fldChar w:fldCharType="end"/>
      </w:r>
    </w:p>
    <w:p w14:paraId="55254A2D" w14:textId="387CFE2A"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7.2.3.8</w:t>
      </w:r>
      <w:r>
        <w:rPr>
          <w:rFonts w:asciiTheme="minorHAnsi" w:eastAsiaTheme="minorEastAsia" w:hAnsiTheme="minorHAnsi" w:cstheme="minorBidi"/>
          <w:kern w:val="2"/>
          <w:sz w:val="22"/>
          <w:szCs w:val="22"/>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_Toc177721442 \h </w:instrText>
      </w:r>
      <w:r>
        <w:fldChar w:fldCharType="separate"/>
      </w:r>
      <w:r>
        <w:t>78</w:t>
      </w:r>
      <w:r>
        <w:fldChar w:fldCharType="end"/>
      </w:r>
    </w:p>
    <w:p w14:paraId="129B886D" w14:textId="37966D89"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7.2.3.8.1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_Toc177721443 \h </w:instrText>
      </w:r>
      <w:r>
        <w:fldChar w:fldCharType="separate"/>
      </w:r>
      <w:r>
        <w:t>78</w:t>
      </w:r>
      <w:r>
        <w:fldChar w:fldCharType="end"/>
      </w:r>
    </w:p>
    <w:p w14:paraId="73CD7C89" w14:textId="1F4B298D" w:rsidR="00534985" w:rsidRDefault="00534985">
      <w:pPr>
        <w:pStyle w:val="TOC5"/>
        <w:rPr>
          <w:rFonts w:asciiTheme="minorHAnsi" w:eastAsiaTheme="minorEastAsia" w:hAnsiTheme="minorHAnsi" w:cstheme="minorBidi"/>
          <w:kern w:val="2"/>
          <w:sz w:val="22"/>
          <w:szCs w:val="22"/>
          <w14:ligatures w14:val="standardContextual"/>
        </w:rPr>
      </w:pPr>
      <w:r>
        <w:t>7.2.3.8.2</w:t>
      </w:r>
      <w:r>
        <w:rPr>
          <w:rFonts w:asciiTheme="minorHAnsi" w:eastAsiaTheme="minorEastAsia" w:hAnsiTheme="minorHAnsi" w:cstheme="minorBidi"/>
          <w:kern w:val="2"/>
          <w:sz w:val="22"/>
          <w:szCs w:val="22"/>
          <w14:ligatures w14:val="standardContextual"/>
        </w:rPr>
        <w:tab/>
      </w:r>
      <w:r>
        <w:t>Mobility of UE in RRC_INACTIVE state receiving MBS data within RNA</w:t>
      </w:r>
      <w:r>
        <w:tab/>
      </w:r>
      <w:r>
        <w:fldChar w:fldCharType="begin" w:fldLock="1"/>
      </w:r>
      <w:r>
        <w:instrText xml:space="preserve"> PAGEREF _Toc177721444 \h </w:instrText>
      </w:r>
      <w:r>
        <w:fldChar w:fldCharType="separate"/>
      </w:r>
      <w:r>
        <w:t>79</w:t>
      </w:r>
      <w:r>
        <w:fldChar w:fldCharType="end"/>
      </w:r>
    </w:p>
    <w:p w14:paraId="2D2F83CA" w14:textId="33A52B37" w:rsidR="00534985" w:rsidRDefault="00534985">
      <w:pPr>
        <w:pStyle w:val="TOC5"/>
        <w:rPr>
          <w:rFonts w:asciiTheme="minorHAnsi" w:eastAsiaTheme="minorEastAsia" w:hAnsiTheme="minorHAnsi" w:cstheme="minorBidi"/>
          <w:kern w:val="2"/>
          <w:sz w:val="22"/>
          <w:szCs w:val="22"/>
          <w14:ligatures w14:val="standardContextual"/>
        </w:rPr>
      </w:pPr>
      <w:r>
        <w:t>7.2.3.8.3</w:t>
      </w:r>
      <w:r>
        <w:rPr>
          <w:rFonts w:asciiTheme="minorHAnsi" w:eastAsiaTheme="minorEastAsia" w:hAnsiTheme="minorHAnsi" w:cstheme="minorBidi"/>
          <w:kern w:val="2"/>
          <w:sz w:val="22"/>
          <w:szCs w:val="22"/>
          <w14:ligatures w14:val="standardContextual"/>
        </w:rPr>
        <w:tab/>
      </w:r>
      <w:r>
        <w:t>Mobility of UE in RRC_INACTIVE state receiving MBS data out of RNA and within RA</w:t>
      </w:r>
      <w:r>
        <w:tab/>
      </w:r>
      <w:r>
        <w:fldChar w:fldCharType="begin" w:fldLock="1"/>
      </w:r>
      <w:r>
        <w:instrText xml:space="preserve"> PAGEREF _Toc177721445 \h </w:instrText>
      </w:r>
      <w:r>
        <w:fldChar w:fldCharType="separate"/>
      </w:r>
      <w:r>
        <w:t>79</w:t>
      </w:r>
      <w:r>
        <w:fldChar w:fldCharType="end"/>
      </w:r>
    </w:p>
    <w:p w14:paraId="12DFA524" w14:textId="6F63359A" w:rsidR="00534985" w:rsidRDefault="00534985">
      <w:pPr>
        <w:pStyle w:val="TOC5"/>
        <w:rPr>
          <w:rFonts w:asciiTheme="minorHAnsi" w:eastAsiaTheme="minorEastAsia" w:hAnsiTheme="minorHAnsi" w:cstheme="minorBidi"/>
          <w:kern w:val="2"/>
          <w:sz w:val="22"/>
          <w:szCs w:val="22"/>
          <w14:ligatures w14:val="standardContextual"/>
        </w:rPr>
      </w:pPr>
      <w:r>
        <w:t>7.2.3.8.4</w:t>
      </w:r>
      <w:r>
        <w:rPr>
          <w:rFonts w:asciiTheme="minorHAnsi" w:eastAsiaTheme="minorEastAsia" w:hAnsiTheme="minorHAnsi" w:cstheme="minorBidi"/>
          <w:kern w:val="2"/>
          <w:sz w:val="22"/>
          <w:szCs w:val="22"/>
          <w14:ligatures w14:val="standardContextual"/>
        </w:rPr>
        <w:tab/>
      </w:r>
      <w:r>
        <w:t>Mobility of UE in RRC_INACTIVE state receiving MBS data out of RA</w:t>
      </w:r>
      <w:r>
        <w:tab/>
      </w:r>
      <w:r>
        <w:fldChar w:fldCharType="begin" w:fldLock="1"/>
      </w:r>
      <w:r>
        <w:instrText xml:space="preserve"> PAGEREF _Toc177721446 \h </w:instrText>
      </w:r>
      <w:r>
        <w:fldChar w:fldCharType="separate"/>
      </w:r>
      <w:r>
        <w:t>79</w:t>
      </w:r>
      <w:r>
        <w:fldChar w:fldCharType="end"/>
      </w:r>
    </w:p>
    <w:p w14:paraId="28CF17DE" w14:textId="5023F3D5" w:rsidR="00534985" w:rsidRDefault="00534985">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_Toc177721447 \h </w:instrText>
      </w:r>
      <w:r>
        <w:fldChar w:fldCharType="separate"/>
      </w:r>
      <w:r>
        <w:t>79</w:t>
      </w:r>
      <w:r>
        <w:fldChar w:fldCharType="end"/>
      </w:r>
    </w:p>
    <w:p w14:paraId="2BD3658F" w14:textId="6627B70E"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lastRenderedPageBreak/>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_Toc177721448 \h </w:instrText>
      </w:r>
      <w:r>
        <w:fldChar w:fldCharType="separate"/>
      </w:r>
      <w:r>
        <w:t>79</w:t>
      </w:r>
      <w:r>
        <w:fldChar w:fldCharType="end"/>
      </w:r>
    </w:p>
    <w:p w14:paraId="67EBE47B" w14:textId="2EB86B03" w:rsidR="00534985" w:rsidRDefault="00534985">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_Toc177721449 \h </w:instrText>
      </w:r>
      <w:r>
        <w:fldChar w:fldCharType="separate"/>
      </w:r>
      <w:r>
        <w:t>79</w:t>
      </w:r>
      <w:r>
        <w:fldChar w:fldCharType="end"/>
      </w:r>
    </w:p>
    <w:p w14:paraId="5FA9321A" w14:textId="6FBB0213"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7.2.4.2.0</w:t>
      </w:r>
      <w:r>
        <w:rPr>
          <w:rFonts w:asciiTheme="minorHAnsi" w:eastAsiaTheme="minorEastAsia" w:hAnsiTheme="minorHAnsi" w:cstheme="minorBidi"/>
          <w:kern w:val="2"/>
          <w:sz w:val="22"/>
          <w:szCs w:val="22"/>
          <w14:ligatures w14:val="standardContextual"/>
        </w:rPr>
        <w:tab/>
      </w:r>
      <w:r w:rsidRPr="003F05AE">
        <w:rPr>
          <w:rFonts w:eastAsia="MS Mincho"/>
        </w:rPr>
        <w:t>Creation for location dependent MBS session</w:t>
      </w:r>
      <w:r>
        <w:tab/>
      </w:r>
      <w:r>
        <w:fldChar w:fldCharType="begin" w:fldLock="1"/>
      </w:r>
      <w:r>
        <w:instrText xml:space="preserve"> PAGEREF _Toc177721450 \h </w:instrText>
      </w:r>
      <w:r>
        <w:fldChar w:fldCharType="separate"/>
      </w:r>
      <w:r>
        <w:t>79</w:t>
      </w:r>
      <w:r>
        <w:fldChar w:fldCharType="end"/>
      </w:r>
    </w:p>
    <w:p w14:paraId="78F3ED1A" w14:textId="27F1D46C"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7.2.4.2.1</w:t>
      </w:r>
      <w:r>
        <w:rPr>
          <w:rFonts w:asciiTheme="minorHAnsi" w:eastAsiaTheme="minorEastAsia" w:hAnsiTheme="minorHAnsi" w:cstheme="minorBidi"/>
          <w:kern w:val="2"/>
          <w:sz w:val="22"/>
          <w:szCs w:val="22"/>
          <w14:ligatures w14:val="standardContextual"/>
        </w:rPr>
        <w:tab/>
      </w:r>
      <w:r w:rsidRPr="003F05AE">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_Toc177721451 \h </w:instrText>
      </w:r>
      <w:r>
        <w:fldChar w:fldCharType="separate"/>
      </w:r>
      <w:r>
        <w:t>80</w:t>
      </w:r>
      <w:r>
        <w:fldChar w:fldCharType="end"/>
      </w:r>
    </w:p>
    <w:p w14:paraId="40DC0099" w14:textId="6BDF4D55"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7.2.4.2.2</w:t>
      </w:r>
      <w:r>
        <w:rPr>
          <w:rFonts w:asciiTheme="minorHAnsi" w:eastAsiaTheme="minorEastAsia" w:hAnsiTheme="minorHAnsi" w:cstheme="minorBidi"/>
          <w:kern w:val="2"/>
          <w:sz w:val="22"/>
          <w:szCs w:val="22"/>
          <w14:ligatures w14:val="standardContextual"/>
        </w:rPr>
        <w:tab/>
      </w:r>
      <w:r w:rsidRPr="003F05AE">
        <w:rPr>
          <w:rFonts w:eastAsia="MS Mincho"/>
        </w:rPr>
        <w:t>Void</w:t>
      </w:r>
      <w:r>
        <w:tab/>
      </w:r>
      <w:r>
        <w:fldChar w:fldCharType="begin" w:fldLock="1"/>
      </w:r>
      <w:r>
        <w:instrText xml:space="preserve"> PAGEREF _Toc177721452 \h </w:instrText>
      </w:r>
      <w:r>
        <w:fldChar w:fldCharType="separate"/>
      </w:r>
      <w:r>
        <w:t>81</w:t>
      </w:r>
      <w:r>
        <w:fldChar w:fldCharType="end"/>
      </w:r>
    </w:p>
    <w:p w14:paraId="530FB4B0" w14:textId="4B21DAFF"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_Toc177721453 \h </w:instrText>
      </w:r>
      <w:r>
        <w:fldChar w:fldCharType="separate"/>
      </w:r>
      <w:r>
        <w:t>81</w:t>
      </w:r>
      <w:r>
        <w:fldChar w:fldCharType="end"/>
      </w:r>
    </w:p>
    <w:p w14:paraId="1C93AC3D" w14:textId="1B683CF9" w:rsidR="00534985" w:rsidRDefault="00534985">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_Toc177721454 \h </w:instrText>
      </w:r>
      <w:r>
        <w:fldChar w:fldCharType="separate"/>
      </w:r>
      <w:r>
        <w:t>83</w:t>
      </w:r>
      <w:r>
        <w:fldChar w:fldCharType="end"/>
      </w:r>
    </w:p>
    <w:p w14:paraId="68437401" w14:textId="369D827D" w:rsidR="00534985" w:rsidRDefault="00534985">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_Toc177721455 \h </w:instrText>
      </w:r>
      <w:r>
        <w:fldChar w:fldCharType="separate"/>
      </w:r>
      <w:r>
        <w:t>83</w:t>
      </w:r>
      <w:r>
        <w:fldChar w:fldCharType="end"/>
      </w:r>
    </w:p>
    <w:p w14:paraId="7EC62E04" w14:textId="54D618D4"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_Toc177721456 \h </w:instrText>
      </w:r>
      <w:r>
        <w:fldChar w:fldCharType="separate"/>
      </w:r>
      <w:r>
        <w:t>84</w:t>
      </w:r>
      <w:r>
        <w:fldChar w:fldCharType="end"/>
      </w:r>
    </w:p>
    <w:p w14:paraId="13E03FA0" w14:textId="184D4E61"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_Toc177721457 \h </w:instrText>
      </w:r>
      <w:r>
        <w:fldChar w:fldCharType="separate"/>
      </w:r>
      <w:r>
        <w:t>84</w:t>
      </w:r>
      <w:r>
        <w:fldChar w:fldCharType="end"/>
      </w:r>
    </w:p>
    <w:p w14:paraId="1CF58D75" w14:textId="5BB8573E"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_Toc177721458 \h </w:instrText>
      </w:r>
      <w:r>
        <w:fldChar w:fldCharType="separate"/>
      </w:r>
      <w:r>
        <w:t>85</w:t>
      </w:r>
      <w:r>
        <w:fldChar w:fldCharType="end"/>
      </w:r>
    </w:p>
    <w:p w14:paraId="13407B0D" w14:textId="31B2954A"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_Toc177721459 \h </w:instrText>
      </w:r>
      <w:r>
        <w:fldChar w:fldCharType="separate"/>
      </w:r>
      <w:r>
        <w:t>85</w:t>
      </w:r>
      <w:r>
        <w:fldChar w:fldCharType="end"/>
      </w:r>
    </w:p>
    <w:p w14:paraId="2BBD6862" w14:textId="6535C406"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_Toc177721460 \h </w:instrText>
      </w:r>
      <w:r>
        <w:fldChar w:fldCharType="separate"/>
      </w:r>
      <w:r>
        <w:t>85</w:t>
      </w:r>
      <w:r>
        <w:fldChar w:fldCharType="end"/>
      </w:r>
    </w:p>
    <w:p w14:paraId="1C5A3618" w14:textId="01D8A84E"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_Toc177721461 \h </w:instrText>
      </w:r>
      <w:r>
        <w:fldChar w:fldCharType="separate"/>
      </w:r>
      <w:r>
        <w:t>85</w:t>
      </w:r>
      <w:r>
        <w:fldChar w:fldCharType="end"/>
      </w:r>
    </w:p>
    <w:p w14:paraId="4BD9FCED" w14:textId="6425B9A5" w:rsidR="00534985" w:rsidRDefault="00534985">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_Toc177721462 \h </w:instrText>
      </w:r>
      <w:r>
        <w:fldChar w:fldCharType="separate"/>
      </w:r>
      <w:r>
        <w:t>85</w:t>
      </w:r>
      <w:r>
        <w:fldChar w:fldCharType="end"/>
      </w:r>
    </w:p>
    <w:p w14:paraId="04C8F182" w14:textId="76CDBCCC" w:rsidR="00534985" w:rsidRDefault="00534985">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_Toc177721463 \h </w:instrText>
      </w:r>
      <w:r>
        <w:fldChar w:fldCharType="separate"/>
      </w:r>
      <w:r>
        <w:t>86</w:t>
      </w:r>
      <w:r>
        <w:fldChar w:fldCharType="end"/>
      </w:r>
    </w:p>
    <w:p w14:paraId="2BE5C0CD" w14:textId="3E9592F3"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_Toc177721464 \h </w:instrText>
      </w:r>
      <w:r>
        <w:fldChar w:fldCharType="separate"/>
      </w:r>
      <w:r>
        <w:t>87</w:t>
      </w:r>
      <w:r>
        <w:fldChar w:fldCharType="end"/>
      </w:r>
    </w:p>
    <w:p w14:paraId="28223145" w14:textId="035FFA70"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_Toc177721465 \h </w:instrText>
      </w:r>
      <w:r>
        <w:fldChar w:fldCharType="separate"/>
      </w:r>
      <w:r>
        <w:t>87</w:t>
      </w:r>
      <w:r>
        <w:fldChar w:fldCharType="end"/>
      </w:r>
    </w:p>
    <w:p w14:paraId="42C8F1C4" w14:textId="52BEC2CD"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_Toc177721466 \h </w:instrText>
      </w:r>
      <w:r>
        <w:fldChar w:fldCharType="separate"/>
      </w:r>
      <w:r>
        <w:t>88</w:t>
      </w:r>
      <w:r>
        <w:fldChar w:fldCharType="end"/>
      </w:r>
    </w:p>
    <w:p w14:paraId="31EFD3E8" w14:textId="3C191B6A"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_Toc177721467 \h </w:instrText>
      </w:r>
      <w:r>
        <w:fldChar w:fldCharType="separate"/>
      </w:r>
      <w:r>
        <w:t>88</w:t>
      </w:r>
      <w:r>
        <w:fldChar w:fldCharType="end"/>
      </w:r>
    </w:p>
    <w:p w14:paraId="58A12DBE" w14:textId="59BA8A30"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_Toc177721468 \h </w:instrText>
      </w:r>
      <w:r>
        <w:fldChar w:fldCharType="separate"/>
      </w:r>
      <w:r>
        <w:t>88</w:t>
      </w:r>
      <w:r>
        <w:fldChar w:fldCharType="end"/>
      </w:r>
    </w:p>
    <w:p w14:paraId="3A64B049" w14:textId="3EFF8CC3" w:rsidR="00534985" w:rsidRDefault="00534985">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_Toc177721469 \h </w:instrText>
      </w:r>
      <w:r>
        <w:fldChar w:fldCharType="separate"/>
      </w:r>
      <w:r>
        <w:t>88</w:t>
      </w:r>
      <w:r>
        <w:fldChar w:fldCharType="end"/>
      </w:r>
    </w:p>
    <w:p w14:paraId="43CBA754" w14:textId="2C96752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_Toc177721470 \h </w:instrText>
      </w:r>
      <w:r>
        <w:fldChar w:fldCharType="separate"/>
      </w:r>
      <w:r>
        <w:t>88</w:t>
      </w:r>
      <w:r>
        <w:fldChar w:fldCharType="end"/>
      </w:r>
    </w:p>
    <w:p w14:paraId="76DF0DF1" w14:textId="020968A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_Toc177721471 \h </w:instrText>
      </w:r>
      <w:r>
        <w:fldChar w:fldCharType="separate"/>
      </w:r>
      <w:r>
        <w:t>89</w:t>
      </w:r>
      <w:r>
        <w:fldChar w:fldCharType="end"/>
      </w:r>
    </w:p>
    <w:p w14:paraId="6626BAE1" w14:textId="6C41F102"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_Toc177721472 \h </w:instrText>
      </w:r>
      <w:r>
        <w:fldChar w:fldCharType="separate"/>
      </w:r>
      <w:r>
        <w:t>92</w:t>
      </w:r>
      <w:r>
        <w:fldChar w:fldCharType="end"/>
      </w:r>
    </w:p>
    <w:p w14:paraId="76DC2BF7" w14:textId="6919AE68" w:rsidR="00534985" w:rsidRDefault="00534985">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_Toc177721473 \h </w:instrText>
      </w:r>
      <w:r>
        <w:fldChar w:fldCharType="separate"/>
      </w:r>
      <w:r>
        <w:t>93</w:t>
      </w:r>
      <w:r>
        <w:fldChar w:fldCharType="end"/>
      </w:r>
    </w:p>
    <w:p w14:paraId="778FA7F3" w14:textId="556933C4" w:rsidR="00534985" w:rsidRDefault="00534985">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_Toc177721474 \h </w:instrText>
      </w:r>
      <w:r>
        <w:fldChar w:fldCharType="separate"/>
      </w:r>
      <w:r>
        <w:t>96</w:t>
      </w:r>
      <w:r>
        <w:fldChar w:fldCharType="end"/>
      </w:r>
    </w:p>
    <w:p w14:paraId="5D2B13FB" w14:textId="6E98FB81" w:rsidR="00534985" w:rsidRDefault="00534985">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_Toc177721475 \h </w:instrText>
      </w:r>
      <w:r>
        <w:fldChar w:fldCharType="separate"/>
      </w:r>
      <w:r>
        <w:t>96</w:t>
      </w:r>
      <w:r>
        <w:fldChar w:fldCharType="end"/>
      </w:r>
    </w:p>
    <w:p w14:paraId="58AA6404" w14:textId="4BF61940" w:rsidR="00534985" w:rsidRDefault="00534985">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_Toc177721476 \h </w:instrText>
      </w:r>
      <w:r>
        <w:fldChar w:fldCharType="separate"/>
      </w:r>
      <w:r>
        <w:t>96</w:t>
      </w:r>
      <w:r>
        <w:fldChar w:fldCharType="end"/>
      </w:r>
    </w:p>
    <w:p w14:paraId="1BCBD382" w14:textId="5545B07C" w:rsidR="00534985" w:rsidRDefault="00534985">
      <w:pPr>
        <w:pStyle w:val="TOC3"/>
        <w:rPr>
          <w:rFonts w:asciiTheme="minorHAnsi" w:eastAsiaTheme="minorEastAsia" w:hAnsiTheme="minorHAnsi" w:cstheme="minorBidi"/>
          <w:kern w:val="2"/>
          <w:sz w:val="22"/>
          <w:szCs w:val="22"/>
          <w14:ligatures w14:val="standardContextual"/>
        </w:rPr>
      </w:pPr>
      <w:r>
        <w:t>7.2.9a</w:t>
      </w:r>
      <w:r>
        <w:rPr>
          <w:rFonts w:asciiTheme="minorHAnsi" w:eastAsiaTheme="minorEastAsia" w:hAnsiTheme="minorHAnsi" w:cstheme="minorBidi"/>
          <w:kern w:val="2"/>
          <w:sz w:val="22"/>
          <w:szCs w:val="22"/>
          <w14:ligatures w14:val="standardContextual"/>
        </w:rPr>
        <w:tab/>
      </w:r>
      <w:r>
        <w:t>AF provisioning MBS Session assistance information</w:t>
      </w:r>
      <w:r>
        <w:tab/>
      </w:r>
      <w:r>
        <w:fldChar w:fldCharType="begin" w:fldLock="1"/>
      </w:r>
      <w:r>
        <w:instrText xml:space="preserve"> PAGEREF _Toc177721477 \h </w:instrText>
      </w:r>
      <w:r>
        <w:fldChar w:fldCharType="separate"/>
      </w:r>
      <w:r>
        <w:t>97</w:t>
      </w:r>
      <w:r>
        <w:fldChar w:fldCharType="end"/>
      </w:r>
    </w:p>
    <w:p w14:paraId="757DE4D6" w14:textId="464C21F1" w:rsidR="00534985" w:rsidRDefault="00534985">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Multicast MBS procedures for UEs using power saving functions</w:t>
      </w:r>
      <w:r>
        <w:tab/>
      </w:r>
      <w:r>
        <w:fldChar w:fldCharType="begin" w:fldLock="1"/>
      </w:r>
      <w:r>
        <w:instrText xml:space="preserve"> PAGEREF _Toc177721478 \h </w:instrText>
      </w:r>
      <w:r>
        <w:fldChar w:fldCharType="separate"/>
      </w:r>
      <w:r>
        <w:t>97</w:t>
      </w:r>
      <w:r>
        <w:fldChar w:fldCharType="end"/>
      </w:r>
    </w:p>
    <w:p w14:paraId="79C0D1EF" w14:textId="44CF8A81"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_Toc177721479 \h </w:instrText>
      </w:r>
      <w:r>
        <w:fldChar w:fldCharType="separate"/>
      </w:r>
      <w:r>
        <w:t>98</w:t>
      </w:r>
      <w:r>
        <w:fldChar w:fldCharType="end"/>
      </w:r>
    </w:p>
    <w:p w14:paraId="7542C91D" w14:textId="26681C36" w:rsidR="00534985" w:rsidRDefault="0053498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_Toc177721480 \h </w:instrText>
      </w:r>
      <w:r>
        <w:fldChar w:fldCharType="separate"/>
      </w:r>
      <w:r>
        <w:t>98</w:t>
      </w:r>
      <w:r>
        <w:fldChar w:fldCharType="end"/>
      </w:r>
    </w:p>
    <w:p w14:paraId="1E2A5127" w14:textId="34A2DB8D" w:rsidR="00534985" w:rsidRDefault="00534985">
      <w:pPr>
        <w:pStyle w:val="TOC3"/>
        <w:rPr>
          <w:rFonts w:asciiTheme="minorHAnsi" w:eastAsiaTheme="minorEastAsia" w:hAnsiTheme="minorHAnsi" w:cstheme="minorBidi"/>
          <w:kern w:val="2"/>
          <w:sz w:val="22"/>
          <w:szCs w:val="22"/>
          <w14:ligatures w14:val="standardContextual"/>
        </w:rPr>
      </w:pPr>
      <w:r>
        <w:t>7.3.1a</w:t>
      </w:r>
      <w:r>
        <w:rPr>
          <w:rFonts w:asciiTheme="minorHAnsi" w:eastAsiaTheme="minorEastAsia" w:hAnsiTheme="minorHAnsi" w:cstheme="minorBidi"/>
          <w:kern w:val="2"/>
          <w:sz w:val="22"/>
          <w:szCs w:val="22"/>
          <w14:ligatures w14:val="standardContextual"/>
        </w:rPr>
        <w:tab/>
      </w:r>
      <w:r>
        <w:t>MBS Session Start for resource sharing across multiple broadcast MBS Sessions during network sharing</w:t>
      </w:r>
      <w:r>
        <w:tab/>
      </w:r>
      <w:r>
        <w:fldChar w:fldCharType="begin" w:fldLock="1"/>
      </w:r>
      <w:r>
        <w:instrText xml:space="preserve"> PAGEREF _Toc177721481 \h </w:instrText>
      </w:r>
      <w:r>
        <w:fldChar w:fldCharType="separate"/>
      </w:r>
      <w:r>
        <w:t>101</w:t>
      </w:r>
      <w:r>
        <w:fldChar w:fldCharType="end"/>
      </w:r>
    </w:p>
    <w:p w14:paraId="58780322" w14:textId="535FA2DF" w:rsidR="00534985" w:rsidRDefault="0053498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_Toc177721482 \h </w:instrText>
      </w:r>
      <w:r>
        <w:fldChar w:fldCharType="separate"/>
      </w:r>
      <w:r>
        <w:t>101</w:t>
      </w:r>
      <w:r>
        <w:fldChar w:fldCharType="end"/>
      </w:r>
    </w:p>
    <w:p w14:paraId="0F1D1183" w14:textId="15052A13"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7.3.2a</w:t>
      </w:r>
      <w:r>
        <w:rPr>
          <w:rFonts w:asciiTheme="minorHAnsi" w:eastAsiaTheme="minorEastAsia" w:hAnsiTheme="minorHAnsi" w:cstheme="minorBidi"/>
          <w:kern w:val="2"/>
          <w:sz w:val="22"/>
          <w:szCs w:val="22"/>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_Toc177721483 \h </w:instrText>
      </w:r>
      <w:r>
        <w:fldChar w:fldCharType="separate"/>
      </w:r>
      <w:r>
        <w:t>102</w:t>
      </w:r>
      <w:r>
        <w:fldChar w:fldCharType="end"/>
      </w:r>
    </w:p>
    <w:p w14:paraId="6935801E" w14:textId="41155125"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_Toc177721484 \h </w:instrText>
      </w:r>
      <w:r>
        <w:fldChar w:fldCharType="separate"/>
      </w:r>
      <w:r>
        <w:t>103</w:t>
      </w:r>
      <w:r>
        <w:fldChar w:fldCharType="end"/>
      </w:r>
    </w:p>
    <w:p w14:paraId="4480DB36" w14:textId="4EE14052"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lang w:eastAsia="zh-CN"/>
        </w:rPr>
        <w:t>7.3.4</w:t>
      </w:r>
      <w:r>
        <w:rPr>
          <w:rFonts w:asciiTheme="minorHAnsi" w:eastAsiaTheme="minorEastAsia" w:hAnsiTheme="minorHAnsi" w:cstheme="minorBidi"/>
          <w:kern w:val="2"/>
          <w:sz w:val="22"/>
          <w:szCs w:val="22"/>
          <w14:ligatures w14:val="standardContextual"/>
        </w:rPr>
        <w:tab/>
      </w:r>
      <w:r w:rsidRPr="003F05AE">
        <w:rPr>
          <w:rFonts w:eastAsia="DengXian"/>
          <w:lang w:eastAsia="zh-CN"/>
        </w:rPr>
        <w:t xml:space="preserve">Support for </w:t>
      </w:r>
      <w:r>
        <w:rPr>
          <w:lang w:eastAsia="ko-KR"/>
        </w:rPr>
        <w:t>Location dependent Broadcast Service</w:t>
      </w:r>
      <w:r>
        <w:tab/>
      </w:r>
      <w:r>
        <w:fldChar w:fldCharType="begin" w:fldLock="1"/>
      </w:r>
      <w:r>
        <w:instrText xml:space="preserve"> PAGEREF _Toc177721485 \h </w:instrText>
      </w:r>
      <w:r>
        <w:fldChar w:fldCharType="separate"/>
      </w:r>
      <w:r>
        <w:t>105</w:t>
      </w:r>
      <w:r>
        <w:fldChar w:fldCharType="end"/>
      </w:r>
    </w:p>
    <w:p w14:paraId="1E667811" w14:textId="637E4AD8"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_Toc177721486 \h </w:instrText>
      </w:r>
      <w:r>
        <w:fldChar w:fldCharType="separate"/>
      </w:r>
      <w:r>
        <w:t>105</w:t>
      </w:r>
      <w:r>
        <w:fldChar w:fldCharType="end"/>
      </w:r>
    </w:p>
    <w:p w14:paraId="5C18E8A9" w14:textId="1BD278C2" w:rsidR="00534985" w:rsidRDefault="00534985">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_Toc177721487 \h </w:instrText>
      </w:r>
      <w:r>
        <w:fldChar w:fldCharType="separate"/>
      </w:r>
      <w:r>
        <w:t>106</w:t>
      </w:r>
      <w:r>
        <w:fldChar w:fldCharType="end"/>
      </w:r>
    </w:p>
    <w:p w14:paraId="42A275FC" w14:textId="779F2C25" w:rsidR="00534985" w:rsidRDefault="00534985">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Transport change for resource sharing across broadcast MBS Sessions during network sharing</w:t>
      </w:r>
      <w:r>
        <w:tab/>
      </w:r>
      <w:r>
        <w:fldChar w:fldCharType="begin" w:fldLock="1"/>
      </w:r>
      <w:r>
        <w:instrText xml:space="preserve"> PAGEREF _Toc177721488 \h </w:instrText>
      </w:r>
      <w:r>
        <w:fldChar w:fldCharType="separate"/>
      </w:r>
      <w:r>
        <w:t>107</w:t>
      </w:r>
      <w:r>
        <w:fldChar w:fldCharType="end"/>
      </w:r>
    </w:p>
    <w:p w14:paraId="6D950F2C" w14:textId="5D87BC02" w:rsidR="00534985" w:rsidRDefault="00534985">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Broadcast MBS procedures for UEs using power saving functions</w:t>
      </w:r>
      <w:r>
        <w:tab/>
      </w:r>
      <w:r>
        <w:fldChar w:fldCharType="begin" w:fldLock="1"/>
      </w:r>
      <w:r>
        <w:instrText xml:space="preserve"> PAGEREF _Toc177721489 \h </w:instrText>
      </w:r>
      <w:r>
        <w:fldChar w:fldCharType="separate"/>
      </w:r>
      <w:r>
        <w:t>108</w:t>
      </w:r>
      <w:r>
        <w:fldChar w:fldCharType="end"/>
      </w:r>
    </w:p>
    <w:p w14:paraId="0A7407E5" w14:textId="6F703548"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_Toc177721490 \h </w:instrText>
      </w:r>
      <w:r>
        <w:fldChar w:fldCharType="separate"/>
      </w:r>
      <w:r>
        <w:t>109</w:t>
      </w:r>
      <w:r>
        <w:fldChar w:fldCharType="end"/>
      </w:r>
    </w:p>
    <w:p w14:paraId="205F87E0" w14:textId="51038CDE" w:rsidR="00534985" w:rsidRDefault="0053498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_Toc177721491 \h </w:instrText>
      </w:r>
      <w:r>
        <w:fldChar w:fldCharType="separate"/>
      </w:r>
      <w:r>
        <w:t>109</w:t>
      </w:r>
      <w:r>
        <w:fldChar w:fldCharType="end"/>
      </w:r>
    </w:p>
    <w:p w14:paraId="0BEC723F" w14:textId="399DC0C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7.5</w:t>
      </w:r>
      <w:r>
        <w:rPr>
          <w:rFonts w:asciiTheme="minorHAnsi" w:eastAsiaTheme="minorEastAsia" w:hAnsiTheme="minorHAnsi" w:cstheme="minorBidi"/>
          <w:kern w:val="2"/>
          <w:sz w:val="22"/>
          <w:szCs w:val="22"/>
          <w14:ligatures w14:val="standardContextual"/>
        </w:rPr>
        <w:tab/>
      </w:r>
      <w:r>
        <w:rPr>
          <w:lang w:eastAsia="ko-KR"/>
        </w:rPr>
        <w:t>MBS procedures for Group Message Delivery</w:t>
      </w:r>
      <w:r>
        <w:tab/>
      </w:r>
      <w:r>
        <w:fldChar w:fldCharType="begin" w:fldLock="1"/>
      </w:r>
      <w:r>
        <w:instrText xml:space="preserve"> PAGEREF _Toc177721492 \h </w:instrText>
      </w:r>
      <w:r>
        <w:fldChar w:fldCharType="separate"/>
      </w:r>
      <w:r>
        <w:t>110</w:t>
      </w:r>
      <w:r>
        <w:fldChar w:fldCharType="end"/>
      </w:r>
    </w:p>
    <w:p w14:paraId="08E79483" w14:textId="3FFF5AA7"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7.5.1</w:t>
      </w:r>
      <w:r>
        <w:rPr>
          <w:rFonts w:asciiTheme="minorHAnsi" w:eastAsiaTheme="minorEastAsia" w:hAnsiTheme="minorHAnsi" w:cstheme="minorBidi"/>
          <w:kern w:val="2"/>
          <w:sz w:val="22"/>
          <w:szCs w:val="22"/>
          <w14:ligatures w14:val="standardContextual"/>
        </w:rPr>
        <w:tab/>
      </w:r>
      <w:r>
        <w:rPr>
          <w:lang w:eastAsia="ko-KR"/>
        </w:rPr>
        <w:t>Group Message Delivery via MBS Broadcast</w:t>
      </w:r>
      <w:r>
        <w:tab/>
      </w:r>
      <w:r>
        <w:fldChar w:fldCharType="begin" w:fldLock="1"/>
      </w:r>
      <w:r>
        <w:instrText xml:space="preserve"> PAGEREF _Toc177721493 \h </w:instrText>
      </w:r>
      <w:r>
        <w:fldChar w:fldCharType="separate"/>
      </w:r>
      <w:r>
        <w:t>110</w:t>
      </w:r>
      <w:r>
        <w:fldChar w:fldCharType="end"/>
      </w:r>
    </w:p>
    <w:p w14:paraId="37390CDA" w14:textId="420EA3E9" w:rsidR="00534985" w:rsidRDefault="00534985">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_Toc177721494 \h </w:instrText>
      </w:r>
      <w:r>
        <w:fldChar w:fldCharType="separate"/>
      </w:r>
      <w:r>
        <w:t>112</w:t>
      </w:r>
      <w:r>
        <w:fldChar w:fldCharType="end"/>
      </w:r>
    </w:p>
    <w:p w14:paraId="22AEE7EE" w14:textId="36AE6D3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7.5.3</w:t>
      </w:r>
      <w:r>
        <w:rPr>
          <w:rFonts w:asciiTheme="minorHAnsi" w:eastAsiaTheme="minorEastAsia" w:hAnsiTheme="minorHAnsi" w:cstheme="minorBidi"/>
          <w:kern w:val="2"/>
          <w:sz w:val="22"/>
          <w:szCs w:val="22"/>
          <w14:ligatures w14:val="standardContextual"/>
        </w:rPr>
        <w:tab/>
      </w:r>
      <w:r>
        <w:rPr>
          <w:lang w:eastAsia="zh-CN"/>
        </w:rPr>
        <w:t>Cancellation of previously submitted Group message</w:t>
      </w:r>
      <w:r>
        <w:tab/>
      </w:r>
      <w:r>
        <w:fldChar w:fldCharType="begin" w:fldLock="1"/>
      </w:r>
      <w:r>
        <w:instrText xml:space="preserve"> PAGEREF _Toc177721495 \h </w:instrText>
      </w:r>
      <w:r>
        <w:fldChar w:fldCharType="separate"/>
      </w:r>
      <w:r>
        <w:t>113</w:t>
      </w:r>
      <w:r>
        <w:fldChar w:fldCharType="end"/>
      </w:r>
    </w:p>
    <w:p w14:paraId="2B045C0C" w14:textId="24FAB438" w:rsidR="00534985" w:rsidRDefault="00534985">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_Toc177721496 \h </w:instrText>
      </w:r>
      <w:r>
        <w:fldChar w:fldCharType="separate"/>
      </w:r>
      <w:r>
        <w:t>114</w:t>
      </w:r>
      <w:r>
        <w:fldChar w:fldCharType="end"/>
      </w:r>
    </w:p>
    <w:p w14:paraId="614BEFE1" w14:textId="2C0A535C"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_Toc177721497 \h </w:instrText>
      </w:r>
      <w:r>
        <w:fldChar w:fldCharType="separate"/>
      </w:r>
      <w:r>
        <w:t>114</w:t>
      </w:r>
      <w:r>
        <w:fldChar w:fldCharType="end"/>
      </w:r>
    </w:p>
    <w:p w14:paraId="393E7B6E" w14:textId="4A0DF88C"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_Toc177721498 \h </w:instrText>
      </w:r>
      <w:r>
        <w:fldChar w:fldCharType="separate"/>
      </w:r>
      <w:r>
        <w:t>114</w:t>
      </w:r>
      <w:r>
        <w:fldChar w:fldCharType="end"/>
      </w:r>
    </w:p>
    <w:p w14:paraId="2D120BFF" w14:textId="74CE7F4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_Toc177721499 \h </w:instrText>
      </w:r>
      <w:r>
        <w:fldChar w:fldCharType="separate"/>
      </w:r>
      <w:r>
        <w:t>114</w:t>
      </w:r>
      <w:r>
        <w:fldChar w:fldCharType="end"/>
      </w:r>
    </w:p>
    <w:p w14:paraId="2862F1BB" w14:textId="1A1B8DBE"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_Toc177721500 \h </w:instrText>
      </w:r>
      <w:r>
        <w:fldChar w:fldCharType="separate"/>
      </w:r>
      <w:r>
        <w:t>114</w:t>
      </w:r>
      <w:r>
        <w:fldChar w:fldCharType="end"/>
      </w:r>
    </w:p>
    <w:p w14:paraId="76E06055" w14:textId="1B6AC7A2" w:rsidR="00534985" w:rsidRDefault="00534985">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_Toc177721501 \h </w:instrText>
      </w:r>
      <w:r>
        <w:fldChar w:fldCharType="separate"/>
      </w:r>
      <w:r>
        <w:t>116</w:t>
      </w:r>
      <w:r>
        <w:fldChar w:fldCharType="end"/>
      </w:r>
    </w:p>
    <w:p w14:paraId="18DC8F13" w14:textId="017F490C" w:rsidR="00534985" w:rsidRDefault="00534985">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_Toc177721502 \h </w:instrText>
      </w:r>
      <w:r>
        <w:fldChar w:fldCharType="separate"/>
      </w:r>
      <w:r>
        <w:t>116</w:t>
      </w:r>
      <w:r>
        <w:fldChar w:fldCharType="end"/>
      </w:r>
    </w:p>
    <w:p w14:paraId="6069787C" w14:textId="6EA25B5F" w:rsidR="00534985" w:rsidRDefault="00534985">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_Toc177721503 \h </w:instrText>
      </w:r>
      <w:r>
        <w:fldChar w:fldCharType="separate"/>
      </w:r>
      <w:r>
        <w:t>116</w:t>
      </w:r>
      <w:r>
        <w:fldChar w:fldCharType="end"/>
      </w:r>
    </w:p>
    <w:p w14:paraId="494009CF" w14:textId="36A097E7"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lastRenderedPageBreak/>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_Toc177721504 \h </w:instrText>
      </w:r>
      <w:r>
        <w:fldChar w:fldCharType="separate"/>
      </w:r>
      <w:r>
        <w:t>116</w:t>
      </w:r>
      <w:r>
        <w:fldChar w:fldCharType="end"/>
      </w:r>
    </w:p>
    <w:p w14:paraId="38C51F18" w14:textId="1A50333B"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_Toc177721505 \h </w:instrText>
      </w:r>
      <w:r>
        <w:fldChar w:fldCharType="separate"/>
      </w:r>
      <w:r>
        <w:t>116</w:t>
      </w:r>
      <w:r>
        <w:fldChar w:fldCharType="end"/>
      </w:r>
    </w:p>
    <w:p w14:paraId="7D46ADD6" w14:textId="66ABBEEC" w:rsidR="00534985" w:rsidRDefault="00534985">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_Toc177721506 \h </w:instrText>
      </w:r>
      <w:r>
        <w:fldChar w:fldCharType="separate"/>
      </w:r>
      <w:r>
        <w:t>116</w:t>
      </w:r>
      <w:r>
        <w:fldChar w:fldCharType="end"/>
      </w:r>
    </w:p>
    <w:p w14:paraId="1B87EDF2" w14:textId="2DFCA8CB" w:rsidR="00534985" w:rsidRDefault="00534985">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_Toc177721507 \h </w:instrText>
      </w:r>
      <w:r>
        <w:fldChar w:fldCharType="separate"/>
      </w:r>
      <w:r>
        <w:t>116</w:t>
      </w:r>
      <w:r>
        <w:fldChar w:fldCharType="end"/>
      </w:r>
    </w:p>
    <w:p w14:paraId="48C0127D" w14:textId="5EA74719"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_Toc177721508 \h </w:instrText>
      </w:r>
      <w:r>
        <w:fldChar w:fldCharType="separate"/>
      </w:r>
      <w:r>
        <w:t>117</w:t>
      </w:r>
      <w:r>
        <w:fldChar w:fldCharType="end"/>
      </w:r>
    </w:p>
    <w:p w14:paraId="0B921A62" w14:textId="25A53F6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_Toc177721509 \h </w:instrText>
      </w:r>
      <w:r>
        <w:fldChar w:fldCharType="separate"/>
      </w:r>
      <w:r>
        <w:t>117</w:t>
      </w:r>
      <w:r>
        <w:fldChar w:fldCharType="end"/>
      </w:r>
    </w:p>
    <w:p w14:paraId="7F0AD453" w14:textId="0C0C9CC1" w:rsidR="00534985" w:rsidRDefault="00534985">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_Toc177721510 \h </w:instrText>
      </w:r>
      <w:r>
        <w:fldChar w:fldCharType="separate"/>
      </w:r>
      <w:r>
        <w:t>117</w:t>
      </w:r>
      <w:r>
        <w:fldChar w:fldCharType="end"/>
      </w:r>
    </w:p>
    <w:p w14:paraId="5D80733B" w14:textId="6402A29D" w:rsidR="00534985" w:rsidRDefault="00534985">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_Toc177721511 \h </w:instrText>
      </w:r>
      <w:r>
        <w:fldChar w:fldCharType="separate"/>
      </w:r>
      <w:r>
        <w:t>118</w:t>
      </w:r>
      <w:r>
        <w:fldChar w:fldCharType="end"/>
      </w:r>
    </w:p>
    <w:p w14:paraId="23D17AAC" w14:textId="1A26DFA9"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_Toc177721512 \h </w:instrText>
      </w:r>
      <w:r>
        <w:fldChar w:fldCharType="separate"/>
      </w:r>
      <w:r>
        <w:t>118</w:t>
      </w:r>
      <w:r>
        <w:fldChar w:fldCharType="end"/>
      </w:r>
    </w:p>
    <w:p w14:paraId="365BE2F7" w14:textId="7AAB4F5E" w:rsidR="00534985" w:rsidRDefault="00534985">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_Toc177721513 \h </w:instrText>
      </w:r>
      <w:r>
        <w:fldChar w:fldCharType="separate"/>
      </w:r>
      <w:r>
        <w:t>118</w:t>
      </w:r>
      <w:r>
        <w:fldChar w:fldCharType="end"/>
      </w:r>
    </w:p>
    <w:p w14:paraId="7E1EE655" w14:textId="15F6964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_Toc177721514 \h </w:instrText>
      </w:r>
      <w:r>
        <w:fldChar w:fldCharType="separate"/>
      </w:r>
      <w:r>
        <w:t>119</w:t>
      </w:r>
      <w:r>
        <w:fldChar w:fldCharType="end"/>
      </w:r>
    </w:p>
    <w:p w14:paraId="02774B76" w14:textId="362A83EB"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_Toc177721515 \h </w:instrText>
      </w:r>
      <w:r>
        <w:fldChar w:fldCharType="separate"/>
      </w:r>
      <w:r>
        <w:t>119</w:t>
      </w:r>
      <w:r>
        <w:fldChar w:fldCharType="end"/>
      </w:r>
    </w:p>
    <w:p w14:paraId="359695A8" w14:textId="13DC0EC1"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_Toc177721516 \h </w:instrText>
      </w:r>
      <w:r>
        <w:fldChar w:fldCharType="separate"/>
      </w:r>
      <w:r>
        <w:t>119</w:t>
      </w:r>
      <w:r>
        <w:fldChar w:fldCharType="end"/>
      </w:r>
    </w:p>
    <w:p w14:paraId="6CF812D1" w14:textId="6FD8E5F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_Toc177721517 \h </w:instrText>
      </w:r>
      <w:r>
        <w:fldChar w:fldCharType="separate"/>
      </w:r>
      <w:r>
        <w:t>119</w:t>
      </w:r>
      <w:r>
        <w:fldChar w:fldCharType="end"/>
      </w:r>
    </w:p>
    <w:p w14:paraId="03F6C308" w14:textId="359F3DD6"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_Toc177721518 \h </w:instrText>
      </w:r>
      <w:r>
        <w:fldChar w:fldCharType="separate"/>
      </w:r>
      <w:r>
        <w:t>120</w:t>
      </w:r>
      <w:r>
        <w:fldChar w:fldCharType="end"/>
      </w:r>
    </w:p>
    <w:p w14:paraId="2CA4BAFC" w14:textId="1EADAA1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_Toc177721519 \h </w:instrText>
      </w:r>
      <w:r>
        <w:fldChar w:fldCharType="separate"/>
      </w:r>
      <w:r>
        <w:t>120</w:t>
      </w:r>
      <w:r>
        <w:fldChar w:fldCharType="end"/>
      </w:r>
    </w:p>
    <w:p w14:paraId="46A62E69" w14:textId="0E00CF45" w:rsidR="00534985" w:rsidRDefault="00534985">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_Toc177721520 \h </w:instrText>
      </w:r>
      <w:r>
        <w:fldChar w:fldCharType="separate"/>
      </w:r>
      <w:r>
        <w:t>120</w:t>
      </w:r>
      <w:r>
        <w:fldChar w:fldCharType="end"/>
      </w:r>
    </w:p>
    <w:p w14:paraId="704F5C51" w14:textId="75A70CC7"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_Toc177721521 \h </w:instrText>
      </w:r>
      <w:r>
        <w:fldChar w:fldCharType="separate"/>
      </w:r>
      <w:r>
        <w:t>120</w:t>
      </w:r>
      <w:r>
        <w:fldChar w:fldCharType="end"/>
      </w:r>
    </w:p>
    <w:p w14:paraId="2F957807" w14:textId="7F9A079B"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_Toc177721522 \h </w:instrText>
      </w:r>
      <w:r>
        <w:fldChar w:fldCharType="separate"/>
      </w:r>
      <w:r>
        <w:t>120</w:t>
      </w:r>
      <w:r>
        <w:fldChar w:fldCharType="end"/>
      </w:r>
    </w:p>
    <w:p w14:paraId="142A6DE7" w14:textId="4F4C9959"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_Toc177721523 \h </w:instrText>
      </w:r>
      <w:r>
        <w:fldChar w:fldCharType="separate"/>
      </w:r>
      <w:r>
        <w:t>120</w:t>
      </w:r>
      <w:r>
        <w:fldChar w:fldCharType="end"/>
      </w:r>
    </w:p>
    <w:p w14:paraId="3AC6E3BA" w14:textId="3C6C7FEE"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_Toc177721524 \h </w:instrText>
      </w:r>
      <w:r>
        <w:fldChar w:fldCharType="separate"/>
      </w:r>
      <w:r>
        <w:t>121</w:t>
      </w:r>
      <w:r>
        <w:fldChar w:fldCharType="end"/>
      </w:r>
    </w:p>
    <w:p w14:paraId="7B1B21DF" w14:textId="6B2859C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_Toc177721525 \h </w:instrText>
      </w:r>
      <w:r>
        <w:fldChar w:fldCharType="separate"/>
      </w:r>
      <w:r>
        <w:t>121</w:t>
      </w:r>
      <w:r>
        <w:fldChar w:fldCharType="end"/>
      </w:r>
    </w:p>
    <w:p w14:paraId="5AEF56E7" w14:textId="598BAB76" w:rsidR="00534985" w:rsidRDefault="00534985">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_Toc177721526 \h </w:instrText>
      </w:r>
      <w:r>
        <w:fldChar w:fldCharType="separate"/>
      </w:r>
      <w:r>
        <w:t>121</w:t>
      </w:r>
      <w:r>
        <w:fldChar w:fldCharType="end"/>
      </w:r>
    </w:p>
    <w:p w14:paraId="2AE5D587" w14:textId="645A5AF5" w:rsidR="00534985" w:rsidRDefault="00534985">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_Toc177721527 \h </w:instrText>
      </w:r>
      <w:r>
        <w:fldChar w:fldCharType="separate"/>
      </w:r>
      <w:r>
        <w:t>121</w:t>
      </w:r>
      <w:r>
        <w:fldChar w:fldCharType="end"/>
      </w:r>
    </w:p>
    <w:p w14:paraId="4E3D6E50" w14:textId="5FD64D52"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_Toc177721528 \h </w:instrText>
      </w:r>
      <w:r>
        <w:fldChar w:fldCharType="separate"/>
      </w:r>
      <w:r>
        <w:t>122</w:t>
      </w:r>
      <w:r>
        <w:fldChar w:fldCharType="end"/>
      </w:r>
    </w:p>
    <w:p w14:paraId="25BDDDD6" w14:textId="39E0628B" w:rsidR="00534985" w:rsidRDefault="00534985">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_Toc177721529 \h </w:instrText>
      </w:r>
      <w:r>
        <w:fldChar w:fldCharType="separate"/>
      </w:r>
      <w:r>
        <w:t>122</w:t>
      </w:r>
      <w:r>
        <w:fldChar w:fldCharType="end"/>
      </w:r>
    </w:p>
    <w:p w14:paraId="7FF42E5C" w14:textId="7D10BE0C" w:rsidR="00534985" w:rsidRDefault="00534985">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_Toc177721530 \h </w:instrText>
      </w:r>
      <w:r>
        <w:fldChar w:fldCharType="separate"/>
      </w:r>
      <w:r>
        <w:t>122</w:t>
      </w:r>
      <w:r>
        <w:fldChar w:fldCharType="end"/>
      </w:r>
    </w:p>
    <w:p w14:paraId="55A37489" w14:textId="0381D057"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_Toc177721531 \h </w:instrText>
      </w:r>
      <w:r>
        <w:fldChar w:fldCharType="separate"/>
      </w:r>
      <w:r>
        <w:t>122</w:t>
      </w:r>
      <w:r>
        <w:fldChar w:fldCharType="end"/>
      </w:r>
    </w:p>
    <w:p w14:paraId="7ABA8202" w14:textId="2C594D7F" w:rsidR="00534985" w:rsidRDefault="00534985">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_Toc177721532 \h </w:instrText>
      </w:r>
      <w:r>
        <w:fldChar w:fldCharType="separate"/>
      </w:r>
      <w:r>
        <w:t>122</w:t>
      </w:r>
      <w:r>
        <w:fldChar w:fldCharType="end"/>
      </w:r>
    </w:p>
    <w:p w14:paraId="601A898D" w14:textId="24E302D0" w:rsidR="00534985" w:rsidRDefault="00534985">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_Toc177721533 \h </w:instrText>
      </w:r>
      <w:r>
        <w:fldChar w:fldCharType="separate"/>
      </w:r>
      <w:r>
        <w:t>123</w:t>
      </w:r>
      <w:r>
        <w:fldChar w:fldCharType="end"/>
      </w:r>
    </w:p>
    <w:p w14:paraId="751BC5C1" w14:textId="3DD3CE66" w:rsidR="00534985" w:rsidRDefault="00534985">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_Toc177721534 \h </w:instrText>
      </w:r>
      <w:r>
        <w:fldChar w:fldCharType="separate"/>
      </w:r>
      <w:r>
        <w:t>123</w:t>
      </w:r>
      <w:r>
        <w:fldChar w:fldCharType="end"/>
      </w:r>
    </w:p>
    <w:p w14:paraId="457E6DA8" w14:textId="681F7DF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_Toc177721535 \h </w:instrText>
      </w:r>
      <w:r>
        <w:fldChar w:fldCharType="separate"/>
      </w:r>
      <w:r>
        <w:t>123</w:t>
      </w:r>
      <w:r>
        <w:fldChar w:fldCharType="end"/>
      </w:r>
    </w:p>
    <w:p w14:paraId="1E419947" w14:textId="73B9E170"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_Toc177721536 \h </w:instrText>
      </w:r>
      <w:r>
        <w:fldChar w:fldCharType="separate"/>
      </w:r>
      <w:r>
        <w:t>123</w:t>
      </w:r>
      <w:r>
        <w:fldChar w:fldCharType="end"/>
      </w:r>
    </w:p>
    <w:p w14:paraId="55A20B10" w14:textId="47FBD47B" w:rsidR="00534985" w:rsidRDefault="00534985">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_Toc177721537 \h </w:instrText>
      </w:r>
      <w:r>
        <w:fldChar w:fldCharType="separate"/>
      </w:r>
      <w:r>
        <w:t>123</w:t>
      </w:r>
      <w:r>
        <w:fldChar w:fldCharType="end"/>
      </w:r>
    </w:p>
    <w:p w14:paraId="448F4F96" w14:textId="5799AE5C" w:rsidR="00534985" w:rsidRDefault="00534985">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_Toc177721538 \h </w:instrText>
      </w:r>
      <w:r>
        <w:fldChar w:fldCharType="separate"/>
      </w:r>
      <w:r>
        <w:t>123</w:t>
      </w:r>
      <w:r>
        <w:fldChar w:fldCharType="end"/>
      </w:r>
    </w:p>
    <w:p w14:paraId="48ED011D" w14:textId="75F3A3DA" w:rsidR="00534985" w:rsidRDefault="00534985">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_Toc177721539 \h </w:instrText>
      </w:r>
      <w:r>
        <w:fldChar w:fldCharType="separate"/>
      </w:r>
      <w:r>
        <w:t>124</w:t>
      </w:r>
      <w:r>
        <w:fldChar w:fldCharType="end"/>
      </w:r>
    </w:p>
    <w:p w14:paraId="47508449" w14:textId="283B7393" w:rsidR="00534985" w:rsidRDefault="00534985">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_Toc177721540 \h </w:instrText>
      </w:r>
      <w:r>
        <w:fldChar w:fldCharType="separate"/>
      </w:r>
      <w:r>
        <w:t>124</w:t>
      </w:r>
      <w:r>
        <w:fldChar w:fldCharType="end"/>
      </w:r>
    </w:p>
    <w:p w14:paraId="76EFBAAF" w14:textId="519BF043"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_Toc177721541 \h </w:instrText>
      </w:r>
      <w:r>
        <w:fldChar w:fldCharType="separate"/>
      </w:r>
      <w:r>
        <w:t>124</w:t>
      </w:r>
      <w:r>
        <w:fldChar w:fldCharType="end"/>
      </w:r>
    </w:p>
    <w:p w14:paraId="65D9C76E" w14:textId="002B2D8D"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_Toc177721542 \h </w:instrText>
      </w:r>
      <w:r>
        <w:fldChar w:fldCharType="separate"/>
      </w:r>
      <w:r>
        <w:t>124</w:t>
      </w:r>
      <w:r>
        <w:fldChar w:fldCharType="end"/>
      </w:r>
    </w:p>
    <w:p w14:paraId="6EC4AA8A" w14:textId="5DE11379"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_Toc177721543 \h </w:instrText>
      </w:r>
      <w:r>
        <w:fldChar w:fldCharType="separate"/>
      </w:r>
      <w:r>
        <w:t>124</w:t>
      </w:r>
      <w:r>
        <w:fldChar w:fldCharType="end"/>
      </w:r>
    </w:p>
    <w:p w14:paraId="09CF5956" w14:textId="29185F75" w:rsidR="00534985" w:rsidRDefault="00534985">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_Toc177721544 \h </w:instrText>
      </w:r>
      <w:r>
        <w:fldChar w:fldCharType="separate"/>
      </w:r>
      <w:r>
        <w:t>124</w:t>
      </w:r>
      <w:r>
        <w:fldChar w:fldCharType="end"/>
      </w:r>
    </w:p>
    <w:p w14:paraId="72A2EC9D" w14:textId="3DD7E618" w:rsidR="00534985" w:rsidRDefault="00534985">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_Toc177721545 \h </w:instrText>
      </w:r>
      <w:r>
        <w:fldChar w:fldCharType="separate"/>
      </w:r>
      <w:r>
        <w:t>124</w:t>
      </w:r>
      <w:r>
        <w:fldChar w:fldCharType="end"/>
      </w:r>
    </w:p>
    <w:p w14:paraId="6F5C41F6" w14:textId="6748FEB9"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_Toc177721546 \h </w:instrText>
      </w:r>
      <w:r>
        <w:fldChar w:fldCharType="separate"/>
      </w:r>
      <w:r>
        <w:t>125</w:t>
      </w:r>
      <w:r>
        <w:fldChar w:fldCharType="end"/>
      </w:r>
    </w:p>
    <w:p w14:paraId="415B6F2E" w14:textId="757B4314"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_Toc177721547 \h </w:instrText>
      </w:r>
      <w:r>
        <w:fldChar w:fldCharType="separate"/>
      </w:r>
      <w:r>
        <w:t>125</w:t>
      </w:r>
      <w:r>
        <w:fldChar w:fldCharType="end"/>
      </w:r>
    </w:p>
    <w:p w14:paraId="6BC51871" w14:textId="51B0FB96" w:rsidR="00534985" w:rsidRDefault="00534985">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_Toc177721548 \h </w:instrText>
      </w:r>
      <w:r>
        <w:fldChar w:fldCharType="separate"/>
      </w:r>
      <w:r>
        <w:t>125</w:t>
      </w:r>
      <w:r>
        <w:fldChar w:fldCharType="end"/>
      </w:r>
    </w:p>
    <w:p w14:paraId="03479400" w14:textId="71DBB3B6" w:rsidR="00534985" w:rsidRDefault="00534985">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_Toc177721549 \h </w:instrText>
      </w:r>
      <w:r>
        <w:fldChar w:fldCharType="separate"/>
      </w:r>
      <w:r>
        <w:t>125</w:t>
      </w:r>
      <w:r>
        <w:fldChar w:fldCharType="end"/>
      </w:r>
    </w:p>
    <w:p w14:paraId="6C057BAB" w14:textId="7BB74768" w:rsidR="00534985" w:rsidRDefault="00534985">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_Toc177721550 \h </w:instrText>
      </w:r>
      <w:r>
        <w:fldChar w:fldCharType="separate"/>
      </w:r>
      <w:r>
        <w:t>125</w:t>
      </w:r>
      <w:r>
        <w:fldChar w:fldCharType="end"/>
      </w:r>
    </w:p>
    <w:p w14:paraId="29664DC1" w14:textId="4BBA02B2"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_Toc177721551 \h </w:instrText>
      </w:r>
      <w:r>
        <w:fldChar w:fldCharType="separate"/>
      </w:r>
      <w:r>
        <w:t>126</w:t>
      </w:r>
      <w:r>
        <w:fldChar w:fldCharType="end"/>
      </w:r>
    </w:p>
    <w:p w14:paraId="54C1AE9E" w14:textId="5CE74E9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_Toc177721552 \h </w:instrText>
      </w:r>
      <w:r>
        <w:fldChar w:fldCharType="separate"/>
      </w:r>
      <w:r>
        <w:t>126</w:t>
      </w:r>
      <w:r>
        <w:fldChar w:fldCharType="end"/>
      </w:r>
    </w:p>
    <w:p w14:paraId="2554C482" w14:textId="0A08A2CC"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_Toc177721553 \h </w:instrText>
      </w:r>
      <w:r>
        <w:fldChar w:fldCharType="separate"/>
      </w:r>
      <w:r>
        <w:t>126</w:t>
      </w:r>
      <w:r>
        <w:fldChar w:fldCharType="end"/>
      </w:r>
    </w:p>
    <w:p w14:paraId="4003724A" w14:textId="4592234D"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_Toc177721554 \h </w:instrText>
      </w:r>
      <w:r>
        <w:fldChar w:fldCharType="separate"/>
      </w:r>
      <w:r>
        <w:t>126</w:t>
      </w:r>
      <w:r>
        <w:fldChar w:fldCharType="end"/>
      </w:r>
    </w:p>
    <w:p w14:paraId="5F444A29" w14:textId="09FB0F6D"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_Toc177721555 \h </w:instrText>
      </w:r>
      <w:r>
        <w:fldChar w:fldCharType="separate"/>
      </w:r>
      <w:r>
        <w:t>127</w:t>
      </w:r>
      <w:r>
        <w:fldChar w:fldCharType="end"/>
      </w:r>
    </w:p>
    <w:p w14:paraId="59DDF975" w14:textId="351E5C10"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_Toc177721556 \h </w:instrText>
      </w:r>
      <w:r>
        <w:fldChar w:fldCharType="separate"/>
      </w:r>
      <w:r>
        <w:t>127</w:t>
      </w:r>
      <w:r>
        <w:fldChar w:fldCharType="end"/>
      </w:r>
    </w:p>
    <w:p w14:paraId="33B7F34B" w14:textId="1F2F0A3B"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_Toc177721557 \h </w:instrText>
      </w:r>
      <w:r>
        <w:fldChar w:fldCharType="separate"/>
      </w:r>
      <w:r>
        <w:t>127</w:t>
      </w:r>
      <w:r>
        <w:fldChar w:fldCharType="end"/>
      </w:r>
    </w:p>
    <w:p w14:paraId="32FD4C67" w14:textId="4FAC9CF1"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_Toc177721558 \h </w:instrText>
      </w:r>
      <w:r>
        <w:fldChar w:fldCharType="separate"/>
      </w:r>
      <w:r>
        <w:t>127</w:t>
      </w:r>
      <w:r>
        <w:fldChar w:fldCharType="end"/>
      </w:r>
    </w:p>
    <w:p w14:paraId="3A68E230" w14:textId="282975FA" w:rsidR="00534985" w:rsidRDefault="00534985">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Nnef_MBSGroupMsgDelivery Service</w:t>
      </w:r>
      <w:r>
        <w:tab/>
      </w:r>
      <w:r>
        <w:fldChar w:fldCharType="begin" w:fldLock="1"/>
      </w:r>
      <w:r>
        <w:instrText xml:space="preserve"> PAGEREF _Toc177721559 \h </w:instrText>
      </w:r>
      <w:r>
        <w:fldChar w:fldCharType="separate"/>
      </w:r>
      <w:r>
        <w:t>128</w:t>
      </w:r>
      <w:r>
        <w:fldChar w:fldCharType="end"/>
      </w:r>
    </w:p>
    <w:p w14:paraId="64BA0BF3" w14:textId="15D53C68" w:rsidR="00534985" w:rsidRDefault="00534985">
      <w:pPr>
        <w:pStyle w:val="TOC4"/>
        <w:rPr>
          <w:rFonts w:asciiTheme="minorHAnsi" w:eastAsiaTheme="minorEastAsia" w:hAnsiTheme="minorHAnsi" w:cstheme="minorBidi"/>
          <w:kern w:val="2"/>
          <w:sz w:val="22"/>
          <w:szCs w:val="22"/>
          <w14:ligatures w14:val="standardContextual"/>
        </w:rPr>
      </w:pPr>
      <w:r>
        <w:t>9.4.4.1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_Toc177721560 \h </w:instrText>
      </w:r>
      <w:r>
        <w:fldChar w:fldCharType="separate"/>
      </w:r>
      <w:r>
        <w:t>128</w:t>
      </w:r>
      <w:r>
        <w:fldChar w:fldCharType="end"/>
      </w:r>
    </w:p>
    <w:p w14:paraId="5069522D" w14:textId="10A2EADF" w:rsidR="00534985" w:rsidRDefault="00534985">
      <w:pPr>
        <w:pStyle w:val="TOC4"/>
        <w:rPr>
          <w:rFonts w:asciiTheme="minorHAnsi" w:eastAsiaTheme="minorEastAsia" w:hAnsiTheme="minorHAnsi" w:cstheme="minorBidi"/>
          <w:kern w:val="2"/>
          <w:sz w:val="22"/>
          <w:szCs w:val="22"/>
          <w14:ligatures w14:val="standardContextual"/>
        </w:rPr>
      </w:pPr>
      <w:r>
        <w:t>9.4.4.2</w:t>
      </w:r>
      <w:r>
        <w:rPr>
          <w:rFonts w:asciiTheme="minorHAnsi" w:eastAsiaTheme="minorEastAsia" w:hAnsiTheme="minorHAnsi" w:cstheme="minorBidi"/>
          <w:kern w:val="2"/>
          <w:sz w:val="22"/>
          <w:szCs w:val="22"/>
          <w14:ligatures w14:val="standardContextual"/>
        </w:rPr>
        <w:tab/>
      </w:r>
      <w:r>
        <w:t>Nnef_MBSGroupMsgDelivery_Create service operation</w:t>
      </w:r>
      <w:r>
        <w:tab/>
      </w:r>
      <w:r>
        <w:fldChar w:fldCharType="begin" w:fldLock="1"/>
      </w:r>
      <w:r>
        <w:instrText xml:space="preserve"> PAGEREF _Toc177721561 \h </w:instrText>
      </w:r>
      <w:r>
        <w:fldChar w:fldCharType="separate"/>
      </w:r>
      <w:r>
        <w:t>128</w:t>
      </w:r>
      <w:r>
        <w:fldChar w:fldCharType="end"/>
      </w:r>
    </w:p>
    <w:p w14:paraId="73826D93" w14:textId="5752FAD8" w:rsidR="00534985" w:rsidRDefault="00534985">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r>
        <w:t>Nnef_MBSGroupMsgDelivery_Update service operation</w:t>
      </w:r>
      <w:r>
        <w:tab/>
      </w:r>
      <w:r>
        <w:fldChar w:fldCharType="begin" w:fldLock="1"/>
      </w:r>
      <w:r>
        <w:instrText xml:space="preserve"> PAGEREF _Toc177721562 \h </w:instrText>
      </w:r>
      <w:r>
        <w:fldChar w:fldCharType="separate"/>
      </w:r>
      <w:r>
        <w:t>128</w:t>
      </w:r>
      <w:r>
        <w:fldChar w:fldCharType="end"/>
      </w:r>
    </w:p>
    <w:p w14:paraId="6DB28973" w14:textId="1341B0EC" w:rsidR="00534985" w:rsidRDefault="00534985">
      <w:pPr>
        <w:pStyle w:val="TOC4"/>
        <w:rPr>
          <w:rFonts w:asciiTheme="minorHAnsi" w:eastAsiaTheme="minorEastAsia" w:hAnsiTheme="minorHAnsi" w:cstheme="minorBidi"/>
          <w:kern w:val="2"/>
          <w:sz w:val="22"/>
          <w:szCs w:val="22"/>
          <w14:ligatures w14:val="standardContextual"/>
        </w:rPr>
      </w:pPr>
      <w:r>
        <w:t>9.4.4.3a</w:t>
      </w:r>
      <w:r>
        <w:rPr>
          <w:rFonts w:asciiTheme="minorHAnsi" w:eastAsiaTheme="minorEastAsia" w:hAnsiTheme="minorHAnsi" w:cstheme="minorBidi"/>
          <w:kern w:val="2"/>
          <w:sz w:val="22"/>
          <w:szCs w:val="22"/>
          <w14:ligatures w14:val="standardContextual"/>
        </w:rPr>
        <w:tab/>
      </w:r>
      <w:r>
        <w:t>Nnef_MBSGroupMsgDelivery_Delete service operation</w:t>
      </w:r>
      <w:r>
        <w:tab/>
      </w:r>
      <w:r>
        <w:fldChar w:fldCharType="begin" w:fldLock="1"/>
      </w:r>
      <w:r>
        <w:instrText xml:space="preserve"> PAGEREF _Toc177721563 \h </w:instrText>
      </w:r>
      <w:r>
        <w:fldChar w:fldCharType="separate"/>
      </w:r>
      <w:r>
        <w:t>128</w:t>
      </w:r>
      <w:r>
        <w:fldChar w:fldCharType="end"/>
      </w:r>
    </w:p>
    <w:p w14:paraId="754FF417" w14:textId="7017DE4C" w:rsidR="00534985" w:rsidRDefault="00534985">
      <w:pPr>
        <w:pStyle w:val="TOC4"/>
        <w:rPr>
          <w:rFonts w:asciiTheme="minorHAnsi" w:eastAsiaTheme="minorEastAsia" w:hAnsiTheme="minorHAnsi" w:cstheme="minorBidi"/>
          <w:kern w:val="2"/>
          <w:sz w:val="22"/>
          <w:szCs w:val="22"/>
          <w14:ligatures w14:val="standardContextual"/>
        </w:rPr>
      </w:pPr>
      <w:r>
        <w:t>9.4.4.4</w:t>
      </w:r>
      <w:r>
        <w:rPr>
          <w:rFonts w:asciiTheme="minorHAnsi" w:eastAsiaTheme="minorEastAsia" w:hAnsiTheme="minorHAnsi" w:cstheme="minorBidi"/>
          <w:kern w:val="2"/>
          <w:sz w:val="22"/>
          <w:szCs w:val="22"/>
          <w14:ligatures w14:val="standardContextual"/>
        </w:rPr>
        <w:tab/>
      </w:r>
      <w:r>
        <w:t>Nnef_MBSGroupMsgDelivery_StatusNotify service operation</w:t>
      </w:r>
      <w:r>
        <w:tab/>
      </w:r>
      <w:r>
        <w:fldChar w:fldCharType="begin" w:fldLock="1"/>
      </w:r>
      <w:r>
        <w:instrText xml:space="preserve"> PAGEREF _Toc177721564 \h </w:instrText>
      </w:r>
      <w:r>
        <w:fldChar w:fldCharType="separate"/>
      </w:r>
      <w:r>
        <w:t>128</w:t>
      </w:r>
      <w:r>
        <w:fldChar w:fldCharType="end"/>
      </w:r>
    </w:p>
    <w:p w14:paraId="1754052D" w14:textId="52B2BC07" w:rsidR="00534985" w:rsidRDefault="00534985">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_Toc177721565 \h </w:instrText>
      </w:r>
      <w:r>
        <w:fldChar w:fldCharType="separate"/>
      </w:r>
      <w:r>
        <w:t>129</w:t>
      </w:r>
      <w:r>
        <w:fldChar w:fldCharType="end"/>
      </w:r>
    </w:p>
    <w:p w14:paraId="0D575BB4" w14:textId="23BC64A3" w:rsidR="00534985" w:rsidRDefault="00534985">
      <w:pPr>
        <w:pStyle w:val="TOC8"/>
        <w:rPr>
          <w:rFonts w:asciiTheme="minorHAnsi" w:eastAsiaTheme="minorEastAsia" w:hAnsiTheme="minorHAnsi" w:cstheme="minorBidi"/>
          <w:b w:val="0"/>
          <w:kern w:val="2"/>
          <w:szCs w:val="22"/>
          <w14:ligatures w14:val="standardContextual"/>
        </w:rPr>
      </w:pPr>
      <w:r>
        <w:lastRenderedPageBreak/>
        <w:t>Annex A (normative):</w:t>
      </w:r>
      <w:r>
        <w:tab/>
        <w:t>Configuration options at Service and/or Application for MBS</w:t>
      </w:r>
      <w:r>
        <w:tab/>
      </w:r>
      <w:r>
        <w:fldChar w:fldCharType="begin" w:fldLock="1"/>
      </w:r>
      <w:r>
        <w:instrText xml:space="preserve"> PAGEREF _Toc177721566 \h </w:instrText>
      </w:r>
      <w:r>
        <w:fldChar w:fldCharType="separate"/>
      </w:r>
      <w:r>
        <w:t>130</w:t>
      </w:r>
      <w:r>
        <w:fldChar w:fldCharType="end"/>
      </w:r>
    </w:p>
    <w:p w14:paraId="6B65BF63" w14:textId="3E80D52D" w:rsidR="00534985" w:rsidRDefault="00534985">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3F05AE">
        <w:rPr>
          <w:rFonts w:eastAsia="DengXian"/>
        </w:rPr>
        <w:t>multicast communication service</w:t>
      </w:r>
      <w:r>
        <w:tab/>
      </w:r>
      <w:r>
        <w:fldChar w:fldCharType="begin" w:fldLock="1"/>
      </w:r>
      <w:r>
        <w:instrText xml:space="preserve"> PAGEREF _Toc177721567 \h </w:instrText>
      </w:r>
      <w:r>
        <w:fldChar w:fldCharType="separate"/>
      </w:r>
      <w:r>
        <w:t>132</w:t>
      </w:r>
      <w:r>
        <w:fldChar w:fldCharType="end"/>
      </w:r>
    </w:p>
    <w:p w14:paraId="396C1F3E" w14:textId="73CBC7E2" w:rsidR="00534985" w:rsidRDefault="00534985">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_Toc177721568 \h </w:instrText>
      </w:r>
      <w:r>
        <w:fldChar w:fldCharType="separate"/>
      </w:r>
      <w:r>
        <w:t>133</w:t>
      </w:r>
      <w:r>
        <w:fldChar w:fldCharType="end"/>
      </w:r>
    </w:p>
    <w:p w14:paraId="03F7651E" w14:textId="468760E0" w:rsidR="00534985" w:rsidRDefault="00534985">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_Toc177721569 \h </w:instrText>
      </w:r>
      <w:r>
        <w:fldChar w:fldCharType="separate"/>
      </w:r>
      <w:r>
        <w:t>134</w:t>
      </w:r>
      <w:r>
        <w:fldChar w:fldCharType="end"/>
      </w:r>
    </w:p>
    <w:p w14:paraId="23788B65" w14:textId="44EEF056"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77721334"/>
      <w:bookmarkEnd w:id="17"/>
      <w:r w:rsidRPr="0021575D">
        <w:lastRenderedPageBreak/>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77721335"/>
      <w:bookmarkEnd w:id="22"/>
      <w:r w:rsidRPr="0021575D">
        <w:lastRenderedPageBreak/>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177721336"/>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w:t>
      </w:r>
      <w:r w:rsidR="00534985">
        <w:rPr>
          <w:lang w:eastAsia="ko-KR"/>
        </w:rPr>
        <w:t> </w:t>
      </w:r>
      <w:r w:rsidR="00534985">
        <w:rPr>
          <w:lang w:eastAsia="ko-KR"/>
        </w:rPr>
        <w:t>TS</w:t>
      </w:r>
      <w:r w:rsidR="00534985">
        <w:rPr>
          <w:lang w:eastAsia="ko-KR"/>
        </w:rPr>
        <w:t> </w:t>
      </w:r>
      <w:r w:rsidR="00534985">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w:t>
      </w:r>
      <w:r w:rsidR="00534985">
        <w:rPr>
          <w:lang w:eastAsia="ko-KR"/>
        </w:rPr>
        <w:t> </w:t>
      </w:r>
      <w:r w:rsidR="00534985">
        <w:rPr>
          <w:lang w:eastAsia="ko-KR"/>
        </w:rPr>
        <w:t>TS</w:t>
      </w:r>
      <w:r w:rsidR="00534985">
        <w:rPr>
          <w:lang w:eastAsia="ko-KR"/>
        </w:rPr>
        <w:t> </w:t>
      </w:r>
      <w:r w:rsidR="00534985">
        <w:rPr>
          <w:lang w:eastAsia="ko-KR"/>
        </w:rPr>
        <w:t>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w:t>
      </w:r>
      <w:r w:rsidR="00534985">
        <w:t> </w:t>
      </w:r>
      <w:r w:rsidR="00534985">
        <w:t>TS</w:t>
      </w:r>
      <w:r w:rsidR="00534985">
        <w:t> </w:t>
      </w:r>
      <w:r w:rsidR="00534985">
        <w:t>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w:t>
      </w:r>
      <w:r w:rsidR="00534985">
        <w:t> </w:t>
      </w:r>
      <w:r w:rsidR="00534985">
        <w:t>TS</w:t>
      </w:r>
      <w:r w:rsidR="00534985">
        <w:t> </w:t>
      </w:r>
      <w:r w:rsidR="00534985">
        <w:t>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w:t>
      </w:r>
      <w:r w:rsidR="00534985">
        <w:t> </w:t>
      </w:r>
      <w:r w:rsidR="00534985">
        <w:t>TS</w:t>
      </w:r>
      <w:r w:rsidR="00534985">
        <w:t> </w:t>
      </w:r>
      <w:r w:rsidR="00534985">
        <w:t>38.413:</w:t>
      </w:r>
      <w:r>
        <w:t xml:space="preserve"> "</w:t>
      </w:r>
      <w:r>
        <w:rPr>
          <w:rFonts w:eastAsia="MS Mincho"/>
        </w:rPr>
        <w:t>NG Application Protocol (NGAP)</w:t>
      </w:r>
      <w:r>
        <w:t>".</w:t>
      </w:r>
    </w:p>
    <w:p w14:paraId="4ABD31FF" w14:textId="20F71559" w:rsidR="002C428B" w:rsidRDefault="002C428B" w:rsidP="002C428B">
      <w:pPr>
        <w:pStyle w:val="EX"/>
      </w:pPr>
      <w:bookmarkStart w:id="29" w:name="_Toc70079007"/>
      <w:r>
        <w:t>[16]</w:t>
      </w:r>
      <w:r>
        <w:tab/>
      </w:r>
      <w:r w:rsidR="00534985">
        <w:t>3GPP</w:t>
      </w:r>
      <w:r w:rsidR="00534985">
        <w:t> </w:t>
      </w:r>
      <w:r w:rsidR="00534985">
        <w:t>TS</w:t>
      </w:r>
      <w:r w:rsidR="00534985">
        <w:t> </w:t>
      </w:r>
      <w:r w:rsidR="00534985">
        <w:t>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38.423:</w:t>
      </w:r>
      <w:r>
        <w:rPr>
          <w:rFonts w:eastAsia="Yu Mincho"/>
          <w:lang w:eastAsia="ja-JP"/>
        </w:rPr>
        <w:t xml:space="preserve"> "NG-RAN; Xn Application Protocol (XnAP)".</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bookmarkStart w:id="30" w:name="_CR3"/>
      <w:bookmarkEnd w:id="30"/>
      <w:r>
        <w:rPr>
          <w:rFonts w:eastAsia="Yu Mincho"/>
          <w:lang w:eastAsia="ja-JP"/>
        </w:rPr>
        <w:t>[26]</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w:t>
      </w:r>
      <w:r w:rsidR="00534985">
        <w:rPr>
          <w:rFonts w:eastAsia="Yu Mincho"/>
          <w:lang w:eastAsia="ja-JP"/>
        </w:rPr>
        <w:t> </w:t>
      </w:r>
      <w:r w:rsidR="00534985">
        <w:rPr>
          <w:rFonts w:eastAsia="Yu Mincho"/>
          <w:lang w:eastAsia="ja-JP"/>
        </w:rPr>
        <w:t>TS</w:t>
      </w:r>
      <w:r w:rsidR="00534985">
        <w:rPr>
          <w:rFonts w:eastAsia="Yu Mincho"/>
          <w:lang w:eastAsia="ja-JP"/>
        </w:rPr>
        <w:t> </w:t>
      </w:r>
      <w:r w:rsidR="00534985">
        <w:rPr>
          <w:rFonts w:eastAsia="Yu Mincho"/>
          <w:lang w:eastAsia="ja-JP"/>
        </w:rPr>
        <w:t>23.527:</w:t>
      </w:r>
      <w:r>
        <w:rPr>
          <w:rFonts w:eastAsia="Yu Mincho"/>
          <w:lang w:eastAsia="ja-JP"/>
        </w:rPr>
        <w:t xml:space="preserve"> "5G System; Restoration Procedures".</w:t>
      </w:r>
    </w:p>
    <w:p w14:paraId="3CA733DF" w14:textId="77777777" w:rsidR="00731C5F" w:rsidRPr="004D3578" w:rsidRDefault="00731C5F" w:rsidP="00731C5F">
      <w:pPr>
        <w:pStyle w:val="Heading1"/>
      </w:pPr>
      <w:bookmarkStart w:id="31" w:name="_Toc177721337"/>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177721338"/>
      <w:bookmarkEnd w:id="32"/>
      <w:r w:rsidRPr="004D3578">
        <w:t>3.1</w:t>
      </w:r>
      <w:r w:rsidRPr="004D3578">
        <w:tab/>
      </w:r>
      <w:r>
        <w:t>Terms</w:t>
      </w:r>
      <w:bookmarkEnd w:id="33"/>
      <w:bookmarkEnd w:id="34"/>
      <w:bookmarkEnd w:id="35"/>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lastRenderedPageBreak/>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6" w:name="_CR3_2"/>
      <w:bookmarkStart w:id="37" w:name="_Toc66391722"/>
      <w:bookmarkStart w:id="38" w:name="_Toc70079009"/>
      <w:bookmarkStart w:id="39" w:name="_Toc177721339"/>
      <w:bookmarkEnd w:id="36"/>
      <w:r w:rsidRPr="004D3578">
        <w:t>3.</w:t>
      </w:r>
      <w:r>
        <w:t>2</w:t>
      </w:r>
      <w:r w:rsidRPr="004D3578">
        <w:tab/>
        <w:t>Abbreviations</w:t>
      </w:r>
      <w:bookmarkEnd w:id="37"/>
      <w:bookmarkEnd w:id="38"/>
      <w:bookmarkEnd w:id="39"/>
    </w:p>
    <w:p w14:paraId="0321AC0D" w14:textId="6DC7936E" w:rsidR="00731C5F" w:rsidRPr="004D3578" w:rsidRDefault="00731C5F" w:rsidP="00731C5F">
      <w:pPr>
        <w:keepNext/>
      </w:pPr>
      <w:r w:rsidRPr="004D3578">
        <w:t xml:space="preserve">For the purposes of the present document, the abbreviations given in </w:t>
      </w:r>
      <w:r w:rsidR="00534985">
        <w:t>TR</w:t>
      </w:r>
      <w:r w:rsidR="00534985">
        <w:t> </w:t>
      </w:r>
      <w:r w:rsidR="00534985" w:rsidRPr="004D3578">
        <w:t>21.905</w:t>
      </w:r>
      <w:r w:rsidR="00534985">
        <w:t> </w:t>
      </w:r>
      <w:r w:rsidR="00534985" w:rsidRPr="004D3578">
        <w:t>[</w:t>
      </w:r>
      <w:r w:rsidRPr="004D3578">
        <w:t>1]</w:t>
      </w:r>
      <w:r>
        <w:t xml:space="preserve">, </w:t>
      </w:r>
      <w:r w:rsidR="00534985">
        <w:t>TS</w:t>
      </w:r>
      <w:r w:rsidR="00534985">
        <w:t> </w:t>
      </w:r>
      <w:r w:rsidR="00534985">
        <w:t>23.501</w:t>
      </w:r>
      <w:r w:rsidR="00534985">
        <w:t> </w:t>
      </w:r>
      <w:r w:rsidR="00534985">
        <w:t>[</w:t>
      </w:r>
      <w:r>
        <w:t>5]</w:t>
      </w:r>
      <w:r w:rsidRPr="004D3578">
        <w:t xml:space="preserve"> and the following apply. An abbreviation defined in the present document takes precedence over the definition of the same abbreviation, if any, in </w:t>
      </w:r>
      <w:r w:rsidR="00534985">
        <w:t>TR</w:t>
      </w:r>
      <w:r w:rsidR="00534985">
        <w:t>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177721340"/>
      <w:bookmarkEnd w:id="42"/>
      <w:r w:rsidRPr="004D3578">
        <w:lastRenderedPageBreak/>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66391725"/>
      <w:bookmarkStart w:id="46" w:name="_Toc70079012"/>
      <w:bookmarkStart w:id="47" w:name="_Toc177721341"/>
      <w:bookmarkEnd w:id="44"/>
      <w:r>
        <w:t>4.1</w:t>
      </w:r>
      <w:r>
        <w:tab/>
        <w:t>Overview of multicast and broadcast communication</w:t>
      </w:r>
      <w:bookmarkEnd w:id="47"/>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w:t>
      </w:r>
      <w:r w:rsidR="00534985">
        <w:t> </w:t>
      </w:r>
      <w:r w:rsidR="00534985">
        <w:t>22.146</w:t>
      </w:r>
      <w:r w:rsidR="00534985">
        <w:t> </w:t>
      </w:r>
      <w:r w:rsidR="00534985">
        <w:t>[</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w:t>
      </w:r>
      <w:r w:rsidR="00534985">
        <w:t> </w:t>
      </w:r>
      <w:r w:rsidR="00534985">
        <w:t>23.501</w:t>
      </w:r>
      <w:r w:rsidR="00534985">
        <w:t> </w:t>
      </w:r>
      <w:r w:rsidR="00534985">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w:t>
      </w:r>
      <w:r w:rsidR="00534985">
        <w:t> </w:t>
      </w:r>
      <w:r w:rsidR="00534985">
        <w:t>32.255</w:t>
      </w:r>
      <w:r w:rsidR="00534985">
        <w:t> </w:t>
      </w:r>
      <w:r w:rsidR="00534985">
        <w:t>[</w:t>
      </w:r>
      <w:r w:rsidR="00DD5147">
        <w:t xml:space="preserve">29] for PDU session charging and </w:t>
      </w:r>
      <w:r w:rsidR="00534985">
        <w:t>TS</w:t>
      </w:r>
      <w:r w:rsidR="00534985">
        <w:t> </w:t>
      </w:r>
      <w:r w:rsidR="00534985">
        <w:t>32.279</w:t>
      </w:r>
      <w:r w:rsidR="00534985">
        <w:t> </w:t>
      </w:r>
      <w:r w:rsidR="00534985">
        <w:t>[</w:t>
      </w:r>
      <w:r w:rsidR="00DD5147">
        <w:t>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lastRenderedPageBreak/>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788334989" r:id="rId16"/>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70079014"/>
      <w:bookmarkStart w:id="51" w:name="_Toc19103482"/>
      <w:bookmarkStart w:id="52" w:name="_Toc70079015"/>
      <w:bookmarkStart w:id="53" w:name="_Toc177721342"/>
      <w:bookmarkEnd w:id="45"/>
      <w:bookmarkEnd w:id="46"/>
      <w:bookmarkEnd w:id="49"/>
      <w:r w:rsidRPr="00A46B64">
        <w:rPr>
          <w:lang w:eastAsia="ko-KR"/>
        </w:rPr>
        <w:lastRenderedPageBreak/>
        <w:t>4</w:t>
      </w:r>
      <w:r w:rsidRPr="00A46B64">
        <w:rPr>
          <w:rFonts w:hint="eastAsia"/>
          <w:lang w:eastAsia="ko-KR"/>
        </w:rPr>
        <w:t>.</w:t>
      </w:r>
      <w:r w:rsidRPr="00A46B64">
        <w:rPr>
          <w:lang w:eastAsia="ko-KR"/>
        </w:rPr>
        <w:t>2</w:t>
      </w:r>
      <w:r w:rsidRPr="00A46B64">
        <w:rPr>
          <w:lang w:eastAsia="ko-KR"/>
        </w:rPr>
        <w:tab/>
        <w:t>MB service provisioning</w:t>
      </w:r>
      <w:bookmarkEnd w:id="53"/>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177721343"/>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788334990" r:id="rId18"/>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788334991" r:id="rId20"/>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177721344"/>
      <w:bookmarkEnd w:id="61"/>
      <w:r>
        <w:t>4</w:t>
      </w:r>
      <w:r w:rsidRPr="00570B39">
        <w:t>.</w:t>
      </w:r>
      <w:r>
        <w:t>2</w:t>
      </w:r>
      <w:r w:rsidRPr="00570B39">
        <w:t>.2</w:t>
      </w:r>
      <w:r w:rsidRPr="00570B39">
        <w:tab/>
      </w:r>
      <w:r w:rsidRPr="00570B39">
        <w:rPr>
          <w:lang w:val="en-US"/>
        </w:rPr>
        <w:t>Broadcast data provisioning</w:t>
      </w:r>
      <w:bookmarkEnd w:id="50"/>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88334992" r:id="rId22"/>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788334993" r:id="rId24"/>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66391727"/>
      <w:bookmarkStart w:id="68" w:name="_Toc70079017"/>
      <w:bookmarkStart w:id="69" w:name="_Toc70929962"/>
      <w:bookmarkStart w:id="70" w:name="_Toc66391728"/>
      <w:bookmarkStart w:id="71" w:name="_Toc70079018"/>
      <w:bookmarkStart w:id="72" w:name="_Toc177721345"/>
      <w:bookmarkEnd w:id="51"/>
      <w:bookmarkEnd w:id="52"/>
      <w:bookmarkEnd w:id="65"/>
      <w:r w:rsidRPr="00E3466C">
        <w:t>4.3</w:t>
      </w:r>
      <w:r w:rsidRPr="00E3466C">
        <w:tab/>
      </w:r>
      <w:r w:rsidRPr="00E3466C">
        <w:rPr>
          <w:lang w:val="en-US"/>
        </w:rPr>
        <w:t>Multicast session state model</w:t>
      </w:r>
      <w:bookmarkEnd w:id="66"/>
      <w:bookmarkEnd w:id="72"/>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88334994" r:id="rId26"/>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88334995" r:id="rId28"/>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788334996" r:id="rId30"/>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788334997" r:id="rId32"/>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177721346"/>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177721347"/>
      <w:bookmarkEnd w:id="79"/>
      <w:r w:rsidRPr="00880541">
        <w:rPr>
          <w:rFonts w:hint="eastAsia"/>
          <w:lang w:eastAsia="ko-KR"/>
        </w:rPr>
        <w:t>5.1</w:t>
      </w:r>
      <w:r w:rsidRPr="00880541">
        <w:rPr>
          <w:lang w:eastAsia="ko-KR"/>
        </w:rPr>
        <w:tab/>
        <w:t>General architecture</w:t>
      </w:r>
      <w:bookmarkEnd w:id="67"/>
      <w:bookmarkEnd w:id="68"/>
      <w:bookmarkEnd w:id="69"/>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bookmarkStart w:id="81" w:name="_CRFigure5_11"/>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788334998" r:id="rId34"/>
        </w:object>
      </w:r>
    </w:p>
    <w:p w14:paraId="1407F818" w14:textId="429E862D" w:rsidR="00350EBA" w:rsidRPr="00880541" w:rsidRDefault="00350EBA" w:rsidP="00874289">
      <w:pPr>
        <w:pStyle w:val="TF"/>
      </w:pPr>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w:t>
      </w:r>
      <w:r w:rsidR="00534985">
        <w:t>TS</w:t>
      </w:r>
      <w:r w:rsidR="00534985">
        <w:t> </w:t>
      </w:r>
      <w:r w:rsidR="00534985">
        <w:t>26.502</w:t>
      </w:r>
      <w:r w:rsidR="00534985">
        <w:t> </w:t>
      </w:r>
      <w:r w:rsidR="00534985">
        <w:t>[</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788334999" r:id="rId36"/>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bookmarkStart w:id="83" w:name="_CR5_2"/>
      <w:bookmarkEnd w:id="83"/>
      <w:r>
        <w:t>NOTE 6:</w:t>
      </w:r>
      <w:r>
        <w:tab/>
        <w:t xml:space="preserve">Charging architecture is described in </w:t>
      </w:r>
      <w:r w:rsidR="00534985">
        <w:t>TS</w:t>
      </w:r>
      <w:r w:rsidR="00534985">
        <w:t> </w:t>
      </w:r>
      <w:r w:rsidR="00534985">
        <w:t>32.240</w:t>
      </w:r>
      <w:r w:rsidR="00534985">
        <w:t> </w:t>
      </w:r>
      <w:r w:rsidR="00534985">
        <w:t>[</w:t>
      </w:r>
      <w:r>
        <w:t>31].</w:t>
      </w:r>
    </w:p>
    <w:p w14:paraId="5555B357" w14:textId="464430C9" w:rsidR="00731C5F" w:rsidRDefault="00731C5F" w:rsidP="00731C5F">
      <w:pPr>
        <w:pStyle w:val="Heading2"/>
        <w:rPr>
          <w:lang w:eastAsia="ko-KR"/>
        </w:rPr>
      </w:pPr>
      <w:bookmarkStart w:id="84" w:name="_Toc177721348"/>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0"/>
      <w:bookmarkEnd w:id="71"/>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788335000" r:id="rId38"/>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88F30CB"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w:t>
      </w:r>
      <w:r w:rsidR="00534985">
        <w:rPr>
          <w:lang w:eastAsia="ko-KR"/>
        </w:rPr>
        <w:t> </w:t>
      </w:r>
      <w:r w:rsidR="00534985">
        <w:rPr>
          <w:lang w:eastAsia="ko-KR"/>
        </w:rPr>
        <w:t>23.468</w:t>
      </w:r>
      <w:r w:rsidR="00534985">
        <w:rPr>
          <w:lang w:eastAsia="ko-KR"/>
        </w:rPr>
        <w:t> </w:t>
      </w:r>
      <w:r w:rsidR="00534985">
        <w:rPr>
          <w:lang w:eastAsia="ko-KR"/>
        </w:rPr>
        <w:t>[</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177721349"/>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70929965"/>
      <w:bookmarkStart w:id="94" w:name="_Toc177721350"/>
      <w:bookmarkEnd w:id="89"/>
      <w:bookmarkEnd w:id="92"/>
      <w:r>
        <w:t>5.3.0</w:t>
      </w:r>
      <w:r>
        <w:tab/>
        <w:t>Service-based interfaces</w:t>
      </w:r>
      <w:bookmarkEnd w:id="94"/>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177721351"/>
      <w:bookmarkEnd w:id="95"/>
      <w:r w:rsidRPr="00880541">
        <w:t>5.3.1</w:t>
      </w:r>
      <w:r w:rsidRPr="00880541">
        <w:tab/>
        <w:t>Reference point</w:t>
      </w:r>
      <w:bookmarkEnd w:id="93"/>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70079022"/>
      <w:bookmarkStart w:id="100" w:name="_Toc66391730"/>
      <w:bookmarkStart w:id="101" w:name="_Toc177721352"/>
      <w:bookmarkEnd w:id="97"/>
      <w:bookmarkEnd w:id="98"/>
      <w:r w:rsidRPr="001959D8">
        <w:t>5.3.2</w:t>
      </w:r>
      <w:r w:rsidRPr="001959D8">
        <w:tab/>
        <w:t>Functional entities</w:t>
      </w:r>
      <w:bookmarkEnd w:id="101"/>
    </w:p>
    <w:p w14:paraId="7895C3CF" w14:textId="77777777" w:rsidR="00350EBA" w:rsidRPr="001959D8" w:rsidRDefault="00350EBA" w:rsidP="001772AA">
      <w:pPr>
        <w:pStyle w:val="Heading4"/>
      </w:pPr>
      <w:bookmarkStart w:id="102" w:name="_CR5_3_2_1"/>
      <w:bookmarkStart w:id="103" w:name="_Toc70929967"/>
      <w:bookmarkStart w:id="104" w:name="_Toc70079023"/>
      <w:bookmarkStart w:id="105" w:name="_Toc66391731"/>
      <w:bookmarkStart w:id="106" w:name="_Toc57450649"/>
      <w:bookmarkStart w:id="107" w:name="_Toc57450245"/>
      <w:bookmarkStart w:id="108" w:name="_Toc55203261"/>
      <w:bookmarkStart w:id="109" w:name="_Toc54730110"/>
      <w:bookmarkStart w:id="110" w:name="_Toc54730111"/>
      <w:bookmarkStart w:id="111" w:name="_Toc55203262"/>
      <w:bookmarkStart w:id="112" w:name="_Toc57450246"/>
      <w:bookmarkStart w:id="113" w:name="_Toc57450650"/>
      <w:bookmarkStart w:id="114" w:name="_Toc177721353"/>
      <w:bookmarkEnd w:id="99"/>
      <w:bookmarkEnd w:id="100"/>
      <w:bookmarkEnd w:id="102"/>
      <w:r w:rsidRPr="001959D8">
        <w:t>5.3.2.1</w:t>
      </w:r>
      <w:r w:rsidRPr="001959D8">
        <w:tab/>
        <w:t>PCF</w:t>
      </w:r>
      <w:bookmarkEnd w:id="103"/>
      <w:bookmarkEnd w:id="114"/>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66391732"/>
      <w:bookmarkStart w:id="118" w:name="_Toc70079024"/>
      <w:bookmarkStart w:id="119" w:name="_Toc177721354"/>
      <w:bookmarkEnd w:id="104"/>
      <w:bookmarkEnd w:id="105"/>
      <w:bookmarkEnd w:id="106"/>
      <w:bookmarkEnd w:id="107"/>
      <w:bookmarkEnd w:id="108"/>
      <w:bookmarkEnd w:id="109"/>
      <w:bookmarkEnd w:id="115"/>
      <w:r w:rsidRPr="001959D8">
        <w:t>5.3.2.2</w:t>
      </w:r>
      <w:r w:rsidRPr="001959D8">
        <w:tab/>
        <w:t>MB-SMF</w:t>
      </w:r>
      <w:bookmarkEnd w:id="116"/>
      <w:bookmarkEnd w:id="119"/>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66391733"/>
      <w:bookmarkStart w:id="123" w:name="_Toc70079025"/>
      <w:bookmarkStart w:id="124" w:name="_Toc177721355"/>
      <w:bookmarkEnd w:id="117"/>
      <w:bookmarkEnd w:id="118"/>
      <w:bookmarkEnd w:id="120"/>
      <w:r w:rsidRPr="001959D8">
        <w:t>5.3.2.3</w:t>
      </w:r>
      <w:r w:rsidRPr="001959D8">
        <w:tab/>
        <w:t>SMF</w:t>
      </w:r>
      <w:bookmarkEnd w:id="121"/>
      <w:bookmarkEnd w:id="124"/>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66391734"/>
      <w:bookmarkStart w:id="128" w:name="_Toc70079026"/>
      <w:bookmarkStart w:id="129" w:name="_Toc54730112"/>
      <w:bookmarkStart w:id="130" w:name="_Toc55203263"/>
      <w:bookmarkStart w:id="131" w:name="_Toc57450247"/>
      <w:bookmarkStart w:id="132" w:name="_Toc57450651"/>
      <w:bookmarkStart w:id="133" w:name="_Toc177721356"/>
      <w:bookmarkEnd w:id="110"/>
      <w:bookmarkEnd w:id="111"/>
      <w:bookmarkEnd w:id="112"/>
      <w:bookmarkEnd w:id="113"/>
      <w:bookmarkEnd w:id="122"/>
      <w:bookmarkEnd w:id="123"/>
      <w:bookmarkEnd w:id="125"/>
      <w:r w:rsidRPr="001959D8">
        <w:t>5.3.2.4</w:t>
      </w:r>
      <w:r w:rsidRPr="001959D8">
        <w:tab/>
        <w:t>MB-UPF</w:t>
      </w:r>
      <w:bookmarkEnd w:id="126"/>
      <w:bookmarkEnd w:id="13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70079027"/>
      <w:bookmarkStart w:id="137" w:name="_Toc66391735"/>
      <w:bookmarkStart w:id="138" w:name="_Toc54730113"/>
      <w:bookmarkStart w:id="139" w:name="_Toc55203264"/>
      <w:bookmarkStart w:id="140" w:name="_Toc57450248"/>
      <w:bookmarkStart w:id="141" w:name="_Toc57450652"/>
      <w:bookmarkStart w:id="142" w:name="_Toc66391736"/>
      <w:bookmarkStart w:id="143" w:name="_Toc70079028"/>
      <w:bookmarkStart w:id="144" w:name="_Toc177721357"/>
      <w:bookmarkEnd w:id="127"/>
      <w:bookmarkEnd w:id="128"/>
      <w:bookmarkEnd w:id="129"/>
      <w:bookmarkEnd w:id="130"/>
      <w:bookmarkEnd w:id="131"/>
      <w:bookmarkEnd w:id="132"/>
      <w:bookmarkEnd w:id="134"/>
      <w:r w:rsidRPr="001959D8">
        <w:t>5.3.2.5</w:t>
      </w:r>
      <w:r w:rsidRPr="001959D8">
        <w:tab/>
        <w:t>UPF</w:t>
      </w:r>
      <w:bookmarkEnd w:id="135"/>
      <w:bookmarkEnd w:id="144"/>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54730114"/>
      <w:bookmarkStart w:id="148" w:name="_Toc55203265"/>
      <w:bookmarkStart w:id="149" w:name="_Toc57450249"/>
      <w:bookmarkStart w:id="150" w:name="_Toc57450653"/>
      <w:bookmarkStart w:id="151" w:name="_Toc66391737"/>
      <w:bookmarkStart w:id="152" w:name="_Toc70079029"/>
      <w:bookmarkStart w:id="153" w:name="_Toc70929973"/>
      <w:bookmarkStart w:id="154" w:name="_Toc177721358"/>
      <w:bookmarkEnd w:id="136"/>
      <w:bookmarkEnd w:id="137"/>
      <w:bookmarkEnd w:id="138"/>
      <w:bookmarkEnd w:id="139"/>
      <w:bookmarkEnd w:id="140"/>
      <w:bookmarkEnd w:id="141"/>
      <w:bookmarkEnd w:id="142"/>
      <w:bookmarkEnd w:id="143"/>
      <w:bookmarkEnd w:id="145"/>
      <w:r w:rsidRPr="001959D8">
        <w:lastRenderedPageBreak/>
        <w:t>5.3.2.6</w:t>
      </w:r>
      <w:r w:rsidRPr="001959D8">
        <w:tab/>
        <w:t>AMF</w:t>
      </w:r>
      <w:bookmarkEnd w:id="146"/>
      <w:bookmarkEnd w:id="154"/>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54730115"/>
      <w:bookmarkStart w:id="157" w:name="_Toc55203266"/>
      <w:bookmarkStart w:id="158" w:name="_Toc57450250"/>
      <w:bookmarkStart w:id="159" w:name="_Toc57450654"/>
      <w:bookmarkStart w:id="160" w:name="_Toc66391738"/>
      <w:bookmarkStart w:id="161" w:name="_Toc70079030"/>
      <w:bookmarkStart w:id="162" w:name="_Toc70929974"/>
      <w:bookmarkStart w:id="163" w:name="_Toc177721359"/>
      <w:bookmarkEnd w:id="147"/>
      <w:bookmarkEnd w:id="148"/>
      <w:bookmarkEnd w:id="149"/>
      <w:bookmarkEnd w:id="150"/>
      <w:bookmarkEnd w:id="151"/>
      <w:bookmarkEnd w:id="152"/>
      <w:bookmarkEnd w:id="153"/>
      <w:bookmarkEnd w:id="155"/>
      <w:r w:rsidRPr="001959D8">
        <w:t>5.3.2.7</w:t>
      </w:r>
      <w:r w:rsidRPr="001959D8">
        <w:tab/>
        <w:t>NG-RAN</w:t>
      </w:r>
      <w:bookmarkEnd w:id="163"/>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6"/>
      <w:bookmarkEnd w:id="157"/>
      <w:bookmarkEnd w:id="158"/>
      <w:bookmarkEnd w:id="159"/>
      <w:bookmarkEnd w:id="160"/>
      <w:bookmarkEnd w:id="161"/>
      <w:bookmarkEnd w:id="162"/>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177721360"/>
      <w:bookmarkEnd w:id="171"/>
      <w:r w:rsidRPr="001959D8">
        <w:t>5.3.2.8</w:t>
      </w:r>
      <w:r w:rsidRPr="001959D8">
        <w:tab/>
        <w:t>UE</w:t>
      </w:r>
      <w:bookmarkEnd w:id="172"/>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w:t>
      </w:r>
      <w:r w:rsidR="00534985">
        <w:t> </w:t>
      </w:r>
      <w:r w:rsidR="00534985">
        <w:t>33.501</w:t>
      </w:r>
      <w:r w:rsidR="00534985">
        <w:t> </w:t>
      </w:r>
      <w:r w:rsidR="00534985">
        <w:t>[</w:t>
      </w:r>
      <w:r>
        <w:t>20].</w:t>
      </w:r>
    </w:p>
    <w:p w14:paraId="0BCB76B0" w14:textId="513C8906" w:rsidR="00350EBA" w:rsidRPr="001959D8" w:rsidRDefault="00350EBA" w:rsidP="001772AA">
      <w:pPr>
        <w:pStyle w:val="Heading4"/>
      </w:pPr>
      <w:bookmarkStart w:id="180" w:name="_CR5_3_2_9"/>
      <w:bookmarkStart w:id="181" w:name="_Toc177721361"/>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177721362"/>
      <w:bookmarkEnd w:id="185"/>
      <w:r w:rsidRPr="001959D8">
        <w:t>5.3.2.10</w:t>
      </w:r>
      <w:r w:rsidRPr="001959D8">
        <w:tab/>
        <w:t>NEF</w:t>
      </w:r>
      <w:bookmarkEnd w:id="186"/>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177721363"/>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w:t>
      </w:r>
      <w:r w:rsidR="00534985">
        <w:t> </w:t>
      </w:r>
      <w:r w:rsidR="00534985">
        <w:t>26.502</w:t>
      </w:r>
      <w:r w:rsidR="00534985">
        <w:t> </w:t>
      </w:r>
      <w:r w:rsidR="00534985">
        <w:t>[</w:t>
      </w:r>
      <w:r w:rsidR="003E4AC4">
        <w:t>18]</w:t>
      </w:r>
      <w:r w:rsidRPr="001959D8">
        <w:t>.</w:t>
      </w:r>
    </w:p>
    <w:bookmarkEnd w:id="187"/>
    <w:p w14:paraId="683AB442" w14:textId="1EA700E5" w:rsidR="00442D27" w:rsidRPr="001959D8" w:rsidRDefault="00442D27" w:rsidP="00442D27">
      <w:pPr>
        <w:pStyle w:val="NO"/>
      </w:pPr>
      <w:r>
        <w:t>NOTE 2:</w:t>
      </w:r>
      <w:r>
        <w:tab/>
        <w:t xml:space="preserve">MBSF functionality for MBS security is provided in </w:t>
      </w:r>
      <w:r w:rsidR="00534985">
        <w:t>TS</w:t>
      </w:r>
      <w:r w:rsidR="00534985">
        <w:t> </w:t>
      </w:r>
      <w:r w:rsidR="00534985">
        <w:t>33.501</w:t>
      </w:r>
      <w:r w:rsidR="00534985">
        <w:t> </w:t>
      </w:r>
      <w:r w:rsidR="00534985">
        <w:t>[</w:t>
      </w:r>
      <w:r>
        <w:t>20].</w:t>
      </w:r>
    </w:p>
    <w:p w14:paraId="1828655D" w14:textId="77777777" w:rsidR="00350EBA" w:rsidRPr="001959D8" w:rsidRDefault="00350EBA" w:rsidP="001772AA">
      <w:pPr>
        <w:pStyle w:val="Heading4"/>
      </w:pPr>
      <w:bookmarkStart w:id="198" w:name="_CR5_3_2_12"/>
      <w:bookmarkStart w:id="199" w:name="_Toc177721364"/>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w:t>
      </w:r>
      <w:r w:rsidR="00534985">
        <w:t> </w:t>
      </w:r>
      <w:r w:rsidR="00534985">
        <w:t>26.502</w:t>
      </w:r>
      <w:r w:rsidR="00534985">
        <w:t> </w:t>
      </w:r>
      <w:r w:rsidR="00534985">
        <w:t>[</w:t>
      </w:r>
      <w:r w:rsidR="003E4AC4">
        <w:t>18]</w:t>
      </w:r>
      <w:r w:rsidRPr="001959D8">
        <w:t>.</w:t>
      </w:r>
    </w:p>
    <w:p w14:paraId="2A014487" w14:textId="477CA057"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534985">
        <w:t>TS</w:t>
      </w:r>
      <w:r w:rsidR="00534985">
        <w:t> </w:t>
      </w:r>
      <w:r w:rsidR="00534985">
        <w:t>33.501</w:t>
      </w:r>
      <w:r w:rsidR="00534985">
        <w:t> </w:t>
      </w:r>
      <w:r w:rsidR="00534985">
        <w:t>[</w:t>
      </w:r>
      <w:r>
        <w:t>20].</w:t>
      </w:r>
    </w:p>
    <w:p w14:paraId="176741C1" w14:textId="77777777" w:rsidR="00350EBA" w:rsidRPr="001959D8" w:rsidRDefault="00350EBA" w:rsidP="001772AA">
      <w:pPr>
        <w:pStyle w:val="Heading4"/>
      </w:pPr>
      <w:bookmarkStart w:id="201" w:name="_CR5_3_2_13"/>
      <w:bookmarkStart w:id="202" w:name="_Toc177721365"/>
      <w:bookmarkEnd w:id="201"/>
      <w:r w:rsidRPr="001959D8">
        <w:lastRenderedPageBreak/>
        <w:t>5.3.2.13</w:t>
      </w:r>
      <w:r w:rsidRPr="001959D8">
        <w:tab/>
      </w:r>
      <w:r w:rsidRPr="001959D8">
        <w:rPr>
          <w:lang w:eastAsia="zh-CN"/>
        </w:rPr>
        <w:t>UDM</w:t>
      </w:r>
      <w:bookmarkEnd w:id="200"/>
      <w:bookmarkEnd w:id="202"/>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177721366"/>
      <w:bookmarkEnd w:id="206"/>
      <w:r w:rsidRPr="001959D8">
        <w:t>5.3.2.14</w:t>
      </w:r>
      <w:r w:rsidRPr="001959D8">
        <w:tab/>
      </w:r>
      <w:r w:rsidRPr="001959D8">
        <w:rPr>
          <w:lang w:eastAsia="zh-CN"/>
        </w:rPr>
        <w:t>UDR</w:t>
      </w:r>
      <w:bookmarkEnd w:id="203"/>
      <w:bookmarkEnd w:id="204"/>
      <w:bookmarkEnd w:id="205"/>
      <w:bookmarkEnd w:id="207"/>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177721367"/>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177721368"/>
      <w:bookmarkEnd w:id="210"/>
      <w:r>
        <w:t>5.3.2.15.1</w:t>
      </w:r>
      <w:r>
        <w:tab/>
        <w:t>General</w:t>
      </w:r>
      <w:bookmarkEnd w:id="211"/>
    </w:p>
    <w:p w14:paraId="498A6148" w14:textId="4040C7FC" w:rsidR="005830C7" w:rsidRDefault="005830C7" w:rsidP="005830C7">
      <w:pPr>
        <w:rPr>
          <w:rFonts w:eastAsia="DengXian"/>
          <w:lang w:eastAsia="ko-KR"/>
        </w:rPr>
      </w:pPr>
      <w:r>
        <w:t xml:space="preserve">In addition to the functions defined in </w:t>
      </w:r>
      <w:r w:rsidR="00534985">
        <w:t>TS</w:t>
      </w:r>
      <w:r w:rsidR="00534985">
        <w:t> </w:t>
      </w:r>
      <w:r w:rsidR="00534985">
        <w:t>23.501</w:t>
      </w:r>
      <w:r w:rsidR="00534985">
        <w:t> </w:t>
      </w:r>
      <w:r w:rsidR="00534985">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w:t>
      </w:r>
      <w:r w:rsidR="00534985">
        <w:t> </w:t>
      </w:r>
      <w:r w:rsidR="00534985">
        <w:t>23.501</w:t>
      </w:r>
      <w:r w:rsidR="00534985">
        <w:t> </w:t>
      </w:r>
      <w:r w:rsidR="00534985">
        <w:t>[</w:t>
      </w:r>
      <w:r>
        <w:t>5].</w:t>
      </w:r>
    </w:p>
    <w:p w14:paraId="4F10F01F" w14:textId="40563B53" w:rsidR="005830C7" w:rsidRDefault="005830C7" w:rsidP="005830C7">
      <w:pPr>
        <w:pStyle w:val="Heading5"/>
      </w:pPr>
      <w:bookmarkStart w:id="212" w:name="_CR5_3_2_15_2"/>
      <w:bookmarkStart w:id="213" w:name="_Toc177721369"/>
      <w:bookmarkEnd w:id="212"/>
      <w:r>
        <w:t>5.3.2.15.2</w:t>
      </w:r>
      <w:r>
        <w:tab/>
        <w:t>Extensions to NF profile at NRF</w:t>
      </w:r>
      <w:bookmarkEnd w:id="213"/>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w:t>
      </w:r>
      <w:r w:rsidR="00534985">
        <w:rPr>
          <w:rFonts w:eastAsia="DengXian"/>
          <w:lang w:eastAsia="ko-KR"/>
        </w:rPr>
        <w:t> </w:t>
      </w:r>
      <w:r w:rsidR="00534985">
        <w:rPr>
          <w:rFonts w:eastAsia="DengXian"/>
          <w:lang w:eastAsia="ko-KR"/>
        </w:rPr>
        <w:t>23.501</w:t>
      </w:r>
      <w:r w:rsidR="00534985">
        <w:rPr>
          <w:rFonts w:eastAsia="DengXian"/>
          <w:lang w:eastAsia="ko-KR"/>
        </w:rPr>
        <w:t> </w:t>
      </w:r>
      <w:r w:rsidR="00534985">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177721370"/>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177721371"/>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66391746"/>
      <w:bookmarkStart w:id="222" w:name="_Toc70079038"/>
      <w:bookmarkStart w:id="223" w:name="_Toc177721372"/>
      <w:bookmarkEnd w:id="220"/>
      <w:r w:rsidRPr="00535731">
        <w:rPr>
          <w:lang w:eastAsia="ko-KR"/>
        </w:rPr>
        <w:t>6.1.1</w:t>
      </w:r>
      <w:r w:rsidRPr="00535731">
        <w:rPr>
          <w:lang w:eastAsia="ko-KR"/>
        </w:rPr>
        <w:tab/>
        <w:t>AF authorization to the service for multicast and broadcast</w:t>
      </w:r>
      <w:bookmarkEnd w:id="22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177721373"/>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177721374"/>
      <w:bookmarkEnd w:id="226"/>
      <w:r>
        <w:rPr>
          <w:rFonts w:hint="eastAsia"/>
          <w:lang w:eastAsia="ko-KR"/>
        </w:rPr>
        <w:t>6.2</w:t>
      </w:r>
      <w:r>
        <w:rPr>
          <w:lang w:eastAsia="ko-KR"/>
        </w:rPr>
        <w:tab/>
      </w:r>
      <w:r w:rsidRPr="000C2A37">
        <w:rPr>
          <w:lang w:eastAsia="ko-KR"/>
        </w:rPr>
        <w:t>Local MBS service</w:t>
      </w:r>
      <w:bookmarkEnd w:id="221"/>
      <w:bookmarkEnd w:id="222"/>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177721375"/>
      <w:bookmarkEnd w:id="228"/>
      <w:r>
        <w:rPr>
          <w:rFonts w:eastAsia="DengXian" w:hint="eastAsia"/>
        </w:rPr>
        <w:t>6</w:t>
      </w:r>
      <w:r>
        <w:rPr>
          <w:rFonts w:eastAsia="DengXian"/>
        </w:rPr>
        <w:t>.2.1</w:t>
      </w:r>
      <w:r>
        <w:tab/>
      </w:r>
      <w:r>
        <w:rPr>
          <w:lang w:val="en-US"/>
        </w:rPr>
        <w:t>General</w:t>
      </w:r>
      <w:bookmarkEnd w:id="229"/>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177721376"/>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bookmarkStart w:id="232" w:name="_CR6_2_3"/>
      <w:bookmarkEnd w:id="2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3" w:name="_Toc177721377"/>
      <w:r>
        <w:rPr>
          <w:rFonts w:eastAsia="DengXian" w:hint="eastAsia"/>
        </w:rPr>
        <w:lastRenderedPageBreak/>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34" w:name="_CR6_2_4"/>
      <w:bookmarkStart w:id="235" w:name="_Toc66391747"/>
      <w:bookmarkStart w:id="236" w:name="_Toc70079039"/>
      <w:bookmarkStart w:id="237" w:name="_Toc177721378"/>
      <w:bookmarkEnd w:id="234"/>
      <w:r>
        <w:rPr>
          <w:rFonts w:eastAsia="DengXian" w:hint="eastAsia"/>
        </w:rPr>
        <w:t>6</w:t>
      </w:r>
      <w:r>
        <w:rPr>
          <w:rFonts w:eastAsia="DengXian"/>
        </w:rPr>
        <w:t>.2.4</w:t>
      </w:r>
      <w:r w:rsidR="00EA267B">
        <w:rPr>
          <w:rFonts w:eastAsia="DengXian"/>
        </w:rPr>
        <w:tab/>
        <w:t>Void</w:t>
      </w:r>
      <w:bookmarkEnd w:id="237"/>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177721379"/>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177721380"/>
      <w:bookmarkEnd w:id="240"/>
      <w:r>
        <w:rPr>
          <w:rFonts w:hint="eastAsia"/>
          <w:lang w:eastAsia="ko-KR"/>
        </w:rPr>
        <w:lastRenderedPageBreak/>
        <w:t>6.3</w:t>
      </w:r>
      <w:r>
        <w:rPr>
          <w:lang w:eastAsia="ko-KR"/>
        </w:rPr>
        <w:tab/>
      </w:r>
      <w:r w:rsidRPr="000C2A37">
        <w:rPr>
          <w:lang w:eastAsia="ko-KR"/>
        </w:rPr>
        <w:t>Mobility support of MBS service</w:t>
      </w:r>
      <w:bookmarkEnd w:id="235"/>
      <w:bookmarkEnd w:id="236"/>
      <w:bookmarkEnd w:id="241"/>
    </w:p>
    <w:p w14:paraId="74E04E15" w14:textId="77777777" w:rsidR="00731C5F" w:rsidRDefault="00731C5F" w:rsidP="002C428B">
      <w:pPr>
        <w:pStyle w:val="Heading3"/>
      </w:pPr>
      <w:bookmarkStart w:id="242" w:name="_CR6_3_1"/>
      <w:bookmarkStart w:id="243" w:name="_Toc19103459"/>
      <w:bookmarkStart w:id="244" w:name="_Toc177721381"/>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177721382"/>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66391749"/>
      <w:bookmarkStart w:id="251" w:name="_Toc70079041"/>
      <w:bookmarkStart w:id="252" w:name="_Toc70929986"/>
      <w:bookmarkStart w:id="253" w:name="_Toc66391752"/>
      <w:bookmarkStart w:id="254" w:name="_Toc70079044"/>
      <w:bookmarkStart w:id="255" w:name="_Toc177721383"/>
      <w:bookmarkEnd w:id="247"/>
      <w:r w:rsidRPr="0052782D">
        <w:rPr>
          <w:rFonts w:hint="eastAsia"/>
          <w:lang w:eastAsia="ko-KR"/>
        </w:rPr>
        <w:lastRenderedPageBreak/>
        <w:t>6.4</w:t>
      </w:r>
      <w:r w:rsidRPr="0052782D">
        <w:rPr>
          <w:lang w:eastAsia="ko-KR"/>
        </w:rPr>
        <w:tab/>
        <w:t>Subscription to multicast services</w:t>
      </w:r>
      <w:bookmarkEnd w:id="248"/>
      <w:bookmarkEnd w:id="249"/>
      <w:bookmarkEnd w:id="255"/>
    </w:p>
    <w:p w14:paraId="2DE3FC4C" w14:textId="77777777" w:rsidR="00CB7899" w:rsidRPr="0052782D" w:rsidRDefault="00CB7899" w:rsidP="00CB7899">
      <w:pPr>
        <w:pStyle w:val="Heading3"/>
        <w:rPr>
          <w:lang w:eastAsia="zh-CN"/>
        </w:rPr>
      </w:pPr>
      <w:bookmarkStart w:id="256" w:name="_CR6_4_1"/>
      <w:bookmarkStart w:id="257" w:name="_Toc177721384"/>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w:t>
      </w:r>
      <w:r w:rsidR="00534985">
        <w:rPr>
          <w:lang w:val="en-US" w:eastAsia="zh-CN"/>
        </w:rPr>
        <w:t> </w:t>
      </w:r>
      <w:r w:rsidR="00534985">
        <w:rPr>
          <w:lang w:val="en-US" w:eastAsia="zh-CN"/>
        </w:rPr>
        <w:t>23.502</w:t>
      </w:r>
      <w:r w:rsidR="00534985">
        <w:rPr>
          <w:lang w:val="en-US" w:eastAsia="zh-CN"/>
        </w:rPr>
        <w:t> </w:t>
      </w:r>
      <w:r w:rsidR="00534985">
        <w:rPr>
          <w:lang w:val="en-US" w:eastAsia="zh-CN"/>
        </w:rPr>
        <w:t>[</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177721385"/>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177721386"/>
      <w:bookmarkEnd w:id="26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177721387"/>
      <w:bookmarkEnd w:id="265"/>
      <w:r w:rsidRPr="004906B0">
        <w:rPr>
          <w:rFonts w:hint="eastAsia"/>
          <w:lang w:eastAsia="ko-KR"/>
        </w:rPr>
        <w:t>6.5</w:t>
      </w:r>
      <w:r w:rsidRPr="004906B0">
        <w:rPr>
          <w:lang w:eastAsia="ko-KR"/>
        </w:rPr>
        <w:tab/>
        <w:t>Identifiers</w:t>
      </w:r>
      <w:bookmarkEnd w:id="250"/>
      <w:bookmarkEnd w:id="251"/>
      <w:bookmarkEnd w:id="252"/>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177721388"/>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177721389"/>
      <w:bookmarkEnd w:id="279"/>
      <w:r w:rsidRPr="004906B0">
        <w:t>6.5.2</w:t>
      </w:r>
      <w:r w:rsidRPr="004906B0">
        <w:tab/>
        <w:t>Temporary Mobile Group Identity</w:t>
      </w:r>
      <w:bookmarkEnd w:id="280"/>
      <w:bookmarkEnd w:id="281"/>
      <w:bookmarkEnd w:id="282"/>
      <w:bookmarkEnd w:id="283"/>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177721390"/>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66391753"/>
      <w:bookmarkStart w:id="288" w:name="_Toc70079045"/>
      <w:bookmarkStart w:id="289" w:name="_Toc177721391"/>
      <w:bookmarkEnd w:id="253"/>
      <w:bookmarkEnd w:id="254"/>
      <w:bookmarkEnd w:id="286"/>
      <w:r>
        <w:t>6.5.4</w:t>
      </w:r>
      <w:r>
        <w:tab/>
        <w:t xml:space="preserve">MBS </w:t>
      </w:r>
      <w:r w:rsidR="002D5225">
        <w:t xml:space="preserve">Frequency Selection Area </w:t>
      </w:r>
      <w:r>
        <w:t>ID</w:t>
      </w:r>
      <w:bookmarkEnd w:id="289"/>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w:t>
      </w:r>
      <w:r w:rsidR="00534985">
        <w:rPr>
          <w:rFonts w:eastAsia="MS Mincho"/>
          <w:lang w:val="en-US"/>
        </w:rPr>
        <w:t> </w:t>
      </w:r>
      <w:r w:rsidR="00534985">
        <w:rPr>
          <w:rFonts w:eastAsia="MS Mincho"/>
          <w:lang w:val="en-US"/>
        </w:rPr>
        <w:t>38.300</w:t>
      </w:r>
      <w:r w:rsidR="00534985">
        <w:rPr>
          <w:rFonts w:eastAsia="MS Mincho"/>
          <w:lang w:val="en-US"/>
        </w:rPr>
        <w:t> </w:t>
      </w:r>
      <w:r w:rsidR="00534985">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w:t>
      </w:r>
      <w:r w:rsidR="00534985">
        <w:rPr>
          <w:rFonts w:eastAsia="MS Mincho"/>
          <w:lang w:val="en-US"/>
        </w:rPr>
        <w:t> </w:t>
      </w:r>
      <w:r w:rsidR="00534985">
        <w:rPr>
          <w:rFonts w:eastAsia="MS Mincho"/>
          <w:lang w:val="en-US"/>
        </w:rPr>
        <w:t>38.300</w:t>
      </w:r>
      <w:r w:rsidR="00534985">
        <w:rPr>
          <w:rFonts w:eastAsia="MS Mincho"/>
          <w:lang w:val="en-US"/>
        </w:rPr>
        <w:t> </w:t>
      </w:r>
      <w:r w:rsidR="00534985">
        <w:rPr>
          <w:rFonts w:eastAsia="MS Mincho"/>
          <w:lang w:val="en-US"/>
        </w:rPr>
        <w:t>[</w:t>
      </w:r>
      <w:r>
        <w:rPr>
          <w:rFonts w:eastAsia="MS Mincho"/>
          <w:lang w:val="en-US"/>
        </w:rPr>
        <w:t xml:space="preserve">9] and </w:t>
      </w:r>
      <w:r w:rsidR="00534985">
        <w:rPr>
          <w:rFonts w:eastAsia="MS Mincho"/>
          <w:lang w:val="en-US"/>
        </w:rPr>
        <w:t>TS</w:t>
      </w:r>
      <w:r w:rsidR="00534985">
        <w:rPr>
          <w:rFonts w:eastAsia="MS Mincho"/>
          <w:lang w:val="en-US"/>
        </w:rPr>
        <w:t> </w:t>
      </w:r>
      <w:r w:rsidR="00534985">
        <w:rPr>
          <w:rFonts w:eastAsia="MS Mincho"/>
          <w:lang w:val="en-US"/>
        </w:rPr>
        <w:t>38.413</w:t>
      </w:r>
      <w:r w:rsidR="00534985">
        <w:rPr>
          <w:rFonts w:eastAsia="MS Mincho"/>
          <w:lang w:val="en-US"/>
        </w:rPr>
        <w:t> </w:t>
      </w:r>
      <w:r w:rsidR="00534985">
        <w:rPr>
          <w:rFonts w:eastAsia="MS Mincho"/>
          <w:lang w:val="en-US"/>
        </w:rPr>
        <w:t>[</w:t>
      </w:r>
      <w:r>
        <w:rPr>
          <w:rFonts w:eastAsia="MS Mincho"/>
          <w:lang w:val="en-US"/>
        </w:rPr>
        <w:t>15].</w:t>
      </w:r>
    </w:p>
    <w:p w14:paraId="5BA58089" w14:textId="72091C8E" w:rsidR="00183D3E" w:rsidRDefault="00183D3E" w:rsidP="00183D3E">
      <w:pPr>
        <w:pStyle w:val="Heading3"/>
      </w:pPr>
      <w:bookmarkStart w:id="290" w:name="_CR6_5_5"/>
      <w:bookmarkStart w:id="291" w:name="_Toc177721392"/>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177721393"/>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66391754"/>
      <w:bookmarkStart w:id="296" w:name="_Toc70079046"/>
      <w:bookmarkStart w:id="297" w:name="_Toc177721394"/>
      <w:bookmarkEnd w:id="287"/>
      <w:bookmarkEnd w:id="288"/>
      <w:bookmarkEnd w:id="294"/>
      <w:r w:rsidRPr="00BF0BB7">
        <w:rPr>
          <w:rFonts w:hint="eastAsia"/>
          <w:lang w:eastAsia="ko-KR"/>
        </w:rPr>
        <w:t>6.</w:t>
      </w:r>
      <w:r w:rsidRPr="00BF0BB7">
        <w:rPr>
          <w:lang w:eastAsia="ko-KR"/>
        </w:rPr>
        <w:t>7</w:t>
      </w:r>
      <w:r w:rsidRPr="00BF0BB7">
        <w:rPr>
          <w:lang w:eastAsia="ko-KR"/>
        </w:rPr>
        <w:tab/>
        <w:t>User plane management</w:t>
      </w:r>
      <w:bookmarkEnd w:id="297"/>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788335001" r:id="rId40"/>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w:t>
      </w:r>
      <w:r w:rsidR="00534985">
        <w:rPr>
          <w:lang w:eastAsia="x-none"/>
        </w:rPr>
        <w:t> </w:t>
      </w:r>
      <w:r w:rsidR="00534985">
        <w:rPr>
          <w:lang w:eastAsia="x-none"/>
        </w:rPr>
        <w:t>29.281</w:t>
      </w:r>
      <w:r w:rsidR="00534985">
        <w:rPr>
          <w:lang w:eastAsia="x-none"/>
        </w:rPr>
        <w:t> </w:t>
      </w:r>
      <w:r w:rsidR="00534985">
        <w:rPr>
          <w:lang w:eastAsia="x-none"/>
        </w:rPr>
        <w:t>[</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w:t>
      </w:r>
      <w:r w:rsidR="00534985">
        <w:rPr>
          <w:lang w:eastAsia="ko-KR"/>
        </w:rPr>
        <w:t> </w:t>
      </w:r>
      <w:r w:rsidR="00534985">
        <w:rPr>
          <w:lang w:eastAsia="ko-KR"/>
        </w:rPr>
        <w:t>29.244</w:t>
      </w:r>
      <w:r w:rsidR="00534985">
        <w:rPr>
          <w:lang w:eastAsia="ko-KR"/>
        </w:rPr>
        <w:t> </w:t>
      </w:r>
      <w:r w:rsidR="00534985">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177721395"/>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5"/>
      <w:bookmarkEnd w:id="296"/>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w:t>
      </w:r>
      <w:r w:rsidR="00534985">
        <w:rPr>
          <w:lang w:eastAsia="ko-KR"/>
        </w:rPr>
        <w:t> </w:t>
      </w:r>
      <w:r w:rsidR="00534985">
        <w:rPr>
          <w:lang w:eastAsia="ko-KR"/>
        </w:rPr>
        <w:t>23.246</w:t>
      </w:r>
      <w:r w:rsidR="00534985">
        <w:rPr>
          <w:lang w:eastAsia="ko-KR"/>
        </w:rPr>
        <w:t> </w:t>
      </w:r>
      <w:r w:rsidR="00534985">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177721396"/>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177721397"/>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lastRenderedPageBreak/>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lastRenderedPageBreak/>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177721398"/>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177721399"/>
      <w:bookmarkEnd w:id="344"/>
      <w:r>
        <w:rPr>
          <w:lang w:eastAsia="ja-JP"/>
        </w:rPr>
        <w:t>6.10.1</w:t>
      </w:r>
      <w:r>
        <w:rPr>
          <w:lang w:eastAsia="ja-JP"/>
        </w:rPr>
        <w:tab/>
        <w:t>General</w:t>
      </w:r>
      <w:bookmarkEnd w:id="345"/>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w:t>
      </w:r>
      <w:r w:rsidR="00534985">
        <w:rPr>
          <w:rFonts w:eastAsia="DengXian"/>
          <w:lang w:eastAsia="ja-JP"/>
        </w:rPr>
        <w:t> </w:t>
      </w:r>
      <w:r w:rsidR="00534985">
        <w:rPr>
          <w:rFonts w:eastAsia="DengXian"/>
          <w:lang w:eastAsia="ja-JP"/>
        </w:rPr>
        <w:t>23.50</w:t>
      </w:r>
      <w:r w:rsidR="00534985">
        <w:rPr>
          <w:rFonts w:eastAsia="DengXian"/>
          <w:lang w:eastAsia="zh-CN"/>
        </w:rPr>
        <w:t>3</w:t>
      </w:r>
      <w:r w:rsidR="00534985">
        <w:rPr>
          <w:rFonts w:eastAsia="DengXian"/>
          <w:lang w:eastAsia="ja-JP"/>
        </w:rPr>
        <w:t> </w:t>
      </w:r>
      <w:r w:rsidR="00534985">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177721400"/>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177721401"/>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w:t>
      </w:r>
      <w:r w:rsidR="00534985">
        <w:rPr>
          <w:rFonts w:eastAsia="DengXian"/>
        </w:rPr>
        <w:t> </w:t>
      </w:r>
      <w:r w:rsidR="00534985">
        <w:rPr>
          <w:rFonts w:eastAsia="DengXian"/>
        </w:rPr>
        <w:t>26.517</w:t>
      </w:r>
      <w:r w:rsidR="00534985">
        <w:rPr>
          <w:rFonts w:eastAsia="DengXian"/>
        </w:rPr>
        <w:t> </w:t>
      </w:r>
      <w:r w:rsidR="00534985">
        <w:rPr>
          <w:rFonts w:eastAsia="DengXian"/>
        </w:rPr>
        <w:t>[</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w:t>
      </w:r>
      <w:r w:rsidR="00534985">
        <w:rPr>
          <w:rFonts w:eastAsia="DengXian"/>
        </w:rPr>
        <w:t> </w:t>
      </w:r>
      <w:r w:rsidR="00534985">
        <w:rPr>
          <w:rFonts w:eastAsia="DengXian"/>
        </w:rPr>
        <w:t>26.502</w:t>
      </w:r>
      <w:r w:rsidR="00534985">
        <w:rPr>
          <w:rFonts w:eastAsia="DengXian"/>
        </w:rPr>
        <w:t> </w:t>
      </w:r>
      <w:r w:rsidR="00534985">
        <w:rPr>
          <w:rFonts w:eastAsia="DengXian"/>
        </w:rPr>
        <w:t>[</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lastRenderedPageBreak/>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w:t>
      </w:r>
      <w:r w:rsidR="00534985">
        <w:rPr>
          <w:rFonts w:eastAsia="DengXian"/>
        </w:rPr>
        <w:t> </w:t>
      </w:r>
      <w:r w:rsidR="00534985">
        <w:rPr>
          <w:rFonts w:eastAsia="DengXian"/>
        </w:rPr>
        <w:t>24.575</w:t>
      </w:r>
      <w:r w:rsidR="00534985">
        <w:rPr>
          <w:rFonts w:eastAsia="DengXian"/>
        </w:rPr>
        <w:t> </w:t>
      </w:r>
      <w:r w:rsidR="00534985">
        <w:rPr>
          <w:rFonts w:eastAsia="DengXian"/>
        </w:rPr>
        <w:t>[</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w:t>
      </w:r>
      <w:r w:rsidR="00534985">
        <w:rPr>
          <w:rFonts w:eastAsia="DengXian"/>
        </w:rPr>
        <w:t> </w:t>
      </w:r>
      <w:r w:rsidR="00534985">
        <w:rPr>
          <w:rFonts w:eastAsia="DengXian"/>
        </w:rPr>
        <w:t>23.502</w:t>
      </w:r>
      <w:r w:rsidR="00534985">
        <w:rPr>
          <w:rFonts w:eastAsia="DengXian"/>
        </w:rPr>
        <w:t> </w:t>
      </w:r>
      <w:r w:rsidR="00534985">
        <w:rPr>
          <w:rFonts w:eastAsia="DengXian"/>
        </w:rPr>
        <w:t>[</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56CD6D49"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RedCap UEs, for non-RedCap UEs or both for RedCap UEs and non-RedCap UEs as defined in </w:t>
      </w:r>
      <w:r w:rsidR="00534985">
        <w:t>TS</w:t>
      </w:r>
      <w:r w:rsidR="00534985">
        <w:t> </w:t>
      </w:r>
      <w:r w:rsidR="00534985">
        <w:t>26.502</w:t>
      </w:r>
      <w:r w:rsidR="00534985">
        <w:t> </w:t>
      </w:r>
      <w:r w:rsidR="00534985">
        <w:t>[</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w:t>
      </w:r>
      <w:r w:rsidR="00534985">
        <w:t> </w:t>
      </w:r>
      <w:r w:rsidR="00534985">
        <w:t>26.502</w:t>
      </w:r>
      <w:r w:rsidR="00534985">
        <w:t> </w:t>
      </w:r>
      <w:r w:rsidR="00534985">
        <w:t>[</w:t>
      </w:r>
      <w:r>
        <w:t>18]</w:t>
      </w:r>
      <w:r w:rsidR="000F0E99">
        <w:t xml:space="preserve">, </w:t>
      </w:r>
      <w:r w:rsidR="00534985">
        <w:t>TS</w:t>
      </w:r>
      <w:r w:rsidR="00534985">
        <w:t> </w:t>
      </w:r>
      <w:r w:rsidR="00534985">
        <w:t>26.517</w:t>
      </w:r>
      <w:r w:rsidR="00534985">
        <w:t> </w:t>
      </w:r>
      <w:r w:rsidR="00534985">
        <w:t>[</w:t>
      </w:r>
      <w:r w:rsidR="000F0E99">
        <w:t>22]</w:t>
      </w:r>
      <w:r>
        <w:t xml:space="preserve"> and </w:t>
      </w:r>
      <w:r w:rsidR="00534985">
        <w:t>TS</w:t>
      </w:r>
      <w:r w:rsidR="00534985">
        <w:t> </w:t>
      </w:r>
      <w:r w:rsidR="00534985">
        <w:t>23.289</w:t>
      </w:r>
      <w:r w:rsidR="00534985">
        <w:t> </w:t>
      </w:r>
      <w:r w:rsidR="00534985">
        <w:t>[</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w:t>
      </w:r>
      <w:r w:rsidR="00534985">
        <w:rPr>
          <w:rFonts w:eastAsia="SimSun"/>
          <w:lang w:eastAsia="ja-JP"/>
        </w:rPr>
        <w:t> </w:t>
      </w:r>
      <w:r w:rsidR="00534985">
        <w:rPr>
          <w:rFonts w:eastAsia="SimSun"/>
          <w:lang w:eastAsia="ja-JP"/>
        </w:rPr>
        <w:t>26.517</w:t>
      </w:r>
      <w:r w:rsidR="00534985">
        <w:rPr>
          <w:rFonts w:eastAsia="SimSun"/>
          <w:lang w:eastAsia="ja-JP"/>
        </w:rPr>
        <w:t> </w:t>
      </w:r>
      <w:r w:rsidR="00534985">
        <w:rPr>
          <w:rFonts w:eastAsia="SimSun"/>
          <w:lang w:eastAsia="ja-JP"/>
        </w:rPr>
        <w:t>[</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4" w:name="_CR6_12"/>
      <w:bookmarkStart w:id="355" w:name="_Toc177721402"/>
      <w:bookmarkEnd w:id="354"/>
      <w:r>
        <w:rPr>
          <w:lang w:eastAsia="ko-KR"/>
        </w:rPr>
        <w:t>6.12</w:t>
      </w:r>
      <w:r>
        <w:rPr>
          <w:lang w:eastAsia="ko-KR"/>
        </w:rPr>
        <w:tab/>
        <w:t>Paging strategy handling</w:t>
      </w:r>
      <w:bookmarkEnd w:id="355"/>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w:t>
      </w:r>
      <w:r w:rsidR="00534985">
        <w:rPr>
          <w:lang w:eastAsia="ko-KR"/>
        </w:rPr>
        <w:t> </w:t>
      </w:r>
      <w:r w:rsidR="00534985">
        <w:rPr>
          <w:lang w:eastAsia="ko-KR"/>
        </w:rPr>
        <w:t>23.501</w:t>
      </w:r>
      <w:r w:rsidR="00534985">
        <w:rPr>
          <w:lang w:eastAsia="ko-KR"/>
        </w:rPr>
        <w:t> </w:t>
      </w:r>
      <w:r w:rsidR="00534985">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lastRenderedPageBreak/>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177721403"/>
      <w:bookmarkEnd w:id="356"/>
      <w:r>
        <w:rPr>
          <w:lang w:eastAsia="ko-KR"/>
        </w:rPr>
        <w:t>6.13</w:t>
      </w:r>
      <w:r>
        <w:rPr>
          <w:lang w:eastAsia="ko-KR"/>
        </w:rPr>
        <w:tab/>
        <w:t>MBS Security function</w:t>
      </w:r>
      <w:bookmarkEnd w:id="357"/>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w:t>
      </w:r>
      <w:r w:rsidR="00534985">
        <w:rPr>
          <w:lang w:eastAsia="ko-KR"/>
        </w:rPr>
        <w:t> </w:t>
      </w:r>
      <w:r w:rsidR="00534985">
        <w:rPr>
          <w:lang w:eastAsia="ko-KR"/>
        </w:rPr>
        <w:t>33.501</w:t>
      </w:r>
      <w:r w:rsidR="00534985">
        <w:rPr>
          <w:lang w:eastAsia="ko-KR"/>
        </w:rPr>
        <w:t> </w:t>
      </w:r>
      <w:r w:rsidR="00534985">
        <w:rPr>
          <w:lang w:eastAsia="ko-KR"/>
        </w:rPr>
        <w:t>[</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w:t>
      </w:r>
      <w:r w:rsidR="00534985">
        <w:t> </w:t>
      </w:r>
      <w:r w:rsidR="00534985">
        <w:t>33.501</w:t>
      </w:r>
      <w:r w:rsidR="00534985">
        <w:t> </w:t>
      </w:r>
      <w:r w:rsidR="00534985">
        <w:t>[</w:t>
      </w:r>
      <w:r>
        <w:t>20] is used:</w:t>
      </w:r>
    </w:p>
    <w:p w14:paraId="77CF2F77" w14:textId="448DB44B" w:rsidR="00C15F2F" w:rsidRDefault="00C15F2F" w:rsidP="00C15F2F">
      <w:pPr>
        <w:pStyle w:val="B1"/>
      </w:pPr>
      <w:r>
        <w:t>-</w:t>
      </w:r>
      <w:r>
        <w:tab/>
        <w:t xml:space="preserve">The multicast session security context, as defined in </w:t>
      </w:r>
      <w:r w:rsidR="00534985">
        <w:t>TS</w:t>
      </w:r>
      <w:r w:rsidR="00534985">
        <w:t> </w:t>
      </w:r>
      <w:r w:rsidR="00534985">
        <w:t>33.501</w:t>
      </w:r>
      <w:r w:rsidR="00534985">
        <w:t> </w:t>
      </w:r>
      <w:r w:rsidR="00534985">
        <w:t>[</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w:t>
      </w:r>
      <w:r w:rsidR="00534985">
        <w:t> </w:t>
      </w:r>
      <w:r w:rsidR="00534985">
        <w:t>33.501</w:t>
      </w:r>
      <w:r w:rsidR="00534985">
        <w:t> </w:t>
      </w:r>
      <w:r w:rsidR="00534985">
        <w:t>[</w:t>
      </w:r>
      <w:r>
        <w:t>20].</w:t>
      </w:r>
    </w:p>
    <w:p w14:paraId="1D1AEAD5" w14:textId="0E29297E" w:rsidR="00C15F2F" w:rsidRDefault="00C15F2F" w:rsidP="00F617EC">
      <w:pPr>
        <w:pStyle w:val="NO"/>
      </w:pPr>
      <w:r>
        <w:t>NOTE 2:</w:t>
      </w:r>
      <w:r>
        <w:tab/>
        <w:t xml:space="preserve">Interaction between MBSF and MBSTF will be defined in </w:t>
      </w:r>
      <w:r w:rsidR="00534985">
        <w:t>TS</w:t>
      </w:r>
      <w:r w:rsidR="00534985">
        <w:t> </w:t>
      </w:r>
      <w:r w:rsidR="00534985">
        <w:t>33.501</w:t>
      </w:r>
      <w:r w:rsidR="00534985">
        <w:t> </w:t>
      </w:r>
      <w:r w:rsidR="00534985">
        <w:t>[</w:t>
      </w:r>
      <w:r>
        <w:t xml:space="preserve">20] and </w:t>
      </w:r>
      <w:r w:rsidR="00534985">
        <w:t>TS</w:t>
      </w:r>
      <w:r w:rsidR="00534985">
        <w:t> </w:t>
      </w:r>
      <w:r w:rsidR="00534985">
        <w:t>26.502</w:t>
      </w:r>
      <w:r w:rsidR="00534985">
        <w:t> </w:t>
      </w:r>
      <w:r w:rsidR="00534985">
        <w:t>[</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w:t>
      </w:r>
      <w:r w:rsidR="00534985">
        <w:t> </w:t>
      </w:r>
      <w:r w:rsidR="00534985">
        <w:t>33.501</w:t>
      </w:r>
      <w:r w:rsidR="00534985">
        <w:t> </w:t>
      </w:r>
      <w:r w:rsidR="00534985">
        <w:t>[</w:t>
      </w:r>
      <w:r>
        <w:t>20].</w:t>
      </w:r>
    </w:p>
    <w:p w14:paraId="3AA0AA01" w14:textId="50FEF19F" w:rsidR="004F5EF9" w:rsidRDefault="004F5EF9" w:rsidP="004F5EF9">
      <w:pPr>
        <w:pStyle w:val="Heading2"/>
        <w:rPr>
          <w:lang w:eastAsia="ko-KR"/>
        </w:rPr>
      </w:pPr>
      <w:bookmarkStart w:id="358" w:name="_CR6_14"/>
      <w:bookmarkStart w:id="359" w:name="_Toc177721404"/>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lastRenderedPageBreak/>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177721405"/>
      <w:bookmarkEnd w:id="360"/>
      <w:r>
        <w:rPr>
          <w:lang w:eastAsia="ko-KR"/>
        </w:rPr>
        <w:t>6.15</w:t>
      </w:r>
      <w:r>
        <w:rPr>
          <w:lang w:eastAsia="ko-KR"/>
        </w:rPr>
        <w:tab/>
        <w:t>Group Message Delivery</w:t>
      </w:r>
      <w:bookmarkEnd w:id="361"/>
    </w:p>
    <w:p w14:paraId="72228BC9" w14:textId="0BF54CC2"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RedCap UEs, the Target UE Classes is provided as described in </w:t>
      </w:r>
      <w:r w:rsidR="00534985">
        <w:rPr>
          <w:lang w:eastAsia="ko-KR"/>
        </w:rPr>
        <w:t>TS</w:t>
      </w:r>
      <w:r w:rsidR="00534985">
        <w:rPr>
          <w:lang w:eastAsia="ko-KR"/>
        </w:rPr>
        <w:t> </w:t>
      </w:r>
      <w:r w:rsidR="00534985">
        <w:rPr>
          <w:lang w:eastAsia="ko-KR"/>
        </w:rPr>
        <w:t>26.502</w:t>
      </w:r>
      <w:r w:rsidR="00534985">
        <w:rPr>
          <w:lang w:eastAsia="ko-KR"/>
        </w:rPr>
        <w:t> </w:t>
      </w:r>
      <w:r w:rsidR="00534985">
        <w:rPr>
          <w:lang w:eastAsia="ko-KR"/>
        </w:rPr>
        <w:t>[</w:t>
      </w:r>
      <w:r w:rsidR="00135644">
        <w:rPr>
          <w:lang w:eastAsia="ko-KR"/>
        </w:rPr>
        <w:t>18], to provide the information be used as "NR RedCap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w:t>
      </w:r>
      <w:r w:rsidR="00534985">
        <w:rPr>
          <w:lang w:eastAsia="ko-KR"/>
        </w:rPr>
        <w:t> </w:t>
      </w:r>
      <w:r w:rsidR="00534985">
        <w:rPr>
          <w:lang w:eastAsia="ko-KR"/>
        </w:rPr>
        <w:t>26.502</w:t>
      </w:r>
      <w:r w:rsidR="00534985">
        <w:rPr>
          <w:lang w:eastAsia="ko-KR"/>
        </w:rPr>
        <w:t> </w:t>
      </w:r>
      <w:r w:rsidR="00534985">
        <w:rPr>
          <w:lang w:eastAsia="ko-KR"/>
        </w:rPr>
        <w:t>[</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w:t>
      </w:r>
      <w:r w:rsidR="00534985">
        <w:rPr>
          <w:lang w:eastAsia="ko-KR"/>
        </w:rPr>
        <w:t> </w:t>
      </w:r>
      <w:r w:rsidR="00534985">
        <w:rPr>
          <w:lang w:eastAsia="ko-KR"/>
        </w:rPr>
        <w:t>26.502</w:t>
      </w:r>
      <w:r w:rsidR="00534985">
        <w:rPr>
          <w:lang w:eastAsia="ko-KR"/>
        </w:rPr>
        <w:t> </w:t>
      </w:r>
      <w:r w:rsidR="00534985">
        <w:rPr>
          <w:lang w:eastAsia="ko-KR"/>
        </w:rPr>
        <w:t>[</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177721406"/>
      <w:bookmarkEnd w:id="362"/>
      <w:r>
        <w:rPr>
          <w:lang w:eastAsia="ko-KR"/>
        </w:rPr>
        <w:t>6.16</w:t>
      </w:r>
      <w:r>
        <w:rPr>
          <w:lang w:eastAsia="ko-KR"/>
        </w:rPr>
        <w:tab/>
        <w:t>Support of MBS data reception for UEs using power saving functions</w:t>
      </w:r>
      <w:bookmarkEnd w:id="363"/>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w:t>
      </w:r>
      <w:r w:rsidR="00534985">
        <w:rPr>
          <w:lang w:eastAsia="ko-KR"/>
        </w:rPr>
        <w:t> </w:t>
      </w:r>
      <w:r w:rsidR="00534985">
        <w:rPr>
          <w:lang w:eastAsia="ko-KR"/>
        </w:rPr>
        <w:t>23.501</w:t>
      </w:r>
      <w:r w:rsidR="00534985">
        <w:rPr>
          <w:lang w:eastAsia="ko-KR"/>
        </w:rPr>
        <w:t> </w:t>
      </w:r>
      <w:r w:rsidR="00534985">
        <w:rPr>
          <w:lang w:eastAsia="ko-KR"/>
        </w:rPr>
        <w:t>[</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lastRenderedPageBreak/>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177721407"/>
      <w:bookmarkEnd w:id="364"/>
      <w:r>
        <w:rPr>
          <w:lang w:eastAsia="ko-KR"/>
        </w:rPr>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w:t>
      </w:r>
      <w:r w:rsidR="00534985">
        <w:t> </w:t>
      </w:r>
      <w:r w:rsidR="00534985">
        <w:t>23.501</w:t>
      </w:r>
      <w:r w:rsidR="00534985">
        <w:t> </w:t>
      </w:r>
      <w:r w:rsidR="00534985">
        <w:t>[</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177721408"/>
      <w:bookmarkEnd w:id="366"/>
      <w:r>
        <w:rPr>
          <w:lang w:eastAsia="ko-KR"/>
        </w:rPr>
        <w:lastRenderedPageBreak/>
        <w:t>6.18</w:t>
      </w:r>
      <w:r>
        <w:rPr>
          <w:lang w:eastAsia="ko-KR"/>
        </w:rPr>
        <w:tab/>
        <w:t>Resource sharing across broadcast MBS Sessions during network sharing</w:t>
      </w:r>
      <w:bookmarkEnd w:id="367"/>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w:t>
      </w:r>
      <w:r w:rsidR="00534985">
        <w:rPr>
          <w:lang w:eastAsia="ko-KR"/>
        </w:rPr>
        <w:t> </w:t>
      </w:r>
      <w:r w:rsidR="00534985">
        <w:rPr>
          <w:lang w:eastAsia="ko-KR"/>
        </w:rPr>
        <w:t>23.501</w:t>
      </w:r>
      <w:r w:rsidR="00534985">
        <w:rPr>
          <w:lang w:eastAsia="ko-KR"/>
        </w:rPr>
        <w:t> </w:t>
      </w:r>
      <w:r w:rsidR="00534985">
        <w:rPr>
          <w:lang w:eastAsia="ko-KR"/>
        </w:rPr>
        <w:t>[</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788335002" r:id="rId42"/>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531949DC" w:rsidR="00C761F0" w:rsidRDefault="00C761F0" w:rsidP="00C761F0">
      <w:pPr>
        <w:pStyle w:val="Heading2"/>
        <w:rPr>
          <w:lang w:eastAsia="ko-KR"/>
        </w:rPr>
      </w:pPr>
      <w:bookmarkStart w:id="369" w:name="_CR7"/>
      <w:bookmarkStart w:id="370" w:name="_Toc177721409"/>
      <w:bookmarkEnd w:id="369"/>
      <w:r>
        <w:rPr>
          <w:lang w:eastAsia="ko-KR"/>
        </w:rPr>
        <w:t>6.19</w:t>
      </w:r>
      <w:r>
        <w:rPr>
          <w:lang w:eastAsia="ko-KR"/>
        </w:rPr>
        <w:tab/>
        <w:t>Support of Broadcast MBS Session Intended for NR RedCap UEs</w:t>
      </w:r>
      <w:bookmarkEnd w:id="370"/>
    </w:p>
    <w:p w14:paraId="0A106416" w14:textId="16D16EE5" w:rsidR="00C761F0" w:rsidRDefault="00534985" w:rsidP="00C761F0">
      <w:pPr>
        <w:rPr>
          <w:lang w:eastAsia="ko-KR"/>
        </w:rPr>
      </w:pPr>
      <w:r>
        <w:rPr>
          <w:lang w:eastAsia="ko-KR"/>
        </w:rPr>
        <w:t>TS</w:t>
      </w:r>
      <w:r>
        <w:rPr>
          <w:lang w:eastAsia="ko-KR"/>
        </w:rPr>
        <w:t> </w:t>
      </w:r>
      <w:r>
        <w:rPr>
          <w:lang w:eastAsia="ko-KR"/>
        </w:rPr>
        <w:t>38.300</w:t>
      </w:r>
      <w:r>
        <w:rPr>
          <w:lang w:eastAsia="ko-KR"/>
        </w:rPr>
        <w:t> </w:t>
      </w:r>
      <w:r>
        <w:rPr>
          <w:lang w:eastAsia="ko-KR"/>
        </w:rPr>
        <w:t>[</w:t>
      </w:r>
      <w:r w:rsidR="00C761F0">
        <w:rPr>
          <w:lang w:eastAsia="ko-KR"/>
        </w:rPr>
        <w:t xml:space="preserve">9] defines the NR RedCap UEs that can only support limited bandwidth and have lower complexity compared to non-RedCap UEs. </w:t>
      </w:r>
      <w:r w:rsidR="000F0E99">
        <w:rPr>
          <w:lang w:eastAsia="ko-KR"/>
        </w:rPr>
        <w:t xml:space="preserve">In order to allocate the appropriate radio resource as </w:t>
      </w:r>
      <w:r w:rsidR="00C761F0">
        <w:rPr>
          <w:lang w:eastAsia="ko-KR"/>
        </w:rPr>
        <w:t xml:space="preserve">defined in </w:t>
      </w:r>
      <w:r>
        <w:rPr>
          <w:lang w:eastAsia="ko-KR"/>
        </w:rPr>
        <w:t>TS</w:t>
      </w:r>
      <w:r>
        <w:rPr>
          <w:lang w:eastAsia="ko-KR"/>
        </w:rPr>
        <w:t> </w:t>
      </w:r>
      <w:r>
        <w:rPr>
          <w:lang w:eastAsia="ko-KR"/>
        </w:rPr>
        <w:t>38.331</w:t>
      </w:r>
      <w:r>
        <w:rPr>
          <w:lang w:eastAsia="ko-KR"/>
        </w:rPr>
        <w:t> </w:t>
      </w:r>
      <w:r>
        <w:rPr>
          <w:lang w:eastAsia="ko-KR"/>
        </w:rPr>
        <w:t>[</w:t>
      </w:r>
      <w:r w:rsidR="00C761F0">
        <w:rPr>
          <w:lang w:eastAsia="ko-KR"/>
        </w:rPr>
        <w:t>28], NG-RAN needs to be able to determine whether the broadcast MBS session is intended only for NR RedCap UEs, for</w:t>
      </w:r>
      <w:r w:rsidR="000F0E99">
        <w:rPr>
          <w:lang w:eastAsia="ko-KR"/>
        </w:rPr>
        <w:t xml:space="preserve"> both</w:t>
      </w:r>
      <w:r w:rsidR="00C761F0">
        <w:rPr>
          <w:lang w:eastAsia="ko-KR"/>
        </w:rPr>
        <w:t xml:space="preserve"> NR RedCap UEs and non-RedCap UEs, or only </w:t>
      </w:r>
      <w:r w:rsidR="000F0E99">
        <w:rPr>
          <w:lang w:eastAsia="ko-KR"/>
        </w:rPr>
        <w:t xml:space="preserve">for </w:t>
      </w:r>
      <w:r w:rsidR="00C761F0">
        <w:rPr>
          <w:lang w:eastAsia="ko-KR"/>
        </w:rPr>
        <w:t>non-RedCap UEs.</w:t>
      </w:r>
    </w:p>
    <w:p w14:paraId="4D7C2269" w14:textId="77777777" w:rsidR="00C761F0" w:rsidRDefault="00C761F0" w:rsidP="00C761F0">
      <w:pPr>
        <w:rPr>
          <w:lang w:eastAsia="ko-KR"/>
        </w:rPr>
      </w:pPr>
      <w:r>
        <w:rPr>
          <w:lang w:eastAsia="ko-KR"/>
        </w:rPr>
        <w:t>The "NR RedCap UE information" parameter comprises an indication for a broadcast MBS session that can take the following values: "MBS session expected to be received only by RedCap UEs", "MBS session expected to be received both by RedCap UEs and non-RedCap UEs", or "MBS session expected to be received only by non-RedCap UEs".</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52C08C46" w:rsidR="00C761F0" w:rsidRDefault="00C761F0" w:rsidP="009F75E9">
      <w:pPr>
        <w:pStyle w:val="NO"/>
      </w:pPr>
      <w:r>
        <w:t>NOTE</w:t>
      </w:r>
      <w:r w:rsidR="000F0E99">
        <w:t> 1</w:t>
      </w:r>
      <w:r>
        <w:t>:</w:t>
      </w:r>
      <w:r>
        <w:tab/>
        <w:t>It is up to NG-RAN implementation how the "NR RedCap UEs Information" parameter is used. When the "NR RedCap UE Information" is absent, it is up to NG-RAN implementation whether/how to enable Redcap UE to receive broadcast MBS session</w:t>
      </w:r>
      <w:r w:rsidR="000F0E99">
        <w:t>.</w:t>
      </w:r>
    </w:p>
    <w:p w14:paraId="6288081B" w14:textId="576E2ACC" w:rsidR="000F0E99" w:rsidRDefault="000F0E99" w:rsidP="000F0E99">
      <w:pPr>
        <w:pStyle w:val="NO"/>
      </w:pPr>
      <w:r>
        <w:t>NOTE 2:</w:t>
      </w:r>
      <w:r>
        <w:tab/>
        <w:t>If the MBS Session can be received both by RedCap UEs and non-RedCap UEs, the MBS FSA ID(s) associated with the MBS session are applicable for both RedCap UEs and non-RedCap UEs. If an assignment of the separate MBS FSA ID(s) to RedCap UEs and non-RedCap UEs is necessary, two separate MBS sessions are used.</w:t>
      </w:r>
    </w:p>
    <w:p w14:paraId="4B28D734" w14:textId="67CEA5F2" w:rsidR="000F0E99" w:rsidRDefault="000F0E99" w:rsidP="000F0E99">
      <w:pPr>
        <w:pStyle w:val="Heading2"/>
        <w:rPr>
          <w:lang w:eastAsia="ko-KR"/>
        </w:rPr>
      </w:pPr>
      <w:bookmarkStart w:id="371" w:name="_Toc177721410"/>
      <w:r>
        <w:rPr>
          <w:lang w:eastAsia="ko-KR"/>
        </w:rPr>
        <w:t>6.20</w:t>
      </w:r>
      <w:r>
        <w:rPr>
          <w:lang w:eastAsia="ko-KR"/>
        </w:rPr>
        <w:tab/>
        <w:t>QoE Measurement Collection Support for MBS</w:t>
      </w:r>
      <w:bookmarkEnd w:id="371"/>
    </w:p>
    <w:p w14:paraId="2E208416" w14:textId="61C59D76" w:rsidR="000F0E99" w:rsidRDefault="000F0E99" w:rsidP="000F0E99">
      <w:pPr>
        <w:rPr>
          <w:lang w:eastAsia="ko-KR"/>
        </w:rPr>
      </w:pPr>
      <w:r>
        <w:rPr>
          <w:lang w:eastAsia="ko-KR"/>
        </w:rPr>
        <w:t xml:space="preserve">Quality of Experience (QoE) measurement collection (QMC) may be supported in 5GS as described in clause 5.25.3 of </w:t>
      </w:r>
      <w:r w:rsidR="00534985">
        <w:rPr>
          <w:lang w:eastAsia="ko-KR"/>
        </w:rPr>
        <w:t>TS</w:t>
      </w:r>
      <w:r w:rsidR="00534985">
        <w:rPr>
          <w:lang w:eastAsia="ko-KR"/>
        </w:rPr>
        <w:t> </w:t>
      </w:r>
      <w:r w:rsidR="00534985">
        <w:rPr>
          <w:lang w:eastAsia="ko-KR"/>
        </w:rPr>
        <w:t>23.501</w:t>
      </w:r>
      <w:r w:rsidR="00534985">
        <w:rPr>
          <w:lang w:eastAsia="ko-KR"/>
        </w:rPr>
        <w:t> </w:t>
      </w:r>
      <w:r w:rsidR="00534985">
        <w:rPr>
          <w:lang w:eastAsia="ko-KR"/>
        </w:rPr>
        <w:t>[</w:t>
      </w:r>
      <w:r>
        <w:rPr>
          <w:lang w:eastAsia="ko-KR"/>
        </w:rPr>
        <w:t>5].</w:t>
      </w:r>
    </w:p>
    <w:p w14:paraId="55539506" w14:textId="228F1432" w:rsidR="000F0E99" w:rsidRDefault="000F0E99" w:rsidP="000F0E99">
      <w:pPr>
        <w:rPr>
          <w:lang w:eastAsia="ko-KR"/>
        </w:rPr>
      </w:pPr>
      <w:r>
        <w:rPr>
          <w:lang w:eastAsia="ko-KR"/>
        </w:rPr>
        <w:t xml:space="preserve">QMC may also be supported to measure the QoE related to the reception of MBS multicast and broadcast sessions as specified in clause 21 of </w:t>
      </w:r>
      <w:r w:rsidR="00534985">
        <w:rPr>
          <w:lang w:eastAsia="ko-KR"/>
        </w:rPr>
        <w:t>TS</w:t>
      </w:r>
      <w:r w:rsidR="00534985">
        <w:rPr>
          <w:lang w:eastAsia="ko-KR"/>
        </w:rPr>
        <w:t> </w:t>
      </w:r>
      <w:r w:rsidR="00534985">
        <w:rPr>
          <w:lang w:eastAsia="ko-KR"/>
        </w:rPr>
        <w:t>38.300</w:t>
      </w:r>
      <w:r w:rsidR="00534985">
        <w:rPr>
          <w:lang w:eastAsia="ko-KR"/>
        </w:rPr>
        <w:t> </w:t>
      </w:r>
      <w:r w:rsidR="00534985">
        <w:rPr>
          <w:lang w:eastAsia="ko-KR"/>
        </w:rPr>
        <w:t>[</w:t>
      </w:r>
      <w:r>
        <w:rPr>
          <w:lang w:eastAsia="ko-KR"/>
        </w:rPr>
        <w:t>9],</w:t>
      </w:r>
    </w:p>
    <w:p w14:paraId="370600BF" w14:textId="77777777" w:rsidR="00731C5F" w:rsidRDefault="00731C5F" w:rsidP="00731C5F">
      <w:pPr>
        <w:pStyle w:val="Heading1"/>
        <w:rPr>
          <w:lang w:eastAsia="ko-KR"/>
        </w:rPr>
      </w:pPr>
      <w:bookmarkStart w:id="372" w:name="_Toc177721411"/>
      <w:r>
        <w:rPr>
          <w:lang w:eastAsia="ko-KR"/>
        </w:rPr>
        <w:lastRenderedPageBreak/>
        <w:t>7</w:t>
      </w:r>
      <w:r>
        <w:rPr>
          <w:lang w:eastAsia="ko-KR"/>
        </w:rPr>
        <w:tab/>
      </w:r>
      <w:r w:rsidRPr="000C2A37">
        <w:rPr>
          <w:lang w:eastAsia="ko-KR"/>
        </w:rPr>
        <w:t>MBS procedures</w:t>
      </w:r>
      <w:bookmarkEnd w:id="347"/>
      <w:bookmarkEnd w:id="348"/>
      <w:bookmarkEnd w:id="372"/>
    </w:p>
    <w:p w14:paraId="7C5770D5" w14:textId="77777777" w:rsidR="00731C5F" w:rsidRDefault="00731C5F" w:rsidP="00731C5F">
      <w:pPr>
        <w:pStyle w:val="Heading2"/>
        <w:rPr>
          <w:lang w:eastAsia="ko-KR"/>
        </w:rPr>
      </w:pPr>
      <w:bookmarkStart w:id="373" w:name="_CR7_1"/>
      <w:bookmarkStart w:id="374" w:name="_Toc66391757"/>
      <w:bookmarkStart w:id="375" w:name="_Toc70079051"/>
      <w:bookmarkStart w:id="376" w:name="_Toc177721412"/>
      <w:bookmarkEnd w:id="373"/>
      <w:r>
        <w:rPr>
          <w:lang w:eastAsia="ko-KR"/>
        </w:rPr>
        <w:t>7</w:t>
      </w:r>
      <w:r>
        <w:rPr>
          <w:rFonts w:hint="eastAsia"/>
          <w:lang w:eastAsia="ko-KR"/>
        </w:rPr>
        <w:t>.1</w:t>
      </w:r>
      <w:r>
        <w:rPr>
          <w:lang w:eastAsia="ko-KR"/>
        </w:rPr>
        <w:tab/>
      </w:r>
      <w:r w:rsidRPr="000C2A37">
        <w:rPr>
          <w:lang w:eastAsia="ko-KR"/>
        </w:rPr>
        <w:t>Common procedure for Multicast and Broadcast</w:t>
      </w:r>
      <w:bookmarkEnd w:id="374"/>
      <w:bookmarkEnd w:id="375"/>
      <w:bookmarkEnd w:id="376"/>
    </w:p>
    <w:p w14:paraId="4190863A" w14:textId="110A91AB" w:rsidR="00731C5F" w:rsidRDefault="00731C5F" w:rsidP="00731C5F">
      <w:pPr>
        <w:pStyle w:val="Heading3"/>
        <w:rPr>
          <w:lang w:eastAsia="zh-CN"/>
        </w:rPr>
      </w:pPr>
      <w:bookmarkStart w:id="377" w:name="_CR7_1_1"/>
      <w:bookmarkStart w:id="378" w:name="_Toc66391758"/>
      <w:bookmarkStart w:id="379" w:name="_Toc70079052"/>
      <w:bookmarkStart w:id="380" w:name="_Toc177721413"/>
      <w:bookmarkEnd w:id="377"/>
      <w:r>
        <w:rPr>
          <w:lang w:eastAsia="zh-CN"/>
        </w:rPr>
        <w:t>7.1.1</w:t>
      </w:r>
      <w:r>
        <w:rPr>
          <w:lang w:eastAsia="zh-CN"/>
        </w:rPr>
        <w:tab/>
        <w:t>MBS</w:t>
      </w:r>
      <w:bookmarkEnd w:id="378"/>
      <w:r>
        <w:rPr>
          <w:lang w:eastAsia="zh-CN"/>
        </w:rPr>
        <w:t xml:space="preserve"> </w:t>
      </w:r>
      <w:r>
        <w:rPr>
          <w:lang w:eastAsia="ko-KR"/>
        </w:rPr>
        <w:t>Session</w:t>
      </w:r>
      <w:bookmarkEnd w:id="379"/>
      <w:r w:rsidR="00223534">
        <w:rPr>
          <w:lang w:eastAsia="ko-KR"/>
        </w:rPr>
        <w:t xml:space="preserve"> Management</w:t>
      </w:r>
      <w:bookmarkEnd w:id="380"/>
    </w:p>
    <w:p w14:paraId="3FAF119D" w14:textId="3115006D" w:rsidR="004E09CC" w:rsidRDefault="00B57B1D" w:rsidP="004E09CC">
      <w:pPr>
        <w:pStyle w:val="Heading4"/>
      </w:pPr>
      <w:bookmarkStart w:id="381" w:name="_CR7_1_1_1"/>
      <w:bookmarkStart w:id="382" w:name="_Toc177721414"/>
      <w:bookmarkEnd w:id="381"/>
      <w:r>
        <w:t>7.1.1.1</w:t>
      </w:r>
      <w:r w:rsidR="004E09CC" w:rsidRPr="00904C71">
        <w:tab/>
      </w:r>
      <w:r w:rsidR="004E09CC">
        <w:t>General</w:t>
      </w:r>
      <w:bookmarkEnd w:id="382"/>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w:t>
      </w:r>
      <w:r w:rsidR="00534985">
        <w:t> </w:t>
      </w:r>
      <w:r w:rsidR="00534985">
        <w:t>23.468</w:t>
      </w:r>
      <w:r w:rsidR="00534985">
        <w:t> </w:t>
      </w:r>
      <w:r w:rsidR="00534985">
        <w:t>[</w:t>
      </w:r>
      <w:r>
        <w:t>10]</w:t>
      </w:r>
      <w:r w:rsidR="00BB76D3">
        <w:t xml:space="preserve"> (see Annex C)</w:t>
      </w:r>
      <w:r>
        <w:t>.</w:t>
      </w:r>
    </w:p>
    <w:p w14:paraId="7E6BAC88" w14:textId="15B5E14A" w:rsidR="00064632" w:rsidRDefault="00064632" w:rsidP="004E09CC">
      <w:r>
        <w:t xml:space="preserve">Interactions between AF and MBSF based on the xMB interface follow </w:t>
      </w:r>
      <w:r w:rsidR="00534985">
        <w:t>TS</w:t>
      </w:r>
      <w:r w:rsidR="00534985">
        <w:t> </w:t>
      </w:r>
      <w:r w:rsidR="00534985">
        <w:t>26.348</w:t>
      </w:r>
      <w:r w:rsidR="00534985">
        <w:t> </w:t>
      </w:r>
      <w:r w:rsidR="00534985">
        <w:t>[</w:t>
      </w:r>
      <w:r>
        <w:t>11]</w:t>
      </w:r>
      <w:r w:rsidR="00BB76D3">
        <w:t xml:space="preserve"> (see Annex C)</w:t>
      </w:r>
      <w:r>
        <w:t>.</w:t>
      </w:r>
    </w:p>
    <w:p w14:paraId="68C58EF8" w14:textId="16EAB2AE" w:rsidR="00064632" w:rsidRDefault="00064632" w:rsidP="004E09CC">
      <w:r>
        <w:t xml:space="preserve">Services offered by the MBSF and related interactions based on that service between MBSF and AF or NEF (if MBSF and NEF are split as shown in configuration 2) are specified in </w:t>
      </w:r>
      <w:r w:rsidR="00534985">
        <w:t>TS</w:t>
      </w:r>
      <w:r w:rsidR="00534985">
        <w:t> </w:t>
      </w:r>
      <w:r w:rsidR="00534985">
        <w:t>26.502</w:t>
      </w:r>
      <w:r w:rsidR="00534985">
        <w:t> </w:t>
      </w:r>
      <w:r w:rsidR="00534985">
        <w:t>[</w:t>
      </w:r>
      <w:r>
        <w:t>18].</w:t>
      </w:r>
    </w:p>
    <w:p w14:paraId="7AFC123F" w14:textId="57FC33AA" w:rsidR="00064632" w:rsidRDefault="00064632" w:rsidP="004E09CC">
      <w:r>
        <w:t xml:space="preserve">Detailed interactions between the MBSF or NEF and the MBSTF are specified in </w:t>
      </w:r>
      <w:r w:rsidR="00534985">
        <w:t>TS</w:t>
      </w:r>
      <w:r w:rsidR="00534985">
        <w:t> </w:t>
      </w:r>
      <w:r w:rsidR="00534985">
        <w:t>26.502</w:t>
      </w:r>
      <w:r w:rsidR="00534985">
        <w:t> </w:t>
      </w:r>
      <w:r w:rsidR="00534985">
        <w:t>[</w:t>
      </w:r>
      <w:r>
        <w:t>18].</w:t>
      </w:r>
    </w:p>
    <w:p w14:paraId="4CD12C1E" w14:textId="6E75458D" w:rsidR="00F96550" w:rsidRPr="006B3D26" w:rsidRDefault="00B57B1D" w:rsidP="001772AA">
      <w:pPr>
        <w:pStyle w:val="Heading4"/>
      </w:pPr>
      <w:bookmarkStart w:id="383" w:name="_CR7_1_1_2"/>
      <w:bookmarkStart w:id="384" w:name="_Toc66391759"/>
      <w:bookmarkStart w:id="385" w:name="_Toc70079055"/>
      <w:bookmarkStart w:id="386" w:name="_Toc70930000"/>
      <w:bookmarkStart w:id="387" w:name="_Toc177721415"/>
      <w:bookmarkEnd w:id="383"/>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87"/>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788335003" r:id="rId44"/>
        </w:object>
      </w:r>
    </w:p>
    <w:p w14:paraId="5346A2B9" w14:textId="5A2392AB" w:rsidR="00F96550" w:rsidRPr="006B3D26" w:rsidRDefault="00F96550" w:rsidP="00064632">
      <w:pPr>
        <w:pStyle w:val="TF"/>
      </w:pPr>
      <w:bookmarkStart w:id="388" w:name="_CRFigure7_1_1_21"/>
      <w:r w:rsidRPr="006B3D26">
        <w:t xml:space="preserve">Figure </w:t>
      </w:r>
      <w:bookmarkEnd w:id="388"/>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26D1AE20" w:rsidR="00C761F0" w:rsidRDefault="00C761F0" w:rsidP="00064632">
      <w:pPr>
        <w:pStyle w:val="B1"/>
      </w:pPr>
      <w:r>
        <w:tab/>
        <w:t>For broadcast communication, the AF may include the information that the broadcast MBS session is intended for NR RedCap UEs only or both for NR RedCap UEs and non-RedCap UEs in the "NR RedCap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lastRenderedPageBreak/>
        <w:t>10.</w:t>
      </w:r>
      <w:r>
        <w:tab/>
        <w:t>NEF/MBSF discovers MB-SMF candidates and selects MB-SMF as ingress control node, possibly based on MBS service area. If a TMGI is included in step 8, NEF/MBSF finds MB-SMF based on that TMGI.</w:t>
      </w:r>
    </w:p>
    <w:p w14:paraId="0778A2C8" w14:textId="45E63375" w:rsidR="004F7699" w:rsidRDefault="004F7699" w:rsidP="00064632">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w:t>
      </w:r>
      <w:r w:rsidR="00534985">
        <w:t> </w:t>
      </w:r>
      <w:r w:rsidR="00534985">
        <w:t>33.501</w:t>
      </w:r>
      <w:r w:rsidR="00534985">
        <w:t> </w:t>
      </w:r>
      <w:r w:rsidR="00534985">
        <w:t>[</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01983347" w:rsidR="004F7699" w:rsidRDefault="004F7699" w:rsidP="006C13DF">
      <w:pPr>
        <w:pStyle w:val="NO"/>
      </w:pPr>
      <w:r>
        <w:lastRenderedPageBreak/>
        <w:t>NOTE </w:t>
      </w:r>
      <w:r w:rsidR="00752A7E">
        <w:t>5</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6F3D547" w:rsidR="00C37146" w:rsidRDefault="00C37146" w:rsidP="00B04E04">
      <w:pPr>
        <w:pStyle w:val="NO"/>
      </w:pPr>
      <w:r>
        <w:t>NOTE </w:t>
      </w:r>
      <w:r w:rsidR="00752A7E">
        <w:t>6</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89" w:name="_CR7_1_1_3"/>
      <w:bookmarkStart w:id="390" w:name="_Toc70079053"/>
      <w:bookmarkStart w:id="391" w:name="_Toc177721416"/>
      <w:bookmarkEnd w:id="389"/>
      <w:r>
        <w:t>7.1.1.3</w:t>
      </w:r>
      <w:r w:rsidR="00F96550" w:rsidRPr="006B3D26">
        <w:tab/>
        <w:t xml:space="preserve">MBS </w:t>
      </w:r>
      <w:r w:rsidR="00B93CBC">
        <w:t>S</w:t>
      </w:r>
      <w:r w:rsidR="00F96550" w:rsidRPr="006B3D26">
        <w:t xml:space="preserve">ession </w:t>
      </w:r>
      <w:bookmarkEnd w:id="390"/>
      <w:r w:rsidR="00B93CBC">
        <w:t xml:space="preserve">Creation </w:t>
      </w:r>
      <w:r w:rsidR="00F96550" w:rsidRPr="006B3D26">
        <w:t>with PCC</w:t>
      </w:r>
      <w:bookmarkEnd w:id="391"/>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788335004" r:id="rId46"/>
        </w:object>
      </w:r>
    </w:p>
    <w:p w14:paraId="1B7E43A7" w14:textId="11DC0AF2" w:rsidR="00F96550" w:rsidRPr="006B3D26" w:rsidRDefault="00F96550" w:rsidP="00874289">
      <w:pPr>
        <w:pStyle w:val="TF"/>
      </w:pPr>
      <w:bookmarkStart w:id="392" w:name="_CRFigure7_1_1_31"/>
      <w:r w:rsidRPr="006B3D26">
        <w:lastRenderedPageBreak/>
        <w:t xml:space="preserve">Figure </w:t>
      </w:r>
      <w:bookmarkEnd w:id="392"/>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3" w:name="_CR7_1_1_4"/>
      <w:bookmarkStart w:id="394" w:name="_Toc70079054"/>
      <w:bookmarkStart w:id="395" w:name="_Toc177721417"/>
      <w:bookmarkEnd w:id="393"/>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5"/>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788335005" r:id="rId48"/>
        </w:object>
      </w:r>
    </w:p>
    <w:p w14:paraId="6D5051A5" w14:textId="6BF3D03F" w:rsidR="00F96550" w:rsidRPr="006B3D26" w:rsidRDefault="00F96550" w:rsidP="00064632">
      <w:pPr>
        <w:pStyle w:val="TF"/>
      </w:pPr>
      <w:bookmarkStart w:id="396" w:name="_CRFigure7_1_1_41"/>
      <w:r w:rsidRPr="006B3D26">
        <w:t xml:space="preserve">Figure </w:t>
      </w:r>
      <w:bookmarkEnd w:id="396"/>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97" w:name="_CR7_1_1_5"/>
      <w:bookmarkStart w:id="398" w:name="_Toc177721418"/>
      <w:bookmarkEnd w:id="397"/>
      <w:r>
        <w:t>7.1.1.5</w:t>
      </w:r>
      <w:r w:rsidR="00F96550" w:rsidRPr="006B3D26">
        <w:tab/>
      </w:r>
      <w:r w:rsidR="00F96550" w:rsidRPr="00F361F6">
        <w:t xml:space="preserve">MBS </w:t>
      </w:r>
      <w:r w:rsidR="00B93CBC">
        <w:t>S</w:t>
      </w:r>
      <w:r w:rsidR="00F96550" w:rsidRPr="00F361F6">
        <w:t xml:space="preserve">ession </w:t>
      </w:r>
      <w:bookmarkEnd w:id="394"/>
      <w:r w:rsidR="00B93CBC">
        <w:t xml:space="preserve">Deletion </w:t>
      </w:r>
      <w:r w:rsidR="00F96550" w:rsidRPr="006B3D26">
        <w:t>with PCC</w:t>
      </w:r>
      <w:bookmarkEnd w:id="398"/>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788335006" r:id="rId50"/>
        </w:object>
      </w:r>
    </w:p>
    <w:p w14:paraId="0A01E60E" w14:textId="028C48E5" w:rsidR="00F96550" w:rsidRPr="00064632" w:rsidRDefault="00F96550" w:rsidP="00874289">
      <w:pPr>
        <w:pStyle w:val="TF"/>
        <w:rPr>
          <w:rFonts w:eastAsia="Malgun Gothic"/>
          <w:lang w:eastAsia="ja-JP"/>
        </w:rPr>
      </w:pPr>
      <w:bookmarkStart w:id="399" w:name="_CRFigure7_1_1_51"/>
      <w:r w:rsidRPr="006B3D26">
        <w:t xml:space="preserve">Figure </w:t>
      </w:r>
      <w:bookmarkEnd w:id="399"/>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lastRenderedPageBreak/>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0" w:name="_CR7_1_1_6"/>
      <w:bookmarkStart w:id="401" w:name="_Toc177721419"/>
      <w:bookmarkEnd w:id="400"/>
      <w:r>
        <w:t>7.1.1.6</w:t>
      </w:r>
      <w:r w:rsidR="00F96550" w:rsidRPr="006B3D26">
        <w:tab/>
        <w:t>MBS Session Update without PCC</w:t>
      </w:r>
      <w:bookmarkEnd w:id="401"/>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w:t>
      </w:r>
      <w:r w:rsidR="00534985">
        <w:t> </w:t>
      </w:r>
      <w:r w:rsidR="00534985">
        <w:t>33.501</w:t>
      </w:r>
      <w:r w:rsidR="00534985">
        <w:t> </w:t>
      </w:r>
      <w:r w:rsidR="00534985">
        <w:t>[</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788335007" r:id="rId52"/>
        </w:object>
      </w:r>
    </w:p>
    <w:p w14:paraId="39B5CF55" w14:textId="3F15008B" w:rsidR="00F96550" w:rsidRPr="006B3D26" w:rsidRDefault="00F96550" w:rsidP="00874289">
      <w:pPr>
        <w:pStyle w:val="TF"/>
      </w:pPr>
      <w:bookmarkStart w:id="402" w:name="_CRFigure7_1_1_61"/>
      <w:r w:rsidRPr="006B3D26">
        <w:t xml:space="preserve">Figure </w:t>
      </w:r>
      <w:bookmarkEnd w:id="402"/>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534985">
        <w:t>TS</w:t>
      </w:r>
      <w:r w:rsidR="00534985">
        <w:t> </w:t>
      </w:r>
      <w:r w:rsidR="00534985">
        <w:t>33.501</w:t>
      </w:r>
      <w:r w:rsidR="00534985">
        <w:t> </w:t>
      </w:r>
      <w:r w:rsidR="00534985">
        <w:t>[</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bookmarkStart w:id="403" w:name="_CR7_1_1_7"/>
      <w:bookmarkEnd w:id="403"/>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4" w:name="_Toc177721420"/>
      <w:r>
        <w:t>7.1.1.7</w:t>
      </w:r>
      <w:r w:rsidR="00F96550" w:rsidRPr="006B3D26">
        <w:tab/>
        <w:t xml:space="preserve">MBS </w:t>
      </w:r>
      <w:r w:rsidR="00B93CBC">
        <w:t>S</w:t>
      </w:r>
      <w:r w:rsidR="00F96550" w:rsidRPr="006B3D26">
        <w:t>ession Update with PCC</w:t>
      </w:r>
      <w:bookmarkEnd w:id="404"/>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788335008" r:id="rId54"/>
        </w:object>
      </w:r>
    </w:p>
    <w:p w14:paraId="1C5A6539" w14:textId="392ACE56" w:rsidR="00F96550" w:rsidRPr="006B3D26" w:rsidRDefault="00F96550" w:rsidP="00003F9A">
      <w:pPr>
        <w:pStyle w:val="TF"/>
      </w:pPr>
      <w:bookmarkStart w:id="405" w:name="_CRFigure7_1_1_71"/>
      <w:r w:rsidRPr="006B3D26">
        <w:t xml:space="preserve">Figure </w:t>
      </w:r>
      <w:bookmarkEnd w:id="405"/>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6" w:name="_CR7_1_2"/>
      <w:bookmarkStart w:id="407" w:name="_Toc177721421"/>
      <w:bookmarkEnd w:id="406"/>
      <w:r w:rsidRPr="00AA2467">
        <w:rPr>
          <w:lang w:eastAsia="zh-CN"/>
        </w:rPr>
        <w:t>7.1.2</w:t>
      </w:r>
      <w:r w:rsidRPr="00AA2467">
        <w:rPr>
          <w:lang w:eastAsia="zh-CN"/>
        </w:rPr>
        <w:tab/>
        <w:t>MB-SMF discovery and selection for multicast/broadcast session</w:t>
      </w:r>
      <w:bookmarkEnd w:id="384"/>
      <w:bookmarkEnd w:id="385"/>
      <w:bookmarkEnd w:id="386"/>
      <w:bookmarkEnd w:id="407"/>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w:t>
      </w:r>
      <w:r w:rsidR="00534985">
        <w:rPr>
          <w:rFonts w:eastAsia="SimSun"/>
          <w:lang w:eastAsia="zh-CN"/>
        </w:rPr>
        <w:t> </w:t>
      </w:r>
      <w:r w:rsidR="00534985">
        <w:rPr>
          <w:rFonts w:eastAsia="SimSun"/>
          <w:lang w:eastAsia="zh-CN"/>
        </w:rPr>
        <w:t>29.510</w:t>
      </w:r>
      <w:r w:rsidR="00534985">
        <w:rPr>
          <w:rFonts w:eastAsia="SimSun"/>
          <w:lang w:eastAsia="zh-CN"/>
        </w:rPr>
        <w:t> </w:t>
      </w:r>
      <w:r w:rsidR="00534985">
        <w:rPr>
          <w:rFonts w:eastAsia="SimSun"/>
          <w:lang w:eastAsia="zh-CN"/>
        </w:rPr>
        <w:t>[</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08" w:name="_CR7_1_3"/>
      <w:bookmarkStart w:id="409" w:name="_Toc177721422"/>
      <w:bookmarkEnd w:id="408"/>
      <w:r>
        <w:rPr>
          <w:lang w:eastAsia="zh-CN"/>
        </w:rPr>
        <w:t>7.1.3</w:t>
      </w:r>
      <w:r>
        <w:rPr>
          <w:lang w:eastAsia="zh-CN"/>
        </w:rPr>
        <w:tab/>
        <w:t>MB-UPF discovery and selection for multicast/broadcast session</w:t>
      </w:r>
      <w:bookmarkEnd w:id="409"/>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w:t>
      </w:r>
      <w:r w:rsidR="00534985">
        <w:t> </w:t>
      </w:r>
      <w:r w:rsidR="00534985">
        <w:t>23.501</w:t>
      </w:r>
      <w:r w:rsidR="00534985">
        <w:t> </w:t>
      </w:r>
      <w:r w:rsidR="00534985">
        <w:t>[</w:t>
      </w:r>
      <w:r>
        <w:t>5] clause 6.3.3.2.</w:t>
      </w:r>
    </w:p>
    <w:p w14:paraId="200F9D76" w14:textId="77777777" w:rsidR="00731C5F" w:rsidRDefault="00731C5F" w:rsidP="00731C5F">
      <w:pPr>
        <w:pStyle w:val="Heading2"/>
        <w:rPr>
          <w:lang w:eastAsia="ko-KR"/>
        </w:rPr>
      </w:pPr>
      <w:bookmarkStart w:id="410" w:name="_CR7_2"/>
      <w:bookmarkStart w:id="411" w:name="_Toc66391760"/>
      <w:bookmarkStart w:id="412" w:name="_Toc70079056"/>
      <w:bookmarkStart w:id="413" w:name="_Toc177721423"/>
      <w:bookmarkEnd w:id="41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11"/>
      <w:bookmarkEnd w:id="412"/>
      <w:bookmarkEnd w:id="413"/>
    </w:p>
    <w:p w14:paraId="12187C81" w14:textId="77777777" w:rsidR="00731C5F" w:rsidRDefault="00731C5F" w:rsidP="00731C5F">
      <w:pPr>
        <w:pStyle w:val="Heading3"/>
        <w:rPr>
          <w:lang w:eastAsia="ko-KR"/>
        </w:rPr>
      </w:pPr>
      <w:bookmarkStart w:id="414" w:name="_CR7_2_1"/>
      <w:bookmarkStart w:id="415" w:name="_Toc66391761"/>
      <w:bookmarkStart w:id="416" w:name="_Toc70079057"/>
      <w:bookmarkStart w:id="417" w:name="_Toc177721424"/>
      <w:bookmarkEnd w:id="414"/>
      <w:r>
        <w:rPr>
          <w:lang w:eastAsia="ko-KR"/>
        </w:rPr>
        <w:t>7.2.1</w:t>
      </w:r>
      <w:r>
        <w:rPr>
          <w:lang w:eastAsia="ko-KR"/>
        </w:rPr>
        <w:tab/>
        <w:t>MBS join and Session establishment procedure</w:t>
      </w:r>
      <w:bookmarkEnd w:id="415"/>
      <w:bookmarkEnd w:id="416"/>
      <w:bookmarkEnd w:id="417"/>
    </w:p>
    <w:p w14:paraId="506D2306" w14:textId="77777777" w:rsidR="00731C5F" w:rsidRDefault="00731C5F" w:rsidP="00731C5F">
      <w:pPr>
        <w:pStyle w:val="Heading4"/>
        <w:rPr>
          <w:lang w:eastAsia="zh-CN"/>
        </w:rPr>
      </w:pPr>
      <w:bookmarkStart w:id="418" w:name="_CR7_2_1_1"/>
      <w:bookmarkStart w:id="419" w:name="_Toc66391762"/>
      <w:bookmarkStart w:id="420" w:name="_Toc70079058"/>
      <w:bookmarkStart w:id="421" w:name="_Toc177721425"/>
      <w:bookmarkEnd w:id="418"/>
      <w:r>
        <w:rPr>
          <w:lang w:eastAsia="zh-CN"/>
        </w:rPr>
        <w:t>7.2.1.1</w:t>
      </w:r>
      <w:r>
        <w:rPr>
          <w:lang w:eastAsia="zh-CN"/>
        </w:rPr>
        <w:tab/>
        <w:t>General</w:t>
      </w:r>
      <w:bookmarkEnd w:id="419"/>
      <w:bookmarkEnd w:id="420"/>
      <w:bookmarkEnd w:id="421"/>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2" w:name="_CR7_2_1_2"/>
      <w:bookmarkStart w:id="423" w:name="_Toc66391763"/>
      <w:bookmarkStart w:id="424" w:name="_Toc70079059"/>
      <w:bookmarkStart w:id="425" w:name="_Toc177721426"/>
      <w:bookmarkEnd w:id="422"/>
      <w:r>
        <w:rPr>
          <w:lang w:eastAsia="zh-CN"/>
        </w:rPr>
        <w:lastRenderedPageBreak/>
        <w:t>7.2.1.2</w:t>
      </w:r>
      <w:r>
        <w:rPr>
          <w:lang w:eastAsia="zh-CN"/>
        </w:rPr>
        <w:tab/>
        <w:t>Establishment of a PDU Session that can be associated with multicast session(s)</w:t>
      </w:r>
      <w:bookmarkEnd w:id="423"/>
      <w:bookmarkEnd w:id="424"/>
      <w:bookmarkEnd w:id="425"/>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w:t>
      </w:r>
      <w:r w:rsidR="00534985">
        <w:rPr>
          <w:lang w:eastAsia="zh-CN"/>
        </w:rPr>
        <w:t> </w:t>
      </w:r>
      <w:r w:rsidR="00534985">
        <w:rPr>
          <w:lang w:eastAsia="zh-CN"/>
        </w:rPr>
        <w:t>23.502</w:t>
      </w:r>
      <w:r w:rsidR="00534985">
        <w:rPr>
          <w:lang w:eastAsia="zh-CN"/>
        </w:rPr>
        <w:t>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6" w:name="_CR7_2_1_3"/>
      <w:bookmarkStart w:id="427" w:name="_Toc66391764"/>
      <w:bookmarkStart w:id="428" w:name="_Toc70079060"/>
      <w:bookmarkStart w:id="429" w:name="_Toc177721427"/>
      <w:bookmarkEnd w:id="426"/>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27"/>
      <w:bookmarkEnd w:id="428"/>
      <w:bookmarkEnd w:id="42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788335009" r:id="rId56"/>
        </w:object>
      </w:r>
    </w:p>
    <w:p w14:paraId="72843DD8" w14:textId="5140EB8B" w:rsidR="00731C5F" w:rsidRDefault="00731C5F" w:rsidP="00731C5F">
      <w:pPr>
        <w:pStyle w:val="TF"/>
      </w:pPr>
      <w:bookmarkStart w:id="430" w:name="_CRFigure7_2_1_31"/>
      <w:r>
        <w:t xml:space="preserve">Figure </w:t>
      </w:r>
      <w:bookmarkEnd w:id="430"/>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534985">
        <w:t>TS</w:t>
      </w:r>
      <w:r w:rsidR="00534985">
        <w:t> </w:t>
      </w:r>
      <w:r w:rsidR="00534985">
        <w:t>23.502</w:t>
      </w:r>
      <w:r w:rsidR="00534985">
        <w:t> </w:t>
      </w:r>
      <w:r w:rsidR="00534985">
        <w:t>[</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w:t>
      </w:r>
      <w:r w:rsidR="00534985">
        <w:t> </w:t>
      </w:r>
      <w:r w:rsidR="00534985">
        <w:t>23.502</w:t>
      </w:r>
      <w:r w:rsidR="00534985">
        <w:t> </w:t>
      </w:r>
      <w:r w:rsidR="00534985">
        <w:t>[</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1" w:name="_CR7_2_1_4"/>
      <w:bookmarkStart w:id="432" w:name="_Toc66709166"/>
      <w:bookmarkStart w:id="433" w:name="_Toc70079062"/>
      <w:bookmarkStart w:id="434" w:name="_Toc177721428"/>
      <w:bookmarkEnd w:id="431"/>
      <w:r w:rsidRPr="00273C4C">
        <w:rPr>
          <w:lang w:eastAsia="zh-CN"/>
        </w:rPr>
        <w:t>7.2.1.4</w:t>
      </w:r>
      <w:r w:rsidRPr="00273C4C">
        <w:rPr>
          <w:lang w:eastAsia="zh-CN"/>
        </w:rPr>
        <w:tab/>
      </w:r>
      <w:bookmarkEnd w:id="432"/>
      <w:r w:rsidRPr="00273C4C">
        <w:rPr>
          <w:lang w:eastAsia="ko-KR"/>
        </w:rPr>
        <w:t>Establishment of shared delivery toward RAN node</w:t>
      </w:r>
      <w:bookmarkEnd w:id="434"/>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788335010" r:id="rId58"/>
        </w:object>
      </w:r>
    </w:p>
    <w:p w14:paraId="50D10DFD" w14:textId="5522077A" w:rsidR="00FD7363" w:rsidRPr="00273C4C" w:rsidRDefault="00FD7363" w:rsidP="00FD7363">
      <w:pPr>
        <w:pStyle w:val="TF"/>
      </w:pPr>
      <w:bookmarkStart w:id="435" w:name="_CRFigure7_2_1_41"/>
      <w:r w:rsidRPr="00273C4C">
        <w:t xml:space="preserve">Figure </w:t>
      </w:r>
      <w:bookmarkEnd w:id="435"/>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6" w:name="_CR7_2_2"/>
      <w:bookmarkStart w:id="437" w:name="_Toc177721429"/>
      <w:bookmarkEnd w:id="43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3"/>
      <w:bookmarkEnd w:id="437"/>
    </w:p>
    <w:p w14:paraId="2604407F" w14:textId="77777777" w:rsidR="00731C5F" w:rsidRDefault="00731C5F" w:rsidP="00731C5F">
      <w:pPr>
        <w:pStyle w:val="Heading4"/>
        <w:rPr>
          <w:lang w:eastAsia="zh-CN"/>
        </w:rPr>
      </w:pPr>
      <w:bookmarkStart w:id="438" w:name="_CR7_2_2_1"/>
      <w:bookmarkStart w:id="439" w:name="_Toc70079063"/>
      <w:bookmarkStart w:id="440" w:name="_Toc177721430"/>
      <w:bookmarkEnd w:id="438"/>
      <w:r>
        <w:rPr>
          <w:lang w:eastAsia="zh-CN"/>
        </w:rPr>
        <w:t>7.2.2.1</w:t>
      </w:r>
      <w:r>
        <w:rPr>
          <w:lang w:eastAsia="zh-CN"/>
        </w:rPr>
        <w:tab/>
        <w:t>General</w:t>
      </w:r>
      <w:bookmarkEnd w:id="439"/>
      <w:bookmarkEnd w:id="440"/>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1" w:name="_CR7_2_2_2"/>
      <w:bookmarkStart w:id="442" w:name="_Toc70079064"/>
      <w:bookmarkStart w:id="443" w:name="_Toc177721431"/>
      <w:bookmarkEnd w:id="441"/>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2"/>
      <w:bookmarkEnd w:id="443"/>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788335011" r:id="rId60"/>
        </w:object>
      </w:r>
    </w:p>
    <w:p w14:paraId="0E469B4A" w14:textId="4CD4F522" w:rsidR="008546D4" w:rsidRPr="00E563A0" w:rsidRDefault="008546D4" w:rsidP="00064632">
      <w:pPr>
        <w:pStyle w:val="TF"/>
        <w:rPr>
          <w:lang w:eastAsia="zh-CN"/>
        </w:rPr>
      </w:pPr>
      <w:bookmarkStart w:id="444" w:name="_CRFigure7_2_2_21"/>
      <w:r w:rsidRPr="00E563A0">
        <w:rPr>
          <w:lang w:eastAsia="zh-CN"/>
        </w:rPr>
        <w:t xml:space="preserve">Figure </w:t>
      </w:r>
      <w:bookmarkEnd w:id="444"/>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w:t>
      </w:r>
      <w:r w:rsidR="00534985">
        <w:t> </w:t>
      </w:r>
      <w:r w:rsidR="00534985">
        <w:t>23.502</w:t>
      </w:r>
      <w:r w:rsidR="00534985">
        <w:t> </w:t>
      </w:r>
      <w:r w:rsidR="00534985">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w:t>
      </w:r>
      <w:r w:rsidR="00534985">
        <w:t> </w:t>
      </w:r>
      <w:r w:rsidR="00534985">
        <w:t>23.502</w:t>
      </w:r>
      <w:r w:rsidR="00534985">
        <w:t> </w:t>
      </w:r>
      <w:r w:rsidR="00534985">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w:t>
      </w:r>
      <w:r w:rsidR="00534985">
        <w:t> </w:t>
      </w:r>
      <w:r w:rsidR="00534985">
        <w:t>23.502</w:t>
      </w:r>
      <w:r w:rsidR="00534985">
        <w:t> </w:t>
      </w:r>
      <w:r w:rsidR="00534985">
        <w:t>[</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5" w:name="_CR7_2_2_3"/>
      <w:bookmarkStart w:id="446" w:name="_Toc177721432"/>
      <w:bookmarkEnd w:id="445"/>
      <w:r w:rsidRPr="00476EA1">
        <w:t>7.2.2.</w:t>
      </w:r>
      <w:r>
        <w:t>3</w:t>
      </w:r>
      <w:r w:rsidRPr="00135AE1">
        <w:tab/>
      </w:r>
      <w:r w:rsidR="0052595E">
        <w:rPr>
          <w:rFonts w:eastAsia="DengXian"/>
          <w:lang w:eastAsia="zh-CN"/>
        </w:rPr>
        <w:t>Multicast session leave requested by the network or MBS session release</w:t>
      </w:r>
      <w:bookmarkEnd w:id="446"/>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bookmarkStart w:id="447" w:name="_CRFigure7_2_2_31"/>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788335012" r:id="rId62"/>
        </w:object>
      </w:r>
    </w:p>
    <w:p w14:paraId="2F9FF0DD" w14:textId="27299FE3" w:rsidR="00EF5303" w:rsidRDefault="00EF5303" w:rsidP="00EF5303">
      <w:pPr>
        <w:pStyle w:val="TF"/>
      </w:pPr>
      <w:r>
        <w:t xml:space="preserve">Figure </w:t>
      </w:r>
      <w:bookmarkEnd w:id="447"/>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w:t>
      </w:r>
      <w:r w:rsidR="00534985">
        <w:t> </w:t>
      </w:r>
      <w:r w:rsidR="00534985">
        <w:t>23.502</w:t>
      </w:r>
      <w:r w:rsidR="00534985">
        <w:t> </w:t>
      </w:r>
      <w:r w:rsidR="00534985">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48" w:name="_CR7_2_2_4"/>
      <w:bookmarkStart w:id="449" w:name="_Toc70079065"/>
      <w:bookmarkStart w:id="450" w:name="_Toc177721433"/>
      <w:bookmarkEnd w:id="448"/>
      <w:r w:rsidRPr="00D93ACC">
        <w:rPr>
          <w:lang w:eastAsia="zh-CN"/>
        </w:rPr>
        <w:t>7.2.2.4</w:t>
      </w:r>
      <w:r w:rsidRPr="00D93ACC">
        <w:rPr>
          <w:lang w:eastAsia="zh-CN"/>
        </w:rPr>
        <w:tab/>
      </w:r>
      <w:r w:rsidRPr="00D93ACC">
        <w:rPr>
          <w:lang w:eastAsia="ko-KR"/>
        </w:rPr>
        <w:t>Release of shared delivery toward RAN node</w:t>
      </w:r>
      <w:bookmarkEnd w:id="450"/>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788335013" r:id="rId64"/>
        </w:object>
      </w:r>
    </w:p>
    <w:p w14:paraId="6037D52B" w14:textId="7A66F99F" w:rsidR="00E07CB2" w:rsidRPr="00D93ACC" w:rsidRDefault="00E07CB2" w:rsidP="00874289">
      <w:pPr>
        <w:pStyle w:val="TF"/>
      </w:pPr>
      <w:bookmarkStart w:id="451" w:name="_CRFigure7_2_2_41"/>
      <w:r w:rsidRPr="00D93ACC">
        <w:t xml:space="preserve">Figure </w:t>
      </w:r>
      <w:bookmarkEnd w:id="451"/>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2" w:name="_CR7_2_3"/>
      <w:bookmarkStart w:id="453" w:name="_Toc177721434"/>
      <w:bookmarkEnd w:id="452"/>
      <w:r>
        <w:rPr>
          <w:lang w:eastAsia="ko-KR"/>
        </w:rPr>
        <w:t>7.2.3</w:t>
      </w:r>
      <w:r>
        <w:rPr>
          <w:lang w:eastAsia="ko-KR"/>
        </w:rPr>
        <w:tab/>
        <w:t>Mobility Procedures for MBS</w:t>
      </w:r>
      <w:bookmarkEnd w:id="449"/>
      <w:bookmarkEnd w:id="453"/>
    </w:p>
    <w:p w14:paraId="7AB4026B" w14:textId="77777777" w:rsidR="00731C5F" w:rsidRPr="0021285B" w:rsidRDefault="00731C5F" w:rsidP="00731C5F">
      <w:pPr>
        <w:pStyle w:val="Heading4"/>
        <w:rPr>
          <w:lang w:eastAsia="zh-CN"/>
        </w:rPr>
      </w:pPr>
      <w:bookmarkStart w:id="454" w:name="_CR7_2_3_1"/>
      <w:bookmarkStart w:id="455" w:name="_Toc70079066"/>
      <w:bookmarkStart w:id="456" w:name="_Toc177721435"/>
      <w:bookmarkEnd w:id="454"/>
      <w:r w:rsidRPr="0021285B">
        <w:rPr>
          <w:lang w:eastAsia="zh-CN"/>
        </w:rPr>
        <w:t>7.2.3.1</w:t>
      </w:r>
      <w:r>
        <w:rPr>
          <w:lang w:eastAsia="zh-CN"/>
        </w:rPr>
        <w:tab/>
      </w:r>
      <w:r w:rsidRPr="0021285B">
        <w:rPr>
          <w:lang w:eastAsia="zh-CN"/>
        </w:rPr>
        <w:t>General</w:t>
      </w:r>
      <w:bookmarkEnd w:id="455"/>
      <w:bookmarkEnd w:id="456"/>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57" w:name="_CR7_2_3_2"/>
      <w:bookmarkStart w:id="458" w:name="_Toc70079067"/>
      <w:bookmarkStart w:id="459" w:name="_Toc70079069"/>
      <w:bookmarkStart w:id="460" w:name="_Toc177721436"/>
      <w:bookmarkEnd w:id="457"/>
      <w:r w:rsidRPr="008E1454">
        <w:rPr>
          <w:lang w:eastAsia="zh-CN"/>
        </w:rPr>
        <w:t>7.2.3.2</w:t>
      </w:r>
      <w:r w:rsidRPr="008E1454">
        <w:rPr>
          <w:lang w:eastAsia="zh-CN"/>
        </w:rPr>
        <w:tab/>
        <w:t>Xn based handover</w:t>
      </w:r>
      <w:bookmarkEnd w:id="458"/>
      <w:r w:rsidRPr="008E1454">
        <w:rPr>
          <w:lang w:eastAsia="zh-CN"/>
        </w:rPr>
        <w:t xml:space="preserve"> from MBS supporting NG-RAN node</w:t>
      </w:r>
      <w:bookmarkEnd w:id="460"/>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788335014" r:id="rId66"/>
        </w:object>
      </w:r>
    </w:p>
    <w:p w14:paraId="26992163" w14:textId="72EB537F" w:rsidR="00992BF7" w:rsidRPr="008E1454" w:rsidRDefault="00992BF7" w:rsidP="00874289">
      <w:pPr>
        <w:pStyle w:val="TF"/>
      </w:pPr>
      <w:bookmarkStart w:id="461" w:name="_CRFigure7_2_3_21"/>
      <w:r w:rsidRPr="008E1454">
        <w:t xml:space="preserve">Figure </w:t>
      </w:r>
      <w:bookmarkEnd w:id="461"/>
      <w:r w:rsidRPr="008E1454">
        <w:t>7.2.3.2-1: Xn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2" w:name="_CR7_2_3_3"/>
      <w:bookmarkStart w:id="463" w:name="_Toc70079068"/>
      <w:bookmarkStart w:id="464" w:name="_Toc177721437"/>
      <w:bookmarkEnd w:id="462"/>
      <w:r w:rsidRPr="008E1454">
        <w:rPr>
          <w:lang w:eastAsia="ko-KR"/>
        </w:rPr>
        <w:t>7.2.3.3</w:t>
      </w:r>
      <w:r w:rsidRPr="008E1454">
        <w:rPr>
          <w:lang w:eastAsia="ko-KR"/>
        </w:rPr>
        <w:tab/>
        <w:t>N2 based handover</w:t>
      </w:r>
      <w:bookmarkEnd w:id="463"/>
      <w:r w:rsidRPr="008E1454">
        <w:rPr>
          <w:lang w:eastAsia="ko-KR"/>
        </w:rPr>
        <w:t xml:space="preserve"> from MBS supporting NG-RAN node</w:t>
      </w:r>
      <w:bookmarkEnd w:id="464"/>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788335015" r:id="rId68"/>
        </w:object>
      </w:r>
    </w:p>
    <w:p w14:paraId="01840C24" w14:textId="6E6A52BA" w:rsidR="00992BF7" w:rsidRPr="008E1454" w:rsidRDefault="00992BF7" w:rsidP="00064632">
      <w:pPr>
        <w:pStyle w:val="TF"/>
      </w:pPr>
      <w:bookmarkStart w:id="465" w:name="_CRFigure7_2_3_31"/>
      <w:r w:rsidRPr="008E1454">
        <w:rPr>
          <w:lang w:eastAsia="zh-CN"/>
        </w:rPr>
        <w:t xml:space="preserve">Figure </w:t>
      </w:r>
      <w:bookmarkEnd w:id="465"/>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6" w:name="_CR7_2_3_4"/>
      <w:bookmarkStart w:id="467" w:name="_Toc177721438"/>
      <w:bookmarkEnd w:id="46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59"/>
      <w:r w:rsidR="003C581C">
        <w:rPr>
          <w:lang w:eastAsia="ko-KR"/>
        </w:rPr>
        <w:t>Xn/N2 based handover from non-MBS supporting NG-RAN node</w:t>
      </w:r>
      <w:bookmarkEnd w:id="467"/>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534985">
        <w:rPr>
          <w:lang w:eastAsia="ko-KR"/>
        </w:rPr>
        <w:t>TS</w:t>
      </w:r>
      <w:r w:rsidR="00534985">
        <w:rPr>
          <w:lang w:eastAsia="ko-KR"/>
        </w:rPr>
        <w:t> </w:t>
      </w:r>
      <w:r w:rsidR="00534985">
        <w:rPr>
          <w:lang w:eastAsia="ko-KR"/>
        </w:rPr>
        <w:t>23.502</w:t>
      </w:r>
      <w:r w:rsidR="00534985">
        <w:rPr>
          <w:lang w:eastAsia="ko-KR"/>
        </w:rPr>
        <w:t> </w:t>
      </w:r>
      <w:r w:rsidR="00534985">
        <w:rPr>
          <w:lang w:eastAsia="ko-KR"/>
        </w:rPr>
        <w:t>[</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68"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69" w:name="_CR7_2_3_5"/>
      <w:bookmarkStart w:id="470" w:name="_Toc177721439"/>
      <w:bookmarkEnd w:id="469"/>
      <w:r>
        <w:rPr>
          <w:lang w:eastAsia="ko-KR"/>
        </w:rPr>
        <w:t>7.2.3.5</w:t>
      </w:r>
      <w:r>
        <w:rPr>
          <w:lang w:eastAsia="ko-KR"/>
        </w:rPr>
        <w:tab/>
        <w:t>Minimization of data loss</w:t>
      </w:r>
      <w:bookmarkEnd w:id="468"/>
      <w:bookmarkEnd w:id="470"/>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w:t>
      </w:r>
      <w:r w:rsidR="00534985">
        <w:rPr>
          <w:lang w:eastAsia="ko-KR"/>
        </w:rPr>
        <w:t> </w:t>
      </w:r>
      <w:r w:rsidR="00534985">
        <w:rPr>
          <w:lang w:eastAsia="ko-KR"/>
        </w:rPr>
        <w:t>38.300</w:t>
      </w:r>
      <w:r w:rsidR="00534985">
        <w:rPr>
          <w:lang w:eastAsia="ko-KR"/>
        </w:rPr>
        <w:t> </w:t>
      </w:r>
      <w:r w:rsidR="00534985">
        <w:rPr>
          <w:lang w:eastAsia="ko-KR"/>
        </w:rPr>
        <w:t>[</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w:t>
      </w:r>
      <w:r w:rsidR="00534985">
        <w:rPr>
          <w:lang w:eastAsia="ko-KR"/>
        </w:rPr>
        <w:t> </w:t>
      </w:r>
      <w:r w:rsidR="00534985">
        <w:rPr>
          <w:lang w:eastAsia="ko-KR"/>
        </w:rPr>
        <w:t>38.300</w:t>
      </w:r>
      <w:r w:rsidR="00534985">
        <w:rPr>
          <w:lang w:eastAsia="ko-KR"/>
        </w:rPr>
        <w:t> </w:t>
      </w:r>
      <w:r w:rsidR="00534985">
        <w:rPr>
          <w:lang w:eastAsia="ko-KR"/>
        </w:rPr>
        <w:t>[</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w:t>
      </w:r>
      <w:r w:rsidR="00534985">
        <w:rPr>
          <w:lang w:eastAsia="ko-KR"/>
        </w:rPr>
        <w:t> </w:t>
      </w:r>
      <w:r w:rsidR="00534985">
        <w:rPr>
          <w:lang w:eastAsia="ko-KR"/>
        </w:rPr>
        <w:t>23.502</w:t>
      </w:r>
      <w:r w:rsidR="00534985">
        <w:rPr>
          <w:lang w:eastAsia="ko-KR"/>
        </w:rPr>
        <w:t> </w:t>
      </w:r>
      <w:r w:rsidR="00534985">
        <w:rPr>
          <w:lang w:eastAsia="ko-KR"/>
        </w:rPr>
        <w:t>[</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534985">
        <w:rPr>
          <w:lang w:eastAsia="ko-KR"/>
        </w:rPr>
        <w:t>TS</w:t>
      </w:r>
      <w:r w:rsidR="00534985">
        <w:rPr>
          <w:lang w:eastAsia="ko-KR"/>
        </w:rPr>
        <w:t> </w:t>
      </w:r>
      <w:r w:rsidR="00534985">
        <w:rPr>
          <w:lang w:eastAsia="ko-KR"/>
        </w:rPr>
        <w:t>23.502</w:t>
      </w:r>
      <w:r w:rsidR="00534985">
        <w:rPr>
          <w:lang w:eastAsia="ko-KR"/>
        </w:rPr>
        <w:t> </w:t>
      </w:r>
      <w:r w:rsidR="00534985">
        <w:rPr>
          <w:lang w:eastAsia="ko-KR"/>
        </w:rPr>
        <w:t>[</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1" w:name="_CR7_2_3_6"/>
      <w:bookmarkStart w:id="472" w:name="_Toc177721440"/>
      <w:bookmarkEnd w:id="471"/>
      <w:r w:rsidRPr="00943F0E">
        <w:rPr>
          <w:lang w:eastAsia="ko-KR"/>
        </w:rPr>
        <w:t>7.2.3.</w:t>
      </w:r>
      <w:r w:rsidR="00EE6130">
        <w:rPr>
          <w:lang w:eastAsia="ko-KR"/>
        </w:rPr>
        <w:t>6</w:t>
      </w:r>
      <w:r w:rsidRPr="00943F0E">
        <w:rPr>
          <w:lang w:eastAsia="ko-KR"/>
        </w:rPr>
        <w:tab/>
        <w:t>Xn/N2 based handover for inactive MBS session</w:t>
      </w:r>
      <w:bookmarkEnd w:id="472"/>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w:t>
      </w:r>
      <w:r w:rsidR="00534985">
        <w:t> </w:t>
      </w:r>
      <w:r w:rsidR="00534985">
        <w:t>38.423</w:t>
      </w:r>
      <w:r w:rsidR="00534985">
        <w:t> </w:t>
      </w:r>
      <w:r w:rsidR="00534985">
        <w:t>[</w:t>
      </w:r>
      <w:r>
        <w:t xml:space="preserve">24] and in </w:t>
      </w:r>
      <w:r w:rsidR="00534985">
        <w:t>TS</w:t>
      </w:r>
      <w:r w:rsidR="00534985">
        <w:t> </w:t>
      </w:r>
      <w:r w:rsidR="00534985">
        <w:t>38.413</w:t>
      </w:r>
      <w:r w:rsidR="00534985">
        <w:t> </w:t>
      </w:r>
      <w:r w:rsidR="00534985">
        <w:t>[</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3" w:name="_CR7_2_3_7"/>
      <w:bookmarkStart w:id="474" w:name="_Toc70079071"/>
      <w:bookmarkStart w:id="475" w:name="_Toc177721441"/>
      <w:bookmarkEnd w:id="473"/>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75"/>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w:t>
      </w:r>
      <w:r w:rsidR="00534985">
        <w:rPr>
          <w:lang w:eastAsia="zh-CN"/>
        </w:rPr>
        <w:t> </w:t>
      </w:r>
      <w:r w:rsidR="00534985">
        <w:rPr>
          <w:lang w:eastAsia="zh-CN"/>
        </w:rPr>
        <w:t>38.300</w:t>
      </w:r>
      <w:r w:rsidR="00534985">
        <w:rPr>
          <w:lang w:eastAsia="zh-CN"/>
        </w:rPr>
        <w:t> </w:t>
      </w:r>
      <w:r w:rsidR="00534985">
        <w:rPr>
          <w:lang w:eastAsia="zh-CN"/>
        </w:rPr>
        <w:t>[</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w:t>
      </w:r>
      <w:r w:rsidR="00534985">
        <w:rPr>
          <w:lang w:eastAsia="zh-CN"/>
        </w:rPr>
        <w:t> </w:t>
      </w:r>
      <w:r w:rsidR="00534985">
        <w:rPr>
          <w:lang w:eastAsia="zh-CN"/>
        </w:rPr>
        <w:t>23.502</w:t>
      </w:r>
      <w:r w:rsidR="00534985">
        <w:rPr>
          <w:lang w:eastAsia="zh-CN"/>
        </w:rPr>
        <w:t> </w:t>
      </w:r>
      <w:r w:rsidR="00534985">
        <w:rPr>
          <w:lang w:eastAsia="zh-CN"/>
        </w:rPr>
        <w:t>[</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w:t>
      </w:r>
      <w:r w:rsidR="00534985">
        <w:rPr>
          <w:lang w:eastAsia="zh-CN"/>
        </w:rPr>
        <w:t> </w:t>
      </w:r>
      <w:r w:rsidR="00534985">
        <w:rPr>
          <w:lang w:eastAsia="zh-CN"/>
        </w:rPr>
        <w:t>38.300</w:t>
      </w:r>
      <w:r w:rsidR="00534985">
        <w:rPr>
          <w:lang w:eastAsia="zh-CN"/>
        </w:rPr>
        <w:t> </w:t>
      </w:r>
      <w:r w:rsidR="00534985">
        <w:rPr>
          <w:lang w:eastAsia="zh-CN"/>
        </w:rPr>
        <w:t>[</w:t>
      </w:r>
      <w:r>
        <w:rPr>
          <w:lang w:eastAsia="zh-CN"/>
        </w:rPr>
        <w:t xml:space="preserve">9]. The UE initiates the NAS signalling recovery including activating PDU Session(s) (see </w:t>
      </w:r>
      <w:r w:rsidR="00534985">
        <w:rPr>
          <w:lang w:eastAsia="zh-CN"/>
        </w:rPr>
        <w:t>TS</w:t>
      </w:r>
      <w:r w:rsidR="00534985">
        <w:rPr>
          <w:lang w:eastAsia="zh-CN"/>
        </w:rPr>
        <w:t> </w:t>
      </w:r>
      <w:r w:rsidR="00534985">
        <w:rPr>
          <w:lang w:eastAsia="zh-CN"/>
        </w:rPr>
        <w:t>24.501</w:t>
      </w:r>
      <w:r w:rsidR="00534985">
        <w:rPr>
          <w:lang w:eastAsia="zh-CN"/>
        </w:rPr>
        <w:t> </w:t>
      </w:r>
      <w:r w:rsidR="00534985">
        <w:rPr>
          <w:lang w:eastAsia="zh-CN"/>
        </w:rPr>
        <w:t>[</w:t>
      </w:r>
      <w:r>
        <w:rPr>
          <w:lang w:eastAsia="zh-CN"/>
        </w:rPr>
        <w:t xml:space="preserve">25]). When the associated PDU session(s) is activated during registration procedure (see clause 4.2.2.2.2 of </w:t>
      </w:r>
      <w:r w:rsidR="00534985">
        <w:rPr>
          <w:lang w:eastAsia="zh-CN"/>
        </w:rPr>
        <w:t>TS</w:t>
      </w:r>
      <w:r w:rsidR="00534985">
        <w:rPr>
          <w:lang w:eastAsia="zh-CN"/>
        </w:rPr>
        <w:t> </w:t>
      </w:r>
      <w:r w:rsidR="00534985">
        <w:rPr>
          <w:lang w:eastAsia="zh-CN"/>
        </w:rPr>
        <w:t>23.502</w:t>
      </w:r>
      <w:r w:rsidR="00534985">
        <w:rPr>
          <w:lang w:eastAsia="zh-CN"/>
        </w:rPr>
        <w:t> </w:t>
      </w:r>
      <w:r w:rsidR="00534985">
        <w:rPr>
          <w:lang w:eastAsia="zh-CN"/>
        </w:rPr>
        <w:t>[</w:t>
      </w:r>
      <w:r>
        <w:rPr>
          <w:lang w:eastAsia="zh-CN"/>
        </w:rPr>
        <w:t xml:space="preserve">6]) or service request procedure (see clause 4.2.3.2 of </w:t>
      </w:r>
      <w:r w:rsidR="00534985">
        <w:rPr>
          <w:lang w:eastAsia="zh-CN"/>
        </w:rPr>
        <w:t>TS</w:t>
      </w:r>
      <w:r w:rsidR="00534985">
        <w:rPr>
          <w:lang w:eastAsia="zh-CN"/>
        </w:rPr>
        <w:t> </w:t>
      </w:r>
      <w:r w:rsidR="00534985">
        <w:rPr>
          <w:lang w:eastAsia="zh-CN"/>
        </w:rPr>
        <w:t>23.502</w:t>
      </w:r>
      <w:r w:rsidR="00534985">
        <w:rPr>
          <w:lang w:eastAsia="zh-CN"/>
        </w:rPr>
        <w:t> </w:t>
      </w:r>
      <w:r w:rsidR="00534985">
        <w:rPr>
          <w:lang w:eastAsia="zh-CN"/>
        </w:rPr>
        <w:t>[</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w:t>
      </w:r>
      <w:r w:rsidR="00534985">
        <w:t> </w:t>
      </w:r>
      <w:r w:rsidR="00534985">
        <w:t>23.502</w:t>
      </w:r>
      <w:r w:rsidR="00534985">
        <w:t> </w:t>
      </w:r>
      <w:r w:rsidR="00534985">
        <w:t>[</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6" w:name="_CR7_2_3_8"/>
      <w:bookmarkStart w:id="477" w:name="_Toc177721442"/>
      <w:bookmarkEnd w:id="476"/>
      <w:r>
        <w:rPr>
          <w:lang w:eastAsia="zh-CN"/>
        </w:rPr>
        <w:t>7.2.3.8</w:t>
      </w:r>
      <w:r>
        <w:rPr>
          <w:lang w:eastAsia="zh-CN"/>
        </w:rPr>
        <w:tab/>
        <w:t>Mobility procedures to enable delivery of multicast MBS session data to UEs in RRC_INACTIVE state</w:t>
      </w:r>
      <w:bookmarkEnd w:id="477"/>
    </w:p>
    <w:p w14:paraId="42070B8A" w14:textId="3C14FD58" w:rsidR="00445470" w:rsidRDefault="00445470" w:rsidP="00445470">
      <w:pPr>
        <w:pStyle w:val="Heading5"/>
        <w:rPr>
          <w:lang w:eastAsia="zh-CN"/>
        </w:rPr>
      </w:pPr>
      <w:bookmarkStart w:id="478" w:name="_CR7_2_3_8_1"/>
      <w:bookmarkStart w:id="479" w:name="_Toc177721443"/>
      <w:bookmarkEnd w:id="478"/>
      <w:r>
        <w:rPr>
          <w:lang w:eastAsia="zh-CN"/>
        </w:rPr>
        <w:t>7.2.3.8.1</w:t>
      </w:r>
      <w:r>
        <w:rPr>
          <w:lang w:eastAsia="zh-CN"/>
        </w:rPr>
        <w:tab/>
        <w:t>General</w:t>
      </w:r>
      <w:bookmarkEnd w:id="479"/>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lastRenderedPageBreak/>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w:t>
      </w:r>
      <w:r w:rsidR="00534985">
        <w:t> </w:t>
      </w:r>
      <w:r w:rsidR="00534985">
        <w:t>38.300</w:t>
      </w:r>
      <w:r w:rsidR="00534985">
        <w:t> </w:t>
      </w:r>
      <w:r w:rsidR="00534985">
        <w:t>[</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0" w:name="_CR7_2_3_8_2"/>
      <w:bookmarkStart w:id="481" w:name="_Toc177721444"/>
      <w:bookmarkEnd w:id="480"/>
      <w:r>
        <w:t>7.2.3.8.2</w:t>
      </w:r>
      <w:r>
        <w:tab/>
        <w:t>Mobility of UE in RRC_INACTIVE state receiving MBS data within RNA</w:t>
      </w:r>
      <w:bookmarkEnd w:id="481"/>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w:t>
      </w:r>
      <w:r w:rsidR="00534985">
        <w:t> </w:t>
      </w:r>
      <w:r w:rsidR="00534985">
        <w:t>38.300</w:t>
      </w:r>
      <w:r w:rsidR="00534985">
        <w:t> </w:t>
      </w:r>
      <w:r w:rsidR="00534985">
        <w:t>[</w:t>
      </w:r>
      <w:r w:rsidR="0088086F">
        <w:t>9]</w:t>
      </w:r>
      <w:r>
        <w:t>.</w:t>
      </w:r>
    </w:p>
    <w:p w14:paraId="6D43F402" w14:textId="0AE7711B" w:rsidR="00445470" w:rsidRDefault="00445470" w:rsidP="00445470">
      <w:pPr>
        <w:pStyle w:val="Heading5"/>
      </w:pPr>
      <w:bookmarkStart w:id="482" w:name="_CR7_2_3_8_3"/>
      <w:bookmarkStart w:id="483" w:name="_Toc177721445"/>
      <w:bookmarkEnd w:id="482"/>
      <w:r>
        <w:t>7.2.3.8.3</w:t>
      </w:r>
      <w:r>
        <w:tab/>
        <w:t>Mobility of UE in RRC_INACTIVE state receiving MBS data out of RNA and within RA</w:t>
      </w:r>
      <w:bookmarkEnd w:id="483"/>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4" w:name="_CR7_2_3_8_4"/>
      <w:bookmarkStart w:id="485" w:name="_Toc177721446"/>
      <w:bookmarkEnd w:id="484"/>
      <w:r>
        <w:t>7.2.3.8.4</w:t>
      </w:r>
      <w:r>
        <w:tab/>
        <w:t>Mobility of UE in RRC_INACTIVE state receiving MBS data out of RA</w:t>
      </w:r>
      <w:bookmarkEnd w:id="485"/>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w:t>
      </w:r>
      <w:r w:rsidR="00534985">
        <w:t> </w:t>
      </w:r>
      <w:r w:rsidR="00534985">
        <w:t>23.502</w:t>
      </w:r>
      <w:r w:rsidR="00534985">
        <w:t> </w:t>
      </w:r>
      <w:r w:rsidR="00534985">
        <w:t>[</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6" w:name="_CR7_2_4"/>
      <w:bookmarkStart w:id="487" w:name="_Toc177721447"/>
      <w:bookmarkEnd w:id="486"/>
      <w:r w:rsidRPr="00FD0CC8">
        <w:t>7.2.</w:t>
      </w:r>
      <w:r>
        <w:t>4</w:t>
      </w:r>
      <w:r w:rsidRPr="00FD0CC8">
        <w:tab/>
        <w:t>Support of Local multicast service</w:t>
      </w:r>
      <w:bookmarkEnd w:id="474"/>
      <w:r w:rsidR="0052595E">
        <w:t xml:space="preserve"> and Location dependent multicast service</w:t>
      </w:r>
      <w:bookmarkEnd w:id="487"/>
    </w:p>
    <w:p w14:paraId="7C728390" w14:textId="77777777" w:rsidR="00731C5F" w:rsidRDefault="00731C5F" w:rsidP="00731C5F">
      <w:pPr>
        <w:pStyle w:val="Heading4"/>
        <w:rPr>
          <w:lang w:eastAsia="zh-CN"/>
        </w:rPr>
      </w:pPr>
      <w:bookmarkStart w:id="488" w:name="_CR7_2_4_1"/>
      <w:bookmarkStart w:id="489" w:name="_Toc70079072"/>
      <w:bookmarkStart w:id="490" w:name="_Toc177721448"/>
      <w:bookmarkEnd w:id="488"/>
      <w:r>
        <w:rPr>
          <w:lang w:eastAsia="zh-CN"/>
        </w:rPr>
        <w:t>7.2.4.1</w:t>
      </w:r>
      <w:r>
        <w:rPr>
          <w:lang w:eastAsia="zh-CN"/>
        </w:rPr>
        <w:tab/>
        <w:t>General</w:t>
      </w:r>
      <w:bookmarkEnd w:id="489"/>
      <w:bookmarkEnd w:id="490"/>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1" w:name="_CR7_2_4_2"/>
      <w:bookmarkStart w:id="492" w:name="_Toc70079073"/>
      <w:bookmarkStart w:id="493" w:name="_Toc177721449"/>
      <w:bookmarkEnd w:id="491"/>
      <w:r w:rsidRPr="00731C5F">
        <w:t>7.2.4.2</w:t>
      </w:r>
      <w:r w:rsidRPr="00731C5F">
        <w:tab/>
        <w:t>Support of location</w:t>
      </w:r>
      <w:r w:rsidR="00DE2418">
        <w:t xml:space="preserve"> </w:t>
      </w:r>
      <w:r w:rsidRPr="00731C5F">
        <w:t>dependent</w:t>
      </w:r>
      <w:bookmarkEnd w:id="492"/>
      <w:r w:rsidR="0052595E">
        <w:t xml:space="preserve"> multicast service</w:t>
      </w:r>
      <w:bookmarkEnd w:id="493"/>
    </w:p>
    <w:p w14:paraId="7AE03410" w14:textId="650BC552" w:rsidR="004D3BFB" w:rsidRDefault="004D3BFB" w:rsidP="00731C5F">
      <w:pPr>
        <w:pStyle w:val="Heading5"/>
        <w:rPr>
          <w:rFonts w:eastAsia="MS Mincho"/>
        </w:rPr>
      </w:pPr>
      <w:bookmarkStart w:id="494" w:name="_CR7_2_4_2_0"/>
      <w:bookmarkStart w:id="495" w:name="_Toc70079074"/>
      <w:bookmarkStart w:id="496" w:name="_Toc177721450"/>
      <w:bookmarkEnd w:id="49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6"/>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497" w:name="_CR7_2_4_2_1"/>
      <w:bookmarkStart w:id="498" w:name="_Toc177721451"/>
      <w:bookmarkEnd w:id="497"/>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5"/>
      <w:bookmarkEnd w:id="498"/>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t>TS</w:t>
      </w:r>
      <w:r w:rsidR="00534985">
        <w:t> </w:t>
      </w:r>
      <w:r w:rsidR="00534985">
        <w:t>23.502</w:t>
      </w:r>
      <w:r w:rsidR="00534985">
        <w:t> </w:t>
      </w:r>
      <w:r w:rsidR="00534985">
        <w:t>[</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499"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0" w:name="_CR7_2_4_2_2"/>
      <w:bookmarkStart w:id="501" w:name="_Toc177721452"/>
      <w:bookmarkEnd w:id="500"/>
      <w:r>
        <w:rPr>
          <w:rFonts w:eastAsia="MS Mincho"/>
        </w:rPr>
        <w:t>7.2.4.2.2</w:t>
      </w:r>
      <w:r w:rsidR="004D3BFB">
        <w:rPr>
          <w:rFonts w:eastAsia="MS Mincho"/>
        </w:rPr>
        <w:tab/>
        <w:t>Void</w:t>
      </w:r>
      <w:bookmarkEnd w:id="499"/>
      <w:bookmarkEnd w:id="501"/>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2" w:name="_CR7_2_4_2_3"/>
      <w:bookmarkStart w:id="503" w:name="_Toc70079076"/>
      <w:bookmarkStart w:id="504" w:name="_Toc177721453"/>
      <w:bookmarkEnd w:id="502"/>
      <w:r w:rsidRPr="00FD0CC8">
        <w:rPr>
          <w:rFonts w:eastAsia="MS Mincho"/>
        </w:rPr>
        <w:t>7.2.4.2.3</w:t>
      </w:r>
      <w:r w:rsidRPr="00FD0CC8">
        <w:rPr>
          <w:rFonts w:eastAsia="MS Mincho"/>
        </w:rPr>
        <w:tab/>
      </w:r>
      <w:r w:rsidRPr="00FD0CC8">
        <w:rPr>
          <w:lang w:eastAsia="ko-KR"/>
        </w:rPr>
        <w:t>Handover procedure</w:t>
      </w:r>
      <w:bookmarkEnd w:id="503"/>
      <w:bookmarkEnd w:id="504"/>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5"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6" w:name="_CR7_2_4_2_4"/>
      <w:bookmarkStart w:id="507" w:name="_Toc177721454"/>
      <w:bookmarkEnd w:id="506"/>
      <w:r>
        <w:rPr>
          <w:lang w:eastAsia="ko-KR"/>
        </w:rPr>
        <w:t>7.2.4.2.4</w:t>
      </w:r>
      <w:r>
        <w:rPr>
          <w:lang w:eastAsia="ko-KR"/>
        </w:rPr>
        <w:tab/>
        <w:t>Activation of location dependent MBS session</w:t>
      </w:r>
      <w:bookmarkEnd w:id="507"/>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08" w:name="_CR7_2_4_2_5"/>
      <w:bookmarkStart w:id="509" w:name="_Toc177721455"/>
      <w:bookmarkEnd w:id="508"/>
      <w:r>
        <w:rPr>
          <w:lang w:eastAsia="ko-KR"/>
        </w:rPr>
        <w:t>7.2.4.2.5</w:t>
      </w:r>
      <w:r>
        <w:rPr>
          <w:lang w:eastAsia="ko-KR"/>
        </w:rPr>
        <w:tab/>
        <w:t>UE location change handling within the same NG-RAN node between cells belonging to different MBS service areas during Individual delivery</w:t>
      </w:r>
      <w:bookmarkEnd w:id="509"/>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0" w:name="_CR7_2_4_2_6"/>
      <w:bookmarkStart w:id="511" w:name="_Toc177721456"/>
      <w:bookmarkEnd w:id="510"/>
      <w:r>
        <w:rPr>
          <w:lang w:eastAsia="ja-JP"/>
        </w:rPr>
        <w:t>7.2.4.2.6</w:t>
      </w:r>
      <w:r>
        <w:rPr>
          <w:lang w:eastAsia="ja-JP"/>
        </w:rPr>
        <w:tab/>
        <w:t>UE location change handling by SMF</w:t>
      </w:r>
      <w:bookmarkEnd w:id="511"/>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2" w:name="_CR7_2_4_2_7"/>
      <w:bookmarkStart w:id="513" w:name="_Toc177721457"/>
      <w:bookmarkEnd w:id="512"/>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3"/>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4" w:name="_CR7_2_4_2_8"/>
      <w:bookmarkStart w:id="515" w:name="_Toc177721458"/>
      <w:bookmarkEnd w:id="514"/>
      <w:r>
        <w:rPr>
          <w:lang w:eastAsia="ja-JP"/>
        </w:rPr>
        <w:t>7.2.4.2.8</w:t>
      </w:r>
      <w:r w:rsidR="005A5984">
        <w:rPr>
          <w:lang w:eastAsia="ja-JP"/>
        </w:rPr>
        <w:tab/>
        <w:t>Void</w:t>
      </w:r>
      <w:bookmarkEnd w:id="515"/>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6" w:name="_CR7_2_4_2_9"/>
      <w:bookmarkStart w:id="517" w:name="_Toc177721459"/>
      <w:bookmarkEnd w:id="516"/>
      <w:r>
        <w:rPr>
          <w:lang w:eastAsia="ja-JP"/>
        </w:rPr>
        <w:t>7.2.4.2.9</w:t>
      </w:r>
      <w:r>
        <w:rPr>
          <w:lang w:eastAsia="ja-JP"/>
        </w:rPr>
        <w:tab/>
        <w:t>Connection Resume procedure</w:t>
      </w:r>
      <w:bookmarkEnd w:id="517"/>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18" w:name="_CR7_2_4_3"/>
      <w:bookmarkStart w:id="519" w:name="_Toc177721460"/>
      <w:bookmarkEnd w:id="518"/>
      <w:r>
        <w:rPr>
          <w:lang w:eastAsia="zh-CN"/>
        </w:rPr>
        <w:t>7.2.4.3</w:t>
      </w:r>
      <w:r>
        <w:rPr>
          <w:lang w:eastAsia="zh-CN"/>
        </w:rPr>
        <w:tab/>
        <w:t>Support of</w:t>
      </w:r>
      <w:r w:rsidR="00B315DF">
        <w:rPr>
          <w:lang w:eastAsia="zh-CN"/>
        </w:rPr>
        <w:t xml:space="preserve"> local MBS for</w:t>
      </w:r>
      <w:r>
        <w:rPr>
          <w:lang w:eastAsia="zh-CN"/>
        </w:rPr>
        <w:t xml:space="preserve"> multicast</w:t>
      </w:r>
      <w:bookmarkEnd w:id="505"/>
      <w:bookmarkEnd w:id="519"/>
    </w:p>
    <w:p w14:paraId="20E184AE" w14:textId="77777777" w:rsidR="00731C5F" w:rsidRDefault="00731C5F" w:rsidP="00731C5F">
      <w:pPr>
        <w:pStyle w:val="Heading5"/>
        <w:rPr>
          <w:lang w:eastAsia="ja-JP"/>
        </w:rPr>
      </w:pPr>
      <w:bookmarkStart w:id="520" w:name="_CR7_2_4_3_1"/>
      <w:bookmarkStart w:id="521" w:name="_Toc70079078"/>
      <w:bookmarkStart w:id="522" w:name="_Toc177721461"/>
      <w:bookmarkEnd w:id="520"/>
      <w:r>
        <w:rPr>
          <w:rFonts w:eastAsia="MS Mincho"/>
        </w:rPr>
        <w:t>7.2.4.3.1</w:t>
      </w:r>
      <w:r>
        <w:rPr>
          <w:rFonts w:eastAsia="MS Mincho"/>
        </w:rPr>
        <w:tab/>
      </w:r>
      <w:r>
        <w:t>Local MBS service area information provided by AF</w:t>
      </w:r>
      <w:bookmarkEnd w:id="521"/>
      <w:bookmarkEnd w:id="522"/>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3" w:name="_CR7_2_4_3_2"/>
      <w:bookmarkStart w:id="524" w:name="_Toc70079079"/>
      <w:bookmarkStart w:id="525" w:name="_Toc177721462"/>
      <w:bookmarkEnd w:id="523"/>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4"/>
      <w:bookmarkEnd w:id="525"/>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rPr>
          <w:lang w:eastAsia="zh-CN"/>
        </w:rPr>
        <w:t>TS</w:t>
      </w:r>
      <w:r w:rsidR="00534985">
        <w:rPr>
          <w:lang w:eastAsia="zh-CN"/>
        </w:rPr>
        <w:t> </w:t>
      </w:r>
      <w:r w:rsidR="00534985">
        <w:rPr>
          <w:lang w:eastAsia="zh-CN"/>
        </w:rPr>
        <w:t>23.502</w:t>
      </w:r>
      <w:r w:rsidR="00534985">
        <w:rPr>
          <w:lang w:eastAsia="zh-CN"/>
        </w:rPr>
        <w:t> </w:t>
      </w:r>
      <w:r w:rsidR="00534985">
        <w:rPr>
          <w:lang w:eastAsia="zh-CN"/>
        </w:rPr>
        <w:t>[</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6" w:name="_CR7_2_4_3_3"/>
      <w:bookmarkStart w:id="527" w:name="_Toc177721463"/>
      <w:bookmarkEnd w:id="526"/>
      <w:r>
        <w:t>7.2.4.3.3</w:t>
      </w:r>
      <w:r>
        <w:tab/>
        <w:t>Handover procedure with</w:t>
      </w:r>
      <w:r w:rsidR="005A5984">
        <w:t xml:space="preserve"> local</w:t>
      </w:r>
      <w:r>
        <w:t xml:space="preserve"> MBS </w:t>
      </w:r>
      <w:r>
        <w:rPr>
          <w:lang w:eastAsia="zh-CN"/>
        </w:rPr>
        <w:t>session</w:t>
      </w:r>
      <w:bookmarkEnd w:id="527"/>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28" w:name="_CR7_2_4_3_4"/>
      <w:bookmarkStart w:id="529" w:name="_Toc177721464"/>
      <w:bookmarkEnd w:id="528"/>
      <w:r>
        <w:rPr>
          <w:lang w:eastAsia="zh-CN"/>
        </w:rPr>
        <w:t>7.2.4.3.4</w:t>
      </w:r>
      <w:r>
        <w:rPr>
          <w:lang w:eastAsia="zh-CN"/>
        </w:rPr>
        <w:tab/>
        <w:t>Activation of</w:t>
      </w:r>
      <w:r w:rsidR="005A5984">
        <w:rPr>
          <w:lang w:eastAsia="zh-CN"/>
        </w:rPr>
        <w:t xml:space="preserve"> local</w:t>
      </w:r>
      <w:r>
        <w:rPr>
          <w:lang w:eastAsia="zh-CN"/>
        </w:rPr>
        <w:t xml:space="preserve"> MBS session</w:t>
      </w:r>
      <w:bookmarkEnd w:id="529"/>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0" w:name="_CR7_2_4_3_5"/>
      <w:bookmarkStart w:id="531" w:name="_Toc177721465"/>
      <w:bookmarkEnd w:id="530"/>
      <w:r>
        <w:rPr>
          <w:lang w:eastAsia="zh-CN"/>
        </w:rPr>
        <w:t>7.2.4.3.5</w:t>
      </w:r>
      <w:r>
        <w:rPr>
          <w:lang w:eastAsia="zh-CN"/>
        </w:rPr>
        <w:tab/>
        <w:t>UE location change handling by SMF</w:t>
      </w:r>
      <w:bookmarkEnd w:id="531"/>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2" w:name="_CR7_2_4_3_6"/>
      <w:bookmarkStart w:id="533" w:name="_Toc177721466"/>
      <w:bookmarkEnd w:id="532"/>
      <w:r>
        <w:rPr>
          <w:lang w:eastAsia="zh-CN"/>
        </w:rPr>
        <w:t>7.2.4.3.6</w:t>
      </w:r>
      <w:r>
        <w:rPr>
          <w:lang w:eastAsia="zh-CN"/>
        </w:rPr>
        <w:tab/>
        <w:t>UE mobility within the same NG-RAN between cells in or out of the MBS service area</w:t>
      </w:r>
      <w:bookmarkEnd w:id="533"/>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4" w:name="_CR7_2_4_3_7"/>
      <w:bookmarkStart w:id="535" w:name="_Toc177721467"/>
      <w:bookmarkEnd w:id="534"/>
      <w:r>
        <w:rPr>
          <w:lang w:eastAsia="zh-CN"/>
        </w:rPr>
        <w:t>7.2.4.3.7</w:t>
      </w:r>
      <w:r w:rsidR="006940FA">
        <w:rPr>
          <w:lang w:eastAsia="zh-CN"/>
        </w:rPr>
        <w:tab/>
        <w:t>Void</w:t>
      </w:r>
      <w:bookmarkEnd w:id="535"/>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6" w:name="_CR7_2_4_3_8"/>
      <w:bookmarkStart w:id="537" w:name="_Toc177721468"/>
      <w:bookmarkEnd w:id="536"/>
      <w:r>
        <w:rPr>
          <w:lang w:eastAsia="zh-CN"/>
        </w:rPr>
        <w:t>7.2.4.3.8</w:t>
      </w:r>
      <w:r>
        <w:rPr>
          <w:lang w:eastAsia="zh-CN"/>
        </w:rPr>
        <w:tab/>
        <w:t>Connection Resume procedure with local MBS session</w:t>
      </w:r>
      <w:bookmarkEnd w:id="537"/>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38" w:name="_CR7_2_5"/>
      <w:bookmarkStart w:id="539" w:name="_Toc177721469"/>
      <w:bookmarkEnd w:id="538"/>
      <w:r w:rsidRPr="00FD0CC8">
        <w:t>7.2.</w:t>
      </w:r>
      <w:r>
        <w:t>5</w:t>
      </w:r>
      <w:r w:rsidRPr="00FD0CC8">
        <w:tab/>
      </w:r>
      <w:r w:rsidRPr="00140C1C">
        <w:t xml:space="preserve">MBS session </w:t>
      </w:r>
      <w:r>
        <w:t>activation and deactivation</w:t>
      </w:r>
      <w:bookmarkEnd w:id="539"/>
    </w:p>
    <w:p w14:paraId="616639B0" w14:textId="77777777" w:rsidR="002B607D" w:rsidRDefault="002B607D" w:rsidP="002B607D">
      <w:pPr>
        <w:pStyle w:val="Heading4"/>
        <w:rPr>
          <w:lang w:eastAsia="zh-CN"/>
        </w:rPr>
      </w:pPr>
      <w:bookmarkStart w:id="540" w:name="_CR7_2_5_1"/>
      <w:bookmarkStart w:id="541" w:name="_Toc177721470"/>
      <w:bookmarkEnd w:id="540"/>
      <w:r>
        <w:rPr>
          <w:lang w:eastAsia="zh-CN"/>
        </w:rPr>
        <w:t>7.2.5.1</w:t>
      </w:r>
      <w:r>
        <w:rPr>
          <w:lang w:eastAsia="zh-CN"/>
        </w:rPr>
        <w:tab/>
        <w:t>General</w:t>
      </w:r>
      <w:bookmarkEnd w:id="541"/>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bookmarkStart w:id="542" w:name="_CR7_2_5_2"/>
      <w:bookmarkEnd w:id="542"/>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w:t>
      </w:r>
      <w:r w:rsidR="00534985">
        <w:t> </w:t>
      </w:r>
      <w:r w:rsidR="00534985">
        <w:t>23.379</w:t>
      </w:r>
      <w:r w:rsidR="00534985">
        <w:t> </w:t>
      </w:r>
      <w:r w:rsidR="00534985">
        <w:t>[</w:t>
      </w:r>
      <w:r>
        <w:t xml:space="preserve">27], referenced by </w:t>
      </w:r>
      <w:r w:rsidR="00534985">
        <w:t>TS</w:t>
      </w:r>
      <w:r w:rsidR="00534985">
        <w:t> </w:t>
      </w:r>
      <w:r w:rsidR="00534985">
        <w:t>23.289</w:t>
      </w:r>
      <w:r w:rsidR="00534985">
        <w:t> </w:t>
      </w:r>
      <w:r w:rsidR="00534985">
        <w:t>[</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3" w:name="_Toc177721471"/>
      <w:r>
        <w:rPr>
          <w:lang w:eastAsia="zh-CN"/>
        </w:rPr>
        <w:t>7.2.5.2</w:t>
      </w:r>
      <w:r>
        <w:rPr>
          <w:lang w:eastAsia="zh-CN"/>
        </w:rPr>
        <w:tab/>
      </w:r>
      <w:r w:rsidRPr="00140C1C">
        <w:rPr>
          <w:lang w:eastAsia="zh-CN"/>
        </w:rPr>
        <w:t>MBS session activation</w:t>
      </w:r>
      <w:r>
        <w:rPr>
          <w:lang w:eastAsia="zh-CN"/>
        </w:rPr>
        <w:t xml:space="preserve"> procedure</w:t>
      </w:r>
      <w:bookmarkEnd w:id="543"/>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788335016" r:id="rId70"/>
        </w:object>
      </w:r>
    </w:p>
    <w:p w14:paraId="421347D2" w14:textId="08F60C70" w:rsidR="002B607D" w:rsidRDefault="002B607D" w:rsidP="002B607D">
      <w:pPr>
        <w:pStyle w:val="TF"/>
        <w:rPr>
          <w:lang w:val="en-US"/>
        </w:rPr>
      </w:pPr>
      <w:bookmarkStart w:id="544" w:name="_CRFigure7_2_5_21"/>
      <w:r>
        <w:t xml:space="preserve">Figure </w:t>
      </w:r>
      <w:bookmarkEnd w:id="544"/>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w:t>
      </w:r>
      <w:r w:rsidR="00534985">
        <w:rPr>
          <w:lang w:eastAsia="zh-CN"/>
        </w:rPr>
        <w:t> </w:t>
      </w:r>
      <w:r w:rsidR="00534985">
        <w:rPr>
          <w:lang w:eastAsia="zh-CN"/>
        </w:rPr>
        <w:t>23.502</w:t>
      </w:r>
      <w:r w:rsidR="00534985">
        <w:rPr>
          <w:lang w:eastAsia="zh-CN"/>
        </w:rPr>
        <w:t> </w:t>
      </w:r>
      <w:r w:rsidR="00534985">
        <w:rPr>
          <w:lang w:eastAsia="zh-CN"/>
        </w:rPr>
        <w:t>[</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r>
        <w:rPr>
          <w:lang w:eastAsia="zh-CN"/>
        </w:rPr>
        <w:lastRenderedPageBreak/>
        <w:t>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w:t>
      </w:r>
      <w:r w:rsidR="00534985">
        <w:rPr>
          <w:lang w:val="en-US" w:eastAsia="zh-CN"/>
        </w:rPr>
        <w:t> </w:t>
      </w:r>
      <w:r w:rsidR="00534985">
        <w:rPr>
          <w:lang w:val="en-US" w:eastAsia="zh-CN"/>
        </w:rPr>
        <w:t>38.300</w:t>
      </w:r>
      <w:r w:rsidR="00534985">
        <w:rPr>
          <w:lang w:val="en-US" w:eastAsia="zh-CN"/>
        </w:rPr>
        <w:t> </w:t>
      </w:r>
      <w:r w:rsidR="00534985">
        <w:rPr>
          <w:lang w:val="en-US" w:eastAsia="zh-CN"/>
        </w:rPr>
        <w:t>[</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w:t>
      </w:r>
      <w:r w:rsidR="00534985">
        <w:rPr>
          <w:lang w:eastAsia="zh-CN"/>
        </w:rPr>
        <w:t> </w:t>
      </w:r>
      <w:r w:rsidR="00534985">
        <w:rPr>
          <w:lang w:eastAsia="zh-CN"/>
        </w:rPr>
        <w:t>23.501</w:t>
      </w:r>
      <w:r w:rsidR="00534985">
        <w:rPr>
          <w:lang w:eastAsia="zh-CN"/>
        </w:rPr>
        <w:t> </w:t>
      </w:r>
      <w:r w:rsidR="00534985">
        <w:rPr>
          <w:lang w:eastAsia="zh-CN"/>
        </w:rPr>
        <w:t>[</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5" w:name="_CR7_2_5_3"/>
      <w:bookmarkStart w:id="546" w:name="_Toc177721472"/>
      <w:bookmarkEnd w:id="545"/>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6"/>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788335017" r:id="rId72"/>
        </w:object>
      </w:r>
    </w:p>
    <w:p w14:paraId="6D238CCD" w14:textId="2C1BC822" w:rsidR="002B607D" w:rsidRDefault="002B607D" w:rsidP="002B607D">
      <w:pPr>
        <w:pStyle w:val="TF"/>
        <w:rPr>
          <w:lang w:val="en-US"/>
        </w:rPr>
      </w:pPr>
      <w:bookmarkStart w:id="547" w:name="_CRFigure7_2_5_31"/>
      <w:r>
        <w:t>Fig</w:t>
      </w:r>
      <w:r w:rsidRPr="00BE350A">
        <w:t xml:space="preserve">ure </w:t>
      </w:r>
      <w:bookmarkEnd w:id="547"/>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w:t>
      </w:r>
      <w:r w:rsidR="00534985">
        <w:rPr>
          <w:lang w:val="en-US" w:eastAsia="zh-CN"/>
        </w:rPr>
        <w:t> </w:t>
      </w:r>
      <w:r w:rsidR="00534985">
        <w:rPr>
          <w:lang w:val="en-US" w:eastAsia="zh-CN"/>
        </w:rPr>
        <w:t>23.502</w:t>
      </w:r>
      <w:r w:rsidR="00534985">
        <w:rPr>
          <w:lang w:val="en-US" w:eastAsia="zh-CN"/>
        </w:rPr>
        <w:t> </w:t>
      </w:r>
      <w:r w:rsidR="00534985">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548" w:name="_Toc66391766"/>
      <w:bookmarkStart w:id="549"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w:t>
      </w:r>
      <w:r w:rsidR="00534985">
        <w:rPr>
          <w:lang w:val="en-US" w:eastAsia="zh-CN"/>
        </w:rPr>
        <w:t> </w:t>
      </w:r>
      <w:r w:rsidR="00534985">
        <w:rPr>
          <w:lang w:val="en-US" w:eastAsia="zh-CN"/>
        </w:rPr>
        <w:t>38.300</w:t>
      </w:r>
      <w:r w:rsidR="00534985">
        <w:rPr>
          <w:lang w:val="en-US" w:eastAsia="zh-CN"/>
        </w:rPr>
        <w:t> </w:t>
      </w:r>
      <w:r w:rsidR="00534985">
        <w:rPr>
          <w:lang w:val="en-US" w:eastAsia="zh-CN"/>
        </w:rPr>
        <w:t>[</w:t>
      </w:r>
      <w:r>
        <w:rPr>
          <w:lang w:val="en-US" w:eastAsia="zh-CN"/>
        </w:rPr>
        <w:t>9].</w:t>
      </w:r>
    </w:p>
    <w:p w14:paraId="7303717F" w14:textId="77777777" w:rsidR="00EF5303" w:rsidRPr="00022C57" w:rsidRDefault="00EF5303" w:rsidP="00064632">
      <w:pPr>
        <w:pStyle w:val="Heading3"/>
      </w:pPr>
      <w:bookmarkStart w:id="550" w:name="_CR7_2_6"/>
      <w:bookmarkStart w:id="551" w:name="_Toc177721473"/>
      <w:bookmarkEnd w:id="550"/>
      <w:r w:rsidRPr="00022C57">
        <w:t>7.2.6</w:t>
      </w:r>
      <w:r w:rsidRPr="00022C57">
        <w:tab/>
        <w:t>Multicast session update procedure</w:t>
      </w:r>
      <w:bookmarkEnd w:id="551"/>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w:t>
      </w:r>
      <w:r w:rsidR="00534985">
        <w:rPr>
          <w:rFonts w:eastAsia="DengXian"/>
        </w:rPr>
        <w:t> </w:t>
      </w:r>
      <w:r w:rsidR="00534985">
        <w:rPr>
          <w:rFonts w:eastAsia="DengXian"/>
        </w:rPr>
        <w:t>33.501</w:t>
      </w:r>
      <w:r w:rsidR="00534985">
        <w:rPr>
          <w:rFonts w:eastAsia="DengXian"/>
        </w:rPr>
        <w:t> </w:t>
      </w:r>
      <w:r w:rsidR="00534985">
        <w:rPr>
          <w:rFonts w:eastAsia="DengXian"/>
        </w:rPr>
        <w:t>[</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788335018" r:id="rId74"/>
        </w:object>
      </w:r>
    </w:p>
    <w:p w14:paraId="47E4BD61" w14:textId="6201F798" w:rsidR="00EF5303" w:rsidRPr="00EF5303" w:rsidRDefault="00EF5303" w:rsidP="00874289">
      <w:pPr>
        <w:pStyle w:val="TF"/>
        <w:rPr>
          <w:lang w:val="en-US"/>
        </w:rPr>
      </w:pPr>
      <w:bookmarkStart w:id="552" w:name="_CRFigure7_2_61"/>
      <w:r w:rsidRPr="00022C57">
        <w:t xml:space="preserve">Figure </w:t>
      </w:r>
      <w:bookmarkEnd w:id="552"/>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w:t>
      </w:r>
      <w:r w:rsidR="00534985">
        <w:t> </w:t>
      </w:r>
      <w:r w:rsidR="00534985">
        <w:t>23.502</w:t>
      </w:r>
      <w:r w:rsidR="00534985">
        <w:t> </w:t>
      </w:r>
      <w:r w:rsidR="00534985">
        <w:t>[</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w:t>
      </w:r>
      <w:r w:rsidR="00534985">
        <w:t> </w:t>
      </w:r>
      <w:r w:rsidR="00534985">
        <w:t>23.502</w:t>
      </w:r>
      <w:r w:rsidR="00534985">
        <w:t> </w:t>
      </w:r>
      <w:r w:rsidR="00534985">
        <w:t>[</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3" w:name="_CR7_2_7"/>
      <w:bookmarkStart w:id="554" w:name="_Toc177721474"/>
      <w:bookmarkEnd w:id="553"/>
      <w:r w:rsidRPr="00290E0F">
        <w:lastRenderedPageBreak/>
        <w:t>7.2.</w:t>
      </w:r>
      <w:r>
        <w:t>7</w:t>
      </w:r>
      <w:r w:rsidR="001B5562">
        <w:tab/>
        <w:t>Void</w:t>
      </w:r>
      <w:bookmarkEnd w:id="554"/>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5" w:name="_CR7_2_8"/>
      <w:bookmarkStart w:id="556" w:name="_Toc177721475"/>
      <w:bookmarkEnd w:id="555"/>
      <w:r w:rsidRPr="00204314">
        <w:t>7.2.</w:t>
      </w:r>
      <w:r>
        <w:t>8</w:t>
      </w:r>
      <w:r w:rsidR="00F21E41">
        <w:tab/>
      </w:r>
      <w:r w:rsidRPr="00204314">
        <w:t>Service request procedure</w:t>
      </w:r>
      <w:bookmarkEnd w:id="556"/>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w:t>
      </w:r>
      <w:r w:rsidR="00534985">
        <w:t> </w:t>
      </w:r>
      <w:r w:rsidR="00534985">
        <w:t>23.502</w:t>
      </w:r>
      <w:r w:rsidR="00534985">
        <w:t> </w:t>
      </w:r>
      <w:r w:rsidR="00534985">
        <w:t>[</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557" w:name="_Toc57450592"/>
      <w:bookmarkStart w:id="558" w:name="_Toc57450188"/>
      <w:bookmarkStart w:id="559" w:name="_Toc66391768"/>
      <w:bookmarkStart w:id="560" w:name="_Toc70079082"/>
      <w:bookmarkEnd w:id="548"/>
      <w:bookmarkEnd w:id="549"/>
      <w:r>
        <w:t xml:space="preserve">The service request procedure can also be executed while the multicast MBS session is in Active state: The UE can go to CM-IDLE state due to AN release as specified in </w:t>
      </w:r>
      <w:r w:rsidR="00534985">
        <w:t>TS</w:t>
      </w:r>
      <w:r w:rsidR="00534985">
        <w:t> </w:t>
      </w:r>
      <w:r w:rsidR="00534985">
        <w:t>23.502</w:t>
      </w:r>
      <w:r w:rsidR="00534985">
        <w:t> </w:t>
      </w:r>
      <w:r w:rsidR="00534985">
        <w:t>[</w:t>
      </w:r>
      <w:r>
        <w:t xml:space="preserve">6]. In addition, to activate the associated PDU session(s) parts of the service request procedure can also be executed during the Mobility Registration Update procedure as specified in clause 4.2.2.2.2 of </w:t>
      </w:r>
      <w:r w:rsidR="00534985">
        <w:t>TS</w:t>
      </w:r>
      <w:r w:rsidR="00534985">
        <w:t> </w:t>
      </w:r>
      <w:r w:rsidR="00534985">
        <w:t>23.502</w:t>
      </w:r>
      <w:r w:rsidR="00534985">
        <w:t> </w:t>
      </w:r>
      <w:r w:rsidR="00534985">
        <w:t>[</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1" w:name="_CR7_2_9"/>
      <w:bookmarkStart w:id="562" w:name="_Toc177721476"/>
      <w:bookmarkEnd w:id="561"/>
      <w:r w:rsidRPr="00204314">
        <w:t>7.2.</w:t>
      </w:r>
      <w:r>
        <w:t>9</w:t>
      </w:r>
      <w:r>
        <w:tab/>
        <w:t>AF provisioning multicast MBS Session Authorization information</w:t>
      </w:r>
      <w:bookmarkEnd w:id="562"/>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w:t>
      </w:r>
      <w:r w:rsidR="00534985">
        <w:t> </w:t>
      </w:r>
      <w:r w:rsidR="00534985">
        <w:t>23.502</w:t>
      </w:r>
      <w:r w:rsidR="00534985">
        <w:t> </w:t>
      </w:r>
      <w:r w:rsidR="00534985">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3" w:name="_CRTable7_2_91"/>
      <w:r>
        <w:t xml:space="preserve">Table </w:t>
      </w:r>
      <w:bookmarkEnd w:id="563"/>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4" w:name="_CRTable7_2_92"/>
      <w:r>
        <w:t xml:space="preserve">Table </w:t>
      </w:r>
      <w:bookmarkEnd w:id="564"/>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5" w:name="_CR7_2_9a"/>
      <w:bookmarkStart w:id="566" w:name="_Toc177721477"/>
      <w:bookmarkEnd w:id="565"/>
      <w:r>
        <w:lastRenderedPageBreak/>
        <w:t>7.2.9a</w:t>
      </w:r>
      <w:r>
        <w:tab/>
        <w:t>AF provisioning MBS Session assistance information</w:t>
      </w:r>
      <w:bookmarkEnd w:id="566"/>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w:t>
      </w:r>
      <w:r w:rsidR="00534985">
        <w:t> </w:t>
      </w:r>
      <w:r w:rsidR="00534985">
        <w:t>23.502</w:t>
      </w:r>
      <w:r w:rsidR="00534985">
        <w:t> </w:t>
      </w:r>
      <w:r w:rsidR="00534985">
        <w:t>[</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67" w:name="_CRTable7_2_9a1"/>
      <w:r>
        <w:t xml:space="preserve">Table </w:t>
      </w:r>
      <w:bookmarkEnd w:id="567"/>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w:t>
      </w:r>
      <w:r w:rsidR="00534985">
        <w:t> </w:t>
      </w:r>
      <w:r w:rsidR="00534985">
        <w:t>23.502</w:t>
      </w:r>
      <w:r w:rsidR="00534985">
        <w:t> </w:t>
      </w:r>
      <w:r w:rsidR="00534985">
        <w:t>[</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68" w:name="_CR7_2_10"/>
      <w:bookmarkStart w:id="569" w:name="_Toc177721478"/>
      <w:bookmarkEnd w:id="568"/>
      <w:r>
        <w:t>7.2.10</w:t>
      </w:r>
      <w:r>
        <w:tab/>
        <w:t>Multicast MBS procedures for UEs using power saving functions</w:t>
      </w:r>
      <w:bookmarkEnd w:id="569"/>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0" w:name="_CR7_3"/>
      <w:bookmarkStart w:id="571" w:name="_Toc177721479"/>
      <w:bookmarkEnd w:id="570"/>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1"/>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w:t>
      </w:r>
      <w:r w:rsidR="00534985">
        <w:t> </w:t>
      </w:r>
      <w:r w:rsidR="00534985">
        <w:t>26.502</w:t>
      </w:r>
      <w:r w:rsidR="00534985">
        <w:t> </w:t>
      </w:r>
      <w:r w:rsidR="00534985">
        <w:t>[</w:t>
      </w:r>
      <w:r>
        <w:t xml:space="preserve">18] and </w:t>
      </w:r>
      <w:r w:rsidR="00534985">
        <w:t>TS</w:t>
      </w:r>
      <w:r w:rsidR="00534985">
        <w:t> </w:t>
      </w:r>
      <w:r w:rsidR="00534985">
        <w:t>26.517</w:t>
      </w:r>
      <w:r w:rsidR="00534985">
        <w:t> </w:t>
      </w:r>
      <w:r w:rsidR="00534985">
        <w:t>[</w:t>
      </w:r>
      <w:r>
        <w:t>22].</w:t>
      </w:r>
    </w:p>
    <w:p w14:paraId="79521847" w14:textId="77777777" w:rsidR="0012544D" w:rsidRPr="004F1190" w:rsidRDefault="0012544D" w:rsidP="00064632">
      <w:pPr>
        <w:pStyle w:val="Heading3"/>
      </w:pPr>
      <w:bookmarkStart w:id="572" w:name="_CR7_3_1"/>
      <w:bookmarkStart w:id="573" w:name="_Toc66391767"/>
      <w:bookmarkStart w:id="574" w:name="_Toc70079081"/>
      <w:bookmarkStart w:id="575" w:name="_Toc70930026"/>
      <w:bookmarkStart w:id="576" w:name="_Toc177721480"/>
      <w:bookmarkEnd w:id="572"/>
      <w:r w:rsidRPr="004F1190">
        <w:t>7.3.1</w:t>
      </w:r>
      <w:r w:rsidRPr="004F1190">
        <w:tab/>
        <w:t>MBS Session Start for Broadcast</w:t>
      </w:r>
      <w:bookmarkEnd w:id="573"/>
      <w:bookmarkEnd w:id="574"/>
      <w:bookmarkEnd w:id="575"/>
      <w:bookmarkEnd w:id="576"/>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w:t>
      </w:r>
      <w:r w:rsidR="00534985">
        <w:t> </w:t>
      </w:r>
      <w:r w:rsidR="00534985">
        <w:t>24.575</w:t>
      </w:r>
      <w:r w:rsidR="00534985">
        <w:t> </w:t>
      </w:r>
      <w:r w:rsidR="00534985">
        <w:t>[</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w:t>
      </w:r>
      <w:r w:rsidR="00534985">
        <w:t> </w:t>
      </w:r>
      <w:r w:rsidR="00534985">
        <w:t>26.502</w:t>
      </w:r>
      <w:r w:rsidR="00534985">
        <w:t> </w:t>
      </w:r>
      <w:r w:rsidR="00534985">
        <w:t>[</w:t>
      </w:r>
      <w:r w:rsidR="007D3E06">
        <w:t xml:space="preserve">18] and </w:t>
      </w:r>
      <w:r w:rsidR="00534985">
        <w:t>TS</w:t>
      </w:r>
      <w:r w:rsidR="00534985">
        <w:t> </w:t>
      </w:r>
      <w:r w:rsidR="00534985">
        <w:t>26.517</w:t>
      </w:r>
      <w:r w:rsidR="00534985">
        <w:t> </w:t>
      </w:r>
      <w:r w:rsidR="00534985">
        <w:t>[</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788335019" r:id="rId76"/>
        </w:object>
      </w:r>
    </w:p>
    <w:p w14:paraId="5F5FA490" w14:textId="6922BBA6" w:rsidR="0012544D" w:rsidRPr="004F1190" w:rsidRDefault="0012544D" w:rsidP="00064632">
      <w:pPr>
        <w:pStyle w:val="TF"/>
      </w:pPr>
      <w:bookmarkStart w:id="577" w:name="_CRFigure7_3_11"/>
      <w:r w:rsidRPr="004F1190">
        <w:t xml:space="preserve">Figure </w:t>
      </w:r>
      <w:bookmarkEnd w:id="577"/>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08845086" w:rsidR="00C761F0" w:rsidRDefault="00C761F0" w:rsidP="009F75E9">
      <w:pPr>
        <w:pStyle w:val="B1"/>
      </w:pPr>
      <w:r>
        <w:tab/>
        <w:t xml:space="preserve">If N2 SM information contains "NR RedCap UE Information", the NG-RAN determines that the related MBS service is intended to be received by NR RedCap UEs only, or both by NR RedCap UEs and non-RedCap UEs, and allocates the appropriate radio resources as defined in </w:t>
      </w:r>
      <w:r w:rsidR="00534985">
        <w:t>TS</w:t>
      </w:r>
      <w:r w:rsidR="00534985">
        <w:t> </w:t>
      </w:r>
      <w:r w:rsidR="00534985">
        <w:t>38.331</w:t>
      </w:r>
      <w:r w:rsidR="00534985">
        <w:t> </w:t>
      </w:r>
      <w:r w:rsidR="00534985">
        <w:t>[</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lastRenderedPageBreak/>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w:t>
      </w:r>
      <w:r w:rsidR="00534985">
        <w:t> </w:t>
      </w:r>
      <w:r w:rsidR="00534985">
        <w:t>38.413</w:t>
      </w:r>
      <w:r w:rsidR="00534985">
        <w:t> </w:t>
      </w:r>
      <w:r w:rsidR="00534985">
        <w:t>[</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78" w:name="_CR7_3_1a"/>
      <w:bookmarkStart w:id="579" w:name="_Toc177721481"/>
      <w:bookmarkEnd w:id="578"/>
      <w:r>
        <w:lastRenderedPageBreak/>
        <w:t>7.3.1a</w:t>
      </w:r>
      <w:r>
        <w:tab/>
        <w:t>MBS Session Start for resource sharing across multiple broadcast MBS Sessions during network sharing</w:t>
      </w:r>
      <w:bookmarkEnd w:id="579"/>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0" w:name="_CR7_3_2"/>
      <w:bookmarkStart w:id="581" w:name="_Toc177721482"/>
      <w:bookmarkEnd w:id="580"/>
      <w:r>
        <w:t>7.3.2</w:t>
      </w:r>
      <w:r>
        <w:tab/>
        <w:t>MBS Session Release</w:t>
      </w:r>
      <w:bookmarkEnd w:id="557"/>
      <w:bookmarkEnd w:id="558"/>
      <w:r>
        <w:t xml:space="preserve"> for Broadcast</w:t>
      </w:r>
      <w:bookmarkEnd w:id="559"/>
      <w:bookmarkEnd w:id="560"/>
      <w:bookmarkEnd w:id="581"/>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788335020" r:id="rId78"/>
        </w:object>
      </w:r>
    </w:p>
    <w:p w14:paraId="50EBE1D0" w14:textId="025D3F4C" w:rsidR="00731C5F" w:rsidRDefault="00731C5F" w:rsidP="00731C5F">
      <w:pPr>
        <w:pStyle w:val="TF"/>
      </w:pPr>
      <w:bookmarkStart w:id="582" w:name="_CRFigure7_3_21"/>
      <w:r>
        <w:t xml:space="preserve">Figure </w:t>
      </w:r>
      <w:bookmarkEnd w:id="582"/>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3" w:name="_CR7_3_2a"/>
      <w:bookmarkStart w:id="584" w:name="_Toc57450594"/>
      <w:bookmarkStart w:id="585" w:name="_Toc57450190"/>
      <w:bookmarkStart w:id="586" w:name="_Toc66391769"/>
      <w:bookmarkStart w:id="587" w:name="_Toc70079083"/>
      <w:bookmarkStart w:id="588" w:name="_Toc177721483"/>
      <w:bookmarkEnd w:id="583"/>
      <w:r>
        <w:rPr>
          <w:lang w:eastAsia="ko-KR"/>
        </w:rPr>
        <w:t>7.3.2a</w:t>
      </w:r>
      <w:r>
        <w:rPr>
          <w:lang w:eastAsia="ko-KR"/>
        </w:rPr>
        <w:tab/>
        <w:t>MBS Session Release for resource sharing across multiple broadcast MBS Sessions during network sharing</w:t>
      </w:r>
      <w:bookmarkEnd w:id="588"/>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89" w:name="_CR7_3_3"/>
      <w:bookmarkStart w:id="590" w:name="_Toc177721484"/>
      <w:bookmarkEnd w:id="589"/>
      <w:r>
        <w:rPr>
          <w:lang w:eastAsia="ko-KR"/>
        </w:rPr>
        <w:t>7.3.3</w:t>
      </w:r>
      <w:r>
        <w:rPr>
          <w:lang w:eastAsia="ko-KR"/>
        </w:rPr>
        <w:tab/>
        <w:t>MBS Session Update</w:t>
      </w:r>
      <w:bookmarkEnd w:id="584"/>
      <w:bookmarkEnd w:id="585"/>
      <w:r>
        <w:rPr>
          <w:lang w:eastAsia="ko-KR"/>
        </w:rPr>
        <w:t xml:space="preserve"> for Broadcast</w:t>
      </w:r>
      <w:bookmarkEnd w:id="586"/>
      <w:bookmarkEnd w:id="587"/>
      <w:bookmarkEnd w:id="590"/>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788335021" r:id="rId80"/>
        </w:object>
      </w:r>
    </w:p>
    <w:p w14:paraId="6A286BA1" w14:textId="6013295C" w:rsidR="00731C5F" w:rsidRDefault="00731C5F" w:rsidP="00731C5F">
      <w:pPr>
        <w:pStyle w:val="TF"/>
      </w:pPr>
      <w:bookmarkStart w:id="591" w:name="_CRFigure7_3_31"/>
      <w:r>
        <w:t xml:space="preserve">Figure </w:t>
      </w:r>
      <w:bookmarkEnd w:id="591"/>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RedCap UE Information" for the broadcast MBS session, the NG-RAN may update the radio resources accordingly as specified in </w:t>
      </w:r>
      <w:r w:rsidR="00534985">
        <w:rPr>
          <w:lang w:eastAsia="ja-JP"/>
        </w:rPr>
        <w:t>TS</w:t>
      </w:r>
      <w:r w:rsidR="00534985">
        <w:rPr>
          <w:lang w:eastAsia="ja-JP"/>
        </w:rPr>
        <w:t> </w:t>
      </w:r>
      <w:r w:rsidR="00534985">
        <w:rPr>
          <w:lang w:eastAsia="ja-JP"/>
        </w:rPr>
        <w:t>38.331</w:t>
      </w:r>
      <w:r w:rsidR="00534985">
        <w:rPr>
          <w:lang w:eastAsia="ja-JP"/>
        </w:rPr>
        <w:t> </w:t>
      </w:r>
      <w:r w:rsidR="00534985">
        <w:rPr>
          <w:lang w:eastAsia="ja-JP"/>
        </w:rPr>
        <w:t>[</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w:t>
      </w:r>
      <w:r w:rsidR="00534985">
        <w:rPr>
          <w:lang w:eastAsia="ja-JP"/>
        </w:rPr>
        <w:t> </w:t>
      </w:r>
      <w:r w:rsidR="00534985">
        <w:rPr>
          <w:lang w:eastAsia="ja-JP"/>
        </w:rPr>
        <w:t>38.413</w:t>
      </w:r>
      <w:r w:rsidR="00534985">
        <w:rPr>
          <w:lang w:eastAsia="ja-JP"/>
        </w:rPr>
        <w:t> </w:t>
      </w:r>
      <w:r w:rsidR="00534985">
        <w:rPr>
          <w:lang w:eastAsia="ja-JP"/>
        </w:rPr>
        <w:t>[</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592" w:name="_Toc66391770"/>
      <w:bookmarkStart w:id="593" w:name="_Toc70079084"/>
      <w:bookmarkStart w:id="594" w:name="_Toc57450595"/>
      <w:bookmarkStart w:id="595" w:name="_Toc57450191"/>
      <w:bookmarkStart w:id="596"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w:t>
      </w:r>
      <w:r w:rsidR="00534985">
        <w:rPr>
          <w:lang w:eastAsia="ja-JP"/>
        </w:rPr>
        <w:t> </w:t>
      </w:r>
      <w:r w:rsidR="00534985">
        <w:rPr>
          <w:lang w:eastAsia="ja-JP"/>
        </w:rPr>
        <w:t>38.413</w:t>
      </w:r>
      <w:r w:rsidR="00534985">
        <w:rPr>
          <w:lang w:eastAsia="ja-JP"/>
        </w:rPr>
        <w:t> </w:t>
      </w:r>
      <w:r w:rsidR="00534985">
        <w:rPr>
          <w:lang w:eastAsia="ja-JP"/>
        </w:rPr>
        <w:t>[</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597" w:name="_CR7_3_4"/>
      <w:bookmarkStart w:id="598" w:name="_Toc177721485"/>
      <w:bookmarkEnd w:id="597"/>
      <w:r>
        <w:rPr>
          <w:rFonts w:eastAsia="DengXian"/>
          <w:lang w:eastAsia="zh-CN"/>
        </w:rPr>
        <w:t>7.3.4</w:t>
      </w:r>
      <w:r>
        <w:rPr>
          <w:rFonts w:eastAsia="DengXian"/>
          <w:lang w:eastAsia="zh-CN"/>
        </w:rPr>
        <w:tab/>
        <w:t xml:space="preserve">Support for </w:t>
      </w:r>
      <w:bookmarkEnd w:id="592"/>
      <w:bookmarkEnd w:id="593"/>
      <w:r w:rsidR="0052595E">
        <w:rPr>
          <w:lang w:eastAsia="ko-KR"/>
        </w:rPr>
        <w:t>Location dependent Broadcast Service</w:t>
      </w:r>
      <w:bookmarkEnd w:id="598"/>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599" w:name="_CR7_3_5"/>
      <w:bookmarkStart w:id="600" w:name="_Toc177721486"/>
      <w:bookmarkEnd w:id="599"/>
      <w:r>
        <w:rPr>
          <w:lang w:eastAsia="zh-CN"/>
        </w:rPr>
        <w:t>7.3.5</w:t>
      </w:r>
      <w:r>
        <w:rPr>
          <w:lang w:eastAsia="zh-CN"/>
        </w:rPr>
        <w:tab/>
        <w:t>MBS Session Delivery Status Indication</w:t>
      </w:r>
      <w:bookmarkEnd w:id="594"/>
      <w:bookmarkEnd w:id="595"/>
      <w:r>
        <w:rPr>
          <w:lang w:eastAsia="zh-CN"/>
        </w:rPr>
        <w:t xml:space="preserve"> for Broadcast</w:t>
      </w:r>
      <w:bookmarkEnd w:id="596"/>
      <w:bookmarkEnd w:id="600"/>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788335022" r:id="rId82"/>
        </w:object>
      </w:r>
    </w:p>
    <w:p w14:paraId="202FE3B6" w14:textId="77777777" w:rsidR="00731C5F" w:rsidRDefault="00731C5F" w:rsidP="00731C5F">
      <w:pPr>
        <w:pStyle w:val="TF"/>
      </w:pPr>
      <w:bookmarkStart w:id="601" w:name="_CRFigure7_3_51"/>
      <w:r>
        <w:t xml:space="preserve">Figure </w:t>
      </w:r>
      <w:bookmarkEnd w:id="601"/>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2" w:name="_CR7_3_6"/>
      <w:bookmarkStart w:id="603" w:name="_Toc66391771"/>
      <w:bookmarkStart w:id="604" w:name="_Toc70079086"/>
      <w:bookmarkStart w:id="605" w:name="_Toc177721487"/>
      <w:bookmarkEnd w:id="602"/>
      <w:r>
        <w:t>7.3.6</w:t>
      </w:r>
      <w:r>
        <w:tab/>
        <w:t>Broadcast MBS Session Release Require</w:t>
      </w:r>
      <w:bookmarkEnd w:id="605"/>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788335023" r:id="rId84"/>
        </w:object>
      </w:r>
    </w:p>
    <w:p w14:paraId="3B84C2F2" w14:textId="2882CF79" w:rsidR="004260EA" w:rsidRDefault="004260EA" w:rsidP="004260EA">
      <w:pPr>
        <w:pStyle w:val="TF"/>
      </w:pPr>
      <w:bookmarkStart w:id="606" w:name="_CRFigure7_3_61"/>
      <w:r>
        <w:t xml:space="preserve">Figure </w:t>
      </w:r>
      <w:bookmarkEnd w:id="606"/>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07" w:name="_CR7_3_7"/>
      <w:bookmarkStart w:id="608" w:name="_Toc177721488"/>
      <w:bookmarkEnd w:id="607"/>
      <w:r>
        <w:t>7.3.7</w:t>
      </w:r>
      <w:r>
        <w:tab/>
        <w:t>Transport change for resource sharing across broadcast MBS Sessions during network sharing</w:t>
      </w:r>
      <w:bookmarkEnd w:id="608"/>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w:t>
      </w:r>
      <w:r w:rsidR="00534985">
        <w:t> </w:t>
      </w:r>
      <w:r w:rsidR="00534985">
        <w:t>23.527</w:t>
      </w:r>
      <w:r w:rsidR="00534985">
        <w:t> </w:t>
      </w:r>
      <w:r w:rsidR="00534985">
        <w:t>[</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bookmarkStart w:id="609" w:name="_CRFigure7_3_71"/>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788335024" r:id="rId86"/>
        </w:object>
      </w:r>
    </w:p>
    <w:p w14:paraId="6049F060" w14:textId="629F30A7" w:rsidR="00183D3E" w:rsidRDefault="00183D3E" w:rsidP="00183D3E">
      <w:pPr>
        <w:pStyle w:val="TF"/>
      </w:pPr>
      <w:r>
        <w:t xml:space="preserve">Figure </w:t>
      </w:r>
      <w:bookmarkEnd w:id="609"/>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0" w:name="_CR7_3_8"/>
      <w:bookmarkStart w:id="611" w:name="_Toc177721489"/>
      <w:bookmarkEnd w:id="610"/>
      <w:r>
        <w:t>7.3.8</w:t>
      </w:r>
      <w:r>
        <w:tab/>
        <w:t>Broadcast MBS procedures for UEs using power saving functions</w:t>
      </w:r>
      <w:bookmarkEnd w:id="611"/>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2" w:name="_CR7_4"/>
      <w:bookmarkStart w:id="613" w:name="_Toc177721490"/>
      <w:bookmarkEnd w:id="612"/>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3"/>
      <w:bookmarkEnd w:id="604"/>
      <w:bookmarkEnd w:id="613"/>
    </w:p>
    <w:p w14:paraId="5F999DC0" w14:textId="77777777" w:rsidR="005F7F41" w:rsidRPr="00CD1340" w:rsidRDefault="005F7F41" w:rsidP="005F7F41">
      <w:pPr>
        <w:pStyle w:val="Heading3"/>
      </w:pPr>
      <w:bookmarkStart w:id="614" w:name="_CR7_4_1"/>
      <w:bookmarkStart w:id="615" w:name="_Toc177721491"/>
      <w:bookmarkEnd w:id="614"/>
      <w:r w:rsidRPr="00CD1340">
        <w:t>7.4.1</w:t>
      </w:r>
      <w:r w:rsidRPr="00CD1340">
        <w:tab/>
        <w:t>Inter-system mobility with interworking at service layer</w:t>
      </w:r>
      <w:bookmarkEnd w:id="615"/>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71D88D91" w:rsidR="00064632" w:rsidRDefault="00064632" w:rsidP="00003F9A">
      <w:pPr>
        <w:pStyle w:val="B1"/>
      </w:pPr>
      <w:r>
        <w:tab/>
        <w:t xml:space="preserve">When moving to E-UTRAN/EPC, the UE initiates procedures as defined in </w:t>
      </w:r>
      <w:r w:rsidR="00534985">
        <w:t>TS</w:t>
      </w:r>
      <w:r w:rsidR="00534985">
        <w:t> </w:t>
      </w:r>
      <w:r w:rsidR="00534985">
        <w:t>23.246</w:t>
      </w:r>
      <w:r w:rsidR="00534985">
        <w:t> </w:t>
      </w:r>
      <w:r w:rsidR="00534985">
        <w:t>[</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w:t>
      </w:r>
      <w:r w:rsidR="00534985">
        <w:t> </w:t>
      </w:r>
      <w:r w:rsidR="00534985">
        <w:t>23.502</w:t>
      </w:r>
      <w:r w:rsidR="00534985">
        <w:t> </w:t>
      </w:r>
      <w:r w:rsidR="00534985">
        <w:t>[</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w:t>
      </w:r>
      <w:r w:rsidR="00534985">
        <w:rPr>
          <w:lang w:eastAsia="ko-KR"/>
        </w:rPr>
        <w:t> </w:t>
      </w:r>
      <w:r w:rsidR="00534985">
        <w:rPr>
          <w:lang w:eastAsia="ko-KR"/>
        </w:rPr>
        <w:t>23.502</w:t>
      </w:r>
      <w:r w:rsidR="00534985">
        <w:rPr>
          <w:lang w:eastAsia="ko-KR"/>
        </w:rPr>
        <w:t> </w:t>
      </w:r>
      <w:r w:rsidR="00534985">
        <w:rPr>
          <w:lang w:eastAsia="ko-KR"/>
        </w:rPr>
        <w:t>[</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w:t>
      </w:r>
      <w:r w:rsidR="00534985">
        <w:rPr>
          <w:lang w:eastAsia="ko-KR"/>
        </w:rPr>
        <w:t> </w:t>
      </w:r>
      <w:r w:rsidR="00534985">
        <w:rPr>
          <w:lang w:eastAsia="ko-KR"/>
        </w:rPr>
        <w:t>23.502</w:t>
      </w:r>
      <w:r w:rsidR="00534985">
        <w:rPr>
          <w:lang w:eastAsia="ko-KR"/>
        </w:rPr>
        <w:t> </w:t>
      </w:r>
      <w:r w:rsidR="00534985">
        <w:rPr>
          <w:lang w:eastAsia="ko-KR"/>
        </w:rPr>
        <w:t>[</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6" w:name="_CR7_5"/>
      <w:bookmarkStart w:id="617" w:name="_Toc66391772"/>
      <w:bookmarkStart w:id="618" w:name="_Toc70079087"/>
      <w:bookmarkStart w:id="619" w:name="_Toc177721492"/>
      <w:bookmarkEnd w:id="616"/>
      <w:r>
        <w:rPr>
          <w:lang w:eastAsia="ko-KR"/>
        </w:rPr>
        <w:t>7.5</w:t>
      </w:r>
      <w:r>
        <w:rPr>
          <w:lang w:eastAsia="ko-KR"/>
        </w:rPr>
        <w:tab/>
        <w:t>MBS procedures for Group Message Delivery</w:t>
      </w:r>
      <w:bookmarkEnd w:id="619"/>
    </w:p>
    <w:p w14:paraId="6B9C1AA2" w14:textId="0BC34F06" w:rsidR="00DF6DF6" w:rsidRDefault="00DF6DF6" w:rsidP="00DF6DF6">
      <w:pPr>
        <w:pStyle w:val="Heading3"/>
        <w:rPr>
          <w:lang w:eastAsia="ko-KR"/>
        </w:rPr>
      </w:pPr>
      <w:bookmarkStart w:id="620" w:name="_CR7_5_1"/>
      <w:bookmarkStart w:id="621" w:name="_Toc177721493"/>
      <w:bookmarkEnd w:id="620"/>
      <w:r>
        <w:rPr>
          <w:lang w:eastAsia="ko-KR"/>
        </w:rPr>
        <w:t>7.5.1</w:t>
      </w:r>
      <w:r>
        <w:rPr>
          <w:lang w:eastAsia="ko-KR"/>
        </w:rPr>
        <w:tab/>
        <w:t>Group Message Delivery via MBS Broadcast</w:t>
      </w:r>
      <w:bookmarkEnd w:id="621"/>
    </w:p>
    <w:bookmarkStart w:id="622" w:name="_CRFigure7_5_11"/>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788335025" r:id="rId88"/>
        </w:object>
      </w:r>
    </w:p>
    <w:p w14:paraId="46683731" w14:textId="221F2E50" w:rsidR="00DF6DF6" w:rsidRDefault="00DF6DF6" w:rsidP="00DF6DF6">
      <w:pPr>
        <w:pStyle w:val="TF"/>
      </w:pPr>
      <w:r>
        <w:t xml:space="preserve">Figure </w:t>
      </w:r>
      <w:bookmarkEnd w:id="622"/>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w:t>
      </w:r>
      <w:r w:rsidR="00534985">
        <w:t> </w:t>
      </w:r>
      <w:r w:rsidR="00534985">
        <w:t>26.502</w:t>
      </w:r>
      <w:r w:rsidR="00534985">
        <w:t> </w:t>
      </w:r>
      <w:r w:rsidR="00534985">
        <w:t>[</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w:t>
      </w:r>
      <w:r w:rsidR="00534985">
        <w:t> </w:t>
      </w:r>
      <w:r w:rsidR="00534985">
        <w:t>26.502</w:t>
      </w:r>
      <w:r w:rsidR="00534985">
        <w:t> </w:t>
      </w:r>
      <w:r w:rsidR="00534985">
        <w:t>[</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lastRenderedPageBreak/>
        <w:tab/>
        <w:t>If Application Service Provisioning</w:t>
      </w:r>
      <w:r w:rsidR="006B001F">
        <w:t xml:space="preserve"> specified in </w:t>
      </w:r>
      <w:r w:rsidR="00534985">
        <w:t>TS</w:t>
      </w:r>
      <w:r w:rsidR="00534985">
        <w:t> </w:t>
      </w:r>
      <w:r w:rsidR="00534985">
        <w:t>26.502</w:t>
      </w:r>
      <w:r w:rsidR="00534985">
        <w:t> </w:t>
      </w:r>
      <w:r w:rsidR="00534985">
        <w:t>[</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534985">
        <w:t>TS</w:t>
      </w:r>
      <w:r w:rsidR="00534985">
        <w:t> </w:t>
      </w:r>
      <w:r w:rsidR="00534985">
        <w:t>26.502</w:t>
      </w:r>
      <w:r w:rsidR="00534985">
        <w:t> </w:t>
      </w:r>
      <w:r w:rsidR="00534985">
        <w:t>[</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w:t>
      </w:r>
      <w:r w:rsidR="00534985">
        <w:t> </w:t>
      </w:r>
      <w:r w:rsidR="00534985">
        <w:t>26.502</w:t>
      </w:r>
      <w:r w:rsidR="00534985">
        <w:t> </w:t>
      </w:r>
      <w:r w:rsidR="00534985">
        <w:t>[</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w:t>
      </w:r>
      <w:r w:rsidR="00534985">
        <w:t> </w:t>
      </w:r>
      <w:r w:rsidR="00534985">
        <w:t>26.502</w:t>
      </w:r>
      <w:r w:rsidR="00534985">
        <w:t> </w:t>
      </w:r>
      <w:r w:rsidR="00534985">
        <w:t>[</w:t>
      </w:r>
      <w:r>
        <w:t xml:space="preserve">18]. The application may receive the appropriate information through the MBS-6 API from the MBS Client (see </w:t>
      </w:r>
      <w:r w:rsidR="00534985">
        <w:t>TS</w:t>
      </w:r>
      <w:r w:rsidR="00534985">
        <w:t> </w:t>
      </w:r>
      <w:r w:rsidR="00534985">
        <w:t>26.502</w:t>
      </w:r>
      <w:r w:rsidR="00534985">
        <w:t> </w:t>
      </w:r>
      <w:r w:rsidR="00534985">
        <w:t>[</w:t>
      </w:r>
      <w:r>
        <w:t xml:space="preserve">18]). The NEF may receive the service announcement information via Nmbsf_MBSUserDataIngestSession_StatusNotify callback service operation (see </w:t>
      </w:r>
      <w:r w:rsidR="00534985">
        <w:t>TS</w:t>
      </w:r>
      <w:r w:rsidR="00534985">
        <w:t> </w:t>
      </w:r>
      <w:r w:rsidR="00534985">
        <w:t>26.502</w:t>
      </w:r>
      <w:r w:rsidR="00534985">
        <w:t> </w:t>
      </w:r>
      <w:r w:rsidR="00534985">
        <w:t>[</w:t>
      </w:r>
      <w:r>
        <w:t>18]).</w:t>
      </w:r>
    </w:p>
    <w:p w14:paraId="6AAD079B" w14:textId="0061D241"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w:t>
      </w:r>
      <w:r w:rsidR="00534985">
        <w:t> </w:t>
      </w:r>
      <w:r w:rsidR="00534985">
        <w:t>26.502</w:t>
      </w:r>
      <w:r w:rsidR="00534985">
        <w:t> </w:t>
      </w:r>
      <w:r w:rsidR="00534985">
        <w:t>[</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w:t>
      </w:r>
      <w:r w:rsidR="00534985">
        <w:t> </w:t>
      </w:r>
      <w:r w:rsidR="00534985">
        <w:t>26.502</w:t>
      </w:r>
      <w:r w:rsidR="00534985">
        <w:t> </w:t>
      </w:r>
      <w:r w:rsidR="00534985">
        <w:t>[</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w:t>
      </w:r>
      <w:r w:rsidR="00534985">
        <w:t> </w:t>
      </w:r>
      <w:r w:rsidR="00534985">
        <w:t>26.502</w:t>
      </w:r>
      <w:r w:rsidR="00534985">
        <w:t> </w:t>
      </w:r>
      <w:r w:rsidR="00534985">
        <w:t>[</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w:t>
      </w:r>
      <w:r w:rsidR="00534985">
        <w:t> </w:t>
      </w:r>
      <w:r w:rsidR="00534985">
        <w:t>26.502</w:t>
      </w:r>
      <w:r w:rsidR="00534985">
        <w:t> </w:t>
      </w:r>
      <w:r w:rsidR="00534985">
        <w:t>[</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w:t>
      </w:r>
      <w:r w:rsidR="00534985">
        <w:t> </w:t>
      </w:r>
      <w:r w:rsidR="00534985">
        <w:t>26.502</w:t>
      </w:r>
      <w:r w:rsidR="00534985">
        <w:t> </w:t>
      </w:r>
      <w:r w:rsidR="00534985">
        <w:t>[</w:t>
      </w:r>
      <w:r>
        <w:t xml:space="preserve">18]. The MBS Client can expose the file towards the application in the UE using the MBS-7 API (see </w:t>
      </w:r>
      <w:r w:rsidR="00534985">
        <w:t>TS</w:t>
      </w:r>
      <w:r w:rsidR="00534985">
        <w:t> </w:t>
      </w:r>
      <w:r w:rsidR="00534985">
        <w:t>26.502</w:t>
      </w:r>
      <w:r w:rsidR="00534985">
        <w:t> </w:t>
      </w:r>
      <w:r w:rsidR="00534985">
        <w:t>[</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w:t>
      </w:r>
      <w:r w:rsidR="00534985">
        <w:t> </w:t>
      </w:r>
      <w:r w:rsidR="00534985">
        <w:t>26.502</w:t>
      </w:r>
      <w:r w:rsidR="00534985">
        <w:t> </w:t>
      </w:r>
      <w:r w:rsidR="00534985">
        <w:t>[</w:t>
      </w:r>
      <w:r>
        <w:t>18].</w:t>
      </w:r>
    </w:p>
    <w:p w14:paraId="2C7A5C3F" w14:textId="29D847F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534985">
        <w:t>TS</w:t>
      </w:r>
      <w:r w:rsidR="00534985">
        <w:t> </w:t>
      </w:r>
      <w:r w:rsidR="00534985">
        <w:t>26.502</w:t>
      </w:r>
      <w:r w:rsidR="00534985">
        <w:t> </w:t>
      </w:r>
      <w:r w:rsidR="00534985">
        <w:t>[</w:t>
      </w:r>
      <w:r>
        <w:t>18]).</w:t>
      </w:r>
    </w:p>
    <w:p w14:paraId="751CEE0F" w14:textId="3569DB1C" w:rsidR="00E67F97" w:rsidRDefault="00E67F97" w:rsidP="00E67F97">
      <w:pPr>
        <w:pStyle w:val="Heading3"/>
      </w:pPr>
      <w:bookmarkStart w:id="623" w:name="_CR7_5_2"/>
      <w:bookmarkStart w:id="624" w:name="_Toc177721494"/>
      <w:bookmarkEnd w:id="623"/>
      <w:r>
        <w:lastRenderedPageBreak/>
        <w:t>7.5.2</w:t>
      </w:r>
      <w:r>
        <w:tab/>
        <w:t>Modification of previously submitted Group message</w:t>
      </w:r>
      <w:bookmarkEnd w:id="624"/>
    </w:p>
    <w:bookmarkStart w:id="625" w:name="_CRFigure7_5_21"/>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788335026" r:id="rId90"/>
        </w:object>
      </w:r>
    </w:p>
    <w:p w14:paraId="26BAED90" w14:textId="20186C79" w:rsidR="00E67F97" w:rsidRDefault="00E67F97" w:rsidP="00E67F97">
      <w:pPr>
        <w:pStyle w:val="TF"/>
      </w:pPr>
      <w:r>
        <w:t xml:space="preserve">Figure </w:t>
      </w:r>
      <w:bookmarkEnd w:id="625"/>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w:t>
      </w:r>
      <w:r w:rsidR="00534985">
        <w:t> </w:t>
      </w:r>
      <w:r w:rsidR="00534985">
        <w:t>26.502</w:t>
      </w:r>
      <w:r w:rsidR="00534985">
        <w:t> </w:t>
      </w:r>
      <w:r w:rsidR="00534985">
        <w:t>[</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w:t>
      </w:r>
      <w:r w:rsidR="00534985">
        <w:t> </w:t>
      </w:r>
      <w:r w:rsidR="00534985">
        <w:t>26.502</w:t>
      </w:r>
      <w:r w:rsidR="00534985">
        <w:t> </w:t>
      </w:r>
      <w:r w:rsidR="00534985">
        <w:t>[</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w:t>
      </w:r>
      <w:r w:rsidR="00534985">
        <w:t> </w:t>
      </w:r>
      <w:r w:rsidR="00534985">
        <w:t>26.502</w:t>
      </w:r>
      <w:r w:rsidR="00534985">
        <w:t> </w:t>
      </w:r>
      <w:r w:rsidR="00534985">
        <w:t>[</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w:t>
      </w:r>
      <w:r w:rsidR="00534985">
        <w:t> </w:t>
      </w:r>
      <w:r w:rsidR="00534985">
        <w:t>26.502</w:t>
      </w:r>
      <w:r w:rsidR="00534985">
        <w:t> </w:t>
      </w:r>
      <w:r w:rsidR="00534985">
        <w:t>[</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w:t>
      </w:r>
      <w:r w:rsidR="00534985">
        <w:t> </w:t>
      </w:r>
      <w:r w:rsidR="00534985">
        <w:t>26.502</w:t>
      </w:r>
      <w:r w:rsidR="00534985">
        <w:t> </w:t>
      </w:r>
      <w:r w:rsidR="00534985">
        <w:t>[</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lastRenderedPageBreak/>
        <w:t>7.</w:t>
      </w:r>
      <w:r>
        <w:tab/>
        <w:t xml:space="preserve">The NEF updates MBS User Service on the MBSF as specified in </w:t>
      </w:r>
      <w:r w:rsidR="00534985">
        <w:t>TS</w:t>
      </w:r>
      <w:r w:rsidR="00534985">
        <w:t> </w:t>
      </w:r>
      <w:r w:rsidR="00534985">
        <w:t>26.502</w:t>
      </w:r>
      <w:r w:rsidR="00534985">
        <w:t> </w:t>
      </w:r>
      <w:r w:rsidR="00534985">
        <w:t>[</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6" w:name="_CR7_5_3"/>
      <w:bookmarkStart w:id="627" w:name="_Toc177721495"/>
      <w:bookmarkEnd w:id="626"/>
      <w:r>
        <w:rPr>
          <w:lang w:eastAsia="zh-CN"/>
        </w:rPr>
        <w:t>7.5.3</w:t>
      </w:r>
      <w:r>
        <w:rPr>
          <w:lang w:eastAsia="zh-CN"/>
        </w:rPr>
        <w:tab/>
        <w:t>Cancellation of previously submitted Group message</w:t>
      </w:r>
      <w:bookmarkEnd w:id="627"/>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788335027" r:id="rId92"/>
        </w:object>
      </w:r>
    </w:p>
    <w:p w14:paraId="0AAF4E17" w14:textId="3375E230" w:rsidR="00932FB4" w:rsidRDefault="00932FB4" w:rsidP="00932FB4">
      <w:pPr>
        <w:pStyle w:val="TF"/>
      </w:pPr>
      <w:bookmarkStart w:id="628" w:name="_CRFigure7_5_31"/>
      <w:r>
        <w:t xml:space="preserve">Figure </w:t>
      </w:r>
      <w:bookmarkEnd w:id="628"/>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w:t>
      </w:r>
      <w:r w:rsidR="00534985">
        <w:t> </w:t>
      </w:r>
      <w:r w:rsidR="00534985">
        <w:t>26.502</w:t>
      </w:r>
      <w:r w:rsidR="00534985">
        <w:t> </w:t>
      </w:r>
      <w:r w:rsidR="00534985">
        <w:t>[</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w:t>
      </w:r>
      <w:r w:rsidR="00534985">
        <w:t> </w:t>
      </w:r>
      <w:r w:rsidR="00534985">
        <w:t>26.502</w:t>
      </w:r>
      <w:r w:rsidR="00534985">
        <w:t> </w:t>
      </w:r>
      <w:r w:rsidR="00534985">
        <w:t>[</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w:t>
      </w:r>
      <w:r w:rsidR="00534985">
        <w:t> </w:t>
      </w:r>
      <w:r w:rsidR="00534985">
        <w:t>26.502</w:t>
      </w:r>
      <w:r w:rsidR="00534985">
        <w:t> </w:t>
      </w:r>
      <w:r w:rsidR="00534985">
        <w:t>[</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w:t>
      </w:r>
      <w:r w:rsidR="00534985">
        <w:t> </w:t>
      </w:r>
      <w:r w:rsidR="00534985">
        <w:t>26.502</w:t>
      </w:r>
      <w:r w:rsidR="00534985">
        <w:t> </w:t>
      </w:r>
      <w:r w:rsidR="00534985">
        <w:t>[</w:t>
      </w:r>
      <w:r>
        <w:t>18].</w:t>
      </w:r>
    </w:p>
    <w:p w14:paraId="54CA2F01" w14:textId="40B3ADBA" w:rsidR="00932FB4" w:rsidRDefault="00932FB4" w:rsidP="00932FB4">
      <w:pPr>
        <w:pStyle w:val="B1"/>
      </w:pPr>
      <w:r>
        <w:lastRenderedPageBreak/>
        <w:t>7.</w:t>
      </w:r>
      <w:r>
        <w:tab/>
        <w:t xml:space="preserve">The MBSF destroys MBS Distribution Session on the MBSTF as specified in </w:t>
      </w:r>
      <w:r w:rsidR="00534985">
        <w:t>TS</w:t>
      </w:r>
      <w:r w:rsidR="00534985">
        <w:t> </w:t>
      </w:r>
      <w:r w:rsidR="00534985">
        <w:t>26.502</w:t>
      </w:r>
      <w:r w:rsidR="00534985">
        <w:t> </w:t>
      </w:r>
      <w:r w:rsidR="00534985">
        <w:t>[</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29" w:name="_CR8"/>
      <w:bookmarkStart w:id="630" w:name="_Toc177721496"/>
      <w:bookmarkEnd w:id="629"/>
      <w:r>
        <w:rPr>
          <w:lang w:eastAsia="ko-KR"/>
        </w:rPr>
        <w:t>8</w:t>
      </w:r>
      <w:r>
        <w:rPr>
          <w:lang w:eastAsia="ko-KR"/>
        </w:rPr>
        <w:tab/>
      </w:r>
      <w:r w:rsidRPr="000C2A37">
        <w:rPr>
          <w:lang w:eastAsia="ko-KR"/>
        </w:rPr>
        <w:t>Control and user plane stacks</w:t>
      </w:r>
      <w:bookmarkEnd w:id="617"/>
      <w:bookmarkEnd w:id="618"/>
      <w:bookmarkEnd w:id="630"/>
    </w:p>
    <w:p w14:paraId="20D72DE2" w14:textId="77777777" w:rsidR="00A86819" w:rsidRDefault="00A86819" w:rsidP="00A86819">
      <w:pPr>
        <w:pStyle w:val="Heading2"/>
        <w:rPr>
          <w:lang w:eastAsia="ko-KR"/>
        </w:rPr>
      </w:pPr>
      <w:bookmarkStart w:id="631" w:name="_CR8_1"/>
      <w:bookmarkStart w:id="632" w:name="_Toc66391774"/>
      <w:bookmarkStart w:id="633" w:name="_Toc70079089"/>
      <w:bookmarkStart w:id="634" w:name="_Toc177721497"/>
      <w:bookmarkEnd w:id="631"/>
      <w:r>
        <w:rPr>
          <w:lang w:eastAsia="ko-KR"/>
        </w:rPr>
        <w:t>8</w:t>
      </w:r>
      <w:r>
        <w:rPr>
          <w:rFonts w:hint="eastAsia"/>
          <w:lang w:eastAsia="ko-KR"/>
        </w:rPr>
        <w:t>.1</w:t>
      </w:r>
      <w:r>
        <w:rPr>
          <w:lang w:eastAsia="ko-KR"/>
        </w:rPr>
        <w:tab/>
      </w:r>
      <w:r w:rsidRPr="000C2A37">
        <w:rPr>
          <w:lang w:eastAsia="ko-KR"/>
        </w:rPr>
        <w:t>Control plane for Multicast and Broadcast services</w:t>
      </w:r>
      <w:bookmarkEnd w:id="634"/>
    </w:p>
    <w:p w14:paraId="093F5D1A" w14:textId="3D793A9E" w:rsidR="00B315DF" w:rsidRDefault="00B315DF" w:rsidP="00B315DF">
      <w:pPr>
        <w:pStyle w:val="Heading3"/>
        <w:rPr>
          <w:lang w:eastAsia="zh-CN"/>
        </w:rPr>
      </w:pPr>
      <w:bookmarkStart w:id="635" w:name="_CR8_1_1"/>
      <w:bookmarkStart w:id="636" w:name="_Toc177721498"/>
      <w:bookmarkEnd w:id="635"/>
      <w:r>
        <w:rPr>
          <w:lang w:eastAsia="zh-CN"/>
        </w:rPr>
        <w:t>8.1.1</w:t>
      </w:r>
      <w:r>
        <w:rPr>
          <w:lang w:eastAsia="zh-CN"/>
        </w:rPr>
        <w:tab/>
        <w:t>General</w:t>
      </w:r>
      <w:bookmarkEnd w:id="636"/>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w:t>
      </w:r>
      <w:r w:rsidR="00534985">
        <w:rPr>
          <w:lang w:eastAsia="zh-CN"/>
        </w:rPr>
        <w:t> </w:t>
      </w:r>
      <w:r w:rsidR="00534985">
        <w:rPr>
          <w:lang w:eastAsia="zh-CN"/>
        </w:rPr>
        <w:t>23.501</w:t>
      </w:r>
      <w:r w:rsidR="00534985">
        <w:rPr>
          <w:lang w:eastAsia="zh-CN"/>
        </w:rPr>
        <w:t> </w:t>
      </w:r>
      <w:r w:rsidR="00534985">
        <w:rPr>
          <w:lang w:eastAsia="zh-CN"/>
        </w:rPr>
        <w:t>[</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w:t>
      </w:r>
      <w:r w:rsidR="00534985">
        <w:rPr>
          <w:lang w:eastAsia="zh-CN"/>
        </w:rPr>
        <w:t> </w:t>
      </w:r>
      <w:r w:rsidR="00534985">
        <w:rPr>
          <w:lang w:eastAsia="zh-CN"/>
        </w:rPr>
        <w:t>26.502</w:t>
      </w:r>
      <w:r w:rsidR="00534985">
        <w:rPr>
          <w:lang w:eastAsia="zh-CN"/>
        </w:rPr>
        <w:t> </w:t>
      </w:r>
      <w:r w:rsidR="00534985">
        <w:rPr>
          <w:lang w:eastAsia="zh-CN"/>
        </w:rPr>
        <w:t>[</w:t>
      </w:r>
      <w:r>
        <w:rPr>
          <w:lang w:eastAsia="zh-CN"/>
        </w:rPr>
        <w:t xml:space="preserve">18] and </w:t>
      </w:r>
      <w:r w:rsidR="00534985">
        <w:rPr>
          <w:lang w:eastAsia="zh-CN"/>
        </w:rPr>
        <w:t>TS</w:t>
      </w:r>
      <w:r w:rsidR="00534985">
        <w:rPr>
          <w:lang w:eastAsia="zh-CN"/>
        </w:rPr>
        <w:t> </w:t>
      </w:r>
      <w:r w:rsidR="00534985">
        <w:rPr>
          <w:lang w:eastAsia="zh-CN"/>
        </w:rPr>
        <w:t>26.517</w:t>
      </w:r>
      <w:r w:rsidR="00534985">
        <w:rPr>
          <w:lang w:eastAsia="zh-CN"/>
        </w:rPr>
        <w:t> </w:t>
      </w:r>
      <w:r w:rsidR="00534985">
        <w:rPr>
          <w:lang w:eastAsia="zh-CN"/>
        </w:rPr>
        <w:t>[</w:t>
      </w:r>
      <w:r>
        <w:rPr>
          <w:lang w:eastAsia="zh-CN"/>
        </w:rPr>
        <w:t>22].</w:t>
      </w:r>
    </w:p>
    <w:p w14:paraId="3BD1E7F0" w14:textId="02BD6A6C" w:rsidR="00A86819" w:rsidRDefault="00A86819" w:rsidP="00064632">
      <w:pPr>
        <w:pStyle w:val="Heading3"/>
        <w:rPr>
          <w:lang w:eastAsia="zh-CN"/>
        </w:rPr>
      </w:pPr>
      <w:bookmarkStart w:id="637" w:name="_CR8_1_2"/>
      <w:bookmarkStart w:id="638" w:name="_Toc75441156"/>
      <w:bookmarkStart w:id="639" w:name="_Toc51769678"/>
      <w:bookmarkStart w:id="640" w:name="_Toc47342976"/>
      <w:bookmarkStart w:id="641" w:name="_Toc45184134"/>
      <w:bookmarkStart w:id="642" w:name="_Toc36188220"/>
      <w:bookmarkStart w:id="643" w:name="_Toc27847087"/>
      <w:bookmarkStart w:id="644" w:name="_Toc20150279"/>
      <w:bookmarkStart w:id="645" w:name="_Toc177721499"/>
      <w:bookmarkEnd w:id="637"/>
      <w:r>
        <w:rPr>
          <w:lang w:eastAsia="zh-CN"/>
        </w:rPr>
        <w:t>8</w:t>
      </w:r>
      <w:r>
        <w:t>.1</w:t>
      </w:r>
      <w:r>
        <w:rPr>
          <w:lang w:eastAsia="zh-CN"/>
        </w:rPr>
        <w:t>.</w:t>
      </w:r>
      <w:r w:rsidR="00B315DF">
        <w:rPr>
          <w:lang w:eastAsia="zh-CN"/>
        </w:rPr>
        <w:t>2</w:t>
      </w:r>
      <w:r>
        <w:tab/>
        <w:t>NG-RAN – MB-SMF</w:t>
      </w:r>
      <w:bookmarkEnd w:id="638"/>
      <w:bookmarkEnd w:id="639"/>
      <w:bookmarkEnd w:id="640"/>
      <w:bookmarkEnd w:id="641"/>
      <w:bookmarkEnd w:id="642"/>
      <w:bookmarkEnd w:id="643"/>
      <w:bookmarkEnd w:id="644"/>
      <w:bookmarkEnd w:id="645"/>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788335028"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6" w:name="_CRFigure8_1_11"/>
      <w:r>
        <w:t xml:space="preserve">Figure </w:t>
      </w:r>
      <w:bookmarkEnd w:id="646"/>
      <w:r>
        <w:t>8.1.1-1: Control Plane between the NG-RAN and the MB-SMF</w:t>
      </w:r>
    </w:p>
    <w:p w14:paraId="26A2D9CE" w14:textId="77777777" w:rsidR="00731C5F" w:rsidRDefault="00731C5F" w:rsidP="00731C5F">
      <w:pPr>
        <w:pStyle w:val="Heading2"/>
        <w:rPr>
          <w:lang w:eastAsia="ko-KR"/>
        </w:rPr>
      </w:pPr>
      <w:bookmarkStart w:id="647" w:name="_CR8_2"/>
      <w:bookmarkStart w:id="648" w:name="_Toc177721500"/>
      <w:bookmarkEnd w:id="64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2"/>
      <w:bookmarkEnd w:id="633"/>
      <w:bookmarkEnd w:id="648"/>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w:t>
      </w:r>
      <w:r w:rsidR="00534985">
        <w:t> </w:t>
      </w:r>
      <w:r w:rsidR="00534985">
        <w:t>23.501</w:t>
      </w:r>
      <w:r w:rsidR="00534985">
        <w:t> </w:t>
      </w:r>
      <w:r w:rsidR="00534985">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788335029" r:id="rId96"/>
        </w:object>
      </w:r>
    </w:p>
    <w:p w14:paraId="0E8D374D" w14:textId="10E8A912" w:rsidR="003C581C" w:rsidRDefault="003C581C" w:rsidP="003C581C">
      <w:pPr>
        <w:pStyle w:val="TF"/>
      </w:pPr>
      <w:bookmarkStart w:id="649" w:name="_CRFigure8_21"/>
      <w:r>
        <w:t xml:space="preserve">Figure </w:t>
      </w:r>
      <w:bookmarkEnd w:id="649"/>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788335030" r:id="rId98"/>
        </w:object>
      </w:r>
    </w:p>
    <w:p w14:paraId="778C8044" w14:textId="77777777" w:rsidR="00C968B5" w:rsidRPr="00E55A4A" w:rsidRDefault="00C968B5" w:rsidP="00874289">
      <w:pPr>
        <w:pStyle w:val="TF"/>
      </w:pPr>
      <w:bookmarkStart w:id="650" w:name="_CRFigure8_22"/>
      <w:r>
        <w:t xml:space="preserve">Figure </w:t>
      </w:r>
      <w:bookmarkEnd w:id="650"/>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w:t>
      </w:r>
      <w:r w:rsidR="00534985">
        <w:t> </w:t>
      </w:r>
      <w:r w:rsidR="00534985">
        <w:t>38.401</w:t>
      </w:r>
      <w:r w:rsidR="00534985">
        <w:t> </w:t>
      </w:r>
      <w:r w:rsidR="00534985">
        <w:t>[</w:t>
      </w:r>
      <w:r w:rsidR="002C428B">
        <w:t>16]</w:t>
      </w:r>
      <w:r>
        <w:t xml:space="preserve">. The radio protocol between the UE and the 5G-AN node (gNodeB) is specified in </w:t>
      </w:r>
      <w:r w:rsidR="00534985">
        <w:t>TS</w:t>
      </w:r>
      <w:r w:rsidR="00534985">
        <w:t> </w:t>
      </w:r>
      <w:r w:rsidR="00534985">
        <w:t>38.300</w:t>
      </w:r>
      <w:r w:rsidR="00534985">
        <w:t> </w:t>
      </w:r>
      <w:r w:rsidR="00534985">
        <w:t>[</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788335031" r:id="rId100"/>
        </w:object>
      </w:r>
    </w:p>
    <w:p w14:paraId="59F7048C" w14:textId="404CD9C7" w:rsidR="00C968B5" w:rsidRPr="00C968B5" w:rsidRDefault="00C968B5" w:rsidP="00C968B5">
      <w:pPr>
        <w:pStyle w:val="TF"/>
      </w:pPr>
      <w:bookmarkStart w:id="651" w:name="_CRFigure8_23"/>
      <w:r w:rsidRPr="00C968B5">
        <w:t xml:space="preserve">Figure </w:t>
      </w:r>
      <w:bookmarkEnd w:id="651"/>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w:t>
      </w:r>
      <w:r w:rsidR="00534985">
        <w:t> </w:t>
      </w:r>
      <w:r w:rsidR="00534985">
        <w:t>38.401</w:t>
      </w:r>
      <w:r w:rsidR="00534985">
        <w:t> </w:t>
      </w:r>
      <w:r w:rsidR="00534985">
        <w:t>[</w:t>
      </w:r>
      <w:r>
        <w:t xml:space="preserve">16]. The radio protocol between the UE and the 5G-AN node (gNodeB) is specified in </w:t>
      </w:r>
      <w:r w:rsidR="00534985">
        <w:t>TS</w:t>
      </w:r>
      <w:r w:rsidR="00534985">
        <w:t> </w:t>
      </w:r>
      <w:r w:rsidR="00534985">
        <w:t>38.300</w:t>
      </w:r>
      <w:r w:rsidR="00534985">
        <w:t> </w:t>
      </w:r>
      <w:r w:rsidR="00534985">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2" w:name="_CR9"/>
      <w:bookmarkStart w:id="653" w:name="_Toc66391775"/>
      <w:bookmarkStart w:id="654" w:name="_Toc70079090"/>
      <w:bookmarkStart w:id="655" w:name="_Toc177721501"/>
      <w:bookmarkEnd w:id="652"/>
      <w:r w:rsidRPr="00A46B64">
        <w:rPr>
          <w:lang w:eastAsia="ko-KR"/>
        </w:rPr>
        <w:t>9</w:t>
      </w:r>
      <w:r w:rsidRPr="00A46B64">
        <w:rPr>
          <w:lang w:eastAsia="ko-KR"/>
        </w:rPr>
        <w:tab/>
      </w:r>
      <w:r w:rsidRPr="00A46B64">
        <w:rPr>
          <w:lang w:eastAsia="zh-CN"/>
        </w:rPr>
        <w:t>Network Function Services</w:t>
      </w:r>
      <w:bookmarkEnd w:id="653"/>
      <w:bookmarkEnd w:id="654"/>
      <w:bookmarkEnd w:id="655"/>
    </w:p>
    <w:p w14:paraId="7D9DAD57" w14:textId="77777777" w:rsidR="006726F0" w:rsidRPr="0031106B" w:rsidRDefault="006726F0" w:rsidP="00064632">
      <w:pPr>
        <w:pStyle w:val="Heading2"/>
      </w:pPr>
      <w:bookmarkStart w:id="656" w:name="_CR9_1"/>
      <w:bookmarkStart w:id="657" w:name="_Toc20204472"/>
      <w:bookmarkStart w:id="658" w:name="_Toc27895171"/>
      <w:bookmarkStart w:id="659" w:name="_Toc36192268"/>
      <w:bookmarkStart w:id="660" w:name="_Toc45193381"/>
      <w:bookmarkStart w:id="661" w:name="_Toc47593013"/>
      <w:bookmarkStart w:id="662" w:name="_Toc51835100"/>
      <w:bookmarkStart w:id="663" w:name="_Toc68017333"/>
      <w:bookmarkStart w:id="664" w:name="_Toc66391776"/>
      <w:bookmarkStart w:id="665" w:name="_Toc177721502"/>
      <w:bookmarkEnd w:id="656"/>
      <w:r w:rsidRPr="0031106B">
        <w:t>9.1</w:t>
      </w:r>
      <w:r w:rsidRPr="0031106B">
        <w:tab/>
        <w:t>MB-SMF Services</w:t>
      </w:r>
      <w:bookmarkEnd w:id="657"/>
      <w:bookmarkEnd w:id="658"/>
      <w:bookmarkEnd w:id="659"/>
      <w:bookmarkEnd w:id="660"/>
      <w:bookmarkEnd w:id="661"/>
      <w:bookmarkEnd w:id="662"/>
      <w:bookmarkEnd w:id="663"/>
      <w:bookmarkEnd w:id="665"/>
    </w:p>
    <w:p w14:paraId="250FE894" w14:textId="77777777" w:rsidR="006726F0" w:rsidRPr="0031106B" w:rsidRDefault="006726F0" w:rsidP="00064632">
      <w:pPr>
        <w:pStyle w:val="Heading3"/>
      </w:pPr>
      <w:bookmarkStart w:id="666" w:name="_CR9_1_1"/>
      <w:bookmarkStart w:id="667" w:name="_Toc20204473"/>
      <w:bookmarkStart w:id="668" w:name="_Toc27895172"/>
      <w:bookmarkStart w:id="669" w:name="_Toc36192269"/>
      <w:bookmarkStart w:id="670" w:name="_Toc45193382"/>
      <w:bookmarkStart w:id="671" w:name="_Toc47593014"/>
      <w:bookmarkStart w:id="672" w:name="_Toc51835101"/>
      <w:bookmarkStart w:id="673" w:name="_Toc68017334"/>
      <w:bookmarkStart w:id="674" w:name="_Toc177721503"/>
      <w:bookmarkEnd w:id="666"/>
      <w:r w:rsidRPr="0031106B">
        <w:t>9.1.1</w:t>
      </w:r>
      <w:r w:rsidRPr="0031106B">
        <w:tab/>
        <w:t>General</w:t>
      </w:r>
      <w:bookmarkEnd w:id="667"/>
      <w:bookmarkEnd w:id="668"/>
      <w:bookmarkEnd w:id="669"/>
      <w:bookmarkEnd w:id="670"/>
      <w:bookmarkEnd w:id="671"/>
      <w:bookmarkEnd w:id="672"/>
      <w:bookmarkEnd w:id="673"/>
      <w:bookmarkEnd w:id="674"/>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5" w:name="_CRTable9_1_11"/>
      <w:r w:rsidRPr="0031106B">
        <w:t xml:space="preserve">Table </w:t>
      </w:r>
      <w:bookmarkEnd w:id="675"/>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6" w:name="_CR9_1_2"/>
      <w:bookmarkStart w:id="677" w:name="_Toc177721504"/>
      <w:bookmarkEnd w:id="676"/>
      <w:r w:rsidRPr="0031106B">
        <w:rPr>
          <w:lang w:eastAsia="zh-CN"/>
        </w:rPr>
        <w:t>9.1.2</w:t>
      </w:r>
      <w:r w:rsidRPr="0031106B">
        <w:rPr>
          <w:lang w:eastAsia="zh-CN"/>
        </w:rPr>
        <w:tab/>
        <w:t>Nmbsmf_TMGI service</w:t>
      </w:r>
      <w:bookmarkEnd w:id="677"/>
    </w:p>
    <w:p w14:paraId="2A379116" w14:textId="77777777" w:rsidR="006726F0" w:rsidRPr="0031106B" w:rsidRDefault="006726F0" w:rsidP="00064632">
      <w:pPr>
        <w:pStyle w:val="Heading4"/>
        <w:rPr>
          <w:lang w:eastAsia="zh-CN"/>
        </w:rPr>
      </w:pPr>
      <w:bookmarkStart w:id="678" w:name="_CR9_1_2_1"/>
      <w:bookmarkStart w:id="679" w:name="_Toc177721505"/>
      <w:bookmarkEnd w:id="678"/>
      <w:r w:rsidRPr="0031106B">
        <w:rPr>
          <w:lang w:eastAsia="zh-CN"/>
        </w:rPr>
        <w:t>9.1.2.1</w:t>
      </w:r>
      <w:r w:rsidRPr="0031106B">
        <w:rPr>
          <w:lang w:eastAsia="zh-CN"/>
        </w:rPr>
        <w:tab/>
        <w:t>General</w:t>
      </w:r>
      <w:bookmarkEnd w:id="679"/>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0" w:name="_CR9_1_2_2"/>
      <w:bookmarkStart w:id="681" w:name="_Toc177721506"/>
      <w:bookmarkEnd w:id="680"/>
      <w:r w:rsidRPr="0031106B">
        <w:t>9.1.2.2</w:t>
      </w:r>
      <w:r w:rsidRPr="0031106B">
        <w:tab/>
        <w:t>Nmbsmf_TMGI_</w:t>
      </w:r>
      <w:r>
        <w:t>Allocate</w:t>
      </w:r>
      <w:r w:rsidRPr="0031106B">
        <w:t xml:space="preserve"> service operation</w:t>
      </w:r>
      <w:bookmarkEnd w:id="681"/>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2" w:name="_CR9_1_2_3"/>
      <w:bookmarkStart w:id="683" w:name="_Toc177721507"/>
      <w:bookmarkEnd w:id="682"/>
      <w:r w:rsidRPr="0031106B">
        <w:t>9.1.2.3</w:t>
      </w:r>
      <w:r w:rsidRPr="0031106B">
        <w:tab/>
        <w:t>Nmbsmf_TMGI_</w:t>
      </w:r>
      <w:r>
        <w:t>Deallocate</w:t>
      </w:r>
      <w:r w:rsidRPr="0031106B">
        <w:t xml:space="preserve"> service operation</w:t>
      </w:r>
      <w:bookmarkEnd w:id="683"/>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4" w:name="_CR9_1_3"/>
      <w:bookmarkStart w:id="685" w:name="_Toc177721508"/>
      <w:bookmarkEnd w:id="68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5"/>
    </w:p>
    <w:p w14:paraId="62369CC5" w14:textId="77777777" w:rsidR="0068775E" w:rsidRPr="0008626A" w:rsidRDefault="0068775E" w:rsidP="0068775E">
      <w:pPr>
        <w:pStyle w:val="Heading4"/>
        <w:rPr>
          <w:lang w:eastAsia="zh-CN"/>
        </w:rPr>
      </w:pPr>
      <w:bookmarkStart w:id="686" w:name="_CR9_1_3_1"/>
      <w:bookmarkStart w:id="687" w:name="_Toc177721509"/>
      <w:bookmarkEnd w:id="686"/>
      <w:r>
        <w:rPr>
          <w:lang w:eastAsia="zh-CN"/>
        </w:rPr>
        <w:t>9.1.3</w:t>
      </w:r>
      <w:r w:rsidRPr="0008626A">
        <w:rPr>
          <w:lang w:eastAsia="zh-CN"/>
        </w:rPr>
        <w:t>.1</w:t>
      </w:r>
      <w:r w:rsidRPr="0008626A">
        <w:rPr>
          <w:lang w:eastAsia="zh-CN"/>
        </w:rPr>
        <w:tab/>
        <w:t>General</w:t>
      </w:r>
      <w:bookmarkEnd w:id="687"/>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88" w:name="_CR9_1_3_2"/>
      <w:bookmarkStart w:id="689" w:name="_Toc177721510"/>
      <w:bookmarkEnd w:id="688"/>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89"/>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0" w:name="_CR9_1_3_3"/>
      <w:bookmarkStart w:id="691" w:name="_Toc177721511"/>
      <w:bookmarkEnd w:id="690"/>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1"/>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2" w:name="_CR9_1_3_4"/>
      <w:bookmarkStart w:id="693" w:name="_Toc177721512"/>
      <w:bookmarkEnd w:id="692"/>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3"/>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4" w:name="_CR9_1_3_5"/>
      <w:bookmarkStart w:id="695" w:name="_Toc177721513"/>
      <w:bookmarkEnd w:id="694"/>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5"/>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6" w:name="_CR9_1_3_6"/>
      <w:bookmarkStart w:id="697" w:name="_Toc20204633"/>
      <w:bookmarkStart w:id="698" w:name="_Toc27895339"/>
      <w:bookmarkStart w:id="699" w:name="_Toc36192442"/>
      <w:bookmarkStart w:id="700" w:name="_Toc45193545"/>
      <w:bookmarkStart w:id="701" w:name="_Toc47593177"/>
      <w:bookmarkStart w:id="702" w:name="_Toc51835264"/>
      <w:bookmarkStart w:id="703" w:name="_Toc59101090"/>
      <w:bookmarkStart w:id="704" w:name="_Toc177721514"/>
      <w:bookmarkEnd w:id="696"/>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97"/>
      <w:bookmarkEnd w:id="698"/>
      <w:bookmarkEnd w:id="699"/>
      <w:bookmarkEnd w:id="700"/>
      <w:bookmarkEnd w:id="701"/>
      <w:bookmarkEnd w:id="702"/>
      <w:bookmarkEnd w:id="703"/>
      <w:bookmarkEnd w:id="704"/>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5" w:name="_CR9_1_3_7"/>
      <w:bookmarkStart w:id="706" w:name="_Toc177721515"/>
      <w:bookmarkEnd w:id="705"/>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6"/>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07" w:name="_CR9_1_3_8"/>
      <w:bookmarkStart w:id="708" w:name="_Toc177721516"/>
      <w:bookmarkEnd w:id="70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08"/>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09" w:name="_CR9_1_3_9"/>
      <w:bookmarkStart w:id="710" w:name="_Toc177721517"/>
      <w:bookmarkEnd w:id="709"/>
      <w:r w:rsidRPr="00A12379">
        <w:rPr>
          <w:lang w:eastAsia="zh-CN"/>
        </w:rPr>
        <w:t>9.1.3.9</w:t>
      </w:r>
      <w:r w:rsidRPr="00A12379">
        <w:rPr>
          <w:lang w:eastAsia="zh-CN"/>
        </w:rPr>
        <w:tab/>
        <w:t>Nmbsmf_MBSSession_StatusNotify service operation</w:t>
      </w:r>
      <w:bookmarkEnd w:id="710"/>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1" w:name="_CR9_1_3_10"/>
      <w:bookmarkStart w:id="712" w:name="_Toc177721518"/>
      <w:bookmarkEnd w:id="711"/>
      <w:r w:rsidRPr="00E177C3">
        <w:rPr>
          <w:lang w:eastAsia="zh-CN"/>
        </w:rPr>
        <w:t>9.1.3.10</w:t>
      </w:r>
      <w:r w:rsidRPr="00E177C3">
        <w:rPr>
          <w:lang w:eastAsia="zh-CN"/>
        </w:rPr>
        <w:tab/>
        <w:t>Nmbsmf_MBSSession_StatusSubscribe service operation</w:t>
      </w:r>
      <w:bookmarkEnd w:id="712"/>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3" w:name="_CR9_1_3_11"/>
      <w:bookmarkStart w:id="714" w:name="_Toc177721519"/>
      <w:bookmarkEnd w:id="713"/>
      <w:r w:rsidRPr="00E177C3">
        <w:rPr>
          <w:lang w:eastAsia="zh-CN"/>
        </w:rPr>
        <w:t>9.1.3.11</w:t>
      </w:r>
      <w:r w:rsidRPr="00E177C3">
        <w:rPr>
          <w:lang w:eastAsia="zh-CN"/>
        </w:rPr>
        <w:tab/>
        <w:t>Nmbsmf_MBSSession_StatusUnsubscribe service operation</w:t>
      </w:r>
      <w:bookmarkEnd w:id="714"/>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5" w:name="_CR9_2"/>
      <w:bookmarkStart w:id="716" w:name="_Toc177721520"/>
      <w:bookmarkEnd w:id="715"/>
      <w:r w:rsidRPr="00E258A1">
        <w:t>9.</w:t>
      </w:r>
      <w:r>
        <w:t>2</w:t>
      </w:r>
      <w:r w:rsidRPr="00E258A1">
        <w:tab/>
        <w:t>PCF Services</w:t>
      </w:r>
      <w:bookmarkEnd w:id="716"/>
    </w:p>
    <w:p w14:paraId="2EE20051" w14:textId="456E5E63" w:rsidR="00F34A4F" w:rsidRPr="00E258A1" w:rsidRDefault="00F34A4F" w:rsidP="00F34A4F">
      <w:pPr>
        <w:pStyle w:val="Heading3"/>
        <w:rPr>
          <w:lang w:eastAsia="zh-CN"/>
        </w:rPr>
      </w:pPr>
      <w:bookmarkStart w:id="717" w:name="_CR9_2_1"/>
      <w:bookmarkStart w:id="718" w:name="_Toc177721521"/>
      <w:bookmarkEnd w:id="717"/>
      <w:r w:rsidRPr="00E258A1">
        <w:rPr>
          <w:lang w:eastAsia="zh-CN"/>
        </w:rPr>
        <w:t>9.</w:t>
      </w:r>
      <w:r>
        <w:rPr>
          <w:lang w:eastAsia="zh-CN"/>
        </w:rPr>
        <w:t>2</w:t>
      </w:r>
      <w:r w:rsidRPr="00E258A1">
        <w:rPr>
          <w:lang w:eastAsia="zh-CN"/>
        </w:rPr>
        <w:t>.1</w:t>
      </w:r>
      <w:r w:rsidRPr="00E258A1">
        <w:rPr>
          <w:lang w:eastAsia="zh-CN"/>
        </w:rPr>
        <w:tab/>
        <w:t>General</w:t>
      </w:r>
      <w:bookmarkEnd w:id="718"/>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19" w:name="_CRTable9_2_11"/>
      <w:r w:rsidRPr="00FD73C1">
        <w:t xml:space="preserve">Table </w:t>
      </w:r>
      <w:bookmarkEnd w:id="719"/>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0" w:name="_CR9_2_2"/>
      <w:bookmarkStart w:id="721" w:name="_Toc20204488"/>
      <w:bookmarkStart w:id="722" w:name="_Toc27895187"/>
      <w:bookmarkStart w:id="723" w:name="_Toc36192284"/>
      <w:bookmarkStart w:id="724" w:name="_Toc45193397"/>
      <w:bookmarkStart w:id="725" w:name="_Toc47593029"/>
      <w:bookmarkStart w:id="726" w:name="_Toc51835116"/>
      <w:bookmarkStart w:id="727" w:name="_Toc68017349"/>
      <w:bookmarkStart w:id="728" w:name="_Toc177721522"/>
      <w:bookmarkEnd w:id="720"/>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1"/>
      <w:bookmarkEnd w:id="722"/>
      <w:bookmarkEnd w:id="723"/>
      <w:bookmarkEnd w:id="724"/>
      <w:bookmarkEnd w:id="725"/>
      <w:bookmarkEnd w:id="726"/>
      <w:bookmarkEnd w:id="727"/>
      <w:bookmarkEnd w:id="728"/>
    </w:p>
    <w:p w14:paraId="0B841AEB" w14:textId="3DAED290" w:rsidR="00F34A4F" w:rsidRPr="0008626A" w:rsidRDefault="00F34A4F" w:rsidP="00F34A4F">
      <w:pPr>
        <w:pStyle w:val="Heading4"/>
        <w:rPr>
          <w:lang w:eastAsia="zh-CN"/>
        </w:rPr>
      </w:pPr>
      <w:bookmarkStart w:id="729" w:name="_CR9_2_2_1"/>
      <w:bookmarkStart w:id="730" w:name="_Toc20204489"/>
      <w:bookmarkStart w:id="731" w:name="_Toc27895188"/>
      <w:bookmarkStart w:id="732" w:name="_Toc36192285"/>
      <w:bookmarkStart w:id="733" w:name="_Toc45193398"/>
      <w:bookmarkStart w:id="734" w:name="_Toc47593030"/>
      <w:bookmarkStart w:id="735" w:name="_Toc51835117"/>
      <w:bookmarkStart w:id="736" w:name="_Toc68017350"/>
      <w:bookmarkStart w:id="737" w:name="_Toc177721523"/>
      <w:bookmarkEnd w:id="729"/>
      <w:r>
        <w:rPr>
          <w:lang w:eastAsia="zh-CN"/>
        </w:rPr>
        <w:t>9.2.2</w:t>
      </w:r>
      <w:r w:rsidRPr="0008626A">
        <w:rPr>
          <w:lang w:eastAsia="zh-CN"/>
        </w:rPr>
        <w:t>.1</w:t>
      </w:r>
      <w:r w:rsidRPr="0008626A">
        <w:rPr>
          <w:lang w:eastAsia="zh-CN"/>
        </w:rPr>
        <w:tab/>
        <w:t>General</w:t>
      </w:r>
      <w:bookmarkEnd w:id="730"/>
      <w:bookmarkEnd w:id="731"/>
      <w:bookmarkEnd w:id="732"/>
      <w:bookmarkEnd w:id="733"/>
      <w:bookmarkEnd w:id="734"/>
      <w:bookmarkEnd w:id="735"/>
      <w:bookmarkEnd w:id="736"/>
      <w:bookmarkEnd w:id="737"/>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38" w:name="_CR9_2_2_2"/>
      <w:bookmarkStart w:id="739" w:name="_Toc20204490"/>
      <w:bookmarkStart w:id="740" w:name="_Toc27895189"/>
      <w:bookmarkStart w:id="741" w:name="_Toc36192286"/>
      <w:bookmarkStart w:id="742" w:name="_Toc45193399"/>
      <w:bookmarkStart w:id="743" w:name="_Toc47593031"/>
      <w:bookmarkStart w:id="744" w:name="_Toc51835118"/>
      <w:bookmarkStart w:id="745" w:name="_Toc68017351"/>
      <w:bookmarkStart w:id="746" w:name="_Toc177721524"/>
      <w:bookmarkEnd w:id="738"/>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39"/>
      <w:bookmarkEnd w:id="740"/>
      <w:bookmarkEnd w:id="741"/>
      <w:bookmarkEnd w:id="742"/>
      <w:bookmarkEnd w:id="743"/>
      <w:bookmarkEnd w:id="744"/>
      <w:bookmarkEnd w:id="745"/>
      <w:bookmarkEnd w:id="746"/>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47"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48" w:name="_CR9_2_2_3"/>
      <w:bookmarkStart w:id="749" w:name="_Toc27895190"/>
      <w:bookmarkStart w:id="750" w:name="_Toc36192287"/>
      <w:bookmarkStart w:id="751" w:name="_Toc45193400"/>
      <w:bookmarkStart w:id="752" w:name="_Toc47593032"/>
      <w:bookmarkStart w:id="753" w:name="_Toc51835119"/>
      <w:bookmarkStart w:id="754" w:name="_Toc68017352"/>
      <w:bookmarkStart w:id="755" w:name="_Toc177721525"/>
      <w:bookmarkEnd w:id="748"/>
      <w:r>
        <w:rPr>
          <w:lang w:eastAsia="zh-CN"/>
        </w:rPr>
        <w:t>9.2.2</w:t>
      </w:r>
      <w:r w:rsidRPr="0008626A">
        <w:rPr>
          <w:lang w:eastAsia="zh-CN"/>
        </w:rPr>
        <w:t>.</w:t>
      </w:r>
      <w:r>
        <w:rPr>
          <w:lang w:eastAsia="zh-CN"/>
        </w:rPr>
        <w:t>3</w:t>
      </w:r>
      <w:r w:rsidR="00AD5602">
        <w:rPr>
          <w:lang w:eastAsia="zh-CN"/>
        </w:rPr>
        <w:tab/>
        <w:t>Void</w:t>
      </w:r>
      <w:bookmarkEnd w:id="747"/>
      <w:bookmarkEnd w:id="749"/>
      <w:bookmarkEnd w:id="750"/>
      <w:bookmarkEnd w:id="751"/>
      <w:bookmarkEnd w:id="752"/>
      <w:bookmarkEnd w:id="753"/>
      <w:bookmarkEnd w:id="754"/>
      <w:bookmarkEnd w:id="755"/>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6" w:name="_CR9_2_2_4"/>
      <w:bookmarkStart w:id="757" w:name="_Toc20204492"/>
      <w:bookmarkStart w:id="758" w:name="_Toc27895191"/>
      <w:bookmarkStart w:id="759" w:name="_Toc36192288"/>
      <w:bookmarkStart w:id="760" w:name="_Toc45193401"/>
      <w:bookmarkStart w:id="761" w:name="_Toc47593033"/>
      <w:bookmarkStart w:id="762" w:name="_Toc51835120"/>
      <w:bookmarkStart w:id="763" w:name="_Toc68017353"/>
      <w:bookmarkStart w:id="764" w:name="_Toc177721526"/>
      <w:bookmarkEnd w:id="756"/>
      <w:r w:rsidRPr="00F34A4F">
        <w:t>9.2.2.4</w:t>
      </w:r>
      <w:r w:rsidRPr="00F34A4F">
        <w:tab/>
        <w:t>Npcf_MBSPolicyControl_Delete service operation</w:t>
      </w:r>
      <w:bookmarkEnd w:id="757"/>
      <w:bookmarkEnd w:id="758"/>
      <w:bookmarkEnd w:id="759"/>
      <w:bookmarkEnd w:id="760"/>
      <w:bookmarkEnd w:id="761"/>
      <w:bookmarkEnd w:id="762"/>
      <w:bookmarkEnd w:id="763"/>
      <w:bookmarkEnd w:id="764"/>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5" w:name="_CR9_2_2_5"/>
      <w:bookmarkStart w:id="766" w:name="_Toc177721527"/>
      <w:bookmarkEnd w:id="765"/>
      <w:r>
        <w:t>9.2.2.5</w:t>
      </w:r>
      <w:r>
        <w:tab/>
        <w:t>Npcf_MBSPolicyControl_Update service operation</w:t>
      </w:r>
      <w:bookmarkEnd w:id="766"/>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67" w:name="_CR9_2_3"/>
      <w:bookmarkStart w:id="768" w:name="_Toc177721528"/>
      <w:bookmarkEnd w:id="767"/>
      <w:r>
        <w:rPr>
          <w:lang w:eastAsia="zh-CN"/>
        </w:rPr>
        <w:t>9.2.3</w:t>
      </w:r>
      <w:r w:rsidRPr="00FD73C1">
        <w:rPr>
          <w:lang w:eastAsia="zh-CN"/>
        </w:rPr>
        <w:tab/>
        <w:t>Npcf_</w:t>
      </w:r>
      <w:r>
        <w:rPr>
          <w:lang w:eastAsia="zh-CN"/>
        </w:rPr>
        <w:t>MBS</w:t>
      </w:r>
      <w:r w:rsidRPr="00FD73C1">
        <w:rPr>
          <w:lang w:eastAsia="zh-CN"/>
        </w:rPr>
        <w:t>PolicyAuthorization Service</w:t>
      </w:r>
      <w:bookmarkEnd w:id="768"/>
    </w:p>
    <w:p w14:paraId="79DBE289" w14:textId="02AD2AD2" w:rsidR="00203E73" w:rsidRPr="00203E73" w:rsidRDefault="00203E73" w:rsidP="00203E73">
      <w:pPr>
        <w:pStyle w:val="Heading4"/>
      </w:pPr>
      <w:bookmarkStart w:id="769" w:name="_CR9_2_3_1"/>
      <w:bookmarkStart w:id="770" w:name="_Toc177721529"/>
      <w:bookmarkEnd w:id="769"/>
      <w:r w:rsidRPr="00203E73">
        <w:t>9.2.3.1</w:t>
      </w:r>
      <w:r w:rsidRPr="00203E73">
        <w:tab/>
        <w:t>General</w:t>
      </w:r>
      <w:bookmarkEnd w:id="770"/>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1" w:name="_CR9_2_3_2"/>
      <w:bookmarkStart w:id="772" w:name="_Toc177721530"/>
      <w:bookmarkEnd w:id="771"/>
      <w:r w:rsidRPr="00203E73">
        <w:t>9.2.3.2</w:t>
      </w:r>
      <w:r w:rsidRPr="00203E73">
        <w:tab/>
        <w:t>Npcf_MBSPolicyAuthorization_Create service operation</w:t>
      </w:r>
      <w:bookmarkEnd w:id="772"/>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3" w:name="_CR9_2_3_3"/>
      <w:bookmarkStart w:id="774" w:name="_Toc177721531"/>
      <w:bookmarkEnd w:id="773"/>
      <w:r>
        <w:rPr>
          <w:lang w:eastAsia="zh-CN"/>
        </w:rPr>
        <w:t>9.2.3</w:t>
      </w:r>
      <w:r w:rsidRPr="00FD73C1">
        <w:t>.3</w:t>
      </w:r>
      <w:r w:rsidRPr="00FD73C1">
        <w:tab/>
        <w:t>Npcf_</w:t>
      </w:r>
      <w:r>
        <w:t>MBS</w:t>
      </w:r>
      <w:r w:rsidRPr="00FD73C1">
        <w:t>PolicyAuthorization_Update service operation</w:t>
      </w:r>
      <w:bookmarkEnd w:id="774"/>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5" w:name="_CR9_2_3_4"/>
      <w:bookmarkStart w:id="776" w:name="_Toc177721532"/>
      <w:bookmarkEnd w:id="775"/>
      <w:r w:rsidRPr="00203E73">
        <w:t>9.2.3.4</w:t>
      </w:r>
      <w:r w:rsidRPr="00203E73">
        <w:tab/>
        <w:t>Npcf_MBSPolicyAuthorization_Delete service operation</w:t>
      </w:r>
      <w:bookmarkEnd w:id="776"/>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77" w:name="_CR9_3"/>
      <w:bookmarkStart w:id="778" w:name="_Toc177721533"/>
      <w:bookmarkEnd w:id="777"/>
      <w:r w:rsidRPr="00F34A4F">
        <w:t>9.</w:t>
      </w:r>
      <w:r>
        <w:t>3</w:t>
      </w:r>
      <w:r w:rsidRPr="00F34A4F">
        <w:tab/>
      </w:r>
      <w:r>
        <w:t>A</w:t>
      </w:r>
      <w:r w:rsidRPr="00F34A4F">
        <w:t>MF Services</w:t>
      </w:r>
      <w:bookmarkEnd w:id="778"/>
    </w:p>
    <w:p w14:paraId="401E70BF" w14:textId="77777777" w:rsidR="008B7452" w:rsidRPr="00F34A4F" w:rsidRDefault="008B7452" w:rsidP="008B7452">
      <w:pPr>
        <w:pStyle w:val="Heading3"/>
      </w:pPr>
      <w:bookmarkStart w:id="779" w:name="_CR9_3_1"/>
      <w:bookmarkStart w:id="780" w:name="_Toc177721534"/>
      <w:bookmarkEnd w:id="779"/>
      <w:r w:rsidRPr="00F34A4F">
        <w:t>9.</w:t>
      </w:r>
      <w:r>
        <w:t>3</w:t>
      </w:r>
      <w:r w:rsidRPr="00F34A4F">
        <w:t>.1</w:t>
      </w:r>
      <w:r w:rsidRPr="00F34A4F">
        <w:tab/>
        <w:t>General</w:t>
      </w:r>
      <w:bookmarkEnd w:id="780"/>
    </w:p>
    <w:p w14:paraId="6D0E907E" w14:textId="4EF088E2"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534985">
        <w:rPr>
          <w:lang w:eastAsia="zh-CN"/>
        </w:rPr>
        <w:t>TS</w:t>
      </w:r>
      <w:r w:rsidR="00534985">
        <w:rPr>
          <w:lang w:eastAsia="zh-CN"/>
        </w:rPr>
        <w:t> </w:t>
      </w:r>
      <w:r w:rsidR="00534985">
        <w:rPr>
          <w:lang w:eastAsia="zh-CN"/>
        </w:rPr>
        <w:t>23.502</w:t>
      </w:r>
      <w:r w:rsidR="00534985">
        <w:rPr>
          <w:lang w:eastAsia="zh-CN"/>
        </w:rPr>
        <w:t>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1" w:name="_CRTable9_3_11"/>
      <w:r w:rsidRPr="00FD73C1">
        <w:t xml:space="preserve">Table </w:t>
      </w:r>
      <w:bookmarkEnd w:id="781"/>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2" w:name="_PERM_MCCTEMPBM_CRPT26640038___4"/>
            <w:r w:rsidRPr="00916504">
              <w:t>Namf_</w:t>
            </w:r>
            <w:r w:rsidRPr="00916504">
              <w:rPr>
                <w:rFonts w:hint="eastAsia"/>
              </w:rPr>
              <w:t>MB</w:t>
            </w:r>
            <w:r w:rsidRPr="00916504">
              <w:t>SBroadcast</w:t>
            </w:r>
            <w:bookmarkEnd w:id="782"/>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3" w:name="_CR9_3_2"/>
      <w:bookmarkStart w:id="784" w:name="_Toc177721535"/>
      <w:bookmarkEnd w:id="783"/>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4"/>
    </w:p>
    <w:p w14:paraId="04F19F1C" w14:textId="77777777" w:rsidR="008B7452" w:rsidRPr="0008626A" w:rsidRDefault="008B7452" w:rsidP="008B7452">
      <w:pPr>
        <w:pStyle w:val="Heading4"/>
        <w:rPr>
          <w:lang w:eastAsia="zh-CN"/>
        </w:rPr>
      </w:pPr>
      <w:bookmarkStart w:id="785" w:name="_CR9_3_2_1"/>
      <w:bookmarkStart w:id="786" w:name="_Toc177721536"/>
      <w:bookmarkEnd w:id="785"/>
      <w:r>
        <w:rPr>
          <w:lang w:eastAsia="zh-CN"/>
        </w:rPr>
        <w:t>9.3.2</w:t>
      </w:r>
      <w:r w:rsidRPr="0008626A">
        <w:rPr>
          <w:lang w:eastAsia="zh-CN"/>
        </w:rPr>
        <w:t>.1</w:t>
      </w:r>
      <w:r w:rsidRPr="0008626A">
        <w:rPr>
          <w:lang w:eastAsia="zh-CN"/>
        </w:rPr>
        <w:tab/>
        <w:t>General</w:t>
      </w:r>
      <w:bookmarkEnd w:id="786"/>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87" w:name="_CR9_3_2_2"/>
      <w:bookmarkStart w:id="788" w:name="_Toc177721537"/>
      <w:bookmarkEnd w:id="787"/>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88"/>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89" w:name="_CR9_3_2_3"/>
      <w:bookmarkStart w:id="790" w:name="_Toc177721538"/>
      <w:bookmarkEnd w:id="78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0"/>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1" w:name="_CR9_3_2_4"/>
      <w:bookmarkStart w:id="792" w:name="_Toc177721539"/>
      <w:bookmarkEnd w:id="791"/>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2"/>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3" w:name="_CR9_3_2_5"/>
      <w:bookmarkStart w:id="794" w:name="_Toc177721540"/>
      <w:bookmarkEnd w:id="793"/>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4"/>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5" w:name="_CR9_3_3"/>
      <w:bookmarkStart w:id="796" w:name="_Toc177721541"/>
      <w:bookmarkEnd w:id="795"/>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6"/>
    </w:p>
    <w:p w14:paraId="4E696E85" w14:textId="6C1F48E4" w:rsidR="00CC388A" w:rsidRPr="00231841" w:rsidRDefault="00CC388A" w:rsidP="00CC388A">
      <w:pPr>
        <w:pStyle w:val="Heading4"/>
      </w:pPr>
      <w:bookmarkStart w:id="797" w:name="_CR9_3_3_1"/>
      <w:bookmarkStart w:id="798" w:name="_Toc177721542"/>
      <w:bookmarkEnd w:id="797"/>
      <w:r>
        <w:rPr>
          <w:rFonts w:hint="eastAsia"/>
          <w:lang w:eastAsia="zh-CN"/>
        </w:rPr>
        <w:t>9.</w:t>
      </w:r>
      <w:r w:rsidR="00F44AF7">
        <w:rPr>
          <w:lang w:eastAsia="zh-CN"/>
        </w:rPr>
        <w:t>3</w:t>
      </w:r>
      <w:r>
        <w:rPr>
          <w:rFonts w:hint="eastAsia"/>
          <w:lang w:eastAsia="zh-CN"/>
        </w:rPr>
        <w:t>.3</w:t>
      </w:r>
      <w:r w:rsidRPr="00231841">
        <w:t>.1</w:t>
      </w:r>
      <w:r w:rsidRPr="00231841">
        <w:tab/>
        <w:t>General</w:t>
      </w:r>
      <w:bookmarkEnd w:id="798"/>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799" w:name="_CR9_3_3_2"/>
      <w:bookmarkStart w:id="800" w:name="_Toc177721543"/>
      <w:bookmarkEnd w:id="799"/>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0"/>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1" w:name="_CR9_4"/>
      <w:bookmarkStart w:id="802" w:name="_Toc177721544"/>
      <w:bookmarkEnd w:id="801"/>
      <w:r w:rsidRPr="001578F3">
        <w:t>9.</w:t>
      </w:r>
      <w:r w:rsidR="00F44AF7">
        <w:t>4</w:t>
      </w:r>
      <w:r w:rsidRPr="001578F3">
        <w:tab/>
      </w:r>
      <w:r>
        <w:t>NEF</w:t>
      </w:r>
      <w:r w:rsidRPr="001578F3">
        <w:t xml:space="preserve"> Services</w:t>
      </w:r>
      <w:bookmarkEnd w:id="802"/>
    </w:p>
    <w:p w14:paraId="361D5C4F" w14:textId="4C6926AC" w:rsidR="002F012A" w:rsidRPr="001578F3" w:rsidRDefault="002F012A" w:rsidP="001772AA">
      <w:pPr>
        <w:pStyle w:val="Heading3"/>
      </w:pPr>
      <w:bookmarkStart w:id="803" w:name="_CR9_4_1"/>
      <w:bookmarkStart w:id="804" w:name="_Toc177721545"/>
      <w:bookmarkEnd w:id="803"/>
      <w:r>
        <w:t>9.</w:t>
      </w:r>
      <w:r w:rsidR="00F44AF7">
        <w:t>4</w:t>
      </w:r>
      <w:r>
        <w:t>.1</w:t>
      </w:r>
      <w:r w:rsidRPr="001578F3">
        <w:tab/>
        <w:t>General</w:t>
      </w:r>
      <w:bookmarkEnd w:id="804"/>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5" w:name="_CRTable9_4_11"/>
      <w:r w:rsidRPr="00423396">
        <w:lastRenderedPageBreak/>
        <w:t xml:space="preserve">Table </w:t>
      </w:r>
      <w:bookmarkEnd w:id="805"/>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6"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6"/>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07" w:name="_CR9_4_2"/>
      <w:bookmarkStart w:id="808" w:name="_Toc177721546"/>
      <w:bookmarkEnd w:id="807"/>
      <w:r w:rsidRPr="00423396">
        <w:rPr>
          <w:lang w:eastAsia="zh-CN"/>
        </w:rPr>
        <w:t>9.</w:t>
      </w:r>
      <w:r w:rsidR="00F44AF7">
        <w:rPr>
          <w:lang w:eastAsia="zh-CN"/>
        </w:rPr>
        <w:t>4</w:t>
      </w:r>
      <w:r w:rsidRPr="00423396">
        <w:rPr>
          <w:lang w:eastAsia="zh-CN"/>
        </w:rPr>
        <w:t>.2</w:t>
      </w:r>
      <w:r w:rsidRPr="00423396">
        <w:rPr>
          <w:lang w:eastAsia="zh-CN"/>
        </w:rPr>
        <w:tab/>
        <w:t>Nnef_MBSTMGI service</w:t>
      </w:r>
      <w:bookmarkEnd w:id="808"/>
    </w:p>
    <w:p w14:paraId="4D2241B6" w14:textId="42971171" w:rsidR="002F012A" w:rsidRPr="00423396" w:rsidRDefault="002F012A" w:rsidP="001772AA">
      <w:pPr>
        <w:pStyle w:val="Heading4"/>
        <w:rPr>
          <w:lang w:eastAsia="zh-CN"/>
        </w:rPr>
      </w:pPr>
      <w:bookmarkStart w:id="809" w:name="_CR9_4_2_1"/>
      <w:bookmarkStart w:id="810" w:name="_Toc177721547"/>
      <w:bookmarkEnd w:id="809"/>
      <w:r w:rsidRPr="00423396">
        <w:rPr>
          <w:lang w:eastAsia="zh-CN"/>
        </w:rPr>
        <w:t>9.</w:t>
      </w:r>
      <w:r w:rsidR="00F44AF7">
        <w:rPr>
          <w:lang w:eastAsia="zh-CN"/>
        </w:rPr>
        <w:t>4</w:t>
      </w:r>
      <w:r w:rsidRPr="00423396">
        <w:rPr>
          <w:lang w:eastAsia="zh-CN"/>
        </w:rPr>
        <w:t>.2.1</w:t>
      </w:r>
      <w:r w:rsidRPr="00423396">
        <w:rPr>
          <w:lang w:eastAsia="zh-CN"/>
        </w:rPr>
        <w:tab/>
        <w:t>General</w:t>
      </w:r>
      <w:bookmarkEnd w:id="810"/>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1" w:name="_CR9_4_2_2"/>
      <w:bookmarkStart w:id="812" w:name="_Toc177721548"/>
      <w:bookmarkEnd w:id="811"/>
      <w:r w:rsidRPr="00423396">
        <w:t>9.</w:t>
      </w:r>
      <w:r w:rsidR="00F44AF7">
        <w:t>4</w:t>
      </w:r>
      <w:r w:rsidRPr="00423396">
        <w:t>.2.2</w:t>
      </w:r>
      <w:r w:rsidRPr="00423396">
        <w:tab/>
        <w:t>Nnef_MBSTMGI_Allocat</w:t>
      </w:r>
      <w:r w:rsidR="001B5562">
        <w:t xml:space="preserve">e </w:t>
      </w:r>
      <w:r w:rsidRPr="00423396">
        <w:t>service operation</w:t>
      </w:r>
      <w:bookmarkEnd w:id="812"/>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3" w:name="_CR9_4_2_3"/>
      <w:bookmarkStart w:id="814" w:name="_Toc177721549"/>
      <w:bookmarkEnd w:id="813"/>
      <w:r w:rsidRPr="00423396">
        <w:t>9.</w:t>
      </w:r>
      <w:r w:rsidR="00F44AF7">
        <w:t>4</w:t>
      </w:r>
      <w:r w:rsidRPr="00423396">
        <w:t>.2.3</w:t>
      </w:r>
      <w:r w:rsidRPr="00423396">
        <w:tab/>
        <w:t>Nnef_MBSTMGI_Dealloc</w:t>
      </w:r>
      <w:r w:rsidR="00495813">
        <w:t>at</w:t>
      </w:r>
      <w:r w:rsidR="001B5562">
        <w:t xml:space="preserve">e </w:t>
      </w:r>
      <w:r w:rsidRPr="00423396">
        <w:t>service operation</w:t>
      </w:r>
      <w:bookmarkEnd w:id="814"/>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5" w:name="_CR9_4_2_4"/>
      <w:bookmarkStart w:id="816" w:name="_Toc177721550"/>
      <w:bookmarkEnd w:id="815"/>
      <w:r w:rsidRPr="00423396">
        <w:t>9.</w:t>
      </w:r>
      <w:r w:rsidR="00F44AF7">
        <w:t>4</w:t>
      </w:r>
      <w:r w:rsidRPr="00423396">
        <w:t>.2.</w:t>
      </w:r>
      <w:r w:rsidR="00F44AF7">
        <w:t>4</w:t>
      </w:r>
      <w:r w:rsidRPr="00423396">
        <w:tab/>
        <w:t>Nnef_MBSTMGI_ExpiryNotify service operation</w:t>
      </w:r>
      <w:bookmarkEnd w:id="816"/>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17" w:name="_CR9_4_3"/>
      <w:bookmarkStart w:id="818" w:name="_Toc177721551"/>
      <w:bookmarkEnd w:id="817"/>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18"/>
    </w:p>
    <w:p w14:paraId="0D9292BE" w14:textId="3E560BB3" w:rsidR="002F012A" w:rsidRPr="00423396" w:rsidRDefault="002F012A" w:rsidP="001772AA">
      <w:pPr>
        <w:pStyle w:val="Heading4"/>
      </w:pPr>
      <w:bookmarkStart w:id="819" w:name="_CR9_4_3_1"/>
      <w:bookmarkStart w:id="820" w:name="_Toc177721552"/>
      <w:bookmarkEnd w:id="819"/>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0"/>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1" w:name="_CR9_4_3_2"/>
      <w:bookmarkStart w:id="822" w:name="_Toc177721553"/>
      <w:bookmarkEnd w:id="821"/>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2"/>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3" w:name="_CR9_4_3_3"/>
      <w:bookmarkStart w:id="824" w:name="_Toc177721554"/>
      <w:bookmarkEnd w:id="823"/>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4"/>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5" w:name="_CR9_4_3_4"/>
      <w:bookmarkStart w:id="826" w:name="_Toc177721555"/>
      <w:bookmarkEnd w:id="825"/>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6"/>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27" w:name="_CR9_4_3_5"/>
      <w:bookmarkStart w:id="828" w:name="_Toc177721556"/>
      <w:bookmarkEnd w:id="827"/>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28"/>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29" w:name="_CR9_4_3_6"/>
      <w:bookmarkStart w:id="830" w:name="_Toc177721557"/>
      <w:bookmarkEnd w:id="829"/>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0"/>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1" w:name="_CR9_4_3_7"/>
      <w:bookmarkStart w:id="832" w:name="_Toc177721558"/>
      <w:bookmarkEnd w:id="831"/>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2"/>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3" w:name="_CR9_4_4"/>
      <w:bookmarkStart w:id="834" w:name="_Toc177721559"/>
      <w:bookmarkEnd w:id="833"/>
      <w:r>
        <w:lastRenderedPageBreak/>
        <w:t>9.4.4</w:t>
      </w:r>
      <w:r>
        <w:tab/>
        <w:t>Nnef_MBSGroupMsg</w:t>
      </w:r>
      <w:r w:rsidR="00AE3A4B">
        <w:t>Delivery</w:t>
      </w:r>
      <w:r>
        <w:t xml:space="preserve"> Service</w:t>
      </w:r>
      <w:bookmarkEnd w:id="834"/>
    </w:p>
    <w:p w14:paraId="4771ED66" w14:textId="485CD89E" w:rsidR="00E67F97" w:rsidRDefault="00E67F97" w:rsidP="00E67F97">
      <w:pPr>
        <w:pStyle w:val="Heading4"/>
      </w:pPr>
      <w:bookmarkStart w:id="835" w:name="_CR9_4_4_1"/>
      <w:bookmarkStart w:id="836" w:name="_Toc177721560"/>
      <w:bookmarkEnd w:id="835"/>
      <w:r>
        <w:t>9.4.4.1</w:t>
      </w:r>
      <w:r>
        <w:tab/>
        <w:t>General</w:t>
      </w:r>
      <w:bookmarkEnd w:id="836"/>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37" w:name="_CR9_4_4_2"/>
      <w:bookmarkStart w:id="838" w:name="_Toc177721561"/>
      <w:bookmarkEnd w:id="837"/>
      <w:r>
        <w:t>9.4.4.2</w:t>
      </w:r>
      <w:r>
        <w:tab/>
        <w:t>Nnef_MBSGroupMsgDelivery</w:t>
      </w:r>
      <w:r w:rsidR="00932FB4">
        <w:t>_Create</w:t>
      </w:r>
      <w:r>
        <w:t xml:space="preserve"> service operation</w:t>
      </w:r>
      <w:bookmarkEnd w:id="838"/>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w:t>
      </w:r>
      <w:r w:rsidR="00534985">
        <w:t> </w:t>
      </w:r>
      <w:r w:rsidR="00534985">
        <w:t>26.502</w:t>
      </w:r>
      <w:r w:rsidR="00534985">
        <w:t> </w:t>
      </w:r>
      <w:r w:rsidR="00534985">
        <w:t>[</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39" w:name="_CR9_4_4_3"/>
      <w:bookmarkStart w:id="840" w:name="_Toc177721562"/>
      <w:bookmarkEnd w:id="839"/>
      <w:r>
        <w:t>9.4.4.3</w:t>
      </w:r>
      <w:r>
        <w:tab/>
        <w:t>Nnef_MBSGroupMsg</w:t>
      </w:r>
      <w:r w:rsidR="00932FB4">
        <w:t>Delivery</w:t>
      </w:r>
      <w:r>
        <w:t>_</w:t>
      </w:r>
      <w:r w:rsidR="00932FB4">
        <w:t>Update</w:t>
      </w:r>
      <w:r>
        <w:t xml:space="preserve"> service operation</w:t>
      </w:r>
      <w:bookmarkEnd w:id="840"/>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w:t>
      </w:r>
      <w:r w:rsidR="00534985">
        <w:t> </w:t>
      </w:r>
      <w:r w:rsidR="00534985">
        <w:t>26.502</w:t>
      </w:r>
      <w:r w:rsidR="00534985">
        <w:t> </w:t>
      </w:r>
      <w:r w:rsidR="00534985">
        <w:t>[</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1" w:name="_CR9_4_4_3a"/>
      <w:bookmarkStart w:id="842" w:name="_Toc177721563"/>
      <w:bookmarkEnd w:id="841"/>
      <w:r>
        <w:t>9.4.4.3a</w:t>
      </w:r>
      <w:r>
        <w:tab/>
        <w:t>Nnef_MBSGroupMsgDelivery_Delete service operation</w:t>
      </w:r>
      <w:bookmarkEnd w:id="842"/>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3" w:name="_CR9_4_4_4"/>
      <w:bookmarkStart w:id="844" w:name="_Toc177721564"/>
      <w:bookmarkEnd w:id="843"/>
      <w:r>
        <w:t>9.4.4.4</w:t>
      </w:r>
      <w:r>
        <w:tab/>
        <w:t>Nnef_MBSGroupMsg</w:t>
      </w:r>
      <w:r w:rsidR="00932FB4">
        <w:t>Delivery</w:t>
      </w:r>
      <w:r>
        <w:t>_StatusNotify service operation</w:t>
      </w:r>
      <w:bookmarkEnd w:id="844"/>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5" w:name="_CR9_5"/>
      <w:bookmarkStart w:id="846" w:name="_Toc177721565"/>
      <w:bookmarkEnd w:id="845"/>
      <w:r w:rsidRPr="00F34A4F">
        <w:t>9.</w:t>
      </w:r>
      <w:r w:rsidR="00F44AF7">
        <w:rPr>
          <w:lang w:eastAsia="zh-CN"/>
        </w:rPr>
        <w:t>5</w:t>
      </w:r>
      <w:r w:rsidRPr="00F34A4F">
        <w:tab/>
        <w:t>MBSF Services</w:t>
      </w:r>
      <w:bookmarkEnd w:id="846"/>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47" w:name="_CRAnnexAnormative"/>
      <w:bookmarkStart w:id="848" w:name="_Toc70079091"/>
      <w:bookmarkEnd w:id="847"/>
      <w:r w:rsidRPr="00827549">
        <w:br w:type="page"/>
      </w:r>
      <w:bookmarkStart w:id="849" w:name="_Toc177721566"/>
      <w:r w:rsidR="00731C5F">
        <w:lastRenderedPageBreak/>
        <w:t>Annex A (normative):</w:t>
      </w:r>
      <w:r w:rsidR="00731C5F">
        <w:br/>
        <w:t>Configuration options at Service and/or Application for MBS</w:t>
      </w:r>
      <w:bookmarkEnd w:id="664"/>
      <w:bookmarkEnd w:id="848"/>
      <w:bookmarkEnd w:id="849"/>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788335032" r:id="rId102"/>
        </w:object>
      </w:r>
    </w:p>
    <w:p w14:paraId="33D0E042" w14:textId="77777777" w:rsidR="00731C5F" w:rsidRPr="007D11F0" w:rsidRDefault="00731C5F" w:rsidP="00731C5F">
      <w:pPr>
        <w:pStyle w:val="TF"/>
      </w:pPr>
      <w:bookmarkStart w:id="850" w:name="_CRFigureA1"/>
      <w:r w:rsidRPr="007D11F0">
        <w:t xml:space="preserve">Figure </w:t>
      </w:r>
      <w:bookmarkEnd w:id="850"/>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1" w:name="_CRAnnexBinformative"/>
      <w:bookmarkEnd w:id="851"/>
      <w:r w:rsidRPr="00827549">
        <w:br w:type="page"/>
      </w:r>
      <w:bookmarkStart w:id="852" w:name="_Toc177721567"/>
      <w:r w:rsidR="00827549">
        <w:lastRenderedPageBreak/>
        <w:t>Annex B (informative):</w:t>
      </w:r>
      <w:r w:rsidR="004D3BFB">
        <w:br/>
      </w:r>
      <w:r w:rsidR="00827549">
        <w:t xml:space="preserve">Service levels for </w:t>
      </w:r>
      <w:r w:rsidR="00827549">
        <w:rPr>
          <w:rFonts w:eastAsia="DengXian"/>
        </w:rPr>
        <w:t>multicast communication service</w:t>
      </w:r>
      <w:bookmarkEnd w:id="85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3" w:name="_CRAnnexCnormative"/>
      <w:bookmarkStart w:id="854" w:name="_Toc177721568"/>
      <w:bookmarkEnd w:id="853"/>
      <w:r w:rsidRPr="0021575D">
        <w:lastRenderedPageBreak/>
        <w:t xml:space="preserve">Annex </w:t>
      </w:r>
      <w:r>
        <w:t>C</w:t>
      </w:r>
      <w:r w:rsidRPr="0021575D">
        <w:t xml:space="preserve"> (</w:t>
      </w:r>
      <w:r>
        <w:t>n</w:t>
      </w:r>
      <w:r w:rsidRPr="0021575D">
        <w:t>ormative):</w:t>
      </w:r>
      <w:r w:rsidRPr="0021575D">
        <w:br/>
      </w:r>
      <w:r>
        <w:t>Interworking at reference points MB2 and xMB</w:t>
      </w:r>
      <w:bookmarkEnd w:id="854"/>
    </w:p>
    <w:p w14:paraId="4B227F18" w14:textId="0E3B8849" w:rsidR="00BB76D3" w:rsidRDefault="00BB76D3" w:rsidP="00BB76D3">
      <w:r>
        <w:t xml:space="preserve">To allow the MBS System to interwork with a GCS AS supporting the MB2 interfaces defined in </w:t>
      </w:r>
      <w:r w:rsidR="00534985">
        <w:t>TS</w:t>
      </w:r>
      <w:r w:rsidR="00534985">
        <w:t> </w:t>
      </w:r>
      <w:r w:rsidR="00534985">
        <w:t>23.468</w:t>
      </w:r>
      <w:r w:rsidR="00534985">
        <w:t> </w:t>
      </w:r>
      <w:r w:rsidR="00534985">
        <w:t>[</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w:t>
      </w:r>
      <w:r w:rsidR="00534985">
        <w:t> </w:t>
      </w:r>
      <w:r w:rsidR="00534985">
        <w:t>26.502</w:t>
      </w:r>
      <w:r w:rsidR="00534985">
        <w:t> </w:t>
      </w:r>
      <w:r w:rsidR="00534985">
        <w:t>[</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xMB interfaces defined in </w:t>
      </w:r>
      <w:r w:rsidR="00534985">
        <w:t>TS</w:t>
      </w:r>
      <w:r w:rsidR="00534985">
        <w:t> </w:t>
      </w:r>
      <w:r w:rsidR="00534985">
        <w:t>26.348</w:t>
      </w:r>
      <w:r w:rsidR="00534985">
        <w:t> </w:t>
      </w:r>
      <w:r w:rsidR="00534985">
        <w:t>[</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21C311F5" w:rsidR="00BB76D3" w:rsidRDefault="00BB76D3" w:rsidP="00003F9A">
      <w:pPr>
        <w:pStyle w:val="B1"/>
      </w:pPr>
      <w:r>
        <w:t>-</w:t>
      </w:r>
      <w:r>
        <w:tab/>
        <w:t xml:space="preserve">In addition to supporting content ingest interfaces defined in </w:t>
      </w:r>
      <w:r w:rsidR="00534985">
        <w:t>TS</w:t>
      </w:r>
      <w:r w:rsidR="00534985">
        <w:t> </w:t>
      </w:r>
      <w:r w:rsidR="00534985">
        <w:t>26.502</w:t>
      </w:r>
      <w:r w:rsidR="00534985">
        <w:t> </w:t>
      </w:r>
      <w:r w:rsidR="00534985">
        <w:t>[</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788335033" r:id="rId104"/>
        </w:object>
      </w:r>
    </w:p>
    <w:p w14:paraId="6E31CA72" w14:textId="3711E937" w:rsidR="00BB76D3" w:rsidRPr="00003F9A" w:rsidRDefault="00BB76D3" w:rsidP="00003F9A">
      <w:pPr>
        <w:pStyle w:val="TF"/>
      </w:pPr>
      <w:bookmarkStart w:id="855" w:name="_CRFigureC1"/>
      <w:r>
        <w:t xml:space="preserve">Figure </w:t>
      </w:r>
      <w:bookmarkEnd w:id="855"/>
      <w:r>
        <w:t>C-1: Interworking with GCS AS supporting MB2 interfaces and with Content Provider supporting xMB interfaces</w:t>
      </w:r>
    </w:p>
    <w:p w14:paraId="0852E1E1" w14:textId="647AE588" w:rsidR="00080512" w:rsidRPr="0021575D" w:rsidRDefault="00080512">
      <w:pPr>
        <w:pStyle w:val="Heading8"/>
      </w:pPr>
      <w:bookmarkStart w:id="856" w:name="_CRAnnexDinformative"/>
      <w:bookmarkEnd w:id="856"/>
      <w:r w:rsidRPr="00827549">
        <w:br w:type="page"/>
      </w:r>
      <w:bookmarkStart w:id="857" w:name="_Toc177721569"/>
      <w:r w:rsidRPr="0021575D">
        <w:lastRenderedPageBreak/>
        <w:t>Annex</w:t>
      </w:r>
      <w:r w:rsidR="00BB76D3">
        <w:t xml:space="preserve"> D</w:t>
      </w:r>
      <w:r w:rsidR="00827549" w:rsidRPr="0021575D">
        <w:t xml:space="preserve"> </w:t>
      </w:r>
      <w:r w:rsidRPr="0021575D">
        <w:t>(informative):</w:t>
      </w:r>
      <w:r w:rsidRPr="0021575D">
        <w:br/>
        <w:t>Change history</w:t>
      </w:r>
      <w:bookmarkEnd w:id="857"/>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58" w:name="historyclause"/>
            <w:bookmarkEnd w:id="858"/>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CAC758" w14:textId="77777777" w:rsidR="0077079E" w:rsidRDefault="0077079E">
      <w:r>
        <w:separator/>
      </w:r>
    </w:p>
  </w:endnote>
  <w:endnote w:type="continuationSeparator" w:id="0">
    <w:p w14:paraId="72B3BF65" w14:textId="77777777" w:rsidR="0077079E" w:rsidRDefault="00770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534985" w:rsidRDefault="00F617EC" w:rsidP="0053498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534985" w:rsidRDefault="00F617EC" w:rsidP="0053498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534985" w:rsidRDefault="00064632" w:rsidP="00534985">
    <w:pPr>
      <w:jc w:val="center"/>
      <w:rPr>
        <w:rFonts w:ascii="Arial" w:hAnsi="Arial" w:cs="Arial"/>
        <w:b/>
        <w:i/>
      </w:rPr>
    </w:pPr>
    <w:r w:rsidRPr="0053498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C06380" w14:textId="77777777" w:rsidR="0077079E" w:rsidRDefault="0077079E">
      <w:r>
        <w:separator/>
      </w:r>
    </w:p>
  </w:footnote>
  <w:footnote w:type="continuationSeparator" w:id="0">
    <w:p w14:paraId="38229224" w14:textId="77777777" w:rsidR="0077079E" w:rsidRDefault="007707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C806C77" w:rsidR="00064632" w:rsidRDefault="00064632">
    <w:pPr>
      <w:framePr w:h="284" w:hRule="exact" w:wrap="around" w:vAnchor="text" w:hAnchor="margin" w:xAlign="right" w:y="1"/>
      <w:rPr>
        <w:rFonts w:ascii="Arial" w:hAnsi="Arial" w:cs="Arial"/>
        <w:b/>
        <w:sz w:val="18"/>
        <w:szCs w:val="18"/>
      </w:rPr>
    </w:pPr>
    <w:r w:rsidRPr="00534985">
      <w:rPr>
        <w:rFonts w:ascii="Arial" w:hAnsi="Arial" w:cs="Arial"/>
        <w:b/>
        <w:szCs w:val="18"/>
      </w:rPr>
      <w:fldChar w:fldCharType="begin"/>
    </w:r>
    <w:r w:rsidRPr="00534985">
      <w:rPr>
        <w:rFonts w:ascii="Arial" w:hAnsi="Arial" w:cs="Arial"/>
        <w:b/>
        <w:szCs w:val="18"/>
      </w:rPr>
      <w:instrText xml:space="preserve"> STYLEREF ZA </w:instrText>
    </w:r>
    <w:r w:rsidRPr="00534985">
      <w:rPr>
        <w:rFonts w:ascii="Arial" w:hAnsi="Arial" w:cs="Arial"/>
        <w:b/>
        <w:szCs w:val="18"/>
      </w:rPr>
      <w:fldChar w:fldCharType="separate"/>
    </w:r>
    <w:r w:rsidR="00534985">
      <w:rPr>
        <w:rFonts w:ascii="Arial" w:hAnsi="Arial" w:cs="Arial"/>
        <w:b/>
        <w:noProof/>
        <w:szCs w:val="18"/>
      </w:rPr>
      <w:t>3GPP TS 23.247 V18.7.0 (2024-09)</w:t>
    </w:r>
    <w:r w:rsidRPr="00534985">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534985">
      <w:rPr>
        <w:rFonts w:ascii="Arial" w:hAnsi="Arial" w:cs="Arial"/>
        <w:b/>
        <w:szCs w:val="18"/>
      </w:rPr>
      <w:fldChar w:fldCharType="begin"/>
    </w:r>
    <w:r w:rsidRPr="00534985">
      <w:rPr>
        <w:rFonts w:ascii="Arial" w:hAnsi="Arial" w:cs="Arial"/>
        <w:b/>
        <w:szCs w:val="18"/>
      </w:rPr>
      <w:instrText xml:space="preserve"> PAGE </w:instrText>
    </w:r>
    <w:r w:rsidRPr="00534985">
      <w:rPr>
        <w:rFonts w:ascii="Arial" w:hAnsi="Arial" w:cs="Arial"/>
        <w:b/>
        <w:szCs w:val="18"/>
      </w:rPr>
      <w:fldChar w:fldCharType="separate"/>
    </w:r>
    <w:r w:rsidRPr="00534985">
      <w:rPr>
        <w:rFonts w:ascii="Arial" w:hAnsi="Arial" w:cs="Arial"/>
        <w:b/>
        <w:noProof/>
        <w:szCs w:val="18"/>
      </w:rPr>
      <w:t>120</w:t>
    </w:r>
    <w:r w:rsidRPr="00534985">
      <w:rPr>
        <w:rFonts w:ascii="Arial" w:hAnsi="Arial" w:cs="Arial"/>
        <w:b/>
        <w:szCs w:val="18"/>
      </w:rPr>
      <w:fldChar w:fldCharType="end"/>
    </w:r>
  </w:p>
  <w:p w14:paraId="3C126018" w14:textId="2C8B4C24" w:rsidR="00064632" w:rsidRDefault="00064632">
    <w:pPr>
      <w:framePr w:h="284" w:hRule="exact" w:wrap="around" w:vAnchor="text" w:hAnchor="margin" w:y="7"/>
      <w:rPr>
        <w:rFonts w:ascii="Arial" w:hAnsi="Arial" w:cs="Arial"/>
        <w:b/>
        <w:sz w:val="18"/>
        <w:szCs w:val="18"/>
      </w:rPr>
    </w:pPr>
    <w:r w:rsidRPr="00534985">
      <w:rPr>
        <w:rFonts w:ascii="Arial" w:hAnsi="Arial" w:cs="Arial"/>
        <w:b/>
        <w:szCs w:val="18"/>
      </w:rPr>
      <w:fldChar w:fldCharType="begin"/>
    </w:r>
    <w:r w:rsidRPr="00534985">
      <w:rPr>
        <w:rFonts w:ascii="Arial" w:hAnsi="Arial" w:cs="Arial"/>
        <w:b/>
        <w:szCs w:val="18"/>
      </w:rPr>
      <w:instrText xml:space="preserve"> STYLEREF ZGSM </w:instrText>
    </w:r>
    <w:r w:rsidRPr="00534985">
      <w:rPr>
        <w:rFonts w:ascii="Arial" w:hAnsi="Arial" w:cs="Arial"/>
        <w:b/>
        <w:szCs w:val="18"/>
      </w:rPr>
      <w:fldChar w:fldCharType="separate"/>
    </w:r>
    <w:r w:rsidR="00534985">
      <w:rPr>
        <w:rFonts w:ascii="Arial" w:hAnsi="Arial" w:cs="Arial"/>
        <w:b/>
        <w:noProof/>
        <w:szCs w:val="18"/>
      </w:rPr>
      <w:t>Release 18</w:t>
    </w:r>
    <w:r w:rsidRPr="00534985">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5E9"/>
    <w:rsid w:val="009F7743"/>
    <w:rsid w:val="00A10F02"/>
    <w:rsid w:val="00A15712"/>
    <w:rsid w:val="00A15B80"/>
    <w:rsid w:val="00A164B4"/>
    <w:rsid w:val="00A22FBF"/>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498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349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34985"/>
    <w:pPr>
      <w:pBdr>
        <w:top w:val="none" w:sz="0" w:space="0" w:color="auto"/>
      </w:pBdr>
      <w:spacing w:before="180"/>
      <w:outlineLvl w:val="1"/>
    </w:pPr>
    <w:rPr>
      <w:sz w:val="32"/>
    </w:rPr>
  </w:style>
  <w:style w:type="paragraph" w:styleId="Heading3">
    <w:name w:val="heading 3"/>
    <w:basedOn w:val="Heading2"/>
    <w:next w:val="Normal"/>
    <w:qFormat/>
    <w:rsid w:val="00534985"/>
    <w:pPr>
      <w:spacing w:before="120"/>
      <w:outlineLvl w:val="2"/>
    </w:pPr>
    <w:rPr>
      <w:sz w:val="28"/>
    </w:rPr>
  </w:style>
  <w:style w:type="paragraph" w:styleId="Heading4">
    <w:name w:val="heading 4"/>
    <w:basedOn w:val="Heading3"/>
    <w:next w:val="Normal"/>
    <w:link w:val="Heading4Char"/>
    <w:qFormat/>
    <w:rsid w:val="00534985"/>
    <w:pPr>
      <w:ind w:left="1418" w:hanging="1418"/>
      <w:outlineLvl w:val="3"/>
    </w:pPr>
    <w:rPr>
      <w:sz w:val="24"/>
    </w:rPr>
  </w:style>
  <w:style w:type="paragraph" w:styleId="Heading5">
    <w:name w:val="heading 5"/>
    <w:basedOn w:val="Heading4"/>
    <w:next w:val="Normal"/>
    <w:qFormat/>
    <w:rsid w:val="0053498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534985"/>
    <w:pPr>
      <w:ind w:left="0" w:firstLine="0"/>
      <w:outlineLvl w:val="7"/>
    </w:pPr>
  </w:style>
  <w:style w:type="paragraph" w:styleId="Heading9">
    <w:name w:val="heading 9"/>
    <w:basedOn w:val="Heading8"/>
    <w:next w:val="Normal"/>
    <w:qFormat/>
    <w:rsid w:val="005349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4985"/>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534985"/>
    <w:pPr>
      <w:spacing w:before="180"/>
      <w:ind w:left="2693" w:hanging="2693"/>
    </w:pPr>
    <w:rPr>
      <w:b/>
    </w:rPr>
  </w:style>
  <w:style w:type="paragraph" w:styleId="TOC1">
    <w:name w:val="toc 1"/>
    <w:uiPriority w:val="39"/>
    <w:rsid w:val="0053498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34985"/>
    <w:pPr>
      <w:keepLines/>
      <w:tabs>
        <w:tab w:val="center" w:pos="4536"/>
        <w:tab w:val="right" w:pos="9072"/>
      </w:tabs>
    </w:pPr>
    <w:rPr>
      <w:noProof/>
    </w:rPr>
  </w:style>
  <w:style w:type="character" w:customStyle="1" w:styleId="ZGSM">
    <w:name w:val="ZGSM"/>
    <w:rsid w:val="00534985"/>
  </w:style>
  <w:style w:type="character" w:customStyle="1" w:styleId="HeaderChar1">
    <w:name w:val="Header Char1"/>
    <w:basedOn w:val="DefaultParagraphFont"/>
    <w:link w:val="Header"/>
    <w:rsid w:val="00F617EC"/>
    <w:rPr>
      <w:rFonts w:eastAsia="Times New Roman"/>
    </w:rPr>
  </w:style>
  <w:style w:type="paragraph" w:customStyle="1" w:styleId="ZD">
    <w:name w:val="ZD"/>
    <w:rsid w:val="0053498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34985"/>
    <w:pPr>
      <w:ind w:left="1701" w:hanging="1701"/>
    </w:pPr>
  </w:style>
  <w:style w:type="paragraph" w:styleId="TOC4">
    <w:name w:val="toc 4"/>
    <w:basedOn w:val="TOC3"/>
    <w:uiPriority w:val="39"/>
    <w:rsid w:val="00534985"/>
    <w:pPr>
      <w:ind w:left="1418" w:hanging="1418"/>
    </w:pPr>
  </w:style>
  <w:style w:type="paragraph" w:styleId="TOC3">
    <w:name w:val="toc 3"/>
    <w:basedOn w:val="TOC2"/>
    <w:uiPriority w:val="39"/>
    <w:rsid w:val="00534985"/>
    <w:pPr>
      <w:ind w:left="1134" w:hanging="1134"/>
    </w:pPr>
  </w:style>
  <w:style w:type="paragraph" w:styleId="TOC2">
    <w:name w:val="toc 2"/>
    <w:basedOn w:val="TOC1"/>
    <w:uiPriority w:val="39"/>
    <w:rsid w:val="00534985"/>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534985"/>
    <w:pPr>
      <w:outlineLvl w:val="9"/>
    </w:pPr>
  </w:style>
  <w:style w:type="paragraph" w:customStyle="1" w:styleId="NF">
    <w:name w:val="NF"/>
    <w:basedOn w:val="NO"/>
    <w:rsid w:val="00534985"/>
    <w:pPr>
      <w:keepNext/>
      <w:spacing w:after="0"/>
    </w:pPr>
    <w:rPr>
      <w:rFonts w:ascii="Arial" w:hAnsi="Arial"/>
      <w:sz w:val="18"/>
    </w:rPr>
  </w:style>
  <w:style w:type="paragraph" w:customStyle="1" w:styleId="NO">
    <w:name w:val="NO"/>
    <w:basedOn w:val="Normal"/>
    <w:link w:val="NOChar"/>
    <w:rsid w:val="00534985"/>
    <w:pPr>
      <w:keepLines/>
      <w:ind w:left="1135" w:hanging="851"/>
    </w:pPr>
  </w:style>
  <w:style w:type="paragraph" w:customStyle="1" w:styleId="PL">
    <w:name w:val="PL"/>
    <w:rsid w:val="005349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34985"/>
    <w:pPr>
      <w:jc w:val="right"/>
    </w:pPr>
  </w:style>
  <w:style w:type="paragraph" w:customStyle="1" w:styleId="TAL">
    <w:name w:val="TAL"/>
    <w:basedOn w:val="Normal"/>
    <w:link w:val="TALChar"/>
    <w:rsid w:val="00534985"/>
    <w:pPr>
      <w:keepNext/>
      <w:keepLines/>
      <w:spacing w:after="0"/>
    </w:pPr>
    <w:rPr>
      <w:rFonts w:ascii="Arial" w:hAnsi="Arial"/>
      <w:sz w:val="18"/>
    </w:rPr>
  </w:style>
  <w:style w:type="paragraph" w:customStyle="1" w:styleId="TAH">
    <w:name w:val="TAH"/>
    <w:basedOn w:val="TAC"/>
    <w:link w:val="TAHCar"/>
    <w:rsid w:val="00534985"/>
    <w:rPr>
      <w:b/>
    </w:rPr>
  </w:style>
  <w:style w:type="paragraph" w:customStyle="1" w:styleId="TAC">
    <w:name w:val="TAC"/>
    <w:basedOn w:val="TAL"/>
    <w:link w:val="TACChar"/>
    <w:rsid w:val="00534985"/>
    <w:pPr>
      <w:jc w:val="center"/>
    </w:pPr>
  </w:style>
  <w:style w:type="paragraph" w:customStyle="1" w:styleId="LD">
    <w:name w:val="LD"/>
    <w:rsid w:val="0053498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34985"/>
    <w:pPr>
      <w:keepLines/>
      <w:ind w:left="1702" w:hanging="1418"/>
    </w:pPr>
  </w:style>
  <w:style w:type="paragraph" w:customStyle="1" w:styleId="FP">
    <w:name w:val="FP"/>
    <w:basedOn w:val="Normal"/>
    <w:rsid w:val="00534985"/>
    <w:pPr>
      <w:spacing w:after="0"/>
    </w:pPr>
  </w:style>
  <w:style w:type="paragraph" w:customStyle="1" w:styleId="NW">
    <w:name w:val="NW"/>
    <w:basedOn w:val="NO"/>
    <w:rsid w:val="00534985"/>
    <w:pPr>
      <w:spacing w:after="0"/>
    </w:pPr>
  </w:style>
  <w:style w:type="paragraph" w:customStyle="1" w:styleId="EW">
    <w:name w:val="EW"/>
    <w:basedOn w:val="EX"/>
    <w:rsid w:val="00534985"/>
    <w:pPr>
      <w:spacing w:after="0"/>
    </w:pPr>
  </w:style>
  <w:style w:type="paragraph" w:customStyle="1" w:styleId="B1">
    <w:name w:val="B1"/>
    <w:basedOn w:val="List"/>
    <w:link w:val="B1Char"/>
    <w:rsid w:val="00534985"/>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534985"/>
    <w:pPr>
      <w:ind w:left="1985" w:hanging="1985"/>
    </w:pPr>
  </w:style>
  <w:style w:type="paragraph" w:customStyle="1" w:styleId="EditorsNote">
    <w:name w:val="Editor's Note"/>
    <w:basedOn w:val="NO"/>
    <w:link w:val="EditorsNoteChar"/>
    <w:rsid w:val="00534985"/>
    <w:pPr>
      <w:ind w:left="1559" w:hanging="1276"/>
    </w:pPr>
    <w:rPr>
      <w:color w:val="FF0000"/>
    </w:rPr>
  </w:style>
  <w:style w:type="paragraph" w:customStyle="1" w:styleId="TH">
    <w:name w:val="TH"/>
    <w:basedOn w:val="Normal"/>
    <w:link w:val="THChar"/>
    <w:rsid w:val="00534985"/>
    <w:pPr>
      <w:keepNext/>
      <w:keepLines/>
      <w:spacing w:before="60"/>
      <w:jc w:val="center"/>
    </w:pPr>
    <w:rPr>
      <w:rFonts w:ascii="Arial" w:hAnsi="Arial"/>
      <w:b/>
    </w:rPr>
  </w:style>
  <w:style w:type="paragraph" w:customStyle="1" w:styleId="ZA">
    <w:name w:val="ZA"/>
    <w:rsid w:val="0053498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3498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3498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3498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34985"/>
    <w:pPr>
      <w:ind w:left="851" w:hanging="851"/>
    </w:pPr>
  </w:style>
  <w:style w:type="paragraph" w:customStyle="1" w:styleId="ZH">
    <w:name w:val="ZH"/>
    <w:rsid w:val="0053498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34985"/>
    <w:pPr>
      <w:keepNext w:val="0"/>
      <w:spacing w:before="0" w:after="240"/>
    </w:pPr>
  </w:style>
  <w:style w:type="paragraph" w:customStyle="1" w:styleId="ZG">
    <w:name w:val="ZG"/>
    <w:rsid w:val="0053498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34985"/>
    <w:pPr>
      <w:ind w:left="851" w:hanging="284"/>
      <w:contextualSpacing w:val="0"/>
    </w:pPr>
  </w:style>
  <w:style w:type="paragraph" w:customStyle="1" w:styleId="B3">
    <w:name w:val="B3"/>
    <w:basedOn w:val="List3"/>
    <w:rsid w:val="00534985"/>
    <w:pPr>
      <w:ind w:left="1135" w:hanging="284"/>
      <w:contextualSpacing w:val="0"/>
    </w:pPr>
  </w:style>
  <w:style w:type="paragraph" w:customStyle="1" w:styleId="B4">
    <w:name w:val="B4"/>
    <w:basedOn w:val="List4"/>
    <w:rsid w:val="00534985"/>
    <w:pPr>
      <w:ind w:left="1418" w:hanging="284"/>
      <w:contextualSpacing w:val="0"/>
    </w:pPr>
  </w:style>
  <w:style w:type="paragraph" w:customStyle="1" w:styleId="B5">
    <w:name w:val="B5"/>
    <w:basedOn w:val="List5"/>
    <w:rsid w:val="00534985"/>
    <w:pPr>
      <w:ind w:left="1702" w:hanging="284"/>
      <w:contextualSpacing w:val="0"/>
    </w:pPr>
  </w:style>
  <w:style w:type="paragraph" w:customStyle="1" w:styleId="ZTD">
    <w:name w:val="ZTD"/>
    <w:basedOn w:val="ZB"/>
    <w:rsid w:val="00534985"/>
    <w:pPr>
      <w:framePr w:hRule="auto" w:wrap="notBeside" w:y="852"/>
    </w:pPr>
    <w:rPr>
      <w:i w:val="0"/>
      <w:sz w:val="40"/>
    </w:rPr>
  </w:style>
  <w:style w:type="paragraph" w:customStyle="1" w:styleId="ZV">
    <w:name w:val="ZV"/>
    <w:basedOn w:val="ZU"/>
    <w:rsid w:val="00534985"/>
    <w:pPr>
      <w:framePr w:wrap="notBeside" w:y="16161"/>
    </w:pPr>
  </w:style>
  <w:style w:type="paragraph" w:styleId="TOC7">
    <w:name w:val="toc 7"/>
    <w:basedOn w:val="TOC6"/>
    <w:next w:val="Normal"/>
    <w:uiPriority w:val="39"/>
    <w:rsid w:val="00534985"/>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534985"/>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60897</Words>
  <Characters>314229</Characters>
  <Application>Microsoft Office Word</Application>
  <DocSecurity>0</DocSecurity>
  <Lines>6685</Lines>
  <Paragraphs>4871</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370255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23.304_CR0458R2_(Rel-19)_5G_ProSe_Ph3_LaeYoung_Corr</cp:lastModifiedBy>
  <cp:revision>2</cp:revision>
  <cp:lastPrinted>2019-02-25T14:05:00Z</cp:lastPrinted>
  <dcterms:created xsi:type="dcterms:W3CDTF">2024-09-20T10:42:00Z</dcterms:created>
  <dcterms:modified xsi:type="dcterms:W3CDTF">2024-09-20T10:42:00Z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