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92B5A6"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w:t>
            </w:r>
            <w:r w:rsidR="008C34DF">
              <w:t>8</w:t>
            </w:r>
            <w:r w:rsidR="00E134FC">
              <w:t>.0</w:t>
            </w:r>
            <w:r w:rsidRPr="004D3578">
              <w:t xml:space="preserve"> </w:t>
            </w:r>
            <w:r w:rsidRPr="00133525">
              <w:rPr>
                <w:sz w:val="32"/>
              </w:rPr>
              <w:t>(</w:t>
            </w:r>
            <w:r w:rsidR="00E134FC">
              <w:rPr>
                <w:sz w:val="32"/>
              </w:rPr>
              <w:t>20</w:t>
            </w:r>
            <w:r w:rsidR="008C34DF">
              <w:rPr>
                <w:sz w:val="32"/>
              </w:rPr>
              <w:t>24</w:t>
            </w:r>
            <w:r w:rsidR="00E134FC">
              <w:rPr>
                <w:sz w:val="32"/>
              </w:rPr>
              <w:t>-</w:t>
            </w:r>
            <w:r w:rsidR="008C34DF">
              <w:rPr>
                <w:sz w:val="32"/>
              </w:rPr>
              <w:t>06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lang w:val="en-US"/>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2"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2"/>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erReference w:type="even" r:id="rId11"/>
          <w:footerReference w:type="default"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BD421CA"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8C34DF">
              <w:rPr>
                <w:noProof/>
                <w:sz w:val="18"/>
              </w:rPr>
              <w:t>4</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0E5A7C7E" w14:textId="1D208465" w:rsidR="00941EBA" w:rsidRDefault="008C34D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941EBA">
        <w:rPr>
          <w:noProof/>
        </w:rPr>
        <w:t>Foreword</w:t>
      </w:r>
      <w:r w:rsidR="00941EBA">
        <w:rPr>
          <w:noProof/>
        </w:rPr>
        <w:tab/>
      </w:r>
      <w:r w:rsidR="00941EBA">
        <w:rPr>
          <w:noProof/>
        </w:rPr>
        <w:fldChar w:fldCharType="begin" w:fldLock="1"/>
      </w:r>
      <w:r w:rsidR="00941EBA">
        <w:rPr>
          <w:noProof/>
        </w:rPr>
        <w:instrText xml:space="preserve"> PAGEREF _Toc169755480 \h </w:instrText>
      </w:r>
      <w:r w:rsidR="00941EBA">
        <w:rPr>
          <w:noProof/>
        </w:rPr>
      </w:r>
      <w:r w:rsidR="00941EBA">
        <w:rPr>
          <w:noProof/>
        </w:rPr>
        <w:fldChar w:fldCharType="separate"/>
      </w:r>
      <w:r w:rsidR="00941EBA">
        <w:rPr>
          <w:noProof/>
        </w:rPr>
        <w:t>8</w:t>
      </w:r>
      <w:r w:rsidR="00941EBA">
        <w:rPr>
          <w:noProof/>
        </w:rPr>
        <w:fldChar w:fldCharType="end"/>
      </w:r>
    </w:p>
    <w:p w14:paraId="4066B22F" w14:textId="6C2BDA3E"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_Toc169755481 \h </w:instrText>
      </w:r>
      <w:r>
        <w:rPr>
          <w:noProof/>
        </w:rPr>
      </w:r>
      <w:r>
        <w:rPr>
          <w:noProof/>
        </w:rPr>
        <w:fldChar w:fldCharType="separate"/>
      </w:r>
      <w:r>
        <w:rPr>
          <w:noProof/>
        </w:rPr>
        <w:t>9</w:t>
      </w:r>
      <w:r>
        <w:rPr>
          <w:noProof/>
        </w:rPr>
        <w:fldChar w:fldCharType="end"/>
      </w:r>
    </w:p>
    <w:p w14:paraId="3ECE88B2" w14:textId="7F74ACC8"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_Toc169755482 \h </w:instrText>
      </w:r>
      <w:r>
        <w:rPr>
          <w:noProof/>
        </w:rPr>
      </w:r>
      <w:r>
        <w:rPr>
          <w:noProof/>
        </w:rPr>
        <w:fldChar w:fldCharType="separate"/>
      </w:r>
      <w:r>
        <w:rPr>
          <w:noProof/>
        </w:rPr>
        <w:t>9</w:t>
      </w:r>
      <w:r>
        <w:rPr>
          <w:noProof/>
        </w:rPr>
        <w:fldChar w:fldCharType="end"/>
      </w:r>
    </w:p>
    <w:p w14:paraId="145EE36B" w14:textId="4E57BC70"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_Toc169755483 \h </w:instrText>
      </w:r>
      <w:r>
        <w:rPr>
          <w:noProof/>
        </w:rPr>
      </w:r>
      <w:r>
        <w:rPr>
          <w:noProof/>
        </w:rPr>
        <w:fldChar w:fldCharType="separate"/>
      </w:r>
      <w:r>
        <w:rPr>
          <w:noProof/>
        </w:rPr>
        <w:t>10</w:t>
      </w:r>
      <w:r>
        <w:rPr>
          <w:noProof/>
        </w:rPr>
        <w:fldChar w:fldCharType="end"/>
      </w:r>
    </w:p>
    <w:p w14:paraId="17472FAE" w14:textId="5150A9B1"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_Toc169755484 \h </w:instrText>
      </w:r>
      <w:r>
        <w:rPr>
          <w:noProof/>
        </w:rPr>
      </w:r>
      <w:r>
        <w:rPr>
          <w:noProof/>
        </w:rPr>
        <w:fldChar w:fldCharType="separate"/>
      </w:r>
      <w:r>
        <w:rPr>
          <w:noProof/>
        </w:rPr>
        <w:t>10</w:t>
      </w:r>
      <w:r>
        <w:rPr>
          <w:noProof/>
        </w:rPr>
        <w:fldChar w:fldCharType="end"/>
      </w:r>
    </w:p>
    <w:p w14:paraId="20FCD558" w14:textId="237A0E2A"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_Toc169755485 \h </w:instrText>
      </w:r>
      <w:r>
        <w:rPr>
          <w:noProof/>
        </w:rPr>
      </w:r>
      <w:r>
        <w:rPr>
          <w:noProof/>
        </w:rPr>
        <w:fldChar w:fldCharType="separate"/>
      </w:r>
      <w:r>
        <w:rPr>
          <w:noProof/>
        </w:rPr>
        <w:t>10</w:t>
      </w:r>
      <w:r>
        <w:rPr>
          <w:noProof/>
        </w:rPr>
        <w:fldChar w:fldCharType="end"/>
      </w:r>
    </w:p>
    <w:p w14:paraId="1E914E1D" w14:textId="075D6F88"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_Toc169755486 \h </w:instrText>
      </w:r>
      <w:r>
        <w:rPr>
          <w:noProof/>
        </w:rPr>
      </w:r>
      <w:r>
        <w:rPr>
          <w:noProof/>
        </w:rPr>
        <w:fldChar w:fldCharType="separate"/>
      </w:r>
      <w:r>
        <w:rPr>
          <w:noProof/>
        </w:rPr>
        <w:t>10</w:t>
      </w:r>
      <w:r>
        <w:rPr>
          <w:noProof/>
        </w:rPr>
        <w:fldChar w:fldCharType="end"/>
      </w:r>
    </w:p>
    <w:p w14:paraId="476E6A67" w14:textId="401B8D6E"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_Toc169755487 \h </w:instrText>
      </w:r>
      <w:r>
        <w:rPr>
          <w:noProof/>
        </w:rPr>
      </w:r>
      <w:r>
        <w:rPr>
          <w:noProof/>
        </w:rPr>
        <w:fldChar w:fldCharType="separate"/>
      </w:r>
      <w:r>
        <w:rPr>
          <w:noProof/>
        </w:rPr>
        <w:t>10</w:t>
      </w:r>
      <w:r>
        <w:rPr>
          <w:noProof/>
        </w:rPr>
        <w:fldChar w:fldCharType="end"/>
      </w:r>
    </w:p>
    <w:p w14:paraId="71F4D046" w14:textId="5ED7D679"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_Toc169755488 \h </w:instrText>
      </w:r>
      <w:r>
        <w:rPr>
          <w:noProof/>
        </w:rPr>
      </w:r>
      <w:r>
        <w:rPr>
          <w:noProof/>
        </w:rPr>
        <w:fldChar w:fldCharType="separate"/>
      </w:r>
      <w:r>
        <w:rPr>
          <w:noProof/>
        </w:rPr>
        <w:t>11</w:t>
      </w:r>
      <w:r>
        <w:rPr>
          <w:noProof/>
        </w:rPr>
        <w:fldChar w:fldCharType="end"/>
      </w:r>
    </w:p>
    <w:p w14:paraId="57E70BFC" w14:textId="0DCC842B"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_Toc169755489 \h </w:instrText>
      </w:r>
      <w:r>
        <w:rPr>
          <w:noProof/>
        </w:rPr>
      </w:r>
      <w:r>
        <w:rPr>
          <w:noProof/>
        </w:rPr>
        <w:fldChar w:fldCharType="separate"/>
      </w:r>
      <w:r>
        <w:rPr>
          <w:noProof/>
        </w:rPr>
        <w:t>11</w:t>
      </w:r>
      <w:r>
        <w:rPr>
          <w:noProof/>
        </w:rPr>
        <w:fldChar w:fldCharType="end"/>
      </w:r>
    </w:p>
    <w:p w14:paraId="55C39471" w14:textId="176D6C29"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_Toc169755490 \h </w:instrText>
      </w:r>
      <w:r>
        <w:rPr>
          <w:noProof/>
        </w:rPr>
      </w:r>
      <w:r>
        <w:rPr>
          <w:noProof/>
        </w:rPr>
        <w:fldChar w:fldCharType="separate"/>
      </w:r>
      <w:r>
        <w:rPr>
          <w:noProof/>
        </w:rPr>
        <w:t>11</w:t>
      </w:r>
      <w:r>
        <w:rPr>
          <w:noProof/>
        </w:rPr>
        <w:fldChar w:fldCharType="end"/>
      </w:r>
    </w:p>
    <w:p w14:paraId="4B22A158" w14:textId="527C4492"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_Toc169755491 \h </w:instrText>
      </w:r>
      <w:r>
        <w:rPr>
          <w:noProof/>
        </w:rPr>
      </w:r>
      <w:r>
        <w:rPr>
          <w:noProof/>
        </w:rPr>
        <w:fldChar w:fldCharType="separate"/>
      </w:r>
      <w:r>
        <w:rPr>
          <w:noProof/>
        </w:rPr>
        <w:t>11</w:t>
      </w:r>
      <w:r>
        <w:rPr>
          <w:noProof/>
        </w:rPr>
        <w:fldChar w:fldCharType="end"/>
      </w:r>
    </w:p>
    <w:p w14:paraId="0A949533" w14:textId="794F520B"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_Toc169755492 \h </w:instrText>
      </w:r>
      <w:r>
        <w:rPr>
          <w:noProof/>
        </w:rPr>
      </w:r>
      <w:r>
        <w:rPr>
          <w:noProof/>
        </w:rPr>
        <w:fldChar w:fldCharType="separate"/>
      </w:r>
      <w:r>
        <w:rPr>
          <w:noProof/>
        </w:rPr>
        <w:t>11</w:t>
      </w:r>
      <w:r>
        <w:rPr>
          <w:noProof/>
        </w:rPr>
        <w:fldChar w:fldCharType="end"/>
      </w:r>
    </w:p>
    <w:p w14:paraId="012C6C0B" w14:textId="09ACD673"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_Toc169755493 \h </w:instrText>
      </w:r>
      <w:r>
        <w:rPr>
          <w:noProof/>
        </w:rPr>
      </w:r>
      <w:r>
        <w:rPr>
          <w:noProof/>
        </w:rPr>
        <w:fldChar w:fldCharType="separate"/>
      </w:r>
      <w:r>
        <w:rPr>
          <w:noProof/>
        </w:rPr>
        <w:t>11</w:t>
      </w:r>
      <w:r>
        <w:rPr>
          <w:noProof/>
        </w:rPr>
        <w:fldChar w:fldCharType="end"/>
      </w:r>
    </w:p>
    <w:p w14:paraId="2039A369" w14:textId="01DEA0F9"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_Toc169755494 \h </w:instrText>
      </w:r>
      <w:r>
        <w:rPr>
          <w:noProof/>
        </w:rPr>
      </w:r>
      <w:r>
        <w:rPr>
          <w:noProof/>
        </w:rPr>
        <w:fldChar w:fldCharType="separate"/>
      </w:r>
      <w:r>
        <w:rPr>
          <w:noProof/>
        </w:rPr>
        <w:t>12</w:t>
      </w:r>
      <w:r>
        <w:rPr>
          <w:noProof/>
        </w:rPr>
        <w:fldChar w:fldCharType="end"/>
      </w:r>
    </w:p>
    <w:p w14:paraId="5E3EBC93" w14:textId="29C123B5"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_Toc169755495 \h </w:instrText>
      </w:r>
      <w:r>
        <w:rPr>
          <w:noProof/>
        </w:rPr>
      </w:r>
      <w:r>
        <w:rPr>
          <w:noProof/>
        </w:rPr>
        <w:fldChar w:fldCharType="separate"/>
      </w:r>
      <w:r>
        <w:rPr>
          <w:noProof/>
        </w:rPr>
        <w:t>12</w:t>
      </w:r>
      <w:r>
        <w:rPr>
          <w:noProof/>
        </w:rPr>
        <w:fldChar w:fldCharType="end"/>
      </w:r>
    </w:p>
    <w:p w14:paraId="27D5390B" w14:textId="3800C97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_Toc169755496 \h </w:instrText>
      </w:r>
      <w:r>
        <w:rPr>
          <w:noProof/>
        </w:rPr>
      </w:r>
      <w:r>
        <w:rPr>
          <w:noProof/>
        </w:rPr>
        <w:fldChar w:fldCharType="separate"/>
      </w:r>
      <w:r>
        <w:rPr>
          <w:noProof/>
        </w:rPr>
        <w:t>12</w:t>
      </w:r>
      <w:r>
        <w:rPr>
          <w:noProof/>
        </w:rPr>
        <w:fldChar w:fldCharType="end"/>
      </w:r>
    </w:p>
    <w:p w14:paraId="39FA30DD" w14:textId="5FEF555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_Toc169755497 \h </w:instrText>
      </w:r>
      <w:r>
        <w:rPr>
          <w:noProof/>
        </w:rPr>
      </w:r>
      <w:r>
        <w:rPr>
          <w:noProof/>
        </w:rPr>
        <w:fldChar w:fldCharType="separate"/>
      </w:r>
      <w:r>
        <w:rPr>
          <w:noProof/>
        </w:rPr>
        <w:t>13</w:t>
      </w:r>
      <w:r>
        <w:rPr>
          <w:noProof/>
        </w:rPr>
        <w:fldChar w:fldCharType="end"/>
      </w:r>
    </w:p>
    <w:p w14:paraId="4E316E45" w14:textId="4652DCB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_Toc169755498 \h </w:instrText>
      </w:r>
      <w:r>
        <w:rPr>
          <w:noProof/>
        </w:rPr>
      </w:r>
      <w:r>
        <w:rPr>
          <w:noProof/>
        </w:rPr>
        <w:fldChar w:fldCharType="separate"/>
      </w:r>
      <w:r>
        <w:rPr>
          <w:noProof/>
        </w:rPr>
        <w:t>13</w:t>
      </w:r>
      <w:r>
        <w:rPr>
          <w:noProof/>
        </w:rPr>
        <w:fldChar w:fldCharType="end"/>
      </w:r>
    </w:p>
    <w:p w14:paraId="59601AB1" w14:textId="12B93CA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_Toc169755499 \h </w:instrText>
      </w:r>
      <w:r>
        <w:rPr>
          <w:noProof/>
        </w:rPr>
      </w:r>
      <w:r>
        <w:rPr>
          <w:noProof/>
        </w:rPr>
        <w:fldChar w:fldCharType="separate"/>
      </w:r>
      <w:r>
        <w:rPr>
          <w:noProof/>
        </w:rPr>
        <w:t>14</w:t>
      </w:r>
      <w:r>
        <w:rPr>
          <w:noProof/>
        </w:rPr>
        <w:fldChar w:fldCharType="end"/>
      </w:r>
    </w:p>
    <w:p w14:paraId="56ECD908" w14:textId="45F65407"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_Toc169755500 \h </w:instrText>
      </w:r>
      <w:r>
        <w:rPr>
          <w:noProof/>
        </w:rPr>
      </w:r>
      <w:r>
        <w:rPr>
          <w:noProof/>
        </w:rPr>
        <w:fldChar w:fldCharType="separate"/>
      </w:r>
      <w:r>
        <w:rPr>
          <w:noProof/>
        </w:rPr>
        <w:t>14</w:t>
      </w:r>
      <w:r>
        <w:rPr>
          <w:noProof/>
        </w:rPr>
        <w:fldChar w:fldCharType="end"/>
      </w:r>
    </w:p>
    <w:p w14:paraId="574EF4DA" w14:textId="09CA235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_Toc169755501 \h </w:instrText>
      </w:r>
      <w:r>
        <w:rPr>
          <w:noProof/>
        </w:rPr>
      </w:r>
      <w:r>
        <w:rPr>
          <w:noProof/>
        </w:rPr>
        <w:fldChar w:fldCharType="separate"/>
      </w:r>
      <w:r>
        <w:rPr>
          <w:noProof/>
        </w:rPr>
        <w:t>15</w:t>
      </w:r>
      <w:r>
        <w:rPr>
          <w:noProof/>
        </w:rPr>
        <w:fldChar w:fldCharType="end"/>
      </w:r>
    </w:p>
    <w:p w14:paraId="0B142D16" w14:textId="48F3EAA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_Toc169755502 \h </w:instrText>
      </w:r>
      <w:r>
        <w:rPr>
          <w:noProof/>
        </w:rPr>
      </w:r>
      <w:r>
        <w:rPr>
          <w:noProof/>
        </w:rPr>
        <w:fldChar w:fldCharType="separate"/>
      </w:r>
      <w:r>
        <w:rPr>
          <w:noProof/>
        </w:rPr>
        <w:t>15</w:t>
      </w:r>
      <w:r>
        <w:rPr>
          <w:noProof/>
        </w:rPr>
        <w:fldChar w:fldCharType="end"/>
      </w:r>
    </w:p>
    <w:p w14:paraId="201248F6" w14:textId="14A0CB8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_Toc169755503 \h </w:instrText>
      </w:r>
      <w:r>
        <w:rPr>
          <w:noProof/>
        </w:rPr>
      </w:r>
      <w:r>
        <w:rPr>
          <w:noProof/>
        </w:rPr>
        <w:fldChar w:fldCharType="separate"/>
      </w:r>
      <w:r>
        <w:rPr>
          <w:noProof/>
        </w:rPr>
        <w:t>15</w:t>
      </w:r>
      <w:r>
        <w:rPr>
          <w:noProof/>
        </w:rPr>
        <w:fldChar w:fldCharType="end"/>
      </w:r>
    </w:p>
    <w:p w14:paraId="7885C008" w14:textId="24AABDE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_Toc169755504 \h </w:instrText>
      </w:r>
      <w:r>
        <w:rPr>
          <w:noProof/>
        </w:rPr>
      </w:r>
      <w:r>
        <w:rPr>
          <w:noProof/>
        </w:rPr>
        <w:fldChar w:fldCharType="separate"/>
      </w:r>
      <w:r>
        <w:rPr>
          <w:noProof/>
        </w:rPr>
        <w:t>16</w:t>
      </w:r>
      <w:r>
        <w:rPr>
          <w:noProof/>
        </w:rPr>
        <w:fldChar w:fldCharType="end"/>
      </w:r>
    </w:p>
    <w:p w14:paraId="3E24FBBA" w14:textId="4C98FD7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_Toc169755505 \h </w:instrText>
      </w:r>
      <w:r>
        <w:rPr>
          <w:noProof/>
        </w:rPr>
      </w:r>
      <w:r>
        <w:rPr>
          <w:noProof/>
        </w:rPr>
        <w:fldChar w:fldCharType="separate"/>
      </w:r>
      <w:r>
        <w:rPr>
          <w:noProof/>
        </w:rPr>
        <w:t>16</w:t>
      </w:r>
      <w:r>
        <w:rPr>
          <w:noProof/>
        </w:rPr>
        <w:fldChar w:fldCharType="end"/>
      </w:r>
    </w:p>
    <w:p w14:paraId="2BD9DC1F" w14:textId="09AE0EC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_Toc169755506 \h </w:instrText>
      </w:r>
      <w:r>
        <w:rPr>
          <w:noProof/>
        </w:rPr>
      </w:r>
      <w:r>
        <w:rPr>
          <w:noProof/>
        </w:rPr>
        <w:fldChar w:fldCharType="separate"/>
      </w:r>
      <w:r>
        <w:rPr>
          <w:noProof/>
        </w:rPr>
        <w:t>16</w:t>
      </w:r>
      <w:r>
        <w:rPr>
          <w:noProof/>
        </w:rPr>
        <w:fldChar w:fldCharType="end"/>
      </w:r>
    </w:p>
    <w:p w14:paraId="5FDE6B06" w14:textId="73C0A7A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_Toc169755507 \h </w:instrText>
      </w:r>
      <w:r>
        <w:rPr>
          <w:noProof/>
        </w:rPr>
      </w:r>
      <w:r>
        <w:rPr>
          <w:noProof/>
        </w:rPr>
        <w:fldChar w:fldCharType="separate"/>
      </w:r>
      <w:r>
        <w:rPr>
          <w:noProof/>
        </w:rPr>
        <w:t>17</w:t>
      </w:r>
      <w:r>
        <w:rPr>
          <w:noProof/>
        </w:rPr>
        <w:fldChar w:fldCharType="end"/>
      </w:r>
    </w:p>
    <w:p w14:paraId="72BCB63E" w14:textId="61529E6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_Toc169755508 \h </w:instrText>
      </w:r>
      <w:r>
        <w:rPr>
          <w:noProof/>
        </w:rPr>
      </w:r>
      <w:r>
        <w:rPr>
          <w:noProof/>
        </w:rPr>
        <w:fldChar w:fldCharType="separate"/>
      </w:r>
      <w:r>
        <w:rPr>
          <w:noProof/>
        </w:rPr>
        <w:t>17</w:t>
      </w:r>
      <w:r>
        <w:rPr>
          <w:noProof/>
        </w:rPr>
        <w:fldChar w:fldCharType="end"/>
      </w:r>
    </w:p>
    <w:p w14:paraId="4CA86C66" w14:textId="5CEC3716"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_Toc169755509 \h </w:instrText>
      </w:r>
      <w:r>
        <w:rPr>
          <w:noProof/>
        </w:rPr>
      </w:r>
      <w:r>
        <w:rPr>
          <w:noProof/>
        </w:rPr>
        <w:fldChar w:fldCharType="separate"/>
      </w:r>
      <w:r>
        <w:rPr>
          <w:noProof/>
        </w:rPr>
        <w:t>18</w:t>
      </w:r>
      <w:r>
        <w:rPr>
          <w:noProof/>
        </w:rPr>
        <w:fldChar w:fldCharType="end"/>
      </w:r>
    </w:p>
    <w:p w14:paraId="745352E7" w14:textId="1CAB428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_Toc169755510 \h </w:instrText>
      </w:r>
      <w:r>
        <w:rPr>
          <w:noProof/>
        </w:rPr>
      </w:r>
      <w:r>
        <w:rPr>
          <w:noProof/>
        </w:rPr>
        <w:fldChar w:fldCharType="separate"/>
      </w:r>
      <w:r>
        <w:rPr>
          <w:noProof/>
        </w:rPr>
        <w:t>18</w:t>
      </w:r>
      <w:r>
        <w:rPr>
          <w:noProof/>
        </w:rPr>
        <w:fldChar w:fldCharType="end"/>
      </w:r>
    </w:p>
    <w:p w14:paraId="3BA05D8E" w14:textId="0079BC1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_Toc169755511 \h </w:instrText>
      </w:r>
      <w:r>
        <w:rPr>
          <w:noProof/>
        </w:rPr>
      </w:r>
      <w:r>
        <w:rPr>
          <w:noProof/>
        </w:rPr>
        <w:fldChar w:fldCharType="separate"/>
      </w:r>
      <w:r>
        <w:rPr>
          <w:noProof/>
        </w:rPr>
        <w:t>18</w:t>
      </w:r>
      <w:r>
        <w:rPr>
          <w:noProof/>
        </w:rPr>
        <w:fldChar w:fldCharType="end"/>
      </w:r>
    </w:p>
    <w:p w14:paraId="1231F152" w14:textId="4536283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_Toc169755512 \h </w:instrText>
      </w:r>
      <w:r>
        <w:rPr>
          <w:noProof/>
        </w:rPr>
      </w:r>
      <w:r>
        <w:rPr>
          <w:noProof/>
        </w:rPr>
        <w:fldChar w:fldCharType="separate"/>
      </w:r>
      <w:r>
        <w:rPr>
          <w:noProof/>
        </w:rPr>
        <w:t>19</w:t>
      </w:r>
      <w:r>
        <w:rPr>
          <w:noProof/>
        </w:rPr>
        <w:fldChar w:fldCharType="end"/>
      </w:r>
    </w:p>
    <w:p w14:paraId="21039D60" w14:textId="525A64D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_Toc169755513 \h </w:instrText>
      </w:r>
      <w:r>
        <w:rPr>
          <w:noProof/>
        </w:rPr>
      </w:r>
      <w:r>
        <w:rPr>
          <w:noProof/>
        </w:rPr>
        <w:fldChar w:fldCharType="separate"/>
      </w:r>
      <w:r>
        <w:rPr>
          <w:noProof/>
        </w:rPr>
        <w:t>19</w:t>
      </w:r>
      <w:r>
        <w:rPr>
          <w:noProof/>
        </w:rPr>
        <w:fldChar w:fldCharType="end"/>
      </w:r>
    </w:p>
    <w:p w14:paraId="22B92366" w14:textId="522776F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_Toc169755514 \h </w:instrText>
      </w:r>
      <w:r>
        <w:rPr>
          <w:noProof/>
        </w:rPr>
      </w:r>
      <w:r>
        <w:rPr>
          <w:noProof/>
        </w:rPr>
        <w:fldChar w:fldCharType="separate"/>
      </w:r>
      <w:r>
        <w:rPr>
          <w:noProof/>
        </w:rPr>
        <w:t>20</w:t>
      </w:r>
      <w:r>
        <w:rPr>
          <w:noProof/>
        </w:rPr>
        <w:fldChar w:fldCharType="end"/>
      </w:r>
    </w:p>
    <w:p w14:paraId="338FCA62" w14:textId="7D4760B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_Toc169755515 \h </w:instrText>
      </w:r>
      <w:r>
        <w:rPr>
          <w:noProof/>
        </w:rPr>
      </w:r>
      <w:r>
        <w:rPr>
          <w:noProof/>
        </w:rPr>
        <w:fldChar w:fldCharType="separate"/>
      </w:r>
      <w:r>
        <w:rPr>
          <w:noProof/>
        </w:rPr>
        <w:t>20</w:t>
      </w:r>
      <w:r>
        <w:rPr>
          <w:noProof/>
        </w:rPr>
        <w:fldChar w:fldCharType="end"/>
      </w:r>
    </w:p>
    <w:p w14:paraId="2E53F2A3" w14:textId="6EC63C7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_Toc169755516 \h </w:instrText>
      </w:r>
      <w:r>
        <w:rPr>
          <w:noProof/>
        </w:rPr>
      </w:r>
      <w:r>
        <w:rPr>
          <w:noProof/>
        </w:rPr>
        <w:fldChar w:fldCharType="separate"/>
      </w:r>
      <w:r>
        <w:rPr>
          <w:noProof/>
        </w:rPr>
        <w:t>21</w:t>
      </w:r>
      <w:r>
        <w:rPr>
          <w:noProof/>
        </w:rPr>
        <w:fldChar w:fldCharType="end"/>
      </w:r>
    </w:p>
    <w:p w14:paraId="6590134E" w14:textId="72000C4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_Toc169755517 \h </w:instrText>
      </w:r>
      <w:r>
        <w:rPr>
          <w:noProof/>
        </w:rPr>
      </w:r>
      <w:r>
        <w:rPr>
          <w:noProof/>
        </w:rPr>
        <w:fldChar w:fldCharType="separate"/>
      </w:r>
      <w:r>
        <w:rPr>
          <w:noProof/>
        </w:rPr>
        <w:t>22</w:t>
      </w:r>
      <w:r>
        <w:rPr>
          <w:noProof/>
        </w:rPr>
        <w:fldChar w:fldCharType="end"/>
      </w:r>
    </w:p>
    <w:p w14:paraId="63418B19" w14:textId="2A47DF4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_Toc169755518 \h </w:instrText>
      </w:r>
      <w:r>
        <w:rPr>
          <w:noProof/>
        </w:rPr>
      </w:r>
      <w:r>
        <w:rPr>
          <w:noProof/>
        </w:rPr>
        <w:fldChar w:fldCharType="separate"/>
      </w:r>
      <w:r>
        <w:rPr>
          <w:noProof/>
        </w:rPr>
        <w:t>22</w:t>
      </w:r>
      <w:r>
        <w:rPr>
          <w:noProof/>
        </w:rPr>
        <w:fldChar w:fldCharType="end"/>
      </w:r>
    </w:p>
    <w:p w14:paraId="64823045" w14:textId="7AEFB21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_Toc169755519 \h </w:instrText>
      </w:r>
      <w:r>
        <w:rPr>
          <w:noProof/>
        </w:rPr>
      </w:r>
      <w:r>
        <w:rPr>
          <w:noProof/>
        </w:rPr>
        <w:fldChar w:fldCharType="separate"/>
      </w:r>
      <w:r>
        <w:rPr>
          <w:noProof/>
        </w:rPr>
        <w:t>22</w:t>
      </w:r>
      <w:r>
        <w:rPr>
          <w:noProof/>
        </w:rPr>
        <w:fldChar w:fldCharType="end"/>
      </w:r>
    </w:p>
    <w:p w14:paraId="7182C05F" w14:textId="6439A767"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_Toc169755520 \h </w:instrText>
      </w:r>
      <w:r>
        <w:rPr>
          <w:noProof/>
        </w:rPr>
      </w:r>
      <w:r>
        <w:rPr>
          <w:noProof/>
        </w:rPr>
        <w:fldChar w:fldCharType="separate"/>
      </w:r>
      <w:r>
        <w:rPr>
          <w:noProof/>
        </w:rPr>
        <w:t>22</w:t>
      </w:r>
      <w:r>
        <w:rPr>
          <w:noProof/>
        </w:rPr>
        <w:fldChar w:fldCharType="end"/>
      </w:r>
    </w:p>
    <w:p w14:paraId="401AFFA3" w14:textId="7812706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_Toc169755521 \h </w:instrText>
      </w:r>
      <w:r>
        <w:rPr>
          <w:noProof/>
        </w:rPr>
      </w:r>
      <w:r>
        <w:rPr>
          <w:noProof/>
        </w:rPr>
        <w:fldChar w:fldCharType="separate"/>
      </w:r>
      <w:r>
        <w:rPr>
          <w:noProof/>
        </w:rPr>
        <w:t>23</w:t>
      </w:r>
      <w:r>
        <w:rPr>
          <w:noProof/>
        </w:rPr>
        <w:fldChar w:fldCharType="end"/>
      </w:r>
    </w:p>
    <w:p w14:paraId="66CDE542" w14:textId="5F02DF1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_Toc169755522 \h </w:instrText>
      </w:r>
      <w:r>
        <w:rPr>
          <w:noProof/>
        </w:rPr>
      </w:r>
      <w:r>
        <w:rPr>
          <w:noProof/>
        </w:rPr>
        <w:fldChar w:fldCharType="separate"/>
      </w:r>
      <w:r>
        <w:rPr>
          <w:noProof/>
        </w:rPr>
        <w:t>24</w:t>
      </w:r>
      <w:r>
        <w:rPr>
          <w:noProof/>
        </w:rPr>
        <w:fldChar w:fldCharType="end"/>
      </w:r>
    </w:p>
    <w:p w14:paraId="03E0F50A" w14:textId="543880E4"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_Toc169755523 \h </w:instrText>
      </w:r>
      <w:r>
        <w:rPr>
          <w:noProof/>
        </w:rPr>
      </w:r>
      <w:r>
        <w:rPr>
          <w:noProof/>
        </w:rPr>
        <w:fldChar w:fldCharType="separate"/>
      </w:r>
      <w:r>
        <w:rPr>
          <w:noProof/>
        </w:rPr>
        <w:t>24</w:t>
      </w:r>
      <w:r>
        <w:rPr>
          <w:noProof/>
        </w:rPr>
        <w:fldChar w:fldCharType="end"/>
      </w:r>
    </w:p>
    <w:p w14:paraId="68252EDD" w14:textId="5E1673C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_Toc169755524 \h </w:instrText>
      </w:r>
      <w:r>
        <w:rPr>
          <w:noProof/>
        </w:rPr>
      </w:r>
      <w:r>
        <w:rPr>
          <w:noProof/>
        </w:rPr>
        <w:fldChar w:fldCharType="separate"/>
      </w:r>
      <w:r>
        <w:rPr>
          <w:noProof/>
        </w:rPr>
        <w:t>24</w:t>
      </w:r>
      <w:r>
        <w:rPr>
          <w:noProof/>
        </w:rPr>
        <w:fldChar w:fldCharType="end"/>
      </w:r>
    </w:p>
    <w:p w14:paraId="7583B0E5" w14:textId="4B2B439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_Toc169755525 \h </w:instrText>
      </w:r>
      <w:r>
        <w:rPr>
          <w:noProof/>
        </w:rPr>
      </w:r>
      <w:r>
        <w:rPr>
          <w:noProof/>
        </w:rPr>
        <w:fldChar w:fldCharType="separate"/>
      </w:r>
      <w:r>
        <w:rPr>
          <w:noProof/>
        </w:rPr>
        <w:t>24</w:t>
      </w:r>
      <w:r>
        <w:rPr>
          <w:noProof/>
        </w:rPr>
        <w:fldChar w:fldCharType="end"/>
      </w:r>
    </w:p>
    <w:p w14:paraId="58262E83" w14:textId="0C1A1DC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_Toc169755526 \h </w:instrText>
      </w:r>
      <w:r>
        <w:rPr>
          <w:noProof/>
        </w:rPr>
      </w:r>
      <w:r>
        <w:rPr>
          <w:noProof/>
        </w:rPr>
        <w:fldChar w:fldCharType="separate"/>
      </w:r>
      <w:r>
        <w:rPr>
          <w:noProof/>
        </w:rPr>
        <w:t>25</w:t>
      </w:r>
      <w:r>
        <w:rPr>
          <w:noProof/>
        </w:rPr>
        <w:fldChar w:fldCharType="end"/>
      </w:r>
    </w:p>
    <w:p w14:paraId="4BD33207" w14:textId="4B5EE42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_Toc169755527 \h </w:instrText>
      </w:r>
      <w:r>
        <w:rPr>
          <w:noProof/>
        </w:rPr>
      </w:r>
      <w:r>
        <w:rPr>
          <w:noProof/>
        </w:rPr>
        <w:fldChar w:fldCharType="separate"/>
      </w:r>
      <w:r>
        <w:rPr>
          <w:noProof/>
        </w:rPr>
        <w:t>25</w:t>
      </w:r>
      <w:r>
        <w:rPr>
          <w:noProof/>
        </w:rPr>
        <w:fldChar w:fldCharType="end"/>
      </w:r>
    </w:p>
    <w:p w14:paraId="0033199A" w14:textId="6C09F56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_Toc169755528 \h </w:instrText>
      </w:r>
      <w:r>
        <w:rPr>
          <w:noProof/>
        </w:rPr>
      </w:r>
      <w:r>
        <w:rPr>
          <w:noProof/>
        </w:rPr>
        <w:fldChar w:fldCharType="separate"/>
      </w:r>
      <w:r>
        <w:rPr>
          <w:noProof/>
        </w:rPr>
        <w:t>26</w:t>
      </w:r>
      <w:r>
        <w:rPr>
          <w:noProof/>
        </w:rPr>
        <w:fldChar w:fldCharType="end"/>
      </w:r>
    </w:p>
    <w:p w14:paraId="4369E15E" w14:textId="4E9021B7"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_Toc169755529 \h </w:instrText>
      </w:r>
      <w:r>
        <w:rPr>
          <w:noProof/>
        </w:rPr>
      </w:r>
      <w:r>
        <w:rPr>
          <w:noProof/>
        </w:rPr>
        <w:fldChar w:fldCharType="separate"/>
      </w:r>
      <w:r>
        <w:rPr>
          <w:noProof/>
        </w:rPr>
        <w:t>26</w:t>
      </w:r>
      <w:r>
        <w:rPr>
          <w:noProof/>
        </w:rPr>
        <w:fldChar w:fldCharType="end"/>
      </w:r>
    </w:p>
    <w:p w14:paraId="4FF7A45F" w14:textId="74C93F17"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_Toc169755530 \h </w:instrText>
      </w:r>
      <w:r>
        <w:rPr>
          <w:noProof/>
        </w:rPr>
      </w:r>
      <w:r>
        <w:rPr>
          <w:noProof/>
        </w:rPr>
        <w:fldChar w:fldCharType="separate"/>
      </w:r>
      <w:r>
        <w:rPr>
          <w:noProof/>
        </w:rPr>
        <w:t>26</w:t>
      </w:r>
      <w:r>
        <w:rPr>
          <w:noProof/>
        </w:rPr>
        <w:fldChar w:fldCharType="end"/>
      </w:r>
    </w:p>
    <w:p w14:paraId="6A69B4D7" w14:textId="116A0012"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_Toc169755531 \h </w:instrText>
      </w:r>
      <w:r>
        <w:rPr>
          <w:noProof/>
        </w:rPr>
      </w:r>
      <w:r>
        <w:rPr>
          <w:noProof/>
        </w:rPr>
        <w:fldChar w:fldCharType="separate"/>
      </w:r>
      <w:r>
        <w:rPr>
          <w:noProof/>
        </w:rPr>
        <w:t>26</w:t>
      </w:r>
      <w:r>
        <w:rPr>
          <w:noProof/>
        </w:rPr>
        <w:fldChar w:fldCharType="end"/>
      </w:r>
    </w:p>
    <w:p w14:paraId="744B7E42" w14:textId="5E8DBCD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_Toc169755532 \h </w:instrText>
      </w:r>
      <w:r>
        <w:rPr>
          <w:noProof/>
        </w:rPr>
      </w:r>
      <w:r>
        <w:rPr>
          <w:noProof/>
        </w:rPr>
        <w:fldChar w:fldCharType="separate"/>
      </w:r>
      <w:r>
        <w:rPr>
          <w:noProof/>
        </w:rPr>
        <w:t>26</w:t>
      </w:r>
      <w:r>
        <w:rPr>
          <w:noProof/>
        </w:rPr>
        <w:fldChar w:fldCharType="end"/>
      </w:r>
    </w:p>
    <w:p w14:paraId="0F37A83C" w14:textId="737A734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_Toc169755533 \h </w:instrText>
      </w:r>
      <w:r>
        <w:rPr>
          <w:noProof/>
        </w:rPr>
      </w:r>
      <w:r>
        <w:rPr>
          <w:noProof/>
        </w:rPr>
        <w:fldChar w:fldCharType="separate"/>
      </w:r>
      <w:r>
        <w:rPr>
          <w:noProof/>
        </w:rPr>
        <w:t>27</w:t>
      </w:r>
      <w:r>
        <w:rPr>
          <w:noProof/>
        </w:rPr>
        <w:fldChar w:fldCharType="end"/>
      </w:r>
    </w:p>
    <w:p w14:paraId="653DBBD1" w14:textId="29FF5C68"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_Toc169755534 \h </w:instrText>
      </w:r>
      <w:r>
        <w:rPr>
          <w:noProof/>
        </w:rPr>
      </w:r>
      <w:r>
        <w:rPr>
          <w:noProof/>
        </w:rPr>
        <w:fldChar w:fldCharType="separate"/>
      </w:r>
      <w:r>
        <w:rPr>
          <w:noProof/>
        </w:rPr>
        <w:t>27</w:t>
      </w:r>
      <w:r>
        <w:rPr>
          <w:noProof/>
        </w:rPr>
        <w:fldChar w:fldCharType="end"/>
      </w:r>
    </w:p>
    <w:p w14:paraId="0C5B3FB5" w14:textId="1AA50755"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_Toc169755535 \h </w:instrText>
      </w:r>
      <w:r>
        <w:rPr>
          <w:noProof/>
        </w:rPr>
      </w:r>
      <w:r>
        <w:rPr>
          <w:noProof/>
        </w:rPr>
        <w:fldChar w:fldCharType="separate"/>
      </w:r>
      <w:r>
        <w:rPr>
          <w:noProof/>
        </w:rPr>
        <w:t>27</w:t>
      </w:r>
      <w:r>
        <w:rPr>
          <w:noProof/>
        </w:rPr>
        <w:fldChar w:fldCharType="end"/>
      </w:r>
    </w:p>
    <w:p w14:paraId="23A7C31F" w14:textId="60219769"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_Toc169755536 \h </w:instrText>
      </w:r>
      <w:r>
        <w:rPr>
          <w:noProof/>
        </w:rPr>
      </w:r>
      <w:r>
        <w:rPr>
          <w:noProof/>
        </w:rPr>
        <w:fldChar w:fldCharType="separate"/>
      </w:r>
      <w:r>
        <w:rPr>
          <w:noProof/>
        </w:rPr>
        <w:t>27</w:t>
      </w:r>
      <w:r>
        <w:rPr>
          <w:noProof/>
        </w:rPr>
        <w:fldChar w:fldCharType="end"/>
      </w:r>
    </w:p>
    <w:p w14:paraId="75F530DC" w14:textId="0E502718"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_Toc169755537 \h </w:instrText>
      </w:r>
      <w:r>
        <w:rPr>
          <w:noProof/>
        </w:rPr>
      </w:r>
      <w:r>
        <w:rPr>
          <w:noProof/>
        </w:rPr>
        <w:fldChar w:fldCharType="separate"/>
      </w:r>
      <w:r>
        <w:rPr>
          <w:noProof/>
        </w:rPr>
        <w:t>27</w:t>
      </w:r>
      <w:r>
        <w:rPr>
          <w:noProof/>
        </w:rPr>
        <w:fldChar w:fldCharType="end"/>
      </w:r>
    </w:p>
    <w:p w14:paraId="5A605564" w14:textId="3570D1CD"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_Toc169755538 \h </w:instrText>
      </w:r>
      <w:r>
        <w:rPr>
          <w:noProof/>
        </w:rPr>
      </w:r>
      <w:r>
        <w:rPr>
          <w:noProof/>
        </w:rPr>
        <w:fldChar w:fldCharType="separate"/>
      </w:r>
      <w:r>
        <w:rPr>
          <w:noProof/>
        </w:rPr>
        <w:t>28</w:t>
      </w:r>
      <w:r>
        <w:rPr>
          <w:noProof/>
        </w:rPr>
        <w:fldChar w:fldCharType="end"/>
      </w:r>
    </w:p>
    <w:p w14:paraId="3CB8C5B4" w14:textId="6789150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_Toc169755539 \h </w:instrText>
      </w:r>
      <w:r>
        <w:rPr>
          <w:noProof/>
        </w:rPr>
      </w:r>
      <w:r>
        <w:rPr>
          <w:noProof/>
        </w:rPr>
        <w:fldChar w:fldCharType="separate"/>
      </w:r>
      <w:r>
        <w:rPr>
          <w:noProof/>
        </w:rPr>
        <w:t>28</w:t>
      </w:r>
      <w:r>
        <w:rPr>
          <w:noProof/>
        </w:rPr>
        <w:fldChar w:fldCharType="end"/>
      </w:r>
    </w:p>
    <w:p w14:paraId="17856535" w14:textId="721F293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_Toc169755540 \h </w:instrText>
      </w:r>
      <w:r>
        <w:rPr>
          <w:noProof/>
        </w:rPr>
      </w:r>
      <w:r>
        <w:rPr>
          <w:noProof/>
        </w:rPr>
        <w:fldChar w:fldCharType="separate"/>
      </w:r>
      <w:r>
        <w:rPr>
          <w:noProof/>
        </w:rPr>
        <w:t>28</w:t>
      </w:r>
      <w:r>
        <w:rPr>
          <w:noProof/>
        </w:rPr>
        <w:fldChar w:fldCharType="end"/>
      </w:r>
    </w:p>
    <w:p w14:paraId="73885B6C" w14:textId="1B347B86"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_Toc169755541 \h </w:instrText>
      </w:r>
      <w:r>
        <w:rPr>
          <w:noProof/>
        </w:rPr>
      </w:r>
      <w:r>
        <w:rPr>
          <w:noProof/>
        </w:rPr>
        <w:fldChar w:fldCharType="separate"/>
      </w:r>
      <w:r>
        <w:rPr>
          <w:noProof/>
        </w:rPr>
        <w:t>28</w:t>
      </w:r>
      <w:r>
        <w:rPr>
          <w:noProof/>
        </w:rPr>
        <w:fldChar w:fldCharType="end"/>
      </w:r>
    </w:p>
    <w:p w14:paraId="51282EC7" w14:textId="180FF4B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_Toc169755542 \h </w:instrText>
      </w:r>
      <w:r>
        <w:rPr>
          <w:noProof/>
        </w:rPr>
      </w:r>
      <w:r>
        <w:rPr>
          <w:noProof/>
        </w:rPr>
        <w:fldChar w:fldCharType="separate"/>
      </w:r>
      <w:r>
        <w:rPr>
          <w:noProof/>
        </w:rPr>
        <w:t>28</w:t>
      </w:r>
      <w:r>
        <w:rPr>
          <w:noProof/>
        </w:rPr>
        <w:fldChar w:fldCharType="end"/>
      </w:r>
    </w:p>
    <w:p w14:paraId="0D975B8B" w14:textId="07DB132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_Toc169755543 \h </w:instrText>
      </w:r>
      <w:r>
        <w:rPr>
          <w:noProof/>
        </w:rPr>
      </w:r>
      <w:r>
        <w:rPr>
          <w:noProof/>
        </w:rPr>
        <w:fldChar w:fldCharType="separate"/>
      </w:r>
      <w:r>
        <w:rPr>
          <w:noProof/>
        </w:rPr>
        <w:t>28</w:t>
      </w:r>
      <w:r>
        <w:rPr>
          <w:noProof/>
        </w:rPr>
        <w:fldChar w:fldCharType="end"/>
      </w:r>
    </w:p>
    <w:p w14:paraId="029F8F68" w14:textId="3CCB0E5D"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_Toc169755544 \h </w:instrText>
      </w:r>
      <w:r>
        <w:rPr>
          <w:noProof/>
        </w:rPr>
      </w:r>
      <w:r>
        <w:rPr>
          <w:noProof/>
        </w:rPr>
        <w:fldChar w:fldCharType="separate"/>
      </w:r>
      <w:r>
        <w:rPr>
          <w:noProof/>
        </w:rPr>
        <w:t>29</w:t>
      </w:r>
      <w:r>
        <w:rPr>
          <w:noProof/>
        </w:rPr>
        <w:fldChar w:fldCharType="end"/>
      </w:r>
    </w:p>
    <w:p w14:paraId="3E4D4D31" w14:textId="291BA47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_Toc169755545 \h </w:instrText>
      </w:r>
      <w:r>
        <w:rPr>
          <w:noProof/>
        </w:rPr>
      </w:r>
      <w:r>
        <w:rPr>
          <w:noProof/>
        </w:rPr>
        <w:fldChar w:fldCharType="separate"/>
      </w:r>
      <w:r>
        <w:rPr>
          <w:noProof/>
        </w:rPr>
        <w:t>29</w:t>
      </w:r>
      <w:r>
        <w:rPr>
          <w:noProof/>
        </w:rPr>
        <w:fldChar w:fldCharType="end"/>
      </w:r>
    </w:p>
    <w:p w14:paraId="3697246D" w14:textId="0D0C761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_Toc169755546 \h </w:instrText>
      </w:r>
      <w:r>
        <w:rPr>
          <w:noProof/>
        </w:rPr>
      </w:r>
      <w:r>
        <w:rPr>
          <w:noProof/>
        </w:rPr>
        <w:fldChar w:fldCharType="separate"/>
      </w:r>
      <w:r>
        <w:rPr>
          <w:noProof/>
        </w:rPr>
        <w:t>29</w:t>
      </w:r>
      <w:r>
        <w:rPr>
          <w:noProof/>
        </w:rPr>
        <w:fldChar w:fldCharType="end"/>
      </w:r>
    </w:p>
    <w:p w14:paraId="5F5D28FC" w14:textId="275FAAC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_Toc169755547 \h </w:instrText>
      </w:r>
      <w:r>
        <w:rPr>
          <w:noProof/>
        </w:rPr>
      </w:r>
      <w:r>
        <w:rPr>
          <w:noProof/>
        </w:rPr>
        <w:fldChar w:fldCharType="separate"/>
      </w:r>
      <w:r>
        <w:rPr>
          <w:noProof/>
        </w:rPr>
        <w:t>30</w:t>
      </w:r>
      <w:r>
        <w:rPr>
          <w:noProof/>
        </w:rPr>
        <w:fldChar w:fldCharType="end"/>
      </w:r>
    </w:p>
    <w:p w14:paraId="13FA3F04" w14:textId="45DB9327"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_Toc169755548 \h </w:instrText>
      </w:r>
      <w:r>
        <w:rPr>
          <w:noProof/>
        </w:rPr>
      </w:r>
      <w:r>
        <w:rPr>
          <w:noProof/>
        </w:rPr>
        <w:fldChar w:fldCharType="separate"/>
      </w:r>
      <w:r>
        <w:rPr>
          <w:noProof/>
        </w:rPr>
        <w:t>30</w:t>
      </w:r>
      <w:r>
        <w:rPr>
          <w:noProof/>
        </w:rPr>
        <w:fldChar w:fldCharType="end"/>
      </w:r>
    </w:p>
    <w:p w14:paraId="02502C69" w14:textId="3C4A869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_Toc169755549 \h </w:instrText>
      </w:r>
      <w:r>
        <w:rPr>
          <w:noProof/>
        </w:rPr>
      </w:r>
      <w:r>
        <w:rPr>
          <w:noProof/>
        </w:rPr>
        <w:fldChar w:fldCharType="separate"/>
      </w:r>
      <w:r>
        <w:rPr>
          <w:noProof/>
        </w:rPr>
        <w:t>30</w:t>
      </w:r>
      <w:r>
        <w:rPr>
          <w:noProof/>
        </w:rPr>
        <w:fldChar w:fldCharType="end"/>
      </w:r>
    </w:p>
    <w:p w14:paraId="58C47536" w14:textId="34C1776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_Toc169755550 \h </w:instrText>
      </w:r>
      <w:r>
        <w:rPr>
          <w:noProof/>
        </w:rPr>
      </w:r>
      <w:r>
        <w:rPr>
          <w:noProof/>
        </w:rPr>
        <w:fldChar w:fldCharType="separate"/>
      </w:r>
      <w:r>
        <w:rPr>
          <w:noProof/>
        </w:rPr>
        <w:t>30</w:t>
      </w:r>
      <w:r>
        <w:rPr>
          <w:noProof/>
        </w:rPr>
        <w:fldChar w:fldCharType="end"/>
      </w:r>
    </w:p>
    <w:p w14:paraId="03D173E3" w14:textId="04B8B95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_Toc169755551 \h </w:instrText>
      </w:r>
      <w:r>
        <w:rPr>
          <w:noProof/>
        </w:rPr>
      </w:r>
      <w:r>
        <w:rPr>
          <w:noProof/>
        </w:rPr>
        <w:fldChar w:fldCharType="separate"/>
      </w:r>
      <w:r>
        <w:rPr>
          <w:noProof/>
        </w:rPr>
        <w:t>31</w:t>
      </w:r>
      <w:r>
        <w:rPr>
          <w:noProof/>
        </w:rPr>
        <w:fldChar w:fldCharType="end"/>
      </w:r>
    </w:p>
    <w:p w14:paraId="155778B9" w14:textId="19228814"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_Toc169755552 \h </w:instrText>
      </w:r>
      <w:r>
        <w:rPr>
          <w:noProof/>
        </w:rPr>
      </w:r>
      <w:r>
        <w:rPr>
          <w:noProof/>
        </w:rPr>
        <w:fldChar w:fldCharType="separate"/>
      </w:r>
      <w:r>
        <w:rPr>
          <w:noProof/>
        </w:rPr>
        <w:t>31</w:t>
      </w:r>
      <w:r>
        <w:rPr>
          <w:noProof/>
        </w:rPr>
        <w:fldChar w:fldCharType="end"/>
      </w:r>
    </w:p>
    <w:p w14:paraId="57BF1FF5" w14:textId="65986BA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_Toc169755553 \h </w:instrText>
      </w:r>
      <w:r>
        <w:rPr>
          <w:noProof/>
        </w:rPr>
      </w:r>
      <w:r>
        <w:rPr>
          <w:noProof/>
        </w:rPr>
        <w:fldChar w:fldCharType="separate"/>
      </w:r>
      <w:r>
        <w:rPr>
          <w:noProof/>
        </w:rPr>
        <w:t>31</w:t>
      </w:r>
      <w:r>
        <w:rPr>
          <w:noProof/>
        </w:rPr>
        <w:fldChar w:fldCharType="end"/>
      </w:r>
    </w:p>
    <w:p w14:paraId="5A39D02C" w14:textId="634AA90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_Toc169755554 \h </w:instrText>
      </w:r>
      <w:r>
        <w:rPr>
          <w:noProof/>
        </w:rPr>
      </w:r>
      <w:r>
        <w:rPr>
          <w:noProof/>
        </w:rPr>
        <w:fldChar w:fldCharType="separate"/>
      </w:r>
      <w:r>
        <w:rPr>
          <w:noProof/>
        </w:rPr>
        <w:t>31</w:t>
      </w:r>
      <w:r>
        <w:rPr>
          <w:noProof/>
        </w:rPr>
        <w:fldChar w:fldCharType="end"/>
      </w:r>
    </w:p>
    <w:p w14:paraId="76F3FD79" w14:textId="5EDC2A9D"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_Toc169755555 \h </w:instrText>
      </w:r>
      <w:r>
        <w:rPr>
          <w:noProof/>
        </w:rPr>
      </w:r>
      <w:r>
        <w:rPr>
          <w:noProof/>
        </w:rPr>
        <w:fldChar w:fldCharType="separate"/>
      </w:r>
      <w:r>
        <w:rPr>
          <w:noProof/>
        </w:rPr>
        <w:t>32</w:t>
      </w:r>
      <w:r>
        <w:rPr>
          <w:noProof/>
        </w:rPr>
        <w:fldChar w:fldCharType="end"/>
      </w:r>
    </w:p>
    <w:p w14:paraId="095014D4" w14:textId="4274DCB1"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_Toc169755556 \h </w:instrText>
      </w:r>
      <w:r>
        <w:rPr>
          <w:noProof/>
        </w:rPr>
      </w:r>
      <w:r>
        <w:rPr>
          <w:noProof/>
        </w:rPr>
        <w:fldChar w:fldCharType="separate"/>
      </w:r>
      <w:r>
        <w:rPr>
          <w:noProof/>
        </w:rPr>
        <w:t>32</w:t>
      </w:r>
      <w:r>
        <w:rPr>
          <w:noProof/>
        </w:rPr>
        <w:fldChar w:fldCharType="end"/>
      </w:r>
    </w:p>
    <w:p w14:paraId="603BC4E2" w14:textId="69CE49C5"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_Toc169755557 \h </w:instrText>
      </w:r>
      <w:r>
        <w:rPr>
          <w:noProof/>
        </w:rPr>
      </w:r>
      <w:r>
        <w:rPr>
          <w:noProof/>
        </w:rPr>
        <w:fldChar w:fldCharType="separate"/>
      </w:r>
      <w:r>
        <w:rPr>
          <w:noProof/>
        </w:rPr>
        <w:t>32</w:t>
      </w:r>
      <w:r>
        <w:rPr>
          <w:noProof/>
        </w:rPr>
        <w:fldChar w:fldCharType="end"/>
      </w:r>
    </w:p>
    <w:p w14:paraId="6FFCF0F5" w14:textId="195BC8B4"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_Toc169755558 \h </w:instrText>
      </w:r>
      <w:r>
        <w:rPr>
          <w:noProof/>
        </w:rPr>
      </w:r>
      <w:r>
        <w:rPr>
          <w:noProof/>
        </w:rPr>
        <w:fldChar w:fldCharType="separate"/>
      </w:r>
      <w:r>
        <w:rPr>
          <w:noProof/>
        </w:rPr>
        <w:t>32</w:t>
      </w:r>
      <w:r>
        <w:rPr>
          <w:noProof/>
        </w:rPr>
        <w:fldChar w:fldCharType="end"/>
      </w:r>
    </w:p>
    <w:p w14:paraId="55B4E58F" w14:textId="1A0236FE"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_Toc169755559 \h </w:instrText>
      </w:r>
      <w:r>
        <w:rPr>
          <w:noProof/>
        </w:rPr>
      </w:r>
      <w:r>
        <w:rPr>
          <w:noProof/>
        </w:rPr>
        <w:fldChar w:fldCharType="separate"/>
      </w:r>
      <w:r>
        <w:rPr>
          <w:noProof/>
        </w:rPr>
        <w:t>32</w:t>
      </w:r>
      <w:r>
        <w:rPr>
          <w:noProof/>
        </w:rPr>
        <w:fldChar w:fldCharType="end"/>
      </w:r>
    </w:p>
    <w:p w14:paraId="17D770D9" w14:textId="00451016"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_Toc169755560 \h </w:instrText>
      </w:r>
      <w:r>
        <w:rPr>
          <w:noProof/>
        </w:rPr>
      </w:r>
      <w:r>
        <w:rPr>
          <w:noProof/>
        </w:rPr>
        <w:fldChar w:fldCharType="separate"/>
      </w:r>
      <w:r>
        <w:rPr>
          <w:noProof/>
        </w:rPr>
        <w:t>33</w:t>
      </w:r>
      <w:r>
        <w:rPr>
          <w:noProof/>
        </w:rPr>
        <w:fldChar w:fldCharType="end"/>
      </w:r>
    </w:p>
    <w:p w14:paraId="3F10FCC3" w14:textId="20D444B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_Toc169755561 \h </w:instrText>
      </w:r>
      <w:r>
        <w:rPr>
          <w:noProof/>
        </w:rPr>
      </w:r>
      <w:r>
        <w:rPr>
          <w:noProof/>
        </w:rPr>
        <w:fldChar w:fldCharType="separate"/>
      </w:r>
      <w:r>
        <w:rPr>
          <w:noProof/>
        </w:rPr>
        <w:t>33</w:t>
      </w:r>
      <w:r>
        <w:rPr>
          <w:noProof/>
        </w:rPr>
        <w:fldChar w:fldCharType="end"/>
      </w:r>
    </w:p>
    <w:p w14:paraId="09BDAD12" w14:textId="10CC321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_Toc169755562 \h </w:instrText>
      </w:r>
      <w:r>
        <w:rPr>
          <w:noProof/>
        </w:rPr>
      </w:r>
      <w:r>
        <w:rPr>
          <w:noProof/>
        </w:rPr>
        <w:fldChar w:fldCharType="separate"/>
      </w:r>
      <w:r>
        <w:rPr>
          <w:noProof/>
        </w:rPr>
        <w:t>33</w:t>
      </w:r>
      <w:r>
        <w:rPr>
          <w:noProof/>
        </w:rPr>
        <w:fldChar w:fldCharType="end"/>
      </w:r>
    </w:p>
    <w:p w14:paraId="4CA5320D" w14:textId="05D513D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BF1AFC">
        <w:rPr>
          <w:noProof/>
          <w:lang w:val="es-ES"/>
        </w:rPr>
        <w:t>Cache-Control</w:t>
      </w:r>
      <w:r>
        <w:rPr>
          <w:noProof/>
        </w:rPr>
        <w:tab/>
      </w:r>
      <w:r>
        <w:rPr>
          <w:noProof/>
        </w:rPr>
        <w:fldChar w:fldCharType="begin" w:fldLock="1"/>
      </w:r>
      <w:r>
        <w:rPr>
          <w:noProof/>
        </w:rPr>
        <w:instrText xml:space="preserve"> PAGEREF _Toc169755563 \h </w:instrText>
      </w:r>
      <w:r>
        <w:rPr>
          <w:noProof/>
        </w:rPr>
      </w:r>
      <w:r>
        <w:rPr>
          <w:noProof/>
        </w:rPr>
        <w:fldChar w:fldCharType="separate"/>
      </w:r>
      <w:r>
        <w:rPr>
          <w:noProof/>
        </w:rPr>
        <w:t>33</w:t>
      </w:r>
      <w:r>
        <w:rPr>
          <w:noProof/>
        </w:rPr>
        <w:fldChar w:fldCharType="end"/>
      </w:r>
    </w:p>
    <w:p w14:paraId="787E047F" w14:textId="4050562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_Toc169755564 \h </w:instrText>
      </w:r>
      <w:r>
        <w:rPr>
          <w:noProof/>
        </w:rPr>
      </w:r>
      <w:r>
        <w:rPr>
          <w:noProof/>
        </w:rPr>
        <w:fldChar w:fldCharType="separate"/>
      </w:r>
      <w:r>
        <w:rPr>
          <w:noProof/>
        </w:rPr>
        <w:t>33</w:t>
      </w:r>
      <w:r>
        <w:rPr>
          <w:noProof/>
        </w:rPr>
        <w:fldChar w:fldCharType="end"/>
      </w:r>
    </w:p>
    <w:p w14:paraId="157F6BEF" w14:textId="2CFE011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_Toc169755565 \h </w:instrText>
      </w:r>
      <w:r>
        <w:rPr>
          <w:noProof/>
        </w:rPr>
      </w:r>
      <w:r>
        <w:rPr>
          <w:noProof/>
        </w:rPr>
        <w:fldChar w:fldCharType="separate"/>
      </w:r>
      <w:r>
        <w:rPr>
          <w:noProof/>
        </w:rPr>
        <w:t>33</w:t>
      </w:r>
      <w:r>
        <w:rPr>
          <w:noProof/>
        </w:rPr>
        <w:fldChar w:fldCharType="end"/>
      </w:r>
    </w:p>
    <w:p w14:paraId="545C6399" w14:textId="1F64D5C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_Toc169755566 \h </w:instrText>
      </w:r>
      <w:r>
        <w:rPr>
          <w:noProof/>
        </w:rPr>
      </w:r>
      <w:r>
        <w:rPr>
          <w:noProof/>
        </w:rPr>
        <w:fldChar w:fldCharType="separate"/>
      </w:r>
      <w:r>
        <w:rPr>
          <w:noProof/>
        </w:rPr>
        <w:t>33</w:t>
      </w:r>
      <w:r>
        <w:rPr>
          <w:noProof/>
        </w:rPr>
        <w:fldChar w:fldCharType="end"/>
      </w:r>
    </w:p>
    <w:p w14:paraId="7765D220" w14:textId="632C0B3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_Toc169755567 \h </w:instrText>
      </w:r>
      <w:r>
        <w:rPr>
          <w:noProof/>
        </w:rPr>
      </w:r>
      <w:r>
        <w:rPr>
          <w:noProof/>
        </w:rPr>
        <w:fldChar w:fldCharType="separate"/>
      </w:r>
      <w:r>
        <w:rPr>
          <w:noProof/>
        </w:rPr>
        <w:t>33</w:t>
      </w:r>
      <w:r>
        <w:rPr>
          <w:noProof/>
        </w:rPr>
        <w:fldChar w:fldCharType="end"/>
      </w:r>
    </w:p>
    <w:p w14:paraId="183B04E5" w14:textId="421E1F85"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_Toc169755568 \h </w:instrText>
      </w:r>
      <w:r>
        <w:rPr>
          <w:noProof/>
        </w:rPr>
      </w:r>
      <w:r>
        <w:rPr>
          <w:noProof/>
        </w:rPr>
        <w:fldChar w:fldCharType="separate"/>
      </w:r>
      <w:r>
        <w:rPr>
          <w:noProof/>
        </w:rPr>
        <w:t>34</w:t>
      </w:r>
      <w:r>
        <w:rPr>
          <w:noProof/>
        </w:rPr>
        <w:fldChar w:fldCharType="end"/>
      </w:r>
    </w:p>
    <w:p w14:paraId="2B3794FE" w14:textId="1CABF6A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_Toc169755569 \h </w:instrText>
      </w:r>
      <w:r>
        <w:rPr>
          <w:noProof/>
        </w:rPr>
      </w:r>
      <w:r>
        <w:rPr>
          <w:noProof/>
        </w:rPr>
        <w:fldChar w:fldCharType="separate"/>
      </w:r>
      <w:r>
        <w:rPr>
          <w:noProof/>
        </w:rPr>
        <w:t>34</w:t>
      </w:r>
      <w:r>
        <w:rPr>
          <w:noProof/>
        </w:rPr>
        <w:fldChar w:fldCharType="end"/>
      </w:r>
    </w:p>
    <w:p w14:paraId="0E5B98E9" w14:textId="38C302F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_Toc169755570 \h </w:instrText>
      </w:r>
      <w:r>
        <w:rPr>
          <w:noProof/>
        </w:rPr>
      </w:r>
      <w:r>
        <w:rPr>
          <w:noProof/>
        </w:rPr>
        <w:fldChar w:fldCharType="separate"/>
      </w:r>
      <w:r>
        <w:rPr>
          <w:noProof/>
        </w:rPr>
        <w:t>34</w:t>
      </w:r>
      <w:r>
        <w:rPr>
          <w:noProof/>
        </w:rPr>
        <w:fldChar w:fldCharType="end"/>
      </w:r>
    </w:p>
    <w:p w14:paraId="6B05E4CE" w14:textId="0FC29AF9"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_Toc169755571 \h </w:instrText>
      </w:r>
      <w:r>
        <w:rPr>
          <w:noProof/>
        </w:rPr>
      </w:r>
      <w:r>
        <w:rPr>
          <w:noProof/>
        </w:rPr>
        <w:fldChar w:fldCharType="separate"/>
      </w:r>
      <w:r>
        <w:rPr>
          <w:noProof/>
        </w:rPr>
        <w:t>34</w:t>
      </w:r>
      <w:r>
        <w:rPr>
          <w:noProof/>
        </w:rPr>
        <w:fldChar w:fldCharType="end"/>
      </w:r>
    </w:p>
    <w:p w14:paraId="5C279B96" w14:textId="763DF7E7"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_Toc169755572 \h </w:instrText>
      </w:r>
      <w:r>
        <w:rPr>
          <w:noProof/>
        </w:rPr>
      </w:r>
      <w:r>
        <w:rPr>
          <w:noProof/>
        </w:rPr>
        <w:fldChar w:fldCharType="separate"/>
      </w:r>
      <w:r>
        <w:rPr>
          <w:noProof/>
        </w:rPr>
        <w:t>34</w:t>
      </w:r>
      <w:r>
        <w:rPr>
          <w:noProof/>
        </w:rPr>
        <w:fldChar w:fldCharType="end"/>
      </w:r>
    </w:p>
    <w:p w14:paraId="7688A0EE" w14:textId="46D7E10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_Toc169755573 \h </w:instrText>
      </w:r>
      <w:r>
        <w:rPr>
          <w:noProof/>
        </w:rPr>
      </w:r>
      <w:r>
        <w:rPr>
          <w:noProof/>
        </w:rPr>
        <w:fldChar w:fldCharType="separate"/>
      </w:r>
      <w:r>
        <w:rPr>
          <w:noProof/>
        </w:rPr>
        <w:t>34</w:t>
      </w:r>
      <w:r>
        <w:rPr>
          <w:noProof/>
        </w:rPr>
        <w:fldChar w:fldCharType="end"/>
      </w:r>
    </w:p>
    <w:p w14:paraId="7292C9B0" w14:textId="3A125CC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_Toc169755574 \h </w:instrText>
      </w:r>
      <w:r>
        <w:rPr>
          <w:noProof/>
        </w:rPr>
      </w:r>
      <w:r>
        <w:rPr>
          <w:noProof/>
        </w:rPr>
        <w:fldChar w:fldCharType="separate"/>
      </w:r>
      <w:r>
        <w:rPr>
          <w:noProof/>
        </w:rPr>
        <w:t>34</w:t>
      </w:r>
      <w:r>
        <w:rPr>
          <w:noProof/>
        </w:rPr>
        <w:fldChar w:fldCharType="end"/>
      </w:r>
    </w:p>
    <w:p w14:paraId="04504F44" w14:textId="2AEA63D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_Toc169755575 \h </w:instrText>
      </w:r>
      <w:r>
        <w:rPr>
          <w:noProof/>
        </w:rPr>
      </w:r>
      <w:r>
        <w:rPr>
          <w:noProof/>
        </w:rPr>
        <w:fldChar w:fldCharType="separate"/>
      </w:r>
      <w:r>
        <w:rPr>
          <w:noProof/>
        </w:rPr>
        <w:t>35</w:t>
      </w:r>
      <w:r>
        <w:rPr>
          <w:noProof/>
        </w:rPr>
        <w:fldChar w:fldCharType="end"/>
      </w:r>
    </w:p>
    <w:p w14:paraId="17FD8D97" w14:textId="330AEAE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_Toc169755576 \h </w:instrText>
      </w:r>
      <w:r>
        <w:rPr>
          <w:noProof/>
        </w:rPr>
      </w:r>
      <w:r>
        <w:rPr>
          <w:noProof/>
        </w:rPr>
        <w:fldChar w:fldCharType="separate"/>
      </w:r>
      <w:r>
        <w:rPr>
          <w:noProof/>
        </w:rPr>
        <w:t>35</w:t>
      </w:r>
      <w:r>
        <w:rPr>
          <w:noProof/>
        </w:rPr>
        <w:fldChar w:fldCharType="end"/>
      </w:r>
    </w:p>
    <w:p w14:paraId="752DA1EF" w14:textId="483D7145"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_Toc169755577 \h </w:instrText>
      </w:r>
      <w:r>
        <w:rPr>
          <w:noProof/>
        </w:rPr>
      </w:r>
      <w:r>
        <w:rPr>
          <w:noProof/>
        </w:rPr>
        <w:fldChar w:fldCharType="separate"/>
      </w:r>
      <w:r>
        <w:rPr>
          <w:noProof/>
        </w:rPr>
        <w:t>36</w:t>
      </w:r>
      <w:r>
        <w:rPr>
          <w:noProof/>
        </w:rPr>
        <w:fldChar w:fldCharType="end"/>
      </w:r>
    </w:p>
    <w:p w14:paraId="72AA43FC" w14:textId="6976F00E"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_Toc169755578 \h </w:instrText>
      </w:r>
      <w:r>
        <w:rPr>
          <w:noProof/>
        </w:rPr>
      </w:r>
      <w:r>
        <w:rPr>
          <w:noProof/>
        </w:rPr>
        <w:fldChar w:fldCharType="separate"/>
      </w:r>
      <w:r>
        <w:rPr>
          <w:noProof/>
        </w:rPr>
        <w:t>36</w:t>
      </w:r>
      <w:r>
        <w:rPr>
          <w:noProof/>
        </w:rPr>
        <w:fldChar w:fldCharType="end"/>
      </w:r>
    </w:p>
    <w:p w14:paraId="08FF05A0" w14:textId="324DE514"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_Toc169755579 \h </w:instrText>
      </w:r>
      <w:r>
        <w:rPr>
          <w:noProof/>
        </w:rPr>
      </w:r>
      <w:r>
        <w:rPr>
          <w:noProof/>
        </w:rPr>
        <w:fldChar w:fldCharType="separate"/>
      </w:r>
      <w:r>
        <w:rPr>
          <w:noProof/>
        </w:rPr>
        <w:t>37</w:t>
      </w:r>
      <w:r>
        <w:rPr>
          <w:noProof/>
        </w:rPr>
        <w:fldChar w:fldCharType="end"/>
      </w:r>
    </w:p>
    <w:p w14:paraId="3A876DF8" w14:textId="05B9B5B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_Toc169755580 \h </w:instrText>
      </w:r>
      <w:r>
        <w:rPr>
          <w:noProof/>
        </w:rPr>
      </w:r>
      <w:r>
        <w:rPr>
          <w:noProof/>
        </w:rPr>
        <w:fldChar w:fldCharType="separate"/>
      </w:r>
      <w:r>
        <w:rPr>
          <w:noProof/>
        </w:rPr>
        <w:t>37</w:t>
      </w:r>
      <w:r>
        <w:rPr>
          <w:noProof/>
        </w:rPr>
        <w:fldChar w:fldCharType="end"/>
      </w:r>
    </w:p>
    <w:p w14:paraId="78928853" w14:textId="06BCAD6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_Toc169755581 \h </w:instrText>
      </w:r>
      <w:r>
        <w:rPr>
          <w:noProof/>
        </w:rPr>
      </w:r>
      <w:r>
        <w:rPr>
          <w:noProof/>
        </w:rPr>
        <w:fldChar w:fldCharType="separate"/>
      </w:r>
      <w:r>
        <w:rPr>
          <w:noProof/>
        </w:rPr>
        <w:t>37</w:t>
      </w:r>
      <w:r>
        <w:rPr>
          <w:noProof/>
        </w:rPr>
        <w:fldChar w:fldCharType="end"/>
      </w:r>
    </w:p>
    <w:p w14:paraId="2884D210" w14:textId="4BE83B1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_Toc169755582 \h </w:instrText>
      </w:r>
      <w:r>
        <w:rPr>
          <w:noProof/>
        </w:rPr>
      </w:r>
      <w:r>
        <w:rPr>
          <w:noProof/>
        </w:rPr>
        <w:fldChar w:fldCharType="separate"/>
      </w:r>
      <w:r>
        <w:rPr>
          <w:noProof/>
        </w:rPr>
        <w:t>38</w:t>
      </w:r>
      <w:r>
        <w:rPr>
          <w:noProof/>
        </w:rPr>
        <w:fldChar w:fldCharType="end"/>
      </w:r>
    </w:p>
    <w:p w14:paraId="0A7B77AC" w14:textId="2D03B4BF"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_Toc169755583 \h </w:instrText>
      </w:r>
      <w:r>
        <w:rPr>
          <w:noProof/>
        </w:rPr>
      </w:r>
      <w:r>
        <w:rPr>
          <w:noProof/>
        </w:rPr>
        <w:fldChar w:fldCharType="separate"/>
      </w:r>
      <w:r>
        <w:rPr>
          <w:noProof/>
        </w:rPr>
        <w:t>39</w:t>
      </w:r>
      <w:r>
        <w:rPr>
          <w:noProof/>
        </w:rPr>
        <w:fldChar w:fldCharType="end"/>
      </w:r>
    </w:p>
    <w:p w14:paraId="3DAABC61" w14:textId="21503DA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_Toc169755584 \h </w:instrText>
      </w:r>
      <w:r>
        <w:rPr>
          <w:noProof/>
        </w:rPr>
      </w:r>
      <w:r>
        <w:rPr>
          <w:noProof/>
        </w:rPr>
        <w:fldChar w:fldCharType="separate"/>
      </w:r>
      <w:r>
        <w:rPr>
          <w:noProof/>
        </w:rPr>
        <w:t>39</w:t>
      </w:r>
      <w:r>
        <w:rPr>
          <w:noProof/>
        </w:rPr>
        <w:fldChar w:fldCharType="end"/>
      </w:r>
    </w:p>
    <w:p w14:paraId="5A09A63C" w14:textId="27D6A59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_Toc169755585 \h </w:instrText>
      </w:r>
      <w:r>
        <w:rPr>
          <w:noProof/>
        </w:rPr>
      </w:r>
      <w:r>
        <w:rPr>
          <w:noProof/>
        </w:rPr>
        <w:fldChar w:fldCharType="separate"/>
      </w:r>
      <w:r>
        <w:rPr>
          <w:noProof/>
        </w:rPr>
        <w:t>39</w:t>
      </w:r>
      <w:r>
        <w:rPr>
          <w:noProof/>
        </w:rPr>
        <w:fldChar w:fldCharType="end"/>
      </w:r>
    </w:p>
    <w:p w14:paraId="3F3B3333" w14:textId="21D1620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_Toc169755586 \h </w:instrText>
      </w:r>
      <w:r>
        <w:rPr>
          <w:noProof/>
        </w:rPr>
      </w:r>
      <w:r>
        <w:rPr>
          <w:noProof/>
        </w:rPr>
        <w:fldChar w:fldCharType="separate"/>
      </w:r>
      <w:r>
        <w:rPr>
          <w:noProof/>
        </w:rPr>
        <w:t>40</w:t>
      </w:r>
      <w:r>
        <w:rPr>
          <w:noProof/>
        </w:rPr>
        <w:fldChar w:fldCharType="end"/>
      </w:r>
    </w:p>
    <w:p w14:paraId="5D27F87A" w14:textId="010A2C61"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_Toc169755587 \h </w:instrText>
      </w:r>
      <w:r>
        <w:rPr>
          <w:noProof/>
        </w:rPr>
      </w:r>
      <w:r>
        <w:rPr>
          <w:noProof/>
        </w:rPr>
        <w:fldChar w:fldCharType="separate"/>
      </w:r>
      <w:r>
        <w:rPr>
          <w:noProof/>
        </w:rPr>
        <w:t>42</w:t>
      </w:r>
      <w:r>
        <w:rPr>
          <w:noProof/>
        </w:rPr>
        <w:fldChar w:fldCharType="end"/>
      </w:r>
    </w:p>
    <w:p w14:paraId="61744F10" w14:textId="1FF978D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_Toc169755588 \h </w:instrText>
      </w:r>
      <w:r>
        <w:rPr>
          <w:noProof/>
        </w:rPr>
      </w:r>
      <w:r>
        <w:rPr>
          <w:noProof/>
        </w:rPr>
        <w:fldChar w:fldCharType="separate"/>
      </w:r>
      <w:r>
        <w:rPr>
          <w:noProof/>
        </w:rPr>
        <w:t>42</w:t>
      </w:r>
      <w:r>
        <w:rPr>
          <w:noProof/>
        </w:rPr>
        <w:fldChar w:fldCharType="end"/>
      </w:r>
    </w:p>
    <w:p w14:paraId="460A047C" w14:textId="43B1329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_Toc169755589 \h </w:instrText>
      </w:r>
      <w:r>
        <w:rPr>
          <w:noProof/>
        </w:rPr>
      </w:r>
      <w:r>
        <w:rPr>
          <w:noProof/>
        </w:rPr>
        <w:fldChar w:fldCharType="separate"/>
      </w:r>
      <w:r>
        <w:rPr>
          <w:noProof/>
        </w:rPr>
        <w:t>42</w:t>
      </w:r>
      <w:r>
        <w:rPr>
          <w:noProof/>
        </w:rPr>
        <w:fldChar w:fldCharType="end"/>
      </w:r>
    </w:p>
    <w:p w14:paraId="095AE390" w14:textId="7A7BAD2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_Toc169755590 \h </w:instrText>
      </w:r>
      <w:r>
        <w:rPr>
          <w:noProof/>
        </w:rPr>
      </w:r>
      <w:r>
        <w:rPr>
          <w:noProof/>
        </w:rPr>
        <w:fldChar w:fldCharType="separate"/>
      </w:r>
      <w:r>
        <w:rPr>
          <w:noProof/>
        </w:rPr>
        <w:t>42</w:t>
      </w:r>
      <w:r>
        <w:rPr>
          <w:noProof/>
        </w:rPr>
        <w:fldChar w:fldCharType="end"/>
      </w:r>
    </w:p>
    <w:p w14:paraId="7ED8CEF8" w14:textId="60D473EA"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_Toc169755591 \h </w:instrText>
      </w:r>
      <w:r>
        <w:rPr>
          <w:noProof/>
        </w:rPr>
      </w:r>
      <w:r>
        <w:rPr>
          <w:noProof/>
        </w:rPr>
        <w:fldChar w:fldCharType="separate"/>
      </w:r>
      <w:r>
        <w:rPr>
          <w:noProof/>
        </w:rPr>
        <w:t>44</w:t>
      </w:r>
      <w:r>
        <w:rPr>
          <w:noProof/>
        </w:rPr>
        <w:fldChar w:fldCharType="end"/>
      </w:r>
    </w:p>
    <w:p w14:paraId="5E89011E" w14:textId="47DE53B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_Toc169755592 \h </w:instrText>
      </w:r>
      <w:r>
        <w:rPr>
          <w:noProof/>
        </w:rPr>
      </w:r>
      <w:r>
        <w:rPr>
          <w:noProof/>
        </w:rPr>
        <w:fldChar w:fldCharType="separate"/>
      </w:r>
      <w:r>
        <w:rPr>
          <w:noProof/>
        </w:rPr>
        <w:t>44</w:t>
      </w:r>
      <w:r>
        <w:rPr>
          <w:noProof/>
        </w:rPr>
        <w:fldChar w:fldCharType="end"/>
      </w:r>
    </w:p>
    <w:p w14:paraId="48FCD402" w14:textId="10BF27C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_Toc169755593 \h </w:instrText>
      </w:r>
      <w:r>
        <w:rPr>
          <w:noProof/>
        </w:rPr>
      </w:r>
      <w:r>
        <w:rPr>
          <w:noProof/>
        </w:rPr>
        <w:fldChar w:fldCharType="separate"/>
      </w:r>
      <w:r>
        <w:rPr>
          <w:noProof/>
        </w:rPr>
        <w:t>44</w:t>
      </w:r>
      <w:r>
        <w:rPr>
          <w:noProof/>
        </w:rPr>
        <w:fldChar w:fldCharType="end"/>
      </w:r>
    </w:p>
    <w:p w14:paraId="265E3116" w14:textId="74CEB46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_Toc169755594 \h </w:instrText>
      </w:r>
      <w:r>
        <w:rPr>
          <w:noProof/>
        </w:rPr>
      </w:r>
      <w:r>
        <w:rPr>
          <w:noProof/>
        </w:rPr>
        <w:fldChar w:fldCharType="separate"/>
      </w:r>
      <w:r>
        <w:rPr>
          <w:noProof/>
        </w:rPr>
        <w:t>44</w:t>
      </w:r>
      <w:r>
        <w:rPr>
          <w:noProof/>
        </w:rPr>
        <w:fldChar w:fldCharType="end"/>
      </w:r>
    </w:p>
    <w:p w14:paraId="068DE31A" w14:textId="30AEFDC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_Toc169755595 \h </w:instrText>
      </w:r>
      <w:r>
        <w:rPr>
          <w:noProof/>
        </w:rPr>
      </w:r>
      <w:r>
        <w:rPr>
          <w:noProof/>
        </w:rPr>
        <w:fldChar w:fldCharType="separate"/>
      </w:r>
      <w:r>
        <w:rPr>
          <w:noProof/>
        </w:rPr>
        <w:t>44</w:t>
      </w:r>
      <w:r>
        <w:rPr>
          <w:noProof/>
        </w:rPr>
        <w:fldChar w:fldCharType="end"/>
      </w:r>
    </w:p>
    <w:p w14:paraId="0C4E0236" w14:textId="0B7F781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_Toc169755596 \h </w:instrText>
      </w:r>
      <w:r>
        <w:rPr>
          <w:noProof/>
        </w:rPr>
      </w:r>
      <w:r>
        <w:rPr>
          <w:noProof/>
        </w:rPr>
        <w:fldChar w:fldCharType="separate"/>
      </w:r>
      <w:r>
        <w:rPr>
          <w:noProof/>
        </w:rPr>
        <w:t>44</w:t>
      </w:r>
      <w:r>
        <w:rPr>
          <w:noProof/>
        </w:rPr>
        <w:fldChar w:fldCharType="end"/>
      </w:r>
    </w:p>
    <w:p w14:paraId="27B79A13" w14:textId="519DBC5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_Toc169755597 \h </w:instrText>
      </w:r>
      <w:r>
        <w:rPr>
          <w:noProof/>
        </w:rPr>
      </w:r>
      <w:r>
        <w:rPr>
          <w:noProof/>
        </w:rPr>
        <w:fldChar w:fldCharType="separate"/>
      </w:r>
      <w:r>
        <w:rPr>
          <w:noProof/>
        </w:rPr>
        <w:t>45</w:t>
      </w:r>
      <w:r>
        <w:rPr>
          <w:noProof/>
        </w:rPr>
        <w:fldChar w:fldCharType="end"/>
      </w:r>
    </w:p>
    <w:p w14:paraId="499E972E" w14:textId="1C59151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_Toc169755598 \h </w:instrText>
      </w:r>
      <w:r>
        <w:rPr>
          <w:noProof/>
        </w:rPr>
      </w:r>
      <w:r>
        <w:rPr>
          <w:noProof/>
        </w:rPr>
        <w:fldChar w:fldCharType="separate"/>
      </w:r>
      <w:r>
        <w:rPr>
          <w:noProof/>
        </w:rPr>
        <w:t>45</w:t>
      </w:r>
      <w:r>
        <w:rPr>
          <w:noProof/>
        </w:rPr>
        <w:fldChar w:fldCharType="end"/>
      </w:r>
    </w:p>
    <w:p w14:paraId="641A961A" w14:textId="67410281"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_Toc169755599 \h </w:instrText>
      </w:r>
      <w:r>
        <w:rPr>
          <w:noProof/>
        </w:rPr>
      </w:r>
      <w:r>
        <w:rPr>
          <w:noProof/>
        </w:rPr>
        <w:fldChar w:fldCharType="separate"/>
      </w:r>
      <w:r>
        <w:rPr>
          <w:noProof/>
        </w:rPr>
        <w:t>47</w:t>
      </w:r>
      <w:r>
        <w:rPr>
          <w:noProof/>
        </w:rPr>
        <w:fldChar w:fldCharType="end"/>
      </w:r>
    </w:p>
    <w:p w14:paraId="6AFD4DD7" w14:textId="33BC3D5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6.1.3</w:t>
      </w:r>
      <w:r>
        <w:rPr>
          <w:noProof/>
        </w:rPr>
        <w:t>.7</w:t>
      </w:r>
      <w:r w:rsidRPr="00BF1AFC">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Description</w:t>
      </w:r>
      <w:r>
        <w:rPr>
          <w:noProof/>
        </w:rPr>
        <w:tab/>
      </w:r>
      <w:r>
        <w:rPr>
          <w:noProof/>
        </w:rPr>
        <w:fldChar w:fldCharType="begin" w:fldLock="1"/>
      </w:r>
      <w:r>
        <w:rPr>
          <w:noProof/>
        </w:rPr>
        <w:instrText xml:space="preserve"> PAGEREF _Toc169755600 \h </w:instrText>
      </w:r>
      <w:r>
        <w:rPr>
          <w:noProof/>
        </w:rPr>
      </w:r>
      <w:r>
        <w:rPr>
          <w:noProof/>
        </w:rPr>
        <w:fldChar w:fldCharType="separate"/>
      </w:r>
      <w:r>
        <w:rPr>
          <w:noProof/>
        </w:rPr>
        <w:t>47</w:t>
      </w:r>
      <w:r>
        <w:rPr>
          <w:noProof/>
        </w:rPr>
        <w:fldChar w:fldCharType="end"/>
      </w:r>
    </w:p>
    <w:p w14:paraId="12A02E9D" w14:textId="0F7C7AF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6.1.3</w:t>
      </w:r>
      <w:r>
        <w:rPr>
          <w:noProof/>
        </w:rPr>
        <w:t>.7</w:t>
      </w:r>
      <w:r w:rsidRPr="00BF1AFC">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Resource Definition</w:t>
      </w:r>
      <w:r>
        <w:rPr>
          <w:noProof/>
        </w:rPr>
        <w:tab/>
      </w:r>
      <w:r>
        <w:rPr>
          <w:noProof/>
        </w:rPr>
        <w:fldChar w:fldCharType="begin" w:fldLock="1"/>
      </w:r>
      <w:r>
        <w:rPr>
          <w:noProof/>
        </w:rPr>
        <w:instrText xml:space="preserve"> PAGEREF _Toc169755601 \h </w:instrText>
      </w:r>
      <w:r>
        <w:rPr>
          <w:noProof/>
        </w:rPr>
      </w:r>
      <w:r>
        <w:rPr>
          <w:noProof/>
        </w:rPr>
        <w:fldChar w:fldCharType="separate"/>
      </w:r>
      <w:r>
        <w:rPr>
          <w:noProof/>
        </w:rPr>
        <w:t>47</w:t>
      </w:r>
      <w:r>
        <w:rPr>
          <w:noProof/>
        </w:rPr>
        <w:fldChar w:fldCharType="end"/>
      </w:r>
    </w:p>
    <w:p w14:paraId="2628FA1B" w14:textId="2071984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_Toc169755602 \h </w:instrText>
      </w:r>
      <w:r>
        <w:rPr>
          <w:noProof/>
        </w:rPr>
      </w:r>
      <w:r>
        <w:rPr>
          <w:noProof/>
        </w:rPr>
        <w:fldChar w:fldCharType="separate"/>
      </w:r>
      <w:r>
        <w:rPr>
          <w:noProof/>
        </w:rPr>
        <w:t>47</w:t>
      </w:r>
      <w:r>
        <w:rPr>
          <w:noProof/>
        </w:rPr>
        <w:fldChar w:fldCharType="end"/>
      </w:r>
    </w:p>
    <w:p w14:paraId="0D0F92B6" w14:textId="2AA74429"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Resource: IndividualNotificationSubscription</w:t>
      </w:r>
      <w:r>
        <w:rPr>
          <w:noProof/>
        </w:rPr>
        <w:tab/>
      </w:r>
      <w:r>
        <w:rPr>
          <w:noProof/>
        </w:rPr>
        <w:fldChar w:fldCharType="begin" w:fldLock="1"/>
      </w:r>
      <w:r>
        <w:rPr>
          <w:noProof/>
        </w:rPr>
        <w:instrText xml:space="preserve"> PAGEREF _Toc169755603 \h </w:instrText>
      </w:r>
      <w:r>
        <w:rPr>
          <w:noProof/>
        </w:rPr>
      </w:r>
      <w:r>
        <w:rPr>
          <w:noProof/>
        </w:rPr>
        <w:fldChar w:fldCharType="separate"/>
      </w:r>
      <w:r>
        <w:rPr>
          <w:noProof/>
        </w:rPr>
        <w:t>48</w:t>
      </w:r>
      <w:r>
        <w:rPr>
          <w:noProof/>
        </w:rPr>
        <w:fldChar w:fldCharType="end"/>
      </w:r>
    </w:p>
    <w:p w14:paraId="297C0CBC" w14:textId="474EBED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Description</w:t>
      </w:r>
      <w:r>
        <w:rPr>
          <w:noProof/>
        </w:rPr>
        <w:tab/>
      </w:r>
      <w:r>
        <w:rPr>
          <w:noProof/>
        </w:rPr>
        <w:fldChar w:fldCharType="begin" w:fldLock="1"/>
      </w:r>
      <w:r>
        <w:rPr>
          <w:noProof/>
        </w:rPr>
        <w:instrText xml:space="preserve"> PAGEREF _Toc169755604 \h </w:instrText>
      </w:r>
      <w:r>
        <w:rPr>
          <w:noProof/>
        </w:rPr>
      </w:r>
      <w:r>
        <w:rPr>
          <w:noProof/>
        </w:rPr>
        <w:fldChar w:fldCharType="separate"/>
      </w:r>
      <w:r>
        <w:rPr>
          <w:noProof/>
        </w:rPr>
        <w:t>48</w:t>
      </w:r>
      <w:r>
        <w:rPr>
          <w:noProof/>
        </w:rPr>
        <w:fldChar w:fldCharType="end"/>
      </w:r>
    </w:p>
    <w:p w14:paraId="1701601E" w14:textId="7A5B4A57"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Resource Definition</w:t>
      </w:r>
      <w:r>
        <w:rPr>
          <w:noProof/>
        </w:rPr>
        <w:tab/>
      </w:r>
      <w:r>
        <w:rPr>
          <w:noProof/>
        </w:rPr>
        <w:fldChar w:fldCharType="begin" w:fldLock="1"/>
      </w:r>
      <w:r>
        <w:rPr>
          <w:noProof/>
        </w:rPr>
        <w:instrText xml:space="preserve"> PAGEREF _Toc169755605 \h </w:instrText>
      </w:r>
      <w:r>
        <w:rPr>
          <w:noProof/>
        </w:rPr>
      </w:r>
      <w:r>
        <w:rPr>
          <w:noProof/>
        </w:rPr>
        <w:fldChar w:fldCharType="separate"/>
      </w:r>
      <w:r>
        <w:rPr>
          <w:noProof/>
        </w:rPr>
        <w:t>48</w:t>
      </w:r>
      <w:r>
        <w:rPr>
          <w:noProof/>
        </w:rPr>
        <w:fldChar w:fldCharType="end"/>
      </w:r>
    </w:p>
    <w:p w14:paraId="2AD10DE1" w14:textId="628462E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Resource Standard Methods</w:t>
      </w:r>
      <w:r>
        <w:rPr>
          <w:noProof/>
        </w:rPr>
        <w:tab/>
      </w:r>
      <w:r>
        <w:rPr>
          <w:noProof/>
        </w:rPr>
        <w:fldChar w:fldCharType="begin" w:fldLock="1"/>
      </w:r>
      <w:r>
        <w:rPr>
          <w:noProof/>
        </w:rPr>
        <w:instrText xml:space="preserve"> PAGEREF _Toc169755606 \h </w:instrText>
      </w:r>
      <w:r>
        <w:rPr>
          <w:noProof/>
        </w:rPr>
      </w:r>
      <w:r>
        <w:rPr>
          <w:noProof/>
        </w:rPr>
        <w:fldChar w:fldCharType="separate"/>
      </w:r>
      <w:r>
        <w:rPr>
          <w:noProof/>
        </w:rPr>
        <w:t>48</w:t>
      </w:r>
      <w:r>
        <w:rPr>
          <w:noProof/>
        </w:rPr>
        <w:fldChar w:fldCharType="end"/>
      </w:r>
    </w:p>
    <w:p w14:paraId="310E464F" w14:textId="4C334795"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_Toc169755607 \h </w:instrText>
      </w:r>
      <w:r>
        <w:rPr>
          <w:noProof/>
        </w:rPr>
      </w:r>
      <w:r>
        <w:rPr>
          <w:noProof/>
        </w:rPr>
        <w:fldChar w:fldCharType="separate"/>
      </w:r>
      <w:r>
        <w:rPr>
          <w:noProof/>
        </w:rPr>
        <w:t>51</w:t>
      </w:r>
      <w:r>
        <w:rPr>
          <w:noProof/>
        </w:rPr>
        <w:fldChar w:fldCharType="end"/>
      </w:r>
    </w:p>
    <w:p w14:paraId="0BAC08D0" w14:textId="5C4776C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_Toc169755608 \h </w:instrText>
      </w:r>
      <w:r>
        <w:rPr>
          <w:noProof/>
        </w:rPr>
      </w:r>
      <w:r>
        <w:rPr>
          <w:noProof/>
        </w:rPr>
        <w:fldChar w:fldCharType="separate"/>
      </w:r>
      <w:r>
        <w:rPr>
          <w:noProof/>
        </w:rPr>
        <w:t>51</w:t>
      </w:r>
      <w:r>
        <w:rPr>
          <w:noProof/>
        </w:rPr>
        <w:fldChar w:fldCharType="end"/>
      </w:r>
    </w:p>
    <w:p w14:paraId="61DACB4F" w14:textId="50CF9AA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_Toc169755609 \h </w:instrText>
      </w:r>
      <w:r>
        <w:rPr>
          <w:noProof/>
        </w:rPr>
      </w:r>
      <w:r>
        <w:rPr>
          <w:noProof/>
        </w:rPr>
        <w:fldChar w:fldCharType="separate"/>
      </w:r>
      <w:r>
        <w:rPr>
          <w:noProof/>
        </w:rPr>
        <w:t>51</w:t>
      </w:r>
      <w:r>
        <w:rPr>
          <w:noProof/>
        </w:rPr>
        <w:fldChar w:fldCharType="end"/>
      </w:r>
    </w:p>
    <w:p w14:paraId="21B674EF" w14:textId="764584D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_Toc169755610 \h </w:instrText>
      </w:r>
      <w:r>
        <w:rPr>
          <w:noProof/>
        </w:rPr>
      </w:r>
      <w:r>
        <w:rPr>
          <w:noProof/>
        </w:rPr>
        <w:fldChar w:fldCharType="separate"/>
      </w:r>
      <w:r>
        <w:rPr>
          <w:noProof/>
        </w:rPr>
        <w:t>52</w:t>
      </w:r>
      <w:r>
        <w:rPr>
          <w:noProof/>
        </w:rPr>
        <w:fldChar w:fldCharType="end"/>
      </w:r>
    </w:p>
    <w:p w14:paraId="6FB0C97E" w14:textId="7F29A9CB"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_Toc169755611 \h </w:instrText>
      </w:r>
      <w:r>
        <w:rPr>
          <w:noProof/>
        </w:rPr>
      </w:r>
      <w:r>
        <w:rPr>
          <w:noProof/>
        </w:rPr>
        <w:fldChar w:fldCharType="separate"/>
      </w:r>
      <w:r>
        <w:rPr>
          <w:noProof/>
        </w:rPr>
        <w:t>54</w:t>
      </w:r>
      <w:r>
        <w:rPr>
          <w:noProof/>
        </w:rPr>
        <w:fldChar w:fldCharType="end"/>
      </w:r>
    </w:p>
    <w:p w14:paraId="6C2ECA5A" w14:textId="7978490B"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_Toc169755612 \h </w:instrText>
      </w:r>
      <w:r>
        <w:rPr>
          <w:noProof/>
        </w:rPr>
      </w:r>
      <w:r>
        <w:rPr>
          <w:noProof/>
        </w:rPr>
        <w:fldChar w:fldCharType="separate"/>
      </w:r>
      <w:r>
        <w:rPr>
          <w:noProof/>
        </w:rPr>
        <w:t>54</w:t>
      </w:r>
      <w:r>
        <w:rPr>
          <w:noProof/>
        </w:rPr>
        <w:fldChar w:fldCharType="end"/>
      </w:r>
    </w:p>
    <w:p w14:paraId="5A15C7F8" w14:textId="409941A2"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_Toc169755613 \h </w:instrText>
      </w:r>
      <w:r>
        <w:rPr>
          <w:noProof/>
        </w:rPr>
      </w:r>
      <w:r>
        <w:rPr>
          <w:noProof/>
        </w:rPr>
        <w:fldChar w:fldCharType="separate"/>
      </w:r>
      <w:r>
        <w:rPr>
          <w:noProof/>
        </w:rPr>
        <w:t>54</w:t>
      </w:r>
      <w:r>
        <w:rPr>
          <w:noProof/>
        </w:rPr>
        <w:fldChar w:fldCharType="end"/>
      </w:r>
    </w:p>
    <w:p w14:paraId="10A556E1" w14:textId="3618D3C0"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_Toc169755614 \h </w:instrText>
      </w:r>
      <w:r>
        <w:rPr>
          <w:noProof/>
        </w:rPr>
      </w:r>
      <w:r>
        <w:rPr>
          <w:noProof/>
        </w:rPr>
        <w:fldChar w:fldCharType="separate"/>
      </w:r>
      <w:r>
        <w:rPr>
          <w:noProof/>
        </w:rPr>
        <w:t>54</w:t>
      </w:r>
      <w:r>
        <w:rPr>
          <w:noProof/>
        </w:rPr>
        <w:fldChar w:fldCharType="end"/>
      </w:r>
    </w:p>
    <w:p w14:paraId="3202AACA" w14:textId="3F4070F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_Toc169755615 \h </w:instrText>
      </w:r>
      <w:r>
        <w:rPr>
          <w:noProof/>
        </w:rPr>
      </w:r>
      <w:r>
        <w:rPr>
          <w:noProof/>
        </w:rPr>
        <w:fldChar w:fldCharType="separate"/>
      </w:r>
      <w:r>
        <w:rPr>
          <w:noProof/>
        </w:rPr>
        <w:t>54</w:t>
      </w:r>
      <w:r>
        <w:rPr>
          <w:noProof/>
        </w:rPr>
        <w:fldChar w:fldCharType="end"/>
      </w:r>
    </w:p>
    <w:p w14:paraId="2B5ED1F0" w14:textId="14A33FD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_Toc169755616 \h </w:instrText>
      </w:r>
      <w:r>
        <w:rPr>
          <w:noProof/>
        </w:rPr>
      </w:r>
      <w:r>
        <w:rPr>
          <w:noProof/>
        </w:rPr>
        <w:fldChar w:fldCharType="separate"/>
      </w:r>
      <w:r>
        <w:rPr>
          <w:noProof/>
        </w:rPr>
        <w:t>54</w:t>
      </w:r>
      <w:r>
        <w:rPr>
          <w:noProof/>
        </w:rPr>
        <w:fldChar w:fldCharType="end"/>
      </w:r>
    </w:p>
    <w:p w14:paraId="6FA8B3C2" w14:textId="216C69F5"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_Toc169755617 \h </w:instrText>
      </w:r>
      <w:r>
        <w:rPr>
          <w:noProof/>
        </w:rPr>
      </w:r>
      <w:r>
        <w:rPr>
          <w:noProof/>
        </w:rPr>
        <w:fldChar w:fldCharType="separate"/>
      </w:r>
      <w:r>
        <w:rPr>
          <w:noProof/>
        </w:rPr>
        <w:t>54</w:t>
      </w:r>
      <w:r>
        <w:rPr>
          <w:noProof/>
        </w:rPr>
        <w:fldChar w:fldCharType="end"/>
      </w:r>
    </w:p>
    <w:p w14:paraId="360515EF" w14:textId="59FEFB40"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_Toc169755618 \h </w:instrText>
      </w:r>
      <w:r>
        <w:rPr>
          <w:noProof/>
        </w:rPr>
      </w:r>
      <w:r>
        <w:rPr>
          <w:noProof/>
        </w:rPr>
        <w:fldChar w:fldCharType="separate"/>
      </w:r>
      <w:r>
        <w:rPr>
          <w:noProof/>
        </w:rPr>
        <w:t>55</w:t>
      </w:r>
      <w:r>
        <w:rPr>
          <w:noProof/>
        </w:rPr>
        <w:fldChar w:fldCharType="end"/>
      </w:r>
    </w:p>
    <w:p w14:paraId="7C27406C" w14:textId="3DE52BE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_Toc169755619 \h </w:instrText>
      </w:r>
      <w:r>
        <w:rPr>
          <w:noProof/>
        </w:rPr>
      </w:r>
      <w:r>
        <w:rPr>
          <w:noProof/>
        </w:rPr>
        <w:fldChar w:fldCharType="separate"/>
      </w:r>
      <w:r>
        <w:rPr>
          <w:noProof/>
        </w:rPr>
        <w:t>55</w:t>
      </w:r>
      <w:r>
        <w:rPr>
          <w:noProof/>
        </w:rPr>
        <w:fldChar w:fldCharType="end"/>
      </w:r>
    </w:p>
    <w:p w14:paraId="08DF5DD5" w14:textId="56F16BA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_Toc169755620 \h </w:instrText>
      </w:r>
      <w:r>
        <w:rPr>
          <w:noProof/>
        </w:rPr>
      </w:r>
      <w:r>
        <w:rPr>
          <w:noProof/>
        </w:rPr>
        <w:fldChar w:fldCharType="separate"/>
      </w:r>
      <w:r>
        <w:rPr>
          <w:noProof/>
        </w:rPr>
        <w:t>55</w:t>
      </w:r>
      <w:r>
        <w:rPr>
          <w:noProof/>
        </w:rPr>
        <w:fldChar w:fldCharType="end"/>
      </w:r>
    </w:p>
    <w:p w14:paraId="7C1F6BBF" w14:textId="46C97F7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_Toc169755621 \h </w:instrText>
      </w:r>
      <w:r>
        <w:rPr>
          <w:noProof/>
        </w:rPr>
      </w:r>
      <w:r>
        <w:rPr>
          <w:noProof/>
        </w:rPr>
        <w:fldChar w:fldCharType="separate"/>
      </w:r>
      <w:r>
        <w:rPr>
          <w:noProof/>
        </w:rPr>
        <w:t>55</w:t>
      </w:r>
      <w:r>
        <w:rPr>
          <w:noProof/>
        </w:rPr>
        <w:fldChar w:fldCharType="end"/>
      </w:r>
    </w:p>
    <w:p w14:paraId="5C758781" w14:textId="38FBABE2"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_Toc169755622 \h </w:instrText>
      </w:r>
      <w:r>
        <w:rPr>
          <w:noProof/>
        </w:rPr>
      </w:r>
      <w:r>
        <w:rPr>
          <w:noProof/>
        </w:rPr>
        <w:fldChar w:fldCharType="separate"/>
      </w:r>
      <w:r>
        <w:rPr>
          <w:noProof/>
        </w:rPr>
        <w:t>55</w:t>
      </w:r>
      <w:r>
        <w:rPr>
          <w:noProof/>
        </w:rPr>
        <w:fldChar w:fldCharType="end"/>
      </w:r>
    </w:p>
    <w:p w14:paraId="23DC494A" w14:textId="03E002F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_Toc169755623 \h </w:instrText>
      </w:r>
      <w:r>
        <w:rPr>
          <w:noProof/>
        </w:rPr>
      </w:r>
      <w:r>
        <w:rPr>
          <w:noProof/>
        </w:rPr>
        <w:fldChar w:fldCharType="separate"/>
      </w:r>
      <w:r>
        <w:rPr>
          <w:noProof/>
        </w:rPr>
        <w:t>55</w:t>
      </w:r>
      <w:r>
        <w:rPr>
          <w:noProof/>
        </w:rPr>
        <w:fldChar w:fldCharType="end"/>
      </w:r>
    </w:p>
    <w:p w14:paraId="54F46529" w14:textId="7C0F688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_Toc169755624 \h </w:instrText>
      </w:r>
      <w:r>
        <w:rPr>
          <w:noProof/>
        </w:rPr>
      </w:r>
      <w:r>
        <w:rPr>
          <w:noProof/>
        </w:rPr>
        <w:fldChar w:fldCharType="separate"/>
      </w:r>
      <w:r>
        <w:rPr>
          <w:noProof/>
        </w:rPr>
        <w:t>55</w:t>
      </w:r>
      <w:r>
        <w:rPr>
          <w:noProof/>
        </w:rPr>
        <w:fldChar w:fldCharType="end"/>
      </w:r>
    </w:p>
    <w:p w14:paraId="3ED9C876" w14:textId="5C2D602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_Toc169755625 \h </w:instrText>
      </w:r>
      <w:r>
        <w:rPr>
          <w:noProof/>
        </w:rPr>
      </w:r>
      <w:r>
        <w:rPr>
          <w:noProof/>
        </w:rPr>
        <w:fldChar w:fldCharType="separate"/>
      </w:r>
      <w:r>
        <w:rPr>
          <w:noProof/>
        </w:rPr>
        <w:t>56</w:t>
      </w:r>
      <w:r>
        <w:rPr>
          <w:noProof/>
        </w:rPr>
        <w:fldChar w:fldCharType="end"/>
      </w:r>
    </w:p>
    <w:p w14:paraId="43EC264B" w14:textId="6849C833"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_Toc169755626 \h </w:instrText>
      </w:r>
      <w:r>
        <w:rPr>
          <w:noProof/>
        </w:rPr>
      </w:r>
      <w:r>
        <w:rPr>
          <w:noProof/>
        </w:rPr>
        <w:fldChar w:fldCharType="separate"/>
      </w:r>
      <w:r>
        <w:rPr>
          <w:noProof/>
        </w:rPr>
        <w:t>56</w:t>
      </w:r>
      <w:r>
        <w:rPr>
          <w:noProof/>
        </w:rPr>
        <w:fldChar w:fldCharType="end"/>
      </w:r>
    </w:p>
    <w:p w14:paraId="5585D367" w14:textId="65A5A315"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_Toc169755627 \h </w:instrText>
      </w:r>
      <w:r>
        <w:rPr>
          <w:noProof/>
        </w:rPr>
      </w:r>
      <w:r>
        <w:rPr>
          <w:noProof/>
        </w:rPr>
        <w:fldChar w:fldCharType="separate"/>
      </w:r>
      <w:r>
        <w:rPr>
          <w:noProof/>
        </w:rPr>
        <w:t>56</w:t>
      </w:r>
      <w:r>
        <w:rPr>
          <w:noProof/>
        </w:rPr>
        <w:fldChar w:fldCharType="end"/>
      </w:r>
    </w:p>
    <w:p w14:paraId="0A0BED30" w14:textId="07D8C4F7"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sidRPr="00BF1AF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Structured data types</w:t>
      </w:r>
      <w:r>
        <w:rPr>
          <w:noProof/>
        </w:rPr>
        <w:tab/>
      </w:r>
      <w:r>
        <w:rPr>
          <w:noProof/>
        </w:rPr>
        <w:fldChar w:fldCharType="begin" w:fldLock="1"/>
      </w:r>
      <w:r>
        <w:rPr>
          <w:noProof/>
        </w:rPr>
        <w:instrText xml:space="preserve"> PAGEREF _Toc169755628 \h </w:instrText>
      </w:r>
      <w:r>
        <w:rPr>
          <w:noProof/>
        </w:rPr>
      </w:r>
      <w:r>
        <w:rPr>
          <w:noProof/>
        </w:rPr>
        <w:fldChar w:fldCharType="separate"/>
      </w:r>
      <w:r>
        <w:rPr>
          <w:noProof/>
        </w:rPr>
        <w:t>57</w:t>
      </w:r>
      <w:r>
        <w:rPr>
          <w:noProof/>
        </w:rPr>
        <w:fldChar w:fldCharType="end"/>
      </w:r>
    </w:p>
    <w:p w14:paraId="06970AF4" w14:textId="0E6CF8B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_Toc169755629 \h </w:instrText>
      </w:r>
      <w:r>
        <w:rPr>
          <w:noProof/>
        </w:rPr>
      </w:r>
      <w:r>
        <w:rPr>
          <w:noProof/>
        </w:rPr>
        <w:fldChar w:fldCharType="separate"/>
      </w:r>
      <w:r>
        <w:rPr>
          <w:noProof/>
        </w:rPr>
        <w:t>57</w:t>
      </w:r>
      <w:r>
        <w:rPr>
          <w:noProof/>
        </w:rPr>
        <w:fldChar w:fldCharType="end"/>
      </w:r>
    </w:p>
    <w:p w14:paraId="6B8BF52D" w14:textId="45C2CF9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_Toc169755630 \h </w:instrText>
      </w:r>
      <w:r>
        <w:rPr>
          <w:noProof/>
        </w:rPr>
      </w:r>
      <w:r>
        <w:rPr>
          <w:noProof/>
        </w:rPr>
        <w:fldChar w:fldCharType="separate"/>
      </w:r>
      <w:r>
        <w:rPr>
          <w:noProof/>
        </w:rPr>
        <w:t>58</w:t>
      </w:r>
      <w:r>
        <w:rPr>
          <w:noProof/>
        </w:rPr>
        <w:fldChar w:fldCharType="end"/>
      </w:r>
    </w:p>
    <w:p w14:paraId="7349A493" w14:textId="1256C58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_Toc169755631 \h </w:instrText>
      </w:r>
      <w:r>
        <w:rPr>
          <w:noProof/>
        </w:rPr>
      </w:r>
      <w:r>
        <w:rPr>
          <w:noProof/>
        </w:rPr>
        <w:fldChar w:fldCharType="separate"/>
      </w:r>
      <w:r>
        <w:rPr>
          <w:noProof/>
        </w:rPr>
        <w:t>58</w:t>
      </w:r>
      <w:r>
        <w:rPr>
          <w:noProof/>
        </w:rPr>
        <w:fldChar w:fldCharType="end"/>
      </w:r>
    </w:p>
    <w:p w14:paraId="6B3B8486" w14:textId="7C398615"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_Toc169755632 \h </w:instrText>
      </w:r>
      <w:r>
        <w:rPr>
          <w:noProof/>
        </w:rPr>
      </w:r>
      <w:r>
        <w:rPr>
          <w:noProof/>
        </w:rPr>
        <w:fldChar w:fldCharType="separate"/>
      </w:r>
      <w:r>
        <w:rPr>
          <w:noProof/>
        </w:rPr>
        <w:t>58</w:t>
      </w:r>
      <w:r>
        <w:rPr>
          <w:noProof/>
        </w:rPr>
        <w:fldChar w:fldCharType="end"/>
      </w:r>
    </w:p>
    <w:p w14:paraId="655802E3" w14:textId="671686E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_Toc169755633 \h </w:instrText>
      </w:r>
      <w:r>
        <w:rPr>
          <w:noProof/>
        </w:rPr>
      </w:r>
      <w:r>
        <w:rPr>
          <w:noProof/>
        </w:rPr>
        <w:fldChar w:fldCharType="separate"/>
      </w:r>
      <w:r>
        <w:rPr>
          <w:noProof/>
        </w:rPr>
        <w:t>59</w:t>
      </w:r>
      <w:r>
        <w:rPr>
          <w:noProof/>
        </w:rPr>
        <w:fldChar w:fldCharType="end"/>
      </w:r>
    </w:p>
    <w:p w14:paraId="7C73A231" w14:textId="344D19F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_Toc169755634 \h </w:instrText>
      </w:r>
      <w:r>
        <w:rPr>
          <w:noProof/>
        </w:rPr>
      </w:r>
      <w:r>
        <w:rPr>
          <w:noProof/>
        </w:rPr>
        <w:fldChar w:fldCharType="separate"/>
      </w:r>
      <w:r>
        <w:rPr>
          <w:noProof/>
        </w:rPr>
        <w:t>59</w:t>
      </w:r>
      <w:r>
        <w:rPr>
          <w:noProof/>
        </w:rPr>
        <w:fldChar w:fldCharType="end"/>
      </w:r>
    </w:p>
    <w:p w14:paraId="7B2228EF" w14:textId="3A7D6AC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_Toc169755635 \h </w:instrText>
      </w:r>
      <w:r>
        <w:rPr>
          <w:noProof/>
        </w:rPr>
      </w:r>
      <w:r>
        <w:rPr>
          <w:noProof/>
        </w:rPr>
        <w:fldChar w:fldCharType="separate"/>
      </w:r>
      <w:r>
        <w:rPr>
          <w:noProof/>
        </w:rPr>
        <w:t>59</w:t>
      </w:r>
      <w:r>
        <w:rPr>
          <w:noProof/>
        </w:rPr>
        <w:fldChar w:fldCharType="end"/>
      </w:r>
    </w:p>
    <w:p w14:paraId="688951D5" w14:textId="0BC3D6C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_Toc169755636 \h </w:instrText>
      </w:r>
      <w:r>
        <w:rPr>
          <w:noProof/>
        </w:rPr>
      </w:r>
      <w:r>
        <w:rPr>
          <w:noProof/>
        </w:rPr>
        <w:fldChar w:fldCharType="separate"/>
      </w:r>
      <w:r>
        <w:rPr>
          <w:noProof/>
        </w:rPr>
        <w:t>59</w:t>
      </w:r>
      <w:r>
        <w:rPr>
          <w:noProof/>
        </w:rPr>
        <w:fldChar w:fldCharType="end"/>
      </w:r>
    </w:p>
    <w:p w14:paraId="77153FB4" w14:textId="0DFAE9EC"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_Toc169755637 \h </w:instrText>
      </w:r>
      <w:r>
        <w:rPr>
          <w:noProof/>
        </w:rPr>
      </w:r>
      <w:r>
        <w:rPr>
          <w:noProof/>
        </w:rPr>
        <w:fldChar w:fldCharType="separate"/>
      </w:r>
      <w:r>
        <w:rPr>
          <w:noProof/>
        </w:rPr>
        <w:t>60</w:t>
      </w:r>
      <w:r>
        <w:rPr>
          <w:noProof/>
        </w:rPr>
        <w:fldChar w:fldCharType="end"/>
      </w:r>
    </w:p>
    <w:p w14:paraId="0539C8BE" w14:textId="1E16AD5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sidRPr="00BF1AFC">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BF1AFC">
        <w:rPr>
          <w:rFonts w:eastAsia="DengXian"/>
          <w:noProof/>
        </w:rPr>
        <w:t>Type: NotificationSubscription</w:t>
      </w:r>
      <w:r>
        <w:rPr>
          <w:noProof/>
        </w:rPr>
        <w:tab/>
      </w:r>
      <w:r>
        <w:rPr>
          <w:noProof/>
        </w:rPr>
        <w:fldChar w:fldCharType="begin" w:fldLock="1"/>
      </w:r>
      <w:r>
        <w:rPr>
          <w:noProof/>
        </w:rPr>
        <w:instrText xml:space="preserve"> PAGEREF _Toc169755638 \h </w:instrText>
      </w:r>
      <w:r>
        <w:rPr>
          <w:noProof/>
        </w:rPr>
      </w:r>
      <w:r>
        <w:rPr>
          <w:noProof/>
        </w:rPr>
        <w:fldChar w:fldCharType="separate"/>
      </w:r>
      <w:r>
        <w:rPr>
          <w:noProof/>
        </w:rPr>
        <w:t>61</w:t>
      </w:r>
      <w:r>
        <w:rPr>
          <w:noProof/>
        </w:rPr>
        <w:fldChar w:fldCharType="end"/>
      </w:r>
    </w:p>
    <w:p w14:paraId="14D6C751" w14:textId="665B30C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_Toc169755639 \h </w:instrText>
      </w:r>
      <w:r>
        <w:rPr>
          <w:noProof/>
        </w:rPr>
      </w:r>
      <w:r>
        <w:rPr>
          <w:noProof/>
        </w:rPr>
        <w:fldChar w:fldCharType="separate"/>
      </w:r>
      <w:r>
        <w:rPr>
          <w:noProof/>
        </w:rPr>
        <w:t>64</w:t>
      </w:r>
      <w:r>
        <w:rPr>
          <w:noProof/>
        </w:rPr>
        <w:fldChar w:fldCharType="end"/>
      </w:r>
    </w:p>
    <w:p w14:paraId="0EA91AF0" w14:textId="09D4AF4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_Toc169755640 \h </w:instrText>
      </w:r>
      <w:r>
        <w:rPr>
          <w:noProof/>
        </w:rPr>
      </w:r>
      <w:r>
        <w:rPr>
          <w:noProof/>
        </w:rPr>
        <w:fldChar w:fldCharType="separate"/>
      </w:r>
      <w:r>
        <w:rPr>
          <w:noProof/>
        </w:rPr>
        <w:t>64</w:t>
      </w:r>
      <w:r>
        <w:rPr>
          <w:noProof/>
        </w:rPr>
        <w:fldChar w:fldCharType="end"/>
      </w:r>
    </w:p>
    <w:p w14:paraId="087B189F" w14:textId="4BD2E997"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_Toc169755641 \h </w:instrText>
      </w:r>
      <w:r>
        <w:rPr>
          <w:noProof/>
        </w:rPr>
      </w:r>
      <w:r>
        <w:rPr>
          <w:noProof/>
        </w:rPr>
        <w:fldChar w:fldCharType="separate"/>
      </w:r>
      <w:r>
        <w:rPr>
          <w:noProof/>
        </w:rPr>
        <w:t>65</w:t>
      </w:r>
      <w:r>
        <w:rPr>
          <w:noProof/>
        </w:rPr>
        <w:fldChar w:fldCharType="end"/>
      </w:r>
    </w:p>
    <w:p w14:paraId="756C3E69" w14:textId="0794758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_Toc169755642 \h </w:instrText>
      </w:r>
      <w:r>
        <w:rPr>
          <w:noProof/>
        </w:rPr>
      </w:r>
      <w:r>
        <w:rPr>
          <w:noProof/>
        </w:rPr>
        <w:fldChar w:fldCharType="separate"/>
      </w:r>
      <w:r>
        <w:rPr>
          <w:noProof/>
        </w:rPr>
        <w:t>65</w:t>
      </w:r>
      <w:r>
        <w:rPr>
          <w:noProof/>
        </w:rPr>
        <w:fldChar w:fldCharType="end"/>
      </w:r>
    </w:p>
    <w:p w14:paraId="54A33A41" w14:textId="61C35BD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_Toc169755643 \h </w:instrText>
      </w:r>
      <w:r>
        <w:rPr>
          <w:noProof/>
        </w:rPr>
      </w:r>
      <w:r>
        <w:rPr>
          <w:noProof/>
        </w:rPr>
        <w:fldChar w:fldCharType="separate"/>
      </w:r>
      <w:r>
        <w:rPr>
          <w:noProof/>
        </w:rPr>
        <w:t>66</w:t>
      </w:r>
      <w:r>
        <w:rPr>
          <w:noProof/>
        </w:rPr>
        <w:fldChar w:fldCharType="end"/>
      </w:r>
    </w:p>
    <w:p w14:paraId="14FEB00D" w14:textId="32F1506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_Toc169755644 \h </w:instrText>
      </w:r>
      <w:r>
        <w:rPr>
          <w:noProof/>
        </w:rPr>
      </w:r>
      <w:r>
        <w:rPr>
          <w:noProof/>
        </w:rPr>
        <w:fldChar w:fldCharType="separate"/>
      </w:r>
      <w:r>
        <w:rPr>
          <w:noProof/>
        </w:rPr>
        <w:t>66</w:t>
      </w:r>
      <w:r>
        <w:rPr>
          <w:noProof/>
        </w:rPr>
        <w:fldChar w:fldCharType="end"/>
      </w:r>
    </w:p>
    <w:p w14:paraId="09B48D6F" w14:textId="4B667FA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_Toc169755645 \h </w:instrText>
      </w:r>
      <w:r>
        <w:rPr>
          <w:noProof/>
        </w:rPr>
      </w:r>
      <w:r>
        <w:rPr>
          <w:noProof/>
        </w:rPr>
        <w:fldChar w:fldCharType="separate"/>
      </w:r>
      <w:r>
        <w:rPr>
          <w:noProof/>
        </w:rPr>
        <w:t>66</w:t>
      </w:r>
      <w:r>
        <w:rPr>
          <w:noProof/>
        </w:rPr>
        <w:fldChar w:fldCharType="end"/>
      </w:r>
    </w:p>
    <w:p w14:paraId="6EA2A354" w14:textId="670065C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_Toc169755646 \h </w:instrText>
      </w:r>
      <w:r>
        <w:rPr>
          <w:noProof/>
        </w:rPr>
      </w:r>
      <w:r>
        <w:rPr>
          <w:noProof/>
        </w:rPr>
        <w:fldChar w:fldCharType="separate"/>
      </w:r>
      <w:r>
        <w:rPr>
          <w:noProof/>
        </w:rPr>
        <w:t>66</w:t>
      </w:r>
      <w:r>
        <w:rPr>
          <w:noProof/>
        </w:rPr>
        <w:fldChar w:fldCharType="end"/>
      </w:r>
    </w:p>
    <w:p w14:paraId="7060BCB5" w14:textId="51703704"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sidRPr="00BF1AF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Simple data types and enumerations</w:t>
      </w:r>
      <w:r>
        <w:rPr>
          <w:noProof/>
        </w:rPr>
        <w:tab/>
      </w:r>
      <w:r>
        <w:rPr>
          <w:noProof/>
        </w:rPr>
        <w:fldChar w:fldCharType="begin" w:fldLock="1"/>
      </w:r>
      <w:r>
        <w:rPr>
          <w:noProof/>
        </w:rPr>
        <w:instrText xml:space="preserve"> PAGEREF _Toc169755647 \h </w:instrText>
      </w:r>
      <w:r>
        <w:rPr>
          <w:noProof/>
        </w:rPr>
      </w:r>
      <w:r>
        <w:rPr>
          <w:noProof/>
        </w:rPr>
        <w:fldChar w:fldCharType="separate"/>
      </w:r>
      <w:r>
        <w:rPr>
          <w:noProof/>
        </w:rPr>
        <w:t>67</w:t>
      </w:r>
      <w:r>
        <w:rPr>
          <w:noProof/>
        </w:rPr>
        <w:fldChar w:fldCharType="end"/>
      </w:r>
    </w:p>
    <w:p w14:paraId="4A345ADF" w14:textId="45830A8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_Toc169755648 \h </w:instrText>
      </w:r>
      <w:r>
        <w:rPr>
          <w:noProof/>
        </w:rPr>
      </w:r>
      <w:r>
        <w:rPr>
          <w:noProof/>
        </w:rPr>
        <w:fldChar w:fldCharType="separate"/>
      </w:r>
      <w:r>
        <w:rPr>
          <w:noProof/>
        </w:rPr>
        <w:t>67</w:t>
      </w:r>
      <w:r>
        <w:rPr>
          <w:noProof/>
        </w:rPr>
        <w:fldChar w:fldCharType="end"/>
      </w:r>
    </w:p>
    <w:p w14:paraId="558F053C" w14:textId="37007E21"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_Toc169755649 \h </w:instrText>
      </w:r>
      <w:r>
        <w:rPr>
          <w:noProof/>
        </w:rPr>
      </w:r>
      <w:r>
        <w:rPr>
          <w:noProof/>
        </w:rPr>
        <w:fldChar w:fldCharType="separate"/>
      </w:r>
      <w:r>
        <w:rPr>
          <w:noProof/>
        </w:rPr>
        <w:t>67</w:t>
      </w:r>
      <w:r>
        <w:rPr>
          <w:noProof/>
        </w:rPr>
        <w:fldChar w:fldCharType="end"/>
      </w:r>
    </w:p>
    <w:p w14:paraId="6AC8C209" w14:textId="116F7A32"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_Toc169755650 \h </w:instrText>
      </w:r>
      <w:r>
        <w:rPr>
          <w:noProof/>
        </w:rPr>
      </w:r>
      <w:r>
        <w:rPr>
          <w:noProof/>
        </w:rPr>
        <w:fldChar w:fldCharType="separate"/>
      </w:r>
      <w:r>
        <w:rPr>
          <w:noProof/>
        </w:rPr>
        <w:t>67</w:t>
      </w:r>
      <w:r>
        <w:rPr>
          <w:noProof/>
        </w:rPr>
        <w:fldChar w:fldCharType="end"/>
      </w:r>
    </w:p>
    <w:p w14:paraId="32C8BB0C" w14:textId="7C60A90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_Toc169755651 \h </w:instrText>
      </w:r>
      <w:r>
        <w:rPr>
          <w:noProof/>
        </w:rPr>
      </w:r>
      <w:r>
        <w:rPr>
          <w:noProof/>
        </w:rPr>
        <w:fldChar w:fldCharType="separate"/>
      </w:r>
      <w:r>
        <w:rPr>
          <w:noProof/>
        </w:rPr>
        <w:t>67</w:t>
      </w:r>
      <w:r>
        <w:rPr>
          <w:noProof/>
        </w:rPr>
        <w:fldChar w:fldCharType="end"/>
      </w:r>
    </w:p>
    <w:p w14:paraId="59BC84DD" w14:textId="1621E87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_Toc169755652 \h </w:instrText>
      </w:r>
      <w:r>
        <w:rPr>
          <w:noProof/>
        </w:rPr>
      </w:r>
      <w:r>
        <w:rPr>
          <w:noProof/>
        </w:rPr>
        <w:fldChar w:fldCharType="separate"/>
      </w:r>
      <w:r>
        <w:rPr>
          <w:noProof/>
        </w:rPr>
        <w:t>67</w:t>
      </w:r>
      <w:r>
        <w:rPr>
          <w:noProof/>
        </w:rPr>
        <w:fldChar w:fldCharType="end"/>
      </w:r>
    </w:p>
    <w:p w14:paraId="3041F365" w14:textId="2C0EFFCB"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_Toc169755653 \h </w:instrText>
      </w:r>
      <w:r>
        <w:rPr>
          <w:noProof/>
        </w:rPr>
      </w:r>
      <w:r>
        <w:rPr>
          <w:noProof/>
        </w:rPr>
        <w:fldChar w:fldCharType="separate"/>
      </w:r>
      <w:r>
        <w:rPr>
          <w:noProof/>
        </w:rPr>
        <w:t>68</w:t>
      </w:r>
      <w:r>
        <w:rPr>
          <w:noProof/>
        </w:rPr>
        <w:fldChar w:fldCharType="end"/>
      </w:r>
    </w:p>
    <w:p w14:paraId="6D232CC0" w14:textId="7DA05E3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_Toc169755654 \h </w:instrText>
      </w:r>
      <w:r>
        <w:rPr>
          <w:noProof/>
        </w:rPr>
      </w:r>
      <w:r>
        <w:rPr>
          <w:noProof/>
        </w:rPr>
        <w:fldChar w:fldCharType="separate"/>
      </w:r>
      <w:r>
        <w:rPr>
          <w:noProof/>
        </w:rPr>
        <w:t>68</w:t>
      </w:r>
      <w:r>
        <w:rPr>
          <w:noProof/>
        </w:rPr>
        <w:fldChar w:fldCharType="end"/>
      </w:r>
    </w:p>
    <w:p w14:paraId="7978B164" w14:textId="21934733"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sidRPr="00BF1AFC">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_Toc169755655 \h </w:instrText>
      </w:r>
      <w:r>
        <w:rPr>
          <w:noProof/>
        </w:rPr>
      </w:r>
      <w:r>
        <w:rPr>
          <w:noProof/>
        </w:rPr>
        <w:fldChar w:fldCharType="separate"/>
      </w:r>
      <w:r>
        <w:rPr>
          <w:noProof/>
        </w:rPr>
        <w:t>68</w:t>
      </w:r>
      <w:r>
        <w:rPr>
          <w:noProof/>
        </w:rPr>
        <w:fldChar w:fldCharType="end"/>
      </w:r>
    </w:p>
    <w:p w14:paraId="263A3C0C" w14:textId="776F8213"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_Toc169755656 \h </w:instrText>
      </w:r>
      <w:r>
        <w:rPr>
          <w:noProof/>
        </w:rPr>
      </w:r>
      <w:r>
        <w:rPr>
          <w:noProof/>
        </w:rPr>
        <w:fldChar w:fldCharType="separate"/>
      </w:r>
      <w:r>
        <w:rPr>
          <w:noProof/>
        </w:rPr>
        <w:t>68</w:t>
      </w:r>
      <w:r>
        <w:rPr>
          <w:noProof/>
        </w:rPr>
        <w:fldChar w:fldCharType="end"/>
      </w:r>
    </w:p>
    <w:p w14:paraId="231E4F6F" w14:textId="263274CE"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_Toc169755657 \h </w:instrText>
      </w:r>
      <w:r>
        <w:rPr>
          <w:noProof/>
        </w:rPr>
      </w:r>
      <w:r>
        <w:rPr>
          <w:noProof/>
        </w:rPr>
        <w:fldChar w:fldCharType="separate"/>
      </w:r>
      <w:r>
        <w:rPr>
          <w:noProof/>
        </w:rPr>
        <w:t>68</w:t>
      </w:r>
      <w:r>
        <w:rPr>
          <w:noProof/>
        </w:rPr>
        <w:fldChar w:fldCharType="end"/>
      </w:r>
    </w:p>
    <w:p w14:paraId="5CDA1C34" w14:textId="7C20419A"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_Toc169755658 \h </w:instrText>
      </w:r>
      <w:r>
        <w:rPr>
          <w:noProof/>
        </w:rPr>
      </w:r>
      <w:r>
        <w:rPr>
          <w:noProof/>
        </w:rPr>
        <w:fldChar w:fldCharType="separate"/>
      </w:r>
      <w:r>
        <w:rPr>
          <w:noProof/>
        </w:rPr>
        <w:t>68</w:t>
      </w:r>
      <w:r>
        <w:rPr>
          <w:noProof/>
        </w:rPr>
        <w:fldChar w:fldCharType="end"/>
      </w:r>
    </w:p>
    <w:p w14:paraId="3678F0A6" w14:textId="178A7C03"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_Toc169755659 \h </w:instrText>
      </w:r>
      <w:r>
        <w:rPr>
          <w:noProof/>
        </w:rPr>
      </w:r>
      <w:r>
        <w:rPr>
          <w:noProof/>
        </w:rPr>
        <w:fldChar w:fldCharType="separate"/>
      </w:r>
      <w:r>
        <w:rPr>
          <w:noProof/>
        </w:rPr>
        <w:t>68</w:t>
      </w:r>
      <w:r>
        <w:rPr>
          <w:noProof/>
        </w:rPr>
        <w:fldChar w:fldCharType="end"/>
      </w:r>
    </w:p>
    <w:p w14:paraId="58B4F083" w14:textId="658624F6"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_Toc169755660 \h </w:instrText>
      </w:r>
      <w:r>
        <w:rPr>
          <w:noProof/>
        </w:rPr>
      </w:r>
      <w:r>
        <w:rPr>
          <w:noProof/>
        </w:rPr>
        <w:fldChar w:fldCharType="separate"/>
      </w:r>
      <w:r>
        <w:rPr>
          <w:noProof/>
        </w:rPr>
        <w:t>68</w:t>
      </w:r>
      <w:r>
        <w:rPr>
          <w:noProof/>
        </w:rPr>
        <w:fldChar w:fldCharType="end"/>
      </w:r>
    </w:p>
    <w:p w14:paraId="307BB41F" w14:textId="039C899E"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_Toc169755661 \h </w:instrText>
      </w:r>
      <w:r>
        <w:rPr>
          <w:noProof/>
        </w:rPr>
      </w:r>
      <w:r>
        <w:rPr>
          <w:noProof/>
        </w:rPr>
        <w:fldChar w:fldCharType="separate"/>
      </w:r>
      <w:r>
        <w:rPr>
          <w:noProof/>
        </w:rPr>
        <w:t>69</w:t>
      </w:r>
      <w:r>
        <w:rPr>
          <w:noProof/>
        </w:rPr>
        <w:fldChar w:fldCharType="end"/>
      </w:r>
    </w:p>
    <w:p w14:paraId="14B9DDA2" w14:textId="54C58236"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_Toc169755662 \h </w:instrText>
      </w:r>
      <w:r>
        <w:rPr>
          <w:noProof/>
        </w:rPr>
      </w:r>
      <w:r>
        <w:rPr>
          <w:noProof/>
        </w:rPr>
        <w:fldChar w:fldCharType="separate"/>
      </w:r>
      <w:r>
        <w:rPr>
          <w:noProof/>
        </w:rPr>
        <w:t>70</w:t>
      </w:r>
      <w:r>
        <w:rPr>
          <w:noProof/>
        </w:rPr>
        <w:fldChar w:fldCharType="end"/>
      </w:r>
    </w:p>
    <w:p w14:paraId="3978578F" w14:textId="54C423EF" w:rsidR="00941EBA" w:rsidRDefault="00941EB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_Toc169755663 \h </w:instrText>
      </w:r>
      <w:r>
        <w:rPr>
          <w:noProof/>
        </w:rPr>
      </w:r>
      <w:r>
        <w:rPr>
          <w:noProof/>
        </w:rPr>
        <w:fldChar w:fldCharType="separate"/>
      </w:r>
      <w:r>
        <w:rPr>
          <w:noProof/>
        </w:rPr>
        <w:t>70</w:t>
      </w:r>
      <w:r>
        <w:rPr>
          <w:noProof/>
        </w:rPr>
        <w:fldChar w:fldCharType="end"/>
      </w:r>
    </w:p>
    <w:p w14:paraId="58C3DC45" w14:textId="349DEE25"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_Toc169755664 \h </w:instrText>
      </w:r>
      <w:r>
        <w:rPr>
          <w:noProof/>
        </w:rPr>
      </w:r>
      <w:r>
        <w:rPr>
          <w:noProof/>
        </w:rPr>
        <w:fldChar w:fldCharType="separate"/>
      </w:r>
      <w:r>
        <w:rPr>
          <w:noProof/>
        </w:rPr>
        <w:t>70</w:t>
      </w:r>
      <w:r>
        <w:rPr>
          <w:noProof/>
        </w:rPr>
        <w:fldChar w:fldCharType="end"/>
      </w:r>
    </w:p>
    <w:p w14:paraId="6CE61C4E" w14:textId="53825F43"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_Toc169755665 \h </w:instrText>
      </w:r>
      <w:r>
        <w:rPr>
          <w:noProof/>
        </w:rPr>
      </w:r>
      <w:r>
        <w:rPr>
          <w:noProof/>
        </w:rPr>
        <w:fldChar w:fldCharType="separate"/>
      </w:r>
      <w:r>
        <w:rPr>
          <w:noProof/>
        </w:rPr>
        <w:t>70</w:t>
      </w:r>
      <w:r>
        <w:rPr>
          <w:noProof/>
        </w:rPr>
        <w:fldChar w:fldCharType="end"/>
      </w:r>
    </w:p>
    <w:p w14:paraId="52D8C2FD" w14:textId="4125AB3D"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_Toc169755666 \h </w:instrText>
      </w:r>
      <w:r>
        <w:rPr>
          <w:noProof/>
        </w:rPr>
      </w:r>
      <w:r>
        <w:rPr>
          <w:noProof/>
        </w:rPr>
        <w:fldChar w:fldCharType="separate"/>
      </w:r>
      <w:r>
        <w:rPr>
          <w:noProof/>
        </w:rPr>
        <w:t>70</w:t>
      </w:r>
      <w:r>
        <w:rPr>
          <w:noProof/>
        </w:rPr>
        <w:fldChar w:fldCharType="end"/>
      </w:r>
    </w:p>
    <w:p w14:paraId="60BD380E" w14:textId="6321B714"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_Toc169755667 \h </w:instrText>
      </w:r>
      <w:r>
        <w:rPr>
          <w:noProof/>
        </w:rPr>
      </w:r>
      <w:r>
        <w:rPr>
          <w:noProof/>
        </w:rPr>
        <w:fldChar w:fldCharType="separate"/>
      </w:r>
      <w:r>
        <w:rPr>
          <w:noProof/>
        </w:rPr>
        <w:t>70</w:t>
      </w:r>
      <w:r>
        <w:rPr>
          <w:noProof/>
        </w:rPr>
        <w:fldChar w:fldCharType="end"/>
      </w:r>
    </w:p>
    <w:p w14:paraId="561C4A40" w14:textId="209A620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_Toc169755668 \h </w:instrText>
      </w:r>
      <w:r>
        <w:rPr>
          <w:noProof/>
        </w:rPr>
      </w:r>
      <w:r>
        <w:rPr>
          <w:noProof/>
        </w:rPr>
        <w:fldChar w:fldCharType="separate"/>
      </w:r>
      <w:r>
        <w:rPr>
          <w:noProof/>
        </w:rPr>
        <w:t>70</w:t>
      </w:r>
      <w:r>
        <w:rPr>
          <w:noProof/>
        </w:rPr>
        <w:fldChar w:fldCharType="end"/>
      </w:r>
    </w:p>
    <w:p w14:paraId="165958F0" w14:textId="3B9107C5"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_Toc169755669 \h </w:instrText>
      </w:r>
      <w:r>
        <w:rPr>
          <w:noProof/>
        </w:rPr>
      </w:r>
      <w:r>
        <w:rPr>
          <w:noProof/>
        </w:rPr>
        <w:fldChar w:fldCharType="separate"/>
      </w:r>
      <w:r>
        <w:rPr>
          <w:noProof/>
        </w:rPr>
        <w:t>70</w:t>
      </w:r>
      <w:r>
        <w:rPr>
          <w:noProof/>
        </w:rPr>
        <w:fldChar w:fldCharType="end"/>
      </w:r>
    </w:p>
    <w:p w14:paraId="7CB5A0F0" w14:textId="06BC6E7A"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_Toc169755670 \h </w:instrText>
      </w:r>
      <w:r>
        <w:rPr>
          <w:noProof/>
        </w:rPr>
      </w:r>
      <w:r>
        <w:rPr>
          <w:noProof/>
        </w:rPr>
        <w:fldChar w:fldCharType="separate"/>
      </w:r>
      <w:r>
        <w:rPr>
          <w:noProof/>
        </w:rPr>
        <w:t>71</w:t>
      </w:r>
      <w:r>
        <w:rPr>
          <w:noProof/>
        </w:rPr>
        <w:fldChar w:fldCharType="end"/>
      </w:r>
    </w:p>
    <w:p w14:paraId="5EEC0867" w14:textId="30F062AE"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_Toc169755671 \h </w:instrText>
      </w:r>
      <w:r>
        <w:rPr>
          <w:noProof/>
        </w:rPr>
      </w:r>
      <w:r>
        <w:rPr>
          <w:noProof/>
        </w:rPr>
        <w:fldChar w:fldCharType="separate"/>
      </w:r>
      <w:r>
        <w:rPr>
          <w:noProof/>
        </w:rPr>
        <w:t>71</w:t>
      </w:r>
      <w:r>
        <w:rPr>
          <w:noProof/>
        </w:rPr>
        <w:fldChar w:fldCharType="end"/>
      </w:r>
    </w:p>
    <w:p w14:paraId="200B42F1" w14:textId="07B3853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_Toc169755672 \h </w:instrText>
      </w:r>
      <w:r>
        <w:rPr>
          <w:noProof/>
        </w:rPr>
      </w:r>
      <w:r>
        <w:rPr>
          <w:noProof/>
        </w:rPr>
        <w:fldChar w:fldCharType="separate"/>
      </w:r>
      <w:r>
        <w:rPr>
          <w:noProof/>
        </w:rPr>
        <w:t>71</w:t>
      </w:r>
      <w:r>
        <w:rPr>
          <w:noProof/>
        </w:rPr>
        <w:fldChar w:fldCharType="end"/>
      </w:r>
    </w:p>
    <w:p w14:paraId="6B13E420" w14:textId="111B2593"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_Toc169755673 \h </w:instrText>
      </w:r>
      <w:r>
        <w:rPr>
          <w:noProof/>
        </w:rPr>
      </w:r>
      <w:r>
        <w:rPr>
          <w:noProof/>
        </w:rPr>
        <w:fldChar w:fldCharType="separate"/>
      </w:r>
      <w:r>
        <w:rPr>
          <w:noProof/>
        </w:rPr>
        <w:t>72</w:t>
      </w:r>
      <w:r>
        <w:rPr>
          <w:noProof/>
        </w:rPr>
        <w:fldChar w:fldCharType="end"/>
      </w:r>
    </w:p>
    <w:p w14:paraId="752391E3" w14:textId="5F60A92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_Toc169755674 \h </w:instrText>
      </w:r>
      <w:r>
        <w:rPr>
          <w:noProof/>
        </w:rPr>
      </w:r>
      <w:r>
        <w:rPr>
          <w:noProof/>
        </w:rPr>
        <w:fldChar w:fldCharType="separate"/>
      </w:r>
      <w:r>
        <w:rPr>
          <w:noProof/>
        </w:rPr>
        <w:t>72</w:t>
      </w:r>
      <w:r>
        <w:rPr>
          <w:noProof/>
        </w:rPr>
        <w:fldChar w:fldCharType="end"/>
      </w:r>
    </w:p>
    <w:p w14:paraId="70A0B1D0" w14:textId="665F4490"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_Toc169755675 \h </w:instrText>
      </w:r>
      <w:r>
        <w:rPr>
          <w:noProof/>
        </w:rPr>
      </w:r>
      <w:r>
        <w:rPr>
          <w:noProof/>
        </w:rPr>
        <w:fldChar w:fldCharType="separate"/>
      </w:r>
      <w:r>
        <w:rPr>
          <w:noProof/>
        </w:rPr>
        <w:t>72</w:t>
      </w:r>
      <w:r>
        <w:rPr>
          <w:noProof/>
        </w:rPr>
        <w:fldChar w:fldCharType="end"/>
      </w:r>
    </w:p>
    <w:p w14:paraId="5FD27E9C" w14:textId="21861CD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_Toc169755676 \h </w:instrText>
      </w:r>
      <w:r>
        <w:rPr>
          <w:noProof/>
        </w:rPr>
      </w:r>
      <w:r>
        <w:rPr>
          <w:noProof/>
        </w:rPr>
        <w:fldChar w:fldCharType="separate"/>
      </w:r>
      <w:r>
        <w:rPr>
          <w:noProof/>
        </w:rPr>
        <w:t>72</w:t>
      </w:r>
      <w:r>
        <w:rPr>
          <w:noProof/>
        </w:rPr>
        <w:fldChar w:fldCharType="end"/>
      </w:r>
    </w:p>
    <w:p w14:paraId="294FFEDD" w14:textId="11268290"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_Toc169755677 \h </w:instrText>
      </w:r>
      <w:r>
        <w:rPr>
          <w:noProof/>
        </w:rPr>
      </w:r>
      <w:r>
        <w:rPr>
          <w:noProof/>
        </w:rPr>
        <w:fldChar w:fldCharType="separate"/>
      </w:r>
      <w:r>
        <w:rPr>
          <w:noProof/>
        </w:rPr>
        <w:t>74</w:t>
      </w:r>
      <w:r>
        <w:rPr>
          <w:noProof/>
        </w:rPr>
        <w:fldChar w:fldCharType="end"/>
      </w:r>
    </w:p>
    <w:p w14:paraId="7CF1361A" w14:textId="327CFCC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_Toc169755678 \h </w:instrText>
      </w:r>
      <w:r>
        <w:rPr>
          <w:noProof/>
        </w:rPr>
      </w:r>
      <w:r>
        <w:rPr>
          <w:noProof/>
        </w:rPr>
        <w:fldChar w:fldCharType="separate"/>
      </w:r>
      <w:r>
        <w:rPr>
          <w:noProof/>
        </w:rPr>
        <w:t>74</w:t>
      </w:r>
      <w:r>
        <w:rPr>
          <w:noProof/>
        </w:rPr>
        <w:fldChar w:fldCharType="end"/>
      </w:r>
    </w:p>
    <w:p w14:paraId="4CB59122" w14:textId="47CE5E16"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_Toc169755679 \h </w:instrText>
      </w:r>
      <w:r>
        <w:rPr>
          <w:noProof/>
        </w:rPr>
      </w:r>
      <w:r>
        <w:rPr>
          <w:noProof/>
        </w:rPr>
        <w:fldChar w:fldCharType="separate"/>
      </w:r>
      <w:r>
        <w:rPr>
          <w:noProof/>
        </w:rPr>
        <w:t>74</w:t>
      </w:r>
      <w:r>
        <w:rPr>
          <w:noProof/>
        </w:rPr>
        <w:fldChar w:fldCharType="end"/>
      </w:r>
    </w:p>
    <w:p w14:paraId="6C8DB1C5" w14:textId="418E911A"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_Toc169755680 \h </w:instrText>
      </w:r>
      <w:r>
        <w:rPr>
          <w:noProof/>
        </w:rPr>
      </w:r>
      <w:r>
        <w:rPr>
          <w:noProof/>
        </w:rPr>
        <w:fldChar w:fldCharType="separate"/>
      </w:r>
      <w:r>
        <w:rPr>
          <w:noProof/>
        </w:rPr>
        <w:t>74</w:t>
      </w:r>
      <w:r>
        <w:rPr>
          <w:noProof/>
        </w:rPr>
        <w:fldChar w:fldCharType="end"/>
      </w:r>
    </w:p>
    <w:p w14:paraId="12E9CC67" w14:textId="3FEDAF10"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_Toc169755681 \h </w:instrText>
      </w:r>
      <w:r>
        <w:rPr>
          <w:noProof/>
        </w:rPr>
      </w:r>
      <w:r>
        <w:rPr>
          <w:noProof/>
        </w:rPr>
        <w:fldChar w:fldCharType="separate"/>
      </w:r>
      <w:r>
        <w:rPr>
          <w:noProof/>
        </w:rPr>
        <w:t>76</w:t>
      </w:r>
      <w:r>
        <w:rPr>
          <w:noProof/>
        </w:rPr>
        <w:fldChar w:fldCharType="end"/>
      </w:r>
    </w:p>
    <w:p w14:paraId="2E534C62" w14:textId="79EDFF52"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_Toc169755682 \h </w:instrText>
      </w:r>
      <w:r>
        <w:rPr>
          <w:noProof/>
        </w:rPr>
      </w:r>
      <w:r>
        <w:rPr>
          <w:noProof/>
        </w:rPr>
        <w:fldChar w:fldCharType="separate"/>
      </w:r>
      <w:r>
        <w:rPr>
          <w:noProof/>
        </w:rPr>
        <w:t>76</w:t>
      </w:r>
      <w:r>
        <w:rPr>
          <w:noProof/>
        </w:rPr>
        <w:fldChar w:fldCharType="end"/>
      </w:r>
    </w:p>
    <w:p w14:paraId="4CA61196" w14:textId="127D888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_Toc169755683 \h </w:instrText>
      </w:r>
      <w:r>
        <w:rPr>
          <w:noProof/>
        </w:rPr>
      </w:r>
      <w:r>
        <w:rPr>
          <w:noProof/>
        </w:rPr>
        <w:fldChar w:fldCharType="separate"/>
      </w:r>
      <w:r>
        <w:rPr>
          <w:noProof/>
        </w:rPr>
        <w:t>76</w:t>
      </w:r>
      <w:r>
        <w:rPr>
          <w:noProof/>
        </w:rPr>
        <w:fldChar w:fldCharType="end"/>
      </w:r>
    </w:p>
    <w:p w14:paraId="19FD73FF" w14:textId="14B2D33E"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_Toc169755684 \h </w:instrText>
      </w:r>
      <w:r>
        <w:rPr>
          <w:noProof/>
        </w:rPr>
      </w:r>
      <w:r>
        <w:rPr>
          <w:noProof/>
        </w:rPr>
        <w:fldChar w:fldCharType="separate"/>
      </w:r>
      <w:r>
        <w:rPr>
          <w:noProof/>
        </w:rPr>
        <w:t>77</w:t>
      </w:r>
      <w:r>
        <w:rPr>
          <w:noProof/>
        </w:rPr>
        <w:fldChar w:fldCharType="end"/>
      </w:r>
    </w:p>
    <w:p w14:paraId="2B57C293" w14:textId="2664FF0E"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_Toc169755685 \h </w:instrText>
      </w:r>
      <w:r>
        <w:rPr>
          <w:noProof/>
        </w:rPr>
      </w:r>
      <w:r>
        <w:rPr>
          <w:noProof/>
        </w:rPr>
        <w:fldChar w:fldCharType="separate"/>
      </w:r>
      <w:r>
        <w:rPr>
          <w:noProof/>
        </w:rPr>
        <w:t>77</w:t>
      </w:r>
      <w:r>
        <w:rPr>
          <w:noProof/>
        </w:rPr>
        <w:fldChar w:fldCharType="end"/>
      </w:r>
    </w:p>
    <w:p w14:paraId="60D03913" w14:textId="5DD409C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_Toc169755686 \h </w:instrText>
      </w:r>
      <w:r>
        <w:rPr>
          <w:noProof/>
        </w:rPr>
      </w:r>
      <w:r>
        <w:rPr>
          <w:noProof/>
        </w:rPr>
        <w:fldChar w:fldCharType="separate"/>
      </w:r>
      <w:r>
        <w:rPr>
          <w:noProof/>
        </w:rPr>
        <w:t>77</w:t>
      </w:r>
      <w:r>
        <w:rPr>
          <w:noProof/>
        </w:rPr>
        <w:fldChar w:fldCharType="end"/>
      </w:r>
    </w:p>
    <w:p w14:paraId="2F2A662B" w14:textId="07284D89"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_Toc169755687 \h </w:instrText>
      </w:r>
      <w:r>
        <w:rPr>
          <w:noProof/>
        </w:rPr>
      </w:r>
      <w:r>
        <w:rPr>
          <w:noProof/>
        </w:rPr>
        <w:fldChar w:fldCharType="separate"/>
      </w:r>
      <w:r>
        <w:rPr>
          <w:noProof/>
        </w:rPr>
        <w:t>77</w:t>
      </w:r>
      <w:r>
        <w:rPr>
          <w:noProof/>
        </w:rPr>
        <w:fldChar w:fldCharType="end"/>
      </w:r>
    </w:p>
    <w:p w14:paraId="089E586A" w14:textId="728F875E"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_Toc169755688 \h </w:instrText>
      </w:r>
      <w:r>
        <w:rPr>
          <w:noProof/>
        </w:rPr>
      </w:r>
      <w:r>
        <w:rPr>
          <w:noProof/>
        </w:rPr>
        <w:fldChar w:fldCharType="separate"/>
      </w:r>
      <w:r>
        <w:rPr>
          <w:noProof/>
        </w:rPr>
        <w:t>77</w:t>
      </w:r>
      <w:r>
        <w:rPr>
          <w:noProof/>
        </w:rPr>
        <w:fldChar w:fldCharType="end"/>
      </w:r>
    </w:p>
    <w:p w14:paraId="3DB2975A" w14:textId="302A0B63"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_Toc169755689 \h </w:instrText>
      </w:r>
      <w:r>
        <w:rPr>
          <w:noProof/>
        </w:rPr>
      </w:r>
      <w:r>
        <w:rPr>
          <w:noProof/>
        </w:rPr>
        <w:fldChar w:fldCharType="separate"/>
      </w:r>
      <w:r>
        <w:rPr>
          <w:noProof/>
        </w:rPr>
        <w:t>77</w:t>
      </w:r>
      <w:r>
        <w:rPr>
          <w:noProof/>
        </w:rPr>
        <w:fldChar w:fldCharType="end"/>
      </w:r>
    </w:p>
    <w:p w14:paraId="07651E0F" w14:textId="01049F26"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sidRPr="00BF1AF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Structured data types</w:t>
      </w:r>
      <w:r>
        <w:rPr>
          <w:noProof/>
        </w:rPr>
        <w:tab/>
      </w:r>
      <w:r>
        <w:rPr>
          <w:noProof/>
        </w:rPr>
        <w:fldChar w:fldCharType="begin" w:fldLock="1"/>
      </w:r>
      <w:r>
        <w:rPr>
          <w:noProof/>
        </w:rPr>
        <w:instrText xml:space="preserve"> PAGEREF _Toc169755690 \h </w:instrText>
      </w:r>
      <w:r>
        <w:rPr>
          <w:noProof/>
        </w:rPr>
      </w:r>
      <w:r>
        <w:rPr>
          <w:noProof/>
        </w:rPr>
        <w:fldChar w:fldCharType="separate"/>
      </w:r>
      <w:r>
        <w:rPr>
          <w:noProof/>
        </w:rPr>
        <w:t>78</w:t>
      </w:r>
      <w:r>
        <w:rPr>
          <w:noProof/>
        </w:rPr>
        <w:fldChar w:fldCharType="end"/>
      </w:r>
    </w:p>
    <w:p w14:paraId="4D3EC811" w14:textId="1BFFBA8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_Toc169755691 \h </w:instrText>
      </w:r>
      <w:r>
        <w:rPr>
          <w:noProof/>
        </w:rPr>
      </w:r>
      <w:r>
        <w:rPr>
          <w:noProof/>
        </w:rPr>
        <w:fldChar w:fldCharType="separate"/>
      </w:r>
      <w:r>
        <w:rPr>
          <w:noProof/>
        </w:rPr>
        <w:t>78</w:t>
      </w:r>
      <w:r>
        <w:rPr>
          <w:noProof/>
        </w:rPr>
        <w:fldChar w:fldCharType="end"/>
      </w:r>
    </w:p>
    <w:p w14:paraId="7C8E0ADD" w14:textId="6CDE0F34"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_Toc169755692 \h </w:instrText>
      </w:r>
      <w:r>
        <w:rPr>
          <w:noProof/>
        </w:rPr>
      </w:r>
      <w:r>
        <w:rPr>
          <w:noProof/>
        </w:rPr>
        <w:fldChar w:fldCharType="separate"/>
      </w:r>
      <w:r>
        <w:rPr>
          <w:noProof/>
        </w:rPr>
        <w:t>78</w:t>
      </w:r>
      <w:r>
        <w:rPr>
          <w:noProof/>
        </w:rPr>
        <w:fldChar w:fldCharType="end"/>
      </w:r>
    </w:p>
    <w:p w14:paraId="7043C68E" w14:textId="1845C058"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_Toc169755693 \h </w:instrText>
      </w:r>
      <w:r>
        <w:rPr>
          <w:noProof/>
        </w:rPr>
      </w:r>
      <w:r>
        <w:rPr>
          <w:noProof/>
        </w:rPr>
        <w:fldChar w:fldCharType="separate"/>
      </w:r>
      <w:r>
        <w:rPr>
          <w:noProof/>
        </w:rPr>
        <w:t>78</w:t>
      </w:r>
      <w:r>
        <w:rPr>
          <w:noProof/>
        </w:rPr>
        <w:fldChar w:fldCharType="end"/>
      </w:r>
    </w:p>
    <w:p w14:paraId="7325229B" w14:textId="49BE741A"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sidRPr="00BF1AF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Simple data types and enumerations</w:t>
      </w:r>
      <w:r>
        <w:rPr>
          <w:noProof/>
        </w:rPr>
        <w:tab/>
      </w:r>
      <w:r>
        <w:rPr>
          <w:noProof/>
        </w:rPr>
        <w:fldChar w:fldCharType="begin" w:fldLock="1"/>
      </w:r>
      <w:r>
        <w:rPr>
          <w:noProof/>
        </w:rPr>
        <w:instrText xml:space="preserve"> PAGEREF _Toc169755694 \h </w:instrText>
      </w:r>
      <w:r>
        <w:rPr>
          <w:noProof/>
        </w:rPr>
      </w:r>
      <w:r>
        <w:rPr>
          <w:noProof/>
        </w:rPr>
        <w:fldChar w:fldCharType="separate"/>
      </w:r>
      <w:r>
        <w:rPr>
          <w:noProof/>
        </w:rPr>
        <w:t>78</w:t>
      </w:r>
      <w:r>
        <w:rPr>
          <w:noProof/>
        </w:rPr>
        <w:fldChar w:fldCharType="end"/>
      </w:r>
    </w:p>
    <w:p w14:paraId="72AD793C" w14:textId="47A2D4BD"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_Toc169755695 \h </w:instrText>
      </w:r>
      <w:r>
        <w:rPr>
          <w:noProof/>
        </w:rPr>
      </w:r>
      <w:r>
        <w:rPr>
          <w:noProof/>
        </w:rPr>
        <w:fldChar w:fldCharType="separate"/>
      </w:r>
      <w:r>
        <w:rPr>
          <w:noProof/>
        </w:rPr>
        <w:t>78</w:t>
      </w:r>
      <w:r>
        <w:rPr>
          <w:noProof/>
        </w:rPr>
        <w:fldChar w:fldCharType="end"/>
      </w:r>
    </w:p>
    <w:p w14:paraId="0410E66A" w14:textId="10CEAD0F" w:rsidR="00941EBA" w:rsidRDefault="00941EB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_Toc169755696 \h </w:instrText>
      </w:r>
      <w:r>
        <w:rPr>
          <w:noProof/>
        </w:rPr>
      </w:r>
      <w:r>
        <w:rPr>
          <w:noProof/>
        </w:rPr>
        <w:fldChar w:fldCharType="separate"/>
      </w:r>
      <w:r>
        <w:rPr>
          <w:noProof/>
        </w:rPr>
        <w:t>78</w:t>
      </w:r>
      <w:r>
        <w:rPr>
          <w:noProof/>
        </w:rPr>
        <w:fldChar w:fldCharType="end"/>
      </w:r>
    </w:p>
    <w:p w14:paraId="17642E7A" w14:textId="0567D059"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_Toc169755697 \h </w:instrText>
      </w:r>
      <w:r>
        <w:rPr>
          <w:noProof/>
        </w:rPr>
      </w:r>
      <w:r>
        <w:rPr>
          <w:noProof/>
        </w:rPr>
        <w:fldChar w:fldCharType="separate"/>
      </w:r>
      <w:r>
        <w:rPr>
          <w:noProof/>
        </w:rPr>
        <w:t>79</w:t>
      </w:r>
      <w:r>
        <w:rPr>
          <w:noProof/>
        </w:rPr>
        <w:fldChar w:fldCharType="end"/>
      </w:r>
    </w:p>
    <w:p w14:paraId="7957BA1C" w14:textId="5F7DCDAC"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_Toc169755698 \h </w:instrText>
      </w:r>
      <w:r>
        <w:rPr>
          <w:noProof/>
        </w:rPr>
      </w:r>
      <w:r>
        <w:rPr>
          <w:noProof/>
        </w:rPr>
        <w:fldChar w:fldCharType="separate"/>
      </w:r>
      <w:r>
        <w:rPr>
          <w:noProof/>
        </w:rPr>
        <w:t>79</w:t>
      </w:r>
      <w:r>
        <w:rPr>
          <w:noProof/>
        </w:rPr>
        <w:fldChar w:fldCharType="end"/>
      </w:r>
    </w:p>
    <w:p w14:paraId="358BC26D" w14:textId="024F064F"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_Toc169755699 \h </w:instrText>
      </w:r>
      <w:r>
        <w:rPr>
          <w:noProof/>
        </w:rPr>
      </w:r>
      <w:r>
        <w:rPr>
          <w:noProof/>
        </w:rPr>
        <w:fldChar w:fldCharType="separate"/>
      </w:r>
      <w:r>
        <w:rPr>
          <w:noProof/>
        </w:rPr>
        <w:t>79</w:t>
      </w:r>
      <w:r>
        <w:rPr>
          <w:noProof/>
        </w:rPr>
        <w:fldChar w:fldCharType="end"/>
      </w:r>
    </w:p>
    <w:p w14:paraId="4DAEABFC" w14:textId="76CA43D9" w:rsidR="00941EBA" w:rsidRDefault="00941EB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_Toc169755700 \h </w:instrText>
      </w:r>
      <w:r>
        <w:rPr>
          <w:noProof/>
        </w:rPr>
      </w:r>
      <w:r>
        <w:rPr>
          <w:noProof/>
        </w:rPr>
        <w:fldChar w:fldCharType="separate"/>
      </w:r>
      <w:r>
        <w:rPr>
          <w:noProof/>
        </w:rPr>
        <w:t>79</w:t>
      </w:r>
      <w:r>
        <w:rPr>
          <w:noProof/>
        </w:rPr>
        <w:fldChar w:fldCharType="end"/>
      </w:r>
    </w:p>
    <w:p w14:paraId="4108BAF6" w14:textId="1340C552"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_Toc169755701 \h </w:instrText>
      </w:r>
      <w:r>
        <w:rPr>
          <w:noProof/>
        </w:rPr>
      </w:r>
      <w:r>
        <w:rPr>
          <w:noProof/>
        </w:rPr>
        <w:fldChar w:fldCharType="separate"/>
      </w:r>
      <w:r>
        <w:rPr>
          <w:noProof/>
        </w:rPr>
        <w:t>79</w:t>
      </w:r>
      <w:r>
        <w:rPr>
          <w:noProof/>
        </w:rPr>
        <w:fldChar w:fldCharType="end"/>
      </w:r>
    </w:p>
    <w:p w14:paraId="06F95619" w14:textId="244B892E" w:rsidR="00941EBA" w:rsidRDefault="00941EBA">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_Toc169755702 \h </w:instrText>
      </w:r>
      <w:r>
        <w:rPr>
          <w:noProof/>
        </w:rPr>
      </w:r>
      <w:r>
        <w:rPr>
          <w:noProof/>
        </w:rPr>
        <w:fldChar w:fldCharType="separate"/>
      </w:r>
      <w:r>
        <w:rPr>
          <w:noProof/>
        </w:rPr>
        <w:t>79</w:t>
      </w:r>
      <w:r>
        <w:rPr>
          <w:noProof/>
        </w:rPr>
        <w:fldChar w:fldCharType="end"/>
      </w:r>
    </w:p>
    <w:p w14:paraId="2668B1AF" w14:textId="333E1250" w:rsidR="00941EBA" w:rsidRDefault="00941EBA" w:rsidP="00941EBA">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_Toc169755703 \h </w:instrText>
      </w:r>
      <w:r>
        <w:rPr>
          <w:noProof/>
        </w:rPr>
      </w:r>
      <w:r>
        <w:rPr>
          <w:noProof/>
        </w:rPr>
        <w:fldChar w:fldCharType="separate"/>
      </w:r>
      <w:r>
        <w:rPr>
          <w:noProof/>
        </w:rPr>
        <w:t>81</w:t>
      </w:r>
      <w:r>
        <w:rPr>
          <w:noProof/>
        </w:rPr>
        <w:fldChar w:fldCharType="end"/>
      </w:r>
    </w:p>
    <w:p w14:paraId="19754DAF" w14:textId="73D8C68F"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_Toc169755704 \h </w:instrText>
      </w:r>
      <w:r>
        <w:rPr>
          <w:noProof/>
        </w:rPr>
      </w:r>
      <w:r>
        <w:rPr>
          <w:noProof/>
        </w:rPr>
        <w:fldChar w:fldCharType="separate"/>
      </w:r>
      <w:r>
        <w:rPr>
          <w:noProof/>
        </w:rPr>
        <w:t>81</w:t>
      </w:r>
      <w:r>
        <w:rPr>
          <w:noProof/>
        </w:rPr>
        <w:fldChar w:fldCharType="end"/>
      </w:r>
    </w:p>
    <w:p w14:paraId="4431F483" w14:textId="61296184"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_Toc169755705 \h </w:instrText>
      </w:r>
      <w:r>
        <w:rPr>
          <w:noProof/>
        </w:rPr>
      </w:r>
      <w:r>
        <w:rPr>
          <w:noProof/>
        </w:rPr>
        <w:fldChar w:fldCharType="separate"/>
      </w:r>
      <w:r>
        <w:rPr>
          <w:noProof/>
        </w:rPr>
        <w:t>81</w:t>
      </w:r>
      <w:r>
        <w:rPr>
          <w:noProof/>
        </w:rPr>
        <w:fldChar w:fldCharType="end"/>
      </w:r>
    </w:p>
    <w:p w14:paraId="4B7E196F" w14:textId="07901807"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_Toc169755706 \h </w:instrText>
      </w:r>
      <w:r>
        <w:rPr>
          <w:noProof/>
        </w:rPr>
      </w:r>
      <w:r>
        <w:rPr>
          <w:noProof/>
        </w:rPr>
        <w:fldChar w:fldCharType="separate"/>
      </w:r>
      <w:r>
        <w:rPr>
          <w:noProof/>
        </w:rPr>
        <w:t>110</w:t>
      </w:r>
      <w:r>
        <w:rPr>
          <w:noProof/>
        </w:rPr>
        <w:fldChar w:fldCharType="end"/>
      </w:r>
    </w:p>
    <w:p w14:paraId="3FA29AFB" w14:textId="1CB2359D" w:rsidR="00941EBA" w:rsidRDefault="00941EBA" w:rsidP="00941E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_Toc169755707 \h </w:instrText>
      </w:r>
      <w:r>
        <w:rPr>
          <w:noProof/>
        </w:rPr>
      </w:r>
      <w:r>
        <w:rPr>
          <w:noProof/>
        </w:rPr>
        <w:fldChar w:fldCharType="separate"/>
      </w:r>
      <w:r>
        <w:rPr>
          <w:noProof/>
        </w:rPr>
        <w:t>117</w:t>
      </w:r>
      <w:r>
        <w:rPr>
          <w:noProof/>
        </w:rPr>
        <w:fldChar w:fldCharType="end"/>
      </w:r>
    </w:p>
    <w:p w14:paraId="5C2058FD" w14:textId="7F397C7F" w:rsidR="00941EBA" w:rsidRDefault="00941EBA" w:rsidP="00941E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_Toc169755708 \h </w:instrText>
      </w:r>
      <w:r>
        <w:rPr>
          <w:noProof/>
        </w:rPr>
      </w:r>
      <w:r>
        <w:rPr>
          <w:noProof/>
        </w:rPr>
        <w:fldChar w:fldCharType="separate"/>
      </w:r>
      <w:r>
        <w:rPr>
          <w:noProof/>
        </w:rPr>
        <w:t>118</w:t>
      </w:r>
      <w:r>
        <w:rPr>
          <w:noProof/>
        </w:rPr>
        <w:fldChar w:fldCharType="end"/>
      </w:r>
    </w:p>
    <w:p w14:paraId="6002B887" w14:textId="70A0CF82"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sidRPr="00BF1AFC">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General</w:t>
      </w:r>
      <w:r>
        <w:rPr>
          <w:noProof/>
        </w:rPr>
        <w:tab/>
      </w:r>
      <w:r>
        <w:rPr>
          <w:noProof/>
        </w:rPr>
        <w:fldChar w:fldCharType="begin" w:fldLock="1"/>
      </w:r>
      <w:r>
        <w:rPr>
          <w:noProof/>
        </w:rPr>
        <w:instrText xml:space="preserve"> PAGEREF _Toc169755709 \h </w:instrText>
      </w:r>
      <w:r>
        <w:rPr>
          <w:noProof/>
        </w:rPr>
      </w:r>
      <w:r>
        <w:rPr>
          <w:noProof/>
        </w:rPr>
        <w:fldChar w:fldCharType="separate"/>
      </w:r>
      <w:r>
        <w:rPr>
          <w:noProof/>
        </w:rPr>
        <w:t>118</w:t>
      </w:r>
      <w:r>
        <w:rPr>
          <w:noProof/>
        </w:rPr>
        <w:fldChar w:fldCharType="end"/>
      </w:r>
    </w:p>
    <w:p w14:paraId="636DEBFB" w14:textId="0C0BD6BF"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sidRPr="00BF1AFC">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Example HTTP multipart Record</w:t>
      </w:r>
      <w:r>
        <w:rPr>
          <w:noProof/>
        </w:rPr>
        <w:tab/>
      </w:r>
      <w:r>
        <w:rPr>
          <w:noProof/>
        </w:rPr>
        <w:fldChar w:fldCharType="begin" w:fldLock="1"/>
      </w:r>
      <w:r>
        <w:rPr>
          <w:noProof/>
        </w:rPr>
        <w:instrText xml:space="preserve"> PAGEREF _Toc169755710 \h </w:instrText>
      </w:r>
      <w:r>
        <w:rPr>
          <w:noProof/>
        </w:rPr>
      </w:r>
      <w:r>
        <w:rPr>
          <w:noProof/>
        </w:rPr>
        <w:fldChar w:fldCharType="separate"/>
      </w:r>
      <w:r>
        <w:rPr>
          <w:noProof/>
        </w:rPr>
        <w:t>118</w:t>
      </w:r>
      <w:r>
        <w:rPr>
          <w:noProof/>
        </w:rPr>
        <w:fldChar w:fldCharType="end"/>
      </w:r>
    </w:p>
    <w:p w14:paraId="0B02ED54" w14:textId="59B793EE"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sidRPr="00BF1AFC">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Example HTTP multipart BlockCollection</w:t>
      </w:r>
      <w:r>
        <w:rPr>
          <w:noProof/>
        </w:rPr>
        <w:tab/>
      </w:r>
      <w:r>
        <w:rPr>
          <w:noProof/>
        </w:rPr>
        <w:fldChar w:fldCharType="begin" w:fldLock="1"/>
      </w:r>
      <w:r>
        <w:rPr>
          <w:noProof/>
        </w:rPr>
        <w:instrText xml:space="preserve"> PAGEREF _Toc169755711 \h </w:instrText>
      </w:r>
      <w:r>
        <w:rPr>
          <w:noProof/>
        </w:rPr>
      </w:r>
      <w:r>
        <w:rPr>
          <w:noProof/>
        </w:rPr>
        <w:fldChar w:fldCharType="separate"/>
      </w:r>
      <w:r>
        <w:rPr>
          <w:noProof/>
        </w:rPr>
        <w:t>118</w:t>
      </w:r>
      <w:r>
        <w:rPr>
          <w:noProof/>
        </w:rPr>
        <w:fldChar w:fldCharType="end"/>
      </w:r>
    </w:p>
    <w:p w14:paraId="0A576DA3" w14:textId="0916CCFE" w:rsidR="00941EBA" w:rsidRDefault="00941EBA">
      <w:pPr>
        <w:pStyle w:val="TOC1"/>
        <w:rPr>
          <w:rFonts w:asciiTheme="minorHAnsi" w:eastAsiaTheme="minorEastAsia" w:hAnsiTheme="minorHAnsi" w:cstheme="minorBidi"/>
          <w:noProof/>
          <w:kern w:val="2"/>
          <w:sz w:val="24"/>
          <w:szCs w:val="24"/>
          <w:lang w:eastAsia="en-GB"/>
          <w14:ligatures w14:val="standardContextual"/>
        </w:rPr>
      </w:pPr>
      <w:r w:rsidRPr="00BF1AFC">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BF1AFC">
        <w:rPr>
          <w:noProof/>
          <w:lang w:val="en-US"/>
        </w:rPr>
        <w:t>Example HTTP multipart RecordNotification</w:t>
      </w:r>
      <w:r>
        <w:rPr>
          <w:noProof/>
        </w:rPr>
        <w:tab/>
      </w:r>
      <w:r>
        <w:rPr>
          <w:noProof/>
        </w:rPr>
        <w:fldChar w:fldCharType="begin" w:fldLock="1"/>
      </w:r>
      <w:r>
        <w:rPr>
          <w:noProof/>
        </w:rPr>
        <w:instrText xml:space="preserve"> PAGEREF _Toc169755712 \h </w:instrText>
      </w:r>
      <w:r>
        <w:rPr>
          <w:noProof/>
        </w:rPr>
      </w:r>
      <w:r>
        <w:rPr>
          <w:noProof/>
        </w:rPr>
        <w:fldChar w:fldCharType="separate"/>
      </w:r>
      <w:r>
        <w:rPr>
          <w:noProof/>
        </w:rPr>
        <w:t>119</w:t>
      </w:r>
      <w:r>
        <w:rPr>
          <w:noProof/>
        </w:rPr>
        <w:fldChar w:fldCharType="end"/>
      </w:r>
    </w:p>
    <w:p w14:paraId="5715A994" w14:textId="0D733830" w:rsidR="00941EBA" w:rsidRDefault="00941EBA" w:rsidP="00941E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_Toc169755713 \h </w:instrText>
      </w:r>
      <w:r>
        <w:rPr>
          <w:noProof/>
        </w:rPr>
      </w:r>
      <w:r>
        <w:rPr>
          <w:noProof/>
        </w:rPr>
        <w:fldChar w:fldCharType="separate"/>
      </w:r>
      <w:r>
        <w:rPr>
          <w:noProof/>
        </w:rPr>
        <w:t>120</w:t>
      </w:r>
      <w:r>
        <w:rPr>
          <w:noProof/>
        </w:rPr>
        <w:fldChar w:fldCharType="end"/>
      </w:r>
    </w:p>
    <w:p w14:paraId="0B9E3498" w14:textId="751788C6" w:rsidR="00080512" w:rsidRPr="004D3578" w:rsidRDefault="008C34DF">
      <w:r>
        <w:rPr>
          <w:sz w:val="22"/>
        </w:rPr>
        <w:fldChar w:fldCharType="end"/>
      </w:r>
    </w:p>
    <w:p w14:paraId="03993004" w14:textId="3AC32B04" w:rsidR="00080512" w:rsidRDefault="00080512" w:rsidP="00E134FC">
      <w:pPr>
        <w:pStyle w:val="Heading1"/>
      </w:pPr>
      <w:r w:rsidRPr="004D3578">
        <w:br w:type="page"/>
      </w:r>
      <w:bookmarkStart w:id="9" w:name="foreword"/>
      <w:bookmarkStart w:id="10" w:name="_Toc98507610"/>
      <w:bookmarkStart w:id="11" w:name="_Toc122098215"/>
      <w:bookmarkStart w:id="12" w:name="_Toc169755480"/>
      <w:bookmarkEnd w:id="9"/>
      <w:r w:rsidRPr="004D3578">
        <w:lastRenderedPageBreak/>
        <w:t>Foreword</w:t>
      </w:r>
      <w:bookmarkEnd w:id="10"/>
      <w:bookmarkEnd w:id="11"/>
      <w:bookmarkEnd w:id="12"/>
    </w:p>
    <w:p w14:paraId="2511FBFA" w14:textId="47EDC463" w:rsidR="00080512" w:rsidRPr="004D3578" w:rsidRDefault="00080512">
      <w:r w:rsidRPr="004D3578">
        <w:t>This Technic</w:t>
      </w:r>
      <w:r w:rsidRPr="00E134FC">
        <w:t xml:space="preserve">al </w:t>
      </w:r>
      <w:bookmarkStart w:id="13" w:name="spectype3"/>
      <w:r w:rsidRPr="00E134FC">
        <w:t>Specification</w:t>
      </w:r>
      <w:bookmarkEnd w:id="13"/>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4" w:name="introduction"/>
      <w:bookmarkStart w:id="15" w:name="_Toc22187525"/>
      <w:bookmarkStart w:id="16" w:name="_Toc22630747"/>
      <w:bookmarkStart w:id="17" w:name="_Toc34226999"/>
      <w:bookmarkStart w:id="18" w:name="_Toc34749714"/>
      <w:bookmarkStart w:id="19" w:name="_Toc34750272"/>
      <w:bookmarkStart w:id="20" w:name="_Toc34750462"/>
      <w:bookmarkStart w:id="21" w:name="_Toc35940868"/>
      <w:bookmarkStart w:id="22" w:name="_Toc35937301"/>
      <w:bookmarkStart w:id="23" w:name="_Toc36463695"/>
      <w:bookmarkStart w:id="24" w:name="_Toc43131618"/>
      <w:bookmarkStart w:id="25" w:name="_Toc45032453"/>
      <w:bookmarkStart w:id="26" w:name="_Toc49782147"/>
      <w:bookmarkStart w:id="27" w:name="_Toc51873583"/>
      <w:bookmarkStart w:id="28" w:name="_Toc57209062"/>
      <w:bookmarkStart w:id="29" w:name="_Toc58588405"/>
      <w:bookmarkStart w:id="30" w:name="_Toc66114745"/>
      <w:bookmarkStart w:id="31" w:name="_Toc67686256"/>
      <w:bookmarkStart w:id="32" w:name="_Toc74994545"/>
      <w:bookmarkStart w:id="33" w:name="_Toc85467798"/>
      <w:bookmarkStart w:id="34" w:name="_Toc89181497"/>
      <w:bookmarkStart w:id="35" w:name="_Toc89182839"/>
      <w:bookmarkStart w:id="36" w:name="_Toc90651141"/>
      <w:bookmarkStart w:id="37" w:name="_Toc96933291"/>
      <w:bookmarkStart w:id="38" w:name="_Toc98507158"/>
      <w:bookmarkStart w:id="39" w:name="_Toc98507611"/>
      <w:bookmarkStart w:id="40" w:name="_Toc122098216"/>
      <w:bookmarkStart w:id="41" w:name="_Toc169755481"/>
      <w:bookmarkEnd w:id="14"/>
      <w:r w:rsidRPr="00616F0C">
        <w:t>1</w:t>
      </w:r>
      <w:r w:rsidRPr="00616F0C">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42" w:name="_Toc22187526"/>
      <w:bookmarkStart w:id="43" w:name="_Toc22630748"/>
      <w:bookmarkStart w:id="44" w:name="_Toc34227000"/>
      <w:bookmarkStart w:id="45" w:name="_Toc34749715"/>
      <w:bookmarkStart w:id="46" w:name="_Toc34750273"/>
      <w:bookmarkStart w:id="47" w:name="_Toc34750463"/>
      <w:bookmarkStart w:id="48" w:name="_Toc35940869"/>
      <w:bookmarkStart w:id="49" w:name="_Toc35937302"/>
      <w:bookmarkStart w:id="50" w:name="_Toc36463696"/>
      <w:bookmarkStart w:id="51" w:name="_Toc43131619"/>
      <w:bookmarkStart w:id="52" w:name="_Toc45032454"/>
      <w:bookmarkStart w:id="53" w:name="_Toc49782148"/>
      <w:bookmarkStart w:id="54" w:name="_Toc51873584"/>
      <w:bookmarkStart w:id="55" w:name="_Toc57209063"/>
      <w:bookmarkStart w:id="56" w:name="_Toc58588406"/>
      <w:bookmarkStart w:id="57" w:name="_Toc66114746"/>
      <w:bookmarkStart w:id="58" w:name="_Toc67686257"/>
      <w:bookmarkStart w:id="59" w:name="_Toc74994546"/>
      <w:bookmarkStart w:id="60" w:name="_Toc85467799"/>
      <w:bookmarkStart w:id="61" w:name="_Toc89181498"/>
      <w:bookmarkStart w:id="62" w:name="_Toc89182840"/>
      <w:bookmarkStart w:id="63" w:name="_Toc90651142"/>
      <w:bookmarkStart w:id="64" w:name="_Toc96933292"/>
      <w:bookmarkStart w:id="65" w:name="_Toc98507159"/>
      <w:bookmarkStart w:id="66" w:name="_Toc98507612"/>
      <w:bookmarkStart w:id="67" w:name="_Toc122098217"/>
      <w:bookmarkStart w:id="68" w:name="_Toc169755482"/>
      <w:r w:rsidRPr="00616F0C">
        <w:t>2</w:t>
      </w:r>
      <w:r w:rsidRPr="00616F0C">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69"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4" w:history="1">
        <w:r>
          <w:rPr>
            <w:rStyle w:val="Hyperlink"/>
            <w:lang w:val="en-US"/>
          </w:rPr>
          <w:t>https://spec.openapis.org/oas/v3.0.0</w:t>
        </w:r>
      </w:hyperlink>
      <w:r>
        <w:rPr>
          <w:lang w:val="en-US"/>
        </w:rPr>
        <w:t>.</w:t>
      </w:r>
    </w:p>
    <w:bookmarkEnd w:id="69"/>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70" w:name="_Toc34750274"/>
      <w:bookmarkStart w:id="71" w:name="_Toc34750464"/>
      <w:bookmarkStart w:id="72" w:name="_Toc35940870"/>
      <w:bookmarkStart w:id="73" w:name="_Toc35937303"/>
      <w:bookmarkStart w:id="74" w:name="_Toc36463697"/>
      <w:bookmarkStart w:id="75" w:name="_Toc43131620"/>
      <w:bookmarkStart w:id="76" w:name="_Toc45032455"/>
      <w:bookmarkStart w:id="77" w:name="_Toc49782149"/>
      <w:bookmarkStart w:id="78" w:name="_Toc51873585"/>
      <w:bookmarkStart w:id="79" w:name="_Toc57209064"/>
      <w:bookmarkStart w:id="80" w:name="_Toc58588407"/>
      <w:bookmarkStart w:id="81" w:name="_Toc66114747"/>
      <w:bookmarkStart w:id="82" w:name="_Toc67686258"/>
      <w:bookmarkStart w:id="83" w:name="_Toc74994547"/>
      <w:bookmarkStart w:id="84" w:name="_Toc85467800"/>
      <w:bookmarkStart w:id="85" w:name="_Toc89181499"/>
      <w:bookmarkStart w:id="86" w:name="_Toc89182841"/>
      <w:bookmarkStart w:id="87" w:name="_Toc90651143"/>
      <w:bookmarkStart w:id="88" w:name="_Toc96933293"/>
      <w:bookmarkStart w:id="89" w:name="_Toc98507160"/>
      <w:bookmarkStart w:id="90" w:name="_Toc98507613"/>
      <w:bookmarkStart w:id="91" w:name="_Toc122098218"/>
      <w:bookmarkStart w:id="92" w:name="_Toc169755483"/>
      <w:r w:rsidRPr="004D3578">
        <w:t>3</w:t>
      </w:r>
      <w:r w:rsidRPr="004D3578">
        <w:tab/>
        <w:t>Definitions</w:t>
      </w:r>
      <w:r>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552E77E" w14:textId="77777777" w:rsidR="00E134FC" w:rsidRDefault="00E134FC" w:rsidP="00E134FC">
      <w:pPr>
        <w:pStyle w:val="Heading2"/>
      </w:pPr>
      <w:bookmarkStart w:id="93" w:name="_Toc34750275"/>
      <w:bookmarkStart w:id="94" w:name="_Toc34750465"/>
      <w:bookmarkStart w:id="95" w:name="_Toc35940871"/>
      <w:bookmarkStart w:id="96" w:name="_Toc35937304"/>
      <w:bookmarkStart w:id="97" w:name="_Toc36463698"/>
      <w:bookmarkStart w:id="98" w:name="_Toc43131621"/>
      <w:bookmarkStart w:id="99" w:name="_Toc45032456"/>
      <w:bookmarkStart w:id="100" w:name="_Toc49782150"/>
      <w:bookmarkStart w:id="101" w:name="_Toc51873586"/>
      <w:bookmarkStart w:id="102" w:name="_Toc57209065"/>
      <w:bookmarkStart w:id="103" w:name="_Toc58588408"/>
      <w:bookmarkStart w:id="104" w:name="_Toc66114748"/>
      <w:bookmarkStart w:id="105" w:name="_Toc67686259"/>
      <w:bookmarkStart w:id="106" w:name="_Toc74994548"/>
      <w:bookmarkStart w:id="107" w:name="_Toc85467801"/>
      <w:bookmarkStart w:id="108" w:name="_Toc89181500"/>
      <w:bookmarkStart w:id="109" w:name="_Toc89182842"/>
      <w:bookmarkStart w:id="110" w:name="_Toc90651144"/>
      <w:bookmarkStart w:id="111" w:name="_Toc96933294"/>
      <w:bookmarkStart w:id="112" w:name="_Toc98507161"/>
      <w:bookmarkStart w:id="113" w:name="_Toc98507614"/>
      <w:bookmarkStart w:id="114" w:name="_Toc122098219"/>
      <w:bookmarkStart w:id="115" w:name="_Toc169755484"/>
      <w:r w:rsidRPr="004D3578">
        <w:t>3.1</w:t>
      </w:r>
      <w:r w:rsidRPr="004D3578">
        <w:tab/>
      </w:r>
      <w:r>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6" w:name="_Toc34750276"/>
      <w:bookmarkStart w:id="117" w:name="_Toc34750466"/>
      <w:bookmarkStart w:id="118" w:name="_Toc35940872"/>
      <w:bookmarkStart w:id="119" w:name="_Toc35937305"/>
      <w:bookmarkStart w:id="120" w:name="_Toc36463699"/>
      <w:bookmarkStart w:id="121" w:name="_Toc43131622"/>
      <w:bookmarkStart w:id="122" w:name="_Toc45032457"/>
      <w:bookmarkStart w:id="123" w:name="_Toc49782151"/>
      <w:bookmarkStart w:id="124" w:name="_Toc51873587"/>
      <w:bookmarkStart w:id="125" w:name="_Toc57209066"/>
      <w:bookmarkStart w:id="126" w:name="_Toc58588409"/>
      <w:bookmarkStart w:id="127" w:name="_Toc66114749"/>
      <w:bookmarkStart w:id="128" w:name="_Toc67686260"/>
      <w:bookmarkStart w:id="129" w:name="_Toc74994549"/>
      <w:bookmarkStart w:id="130" w:name="_Toc85467802"/>
      <w:bookmarkStart w:id="131" w:name="_Toc89181501"/>
      <w:bookmarkStart w:id="132" w:name="_Toc89182843"/>
      <w:bookmarkStart w:id="133" w:name="_Toc90651145"/>
      <w:bookmarkStart w:id="134" w:name="_Toc96933295"/>
      <w:bookmarkStart w:id="135" w:name="_Toc98507162"/>
      <w:bookmarkStart w:id="136" w:name="_Toc98507615"/>
      <w:bookmarkStart w:id="137" w:name="_Toc122098220"/>
      <w:bookmarkStart w:id="138" w:name="_Toc169755485"/>
      <w:r w:rsidRPr="004D3578">
        <w:t>3.2</w:t>
      </w:r>
      <w:r w:rsidRPr="004D3578">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39" w:name="_Toc34750277"/>
      <w:bookmarkStart w:id="140" w:name="_Toc34750467"/>
      <w:bookmarkStart w:id="141" w:name="_Toc35940873"/>
      <w:bookmarkStart w:id="142" w:name="_Toc35937306"/>
      <w:bookmarkStart w:id="143" w:name="_Toc36463700"/>
      <w:bookmarkStart w:id="144" w:name="_Toc43131623"/>
      <w:bookmarkStart w:id="145" w:name="_Toc45032458"/>
      <w:bookmarkStart w:id="146" w:name="_Toc49782152"/>
      <w:bookmarkStart w:id="147" w:name="_Toc51873588"/>
      <w:bookmarkStart w:id="148" w:name="_Toc57209067"/>
      <w:bookmarkStart w:id="149" w:name="_Toc58588410"/>
      <w:bookmarkStart w:id="150" w:name="_Toc66114750"/>
      <w:bookmarkStart w:id="151" w:name="_Toc67686261"/>
      <w:bookmarkStart w:id="152" w:name="_Toc74994550"/>
      <w:bookmarkStart w:id="153" w:name="_Toc85467803"/>
      <w:bookmarkStart w:id="154" w:name="_Toc89181502"/>
      <w:bookmarkStart w:id="155" w:name="_Toc89182844"/>
      <w:bookmarkStart w:id="156" w:name="_Toc90651146"/>
      <w:bookmarkStart w:id="157" w:name="_Toc96933296"/>
      <w:bookmarkStart w:id="158" w:name="_Toc98507163"/>
      <w:bookmarkStart w:id="159" w:name="_Toc98507616"/>
      <w:bookmarkStart w:id="160" w:name="_Toc122098221"/>
      <w:bookmarkStart w:id="161" w:name="_Toc169755486"/>
      <w:r w:rsidRPr="004D3578">
        <w:t>3.3</w:t>
      </w:r>
      <w:r w:rsidRPr="004D3578">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62" w:name="_Toc22187531"/>
      <w:bookmarkStart w:id="163" w:name="_Toc22630753"/>
      <w:bookmarkStart w:id="164" w:name="_Toc34227003"/>
      <w:bookmarkStart w:id="165" w:name="_Toc34749718"/>
      <w:bookmarkStart w:id="166" w:name="_Toc34750278"/>
      <w:bookmarkStart w:id="167" w:name="_Toc34750468"/>
      <w:bookmarkStart w:id="168" w:name="_Toc35940874"/>
      <w:bookmarkStart w:id="169" w:name="_Toc35937307"/>
      <w:bookmarkStart w:id="170" w:name="_Toc36463701"/>
      <w:bookmarkStart w:id="171" w:name="_Toc43131624"/>
      <w:bookmarkStart w:id="172" w:name="_Toc45032459"/>
      <w:bookmarkStart w:id="173" w:name="_Toc49782153"/>
      <w:bookmarkStart w:id="174" w:name="_Toc51873589"/>
      <w:bookmarkStart w:id="175" w:name="_Toc57209068"/>
      <w:bookmarkStart w:id="176" w:name="_Toc58588411"/>
      <w:bookmarkStart w:id="177" w:name="_Toc66114751"/>
      <w:bookmarkStart w:id="178" w:name="_Toc67686262"/>
      <w:bookmarkStart w:id="179" w:name="_Toc74994551"/>
      <w:bookmarkStart w:id="180" w:name="_Toc85467804"/>
      <w:bookmarkStart w:id="181" w:name="_Toc89181503"/>
      <w:bookmarkStart w:id="182" w:name="_Toc89182845"/>
      <w:bookmarkStart w:id="183" w:name="_Toc90651147"/>
      <w:bookmarkStart w:id="184" w:name="_Toc96933297"/>
      <w:bookmarkStart w:id="185" w:name="_Toc98507164"/>
      <w:bookmarkStart w:id="186" w:name="_Toc98507617"/>
      <w:bookmarkStart w:id="187" w:name="_Toc122098222"/>
      <w:bookmarkStart w:id="188" w:name="_Toc169755487"/>
      <w:r w:rsidRPr="00616F0C">
        <w:t>4</w:t>
      </w:r>
      <w:r w:rsidRPr="00616F0C">
        <w:tab/>
        <w:t>Overview</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8pt;height:143.95pt" o:ole="">
            <v:imagedata r:id="rId15" o:title=""/>
          </v:shape>
          <o:OLEObject Type="Embed" ProgID="Visio.Drawing.11" ShapeID="_x0000_i1025" DrawAspect="Content" ObjectID="_1780560058" r:id="rId16"/>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89" w:name="_Toc22187532"/>
      <w:bookmarkStart w:id="190" w:name="_Toc22630754"/>
      <w:bookmarkStart w:id="191" w:name="_Toc34227004"/>
      <w:bookmarkStart w:id="192" w:name="_Toc34749719"/>
      <w:bookmarkStart w:id="193" w:name="_Toc34750279"/>
      <w:bookmarkStart w:id="194" w:name="_Toc34750469"/>
      <w:bookmarkStart w:id="195" w:name="_Toc35940875"/>
      <w:bookmarkStart w:id="196" w:name="_Toc35937308"/>
      <w:bookmarkStart w:id="197" w:name="_Toc36463702"/>
      <w:bookmarkStart w:id="198" w:name="_Toc43131625"/>
      <w:bookmarkStart w:id="199" w:name="_Toc45032460"/>
      <w:bookmarkStart w:id="200" w:name="_Toc49782154"/>
      <w:bookmarkStart w:id="201" w:name="_Toc51873590"/>
      <w:bookmarkStart w:id="202" w:name="_Toc57209069"/>
      <w:bookmarkStart w:id="203" w:name="_Toc58588412"/>
      <w:bookmarkStart w:id="204" w:name="_Toc66114752"/>
      <w:bookmarkStart w:id="205" w:name="_Toc67686263"/>
      <w:bookmarkStart w:id="206" w:name="_Toc74994552"/>
      <w:bookmarkStart w:id="207" w:name="_Toc85467805"/>
      <w:bookmarkStart w:id="208" w:name="_Toc89181504"/>
      <w:bookmarkStart w:id="209" w:name="_Toc89182846"/>
      <w:bookmarkStart w:id="210" w:name="_Toc90651148"/>
      <w:bookmarkStart w:id="211" w:name="_Toc96933298"/>
      <w:bookmarkStart w:id="212" w:name="_Toc98507165"/>
      <w:bookmarkStart w:id="213" w:name="_Toc98507618"/>
      <w:bookmarkStart w:id="214" w:name="_Toc122098223"/>
      <w:bookmarkStart w:id="215" w:name="_Toc169755488"/>
      <w:r w:rsidRPr="00616F0C">
        <w:t>5</w:t>
      </w:r>
      <w:r w:rsidRPr="00616F0C">
        <w:tab/>
        <w:t>Services offered by the UDSF</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44D3D55" w14:textId="77777777" w:rsidR="00E134FC" w:rsidRPr="00616F0C" w:rsidRDefault="00E134FC" w:rsidP="00E134FC">
      <w:pPr>
        <w:pStyle w:val="Heading2"/>
      </w:pPr>
      <w:bookmarkStart w:id="216" w:name="_Toc22187533"/>
      <w:bookmarkStart w:id="217" w:name="_Toc22630755"/>
      <w:bookmarkStart w:id="218" w:name="_Toc34227005"/>
      <w:bookmarkStart w:id="219" w:name="_Toc34749720"/>
      <w:bookmarkStart w:id="220" w:name="_Toc34750280"/>
      <w:bookmarkStart w:id="221" w:name="_Toc34750470"/>
      <w:bookmarkStart w:id="222" w:name="_Toc35940876"/>
      <w:bookmarkStart w:id="223" w:name="_Toc35937309"/>
      <w:bookmarkStart w:id="224" w:name="_Toc36463703"/>
      <w:bookmarkStart w:id="225" w:name="_Toc43131626"/>
      <w:bookmarkStart w:id="226" w:name="_Toc45032461"/>
      <w:bookmarkStart w:id="227" w:name="_Toc49782155"/>
      <w:bookmarkStart w:id="228" w:name="_Toc51873591"/>
      <w:bookmarkStart w:id="229" w:name="_Toc57209070"/>
      <w:bookmarkStart w:id="230" w:name="_Toc58588413"/>
      <w:bookmarkStart w:id="231" w:name="_Toc66114753"/>
      <w:bookmarkStart w:id="232" w:name="_Toc67686264"/>
      <w:bookmarkStart w:id="233" w:name="_Toc74994553"/>
      <w:bookmarkStart w:id="234" w:name="_Toc85467806"/>
      <w:bookmarkStart w:id="235" w:name="_Toc89181505"/>
      <w:bookmarkStart w:id="236" w:name="_Toc89182847"/>
      <w:bookmarkStart w:id="237" w:name="_Toc90651149"/>
      <w:bookmarkStart w:id="238" w:name="_Toc96933299"/>
      <w:bookmarkStart w:id="239" w:name="_Toc98507166"/>
      <w:bookmarkStart w:id="240" w:name="_Toc98507619"/>
      <w:bookmarkStart w:id="241" w:name="_Toc122098224"/>
      <w:bookmarkStart w:id="242" w:name="_Toc169755489"/>
      <w:r w:rsidRPr="00616F0C">
        <w:t>5.1</w:t>
      </w:r>
      <w:r w:rsidRPr="00616F0C">
        <w:tab/>
        <w:t>Introduction</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43" w:name="_Toc22187534"/>
      <w:bookmarkStart w:id="244" w:name="_Toc22630756"/>
      <w:bookmarkStart w:id="245" w:name="_Toc34227006"/>
      <w:bookmarkStart w:id="246" w:name="_Toc34749721"/>
      <w:bookmarkStart w:id="247" w:name="_Toc34750281"/>
      <w:bookmarkStart w:id="248" w:name="_Toc34750471"/>
      <w:bookmarkStart w:id="249" w:name="_Toc35940877"/>
      <w:bookmarkStart w:id="250" w:name="_Toc35937310"/>
      <w:bookmarkStart w:id="251" w:name="_Toc36463704"/>
      <w:bookmarkStart w:id="252" w:name="_Toc43131627"/>
      <w:bookmarkStart w:id="253" w:name="_Toc45032462"/>
      <w:bookmarkStart w:id="254" w:name="_Toc49782156"/>
      <w:bookmarkStart w:id="255" w:name="_Toc51873592"/>
      <w:bookmarkStart w:id="256" w:name="_Toc57209071"/>
      <w:bookmarkStart w:id="257" w:name="_Toc58588414"/>
      <w:bookmarkStart w:id="258" w:name="_Toc66114754"/>
      <w:bookmarkStart w:id="259" w:name="_Toc67686265"/>
      <w:bookmarkStart w:id="260" w:name="_Toc74994554"/>
      <w:bookmarkStart w:id="261" w:name="_Toc85467807"/>
      <w:bookmarkStart w:id="262" w:name="_Toc89181506"/>
      <w:bookmarkStart w:id="263" w:name="_Toc89182848"/>
      <w:bookmarkStart w:id="264" w:name="_Toc90651150"/>
      <w:bookmarkStart w:id="265" w:name="_Toc96933300"/>
      <w:bookmarkStart w:id="266" w:name="_Toc98507167"/>
      <w:bookmarkStart w:id="267" w:name="_Toc98507620"/>
      <w:bookmarkStart w:id="268" w:name="_Toc122098225"/>
      <w:bookmarkStart w:id="269" w:name="_Toc169755490"/>
      <w:r w:rsidRPr="00616F0C">
        <w:t>5.2</w:t>
      </w:r>
      <w:r w:rsidRPr="00616F0C">
        <w:tab/>
        <w:t>Nudsf_DataRepository Service</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840AA01" w14:textId="77777777" w:rsidR="00E134FC" w:rsidRPr="00616F0C" w:rsidRDefault="00E134FC" w:rsidP="00E134FC">
      <w:pPr>
        <w:pStyle w:val="Heading3"/>
      </w:pPr>
      <w:bookmarkStart w:id="270" w:name="_Toc22187535"/>
      <w:bookmarkStart w:id="271" w:name="_Toc22630757"/>
      <w:bookmarkStart w:id="272" w:name="_Toc34227007"/>
      <w:bookmarkStart w:id="273" w:name="_Toc34749722"/>
      <w:bookmarkStart w:id="274" w:name="_Toc34750282"/>
      <w:bookmarkStart w:id="275" w:name="_Toc34750472"/>
      <w:bookmarkStart w:id="276" w:name="_Toc35940878"/>
      <w:bookmarkStart w:id="277" w:name="_Toc35937311"/>
      <w:bookmarkStart w:id="278" w:name="_Toc36463705"/>
      <w:bookmarkStart w:id="279" w:name="_Toc43131628"/>
      <w:bookmarkStart w:id="280" w:name="_Toc45032463"/>
      <w:bookmarkStart w:id="281" w:name="_Toc49782157"/>
      <w:bookmarkStart w:id="282" w:name="_Toc51873593"/>
      <w:bookmarkStart w:id="283" w:name="_Toc57209072"/>
      <w:bookmarkStart w:id="284" w:name="_Toc58588415"/>
      <w:bookmarkStart w:id="285" w:name="_Toc66114755"/>
      <w:bookmarkStart w:id="286" w:name="_Toc67686266"/>
      <w:bookmarkStart w:id="287" w:name="_Toc74994555"/>
      <w:bookmarkStart w:id="288" w:name="_Toc85467808"/>
      <w:bookmarkStart w:id="289" w:name="_Toc89181507"/>
      <w:bookmarkStart w:id="290" w:name="_Toc89182849"/>
      <w:bookmarkStart w:id="291" w:name="_Toc90651151"/>
      <w:bookmarkStart w:id="292" w:name="_Toc96933301"/>
      <w:bookmarkStart w:id="293" w:name="_Toc98507168"/>
      <w:bookmarkStart w:id="294" w:name="_Toc98507621"/>
      <w:bookmarkStart w:id="295" w:name="_Toc122098226"/>
      <w:bookmarkStart w:id="296" w:name="_Toc169755491"/>
      <w:r w:rsidRPr="00616F0C">
        <w:t>5.2.1</w:t>
      </w:r>
      <w:r w:rsidRPr="00616F0C">
        <w:tab/>
        <w:t>Service Description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297" w:name="_Toc22187536"/>
      <w:bookmarkStart w:id="298" w:name="_Toc22630758"/>
      <w:bookmarkStart w:id="299" w:name="_Toc34227008"/>
      <w:bookmarkStart w:id="300" w:name="_Toc34749723"/>
      <w:bookmarkStart w:id="301" w:name="_Toc34750283"/>
      <w:bookmarkStart w:id="302" w:name="_Toc34750473"/>
      <w:bookmarkStart w:id="303" w:name="_Toc35940879"/>
      <w:bookmarkStart w:id="304" w:name="_Toc35937312"/>
      <w:bookmarkStart w:id="305" w:name="_Toc36463706"/>
      <w:bookmarkStart w:id="306" w:name="_Toc43131629"/>
      <w:bookmarkStart w:id="307" w:name="_Toc45032464"/>
      <w:bookmarkStart w:id="308" w:name="_Toc49782158"/>
      <w:bookmarkStart w:id="309" w:name="_Toc51873594"/>
      <w:bookmarkStart w:id="310" w:name="_Toc57209073"/>
      <w:bookmarkStart w:id="311" w:name="_Toc58588416"/>
      <w:bookmarkStart w:id="312" w:name="_Toc66114756"/>
      <w:bookmarkStart w:id="313" w:name="_Toc67686267"/>
      <w:bookmarkStart w:id="314" w:name="_Toc74994556"/>
      <w:bookmarkStart w:id="315" w:name="_Toc85467809"/>
      <w:bookmarkStart w:id="316" w:name="_Toc89181508"/>
      <w:bookmarkStart w:id="317" w:name="_Toc89182850"/>
      <w:bookmarkStart w:id="318" w:name="_Toc90651152"/>
      <w:bookmarkStart w:id="319" w:name="_Toc96933302"/>
      <w:bookmarkStart w:id="320" w:name="_Toc98507169"/>
      <w:bookmarkStart w:id="321" w:name="_Toc98507622"/>
      <w:bookmarkStart w:id="322" w:name="_Toc122098227"/>
      <w:bookmarkStart w:id="323" w:name="_Toc169755492"/>
      <w:r w:rsidRPr="00616F0C">
        <w:t>5.2.2</w:t>
      </w:r>
      <w:r w:rsidRPr="00616F0C">
        <w:tab/>
        <w:t>Service Operations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52809A8B" w14:textId="77777777" w:rsidR="00E134FC" w:rsidRPr="00616F0C" w:rsidRDefault="00E134FC" w:rsidP="00E134FC">
      <w:pPr>
        <w:pStyle w:val="Heading4"/>
      </w:pPr>
      <w:bookmarkStart w:id="324" w:name="_Toc22187537"/>
      <w:bookmarkStart w:id="325" w:name="_Toc22630759"/>
      <w:bookmarkStart w:id="326" w:name="_Toc34227009"/>
      <w:bookmarkStart w:id="327" w:name="_Toc34749724"/>
      <w:bookmarkStart w:id="328" w:name="_Toc34750284"/>
      <w:bookmarkStart w:id="329" w:name="_Toc34750474"/>
      <w:bookmarkStart w:id="330" w:name="_Toc35940880"/>
      <w:bookmarkStart w:id="331" w:name="_Toc35937313"/>
      <w:bookmarkStart w:id="332" w:name="_Toc36463707"/>
      <w:bookmarkStart w:id="333" w:name="_Toc43131630"/>
      <w:bookmarkStart w:id="334" w:name="_Toc45032465"/>
      <w:bookmarkStart w:id="335" w:name="_Toc49782159"/>
      <w:bookmarkStart w:id="336" w:name="_Toc51873595"/>
      <w:bookmarkStart w:id="337" w:name="_Toc57209074"/>
      <w:bookmarkStart w:id="338" w:name="_Toc58588417"/>
      <w:bookmarkStart w:id="339" w:name="_Toc66114757"/>
      <w:bookmarkStart w:id="340" w:name="_Toc67686268"/>
      <w:bookmarkStart w:id="341" w:name="_Toc74994557"/>
      <w:bookmarkStart w:id="342" w:name="_Toc85467810"/>
      <w:bookmarkStart w:id="343" w:name="_Toc89182851"/>
      <w:bookmarkStart w:id="344" w:name="_Toc90651153"/>
      <w:bookmarkStart w:id="345" w:name="_Toc96933303"/>
      <w:bookmarkStart w:id="346" w:name="_Toc98507170"/>
      <w:bookmarkStart w:id="347" w:name="_Toc98507623"/>
      <w:bookmarkStart w:id="348" w:name="_Toc122098228"/>
      <w:bookmarkStart w:id="349" w:name="_Toc169755493"/>
      <w:r w:rsidRPr="00616F0C">
        <w:t>5.2.2.1</w:t>
      </w:r>
      <w:r w:rsidRPr="00616F0C">
        <w:tab/>
        <w:t>Introduction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50" w:name="_Toc22187538"/>
      <w:bookmarkStart w:id="351" w:name="_Toc22630760"/>
      <w:bookmarkStart w:id="352" w:name="_Toc34227010"/>
      <w:bookmarkStart w:id="353" w:name="_Toc34749725"/>
      <w:bookmarkStart w:id="354" w:name="_Toc34750285"/>
      <w:bookmarkStart w:id="355" w:name="_Toc34750475"/>
      <w:bookmarkStart w:id="356" w:name="_Toc35940881"/>
      <w:bookmarkStart w:id="357" w:name="_Toc35937314"/>
      <w:bookmarkStart w:id="358" w:name="_Toc36463708"/>
      <w:bookmarkStart w:id="359" w:name="_Toc43131631"/>
      <w:bookmarkStart w:id="360" w:name="_Toc45032466"/>
      <w:bookmarkStart w:id="361" w:name="_Toc49782160"/>
      <w:bookmarkStart w:id="362" w:name="_Toc51873596"/>
      <w:bookmarkStart w:id="363" w:name="_Toc57209075"/>
      <w:bookmarkStart w:id="364" w:name="_Toc58588418"/>
      <w:bookmarkStart w:id="365" w:name="_Toc66114758"/>
      <w:bookmarkStart w:id="366" w:name="_Toc67686269"/>
      <w:bookmarkStart w:id="367" w:name="_Toc74994558"/>
      <w:bookmarkStart w:id="368" w:name="_Toc85467811"/>
      <w:bookmarkStart w:id="369" w:name="_Toc89182852"/>
      <w:bookmarkStart w:id="370" w:name="_Toc90651154"/>
      <w:bookmarkStart w:id="371" w:name="_Toc96933304"/>
      <w:bookmarkStart w:id="372" w:name="_Toc98507171"/>
      <w:bookmarkStart w:id="373" w:name="_Toc98507624"/>
      <w:bookmarkStart w:id="374" w:name="_Toc122098229"/>
      <w:bookmarkStart w:id="375" w:name="_Toc169755494"/>
      <w:r w:rsidRPr="00616F0C">
        <w:t>5.2.2.2</w:t>
      </w:r>
      <w:r w:rsidRPr="00616F0C">
        <w:tab/>
        <w:t>Query</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DDA0FF1" w14:textId="77777777" w:rsidR="00E134FC" w:rsidRPr="00616F0C" w:rsidRDefault="00E134FC" w:rsidP="00E134FC">
      <w:pPr>
        <w:pStyle w:val="Heading5"/>
      </w:pPr>
      <w:bookmarkStart w:id="376" w:name="_Toc22187539"/>
      <w:bookmarkStart w:id="377" w:name="_Toc22630761"/>
      <w:bookmarkStart w:id="378" w:name="_Toc34227011"/>
      <w:bookmarkStart w:id="379" w:name="_Toc34749726"/>
      <w:bookmarkStart w:id="380" w:name="_Toc34750286"/>
      <w:bookmarkStart w:id="381" w:name="_Toc34750476"/>
      <w:bookmarkStart w:id="382" w:name="_Toc35940882"/>
      <w:bookmarkStart w:id="383" w:name="_Toc35937315"/>
      <w:bookmarkStart w:id="384" w:name="_Toc36463709"/>
      <w:bookmarkStart w:id="385" w:name="_Toc43131632"/>
      <w:bookmarkStart w:id="386" w:name="_Toc45032467"/>
      <w:bookmarkStart w:id="387" w:name="_Toc49782161"/>
      <w:bookmarkStart w:id="388" w:name="_Toc51873597"/>
      <w:bookmarkStart w:id="389" w:name="_Toc57209076"/>
      <w:bookmarkStart w:id="390" w:name="_Toc58588419"/>
      <w:bookmarkStart w:id="391" w:name="_Toc66114759"/>
      <w:bookmarkStart w:id="392" w:name="_Toc67686270"/>
      <w:bookmarkStart w:id="393" w:name="_Toc74994559"/>
      <w:bookmarkStart w:id="394" w:name="_Toc85467812"/>
      <w:bookmarkStart w:id="395" w:name="_Toc89182853"/>
      <w:bookmarkStart w:id="396" w:name="_Toc90651155"/>
      <w:bookmarkStart w:id="397" w:name="_Toc96933305"/>
      <w:bookmarkStart w:id="398" w:name="_Toc98507172"/>
      <w:bookmarkStart w:id="399" w:name="_Toc98507625"/>
      <w:bookmarkStart w:id="400" w:name="_Toc122098230"/>
      <w:bookmarkStart w:id="401" w:name="_Toc169755495"/>
      <w:r w:rsidRPr="00616F0C">
        <w:t>5.2.2.2.1</w:t>
      </w:r>
      <w:r w:rsidRPr="00616F0C">
        <w:tab/>
        <w:t>General</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02" w:name="_Toc22187540"/>
      <w:bookmarkStart w:id="403" w:name="_Toc22630762"/>
      <w:bookmarkStart w:id="404" w:name="_Toc34227012"/>
      <w:bookmarkStart w:id="405" w:name="_Toc34749727"/>
      <w:bookmarkStart w:id="406" w:name="_Toc34750287"/>
      <w:bookmarkStart w:id="407" w:name="_Toc34750477"/>
      <w:bookmarkStart w:id="408" w:name="_Toc35940883"/>
      <w:bookmarkStart w:id="409" w:name="_Toc35937316"/>
      <w:bookmarkStart w:id="410" w:name="_Toc36463710"/>
      <w:bookmarkStart w:id="411" w:name="_Toc43131633"/>
      <w:bookmarkStart w:id="412" w:name="_Toc45032468"/>
      <w:bookmarkStart w:id="413" w:name="_Toc49782162"/>
      <w:bookmarkStart w:id="414" w:name="_Toc51873598"/>
      <w:bookmarkStart w:id="415" w:name="_Toc57209077"/>
      <w:bookmarkStart w:id="416" w:name="_Toc58588420"/>
      <w:bookmarkStart w:id="417" w:name="_Toc66114760"/>
      <w:bookmarkStart w:id="418" w:name="_Toc67686271"/>
      <w:bookmarkStart w:id="419" w:name="_Toc74994560"/>
      <w:bookmarkStart w:id="420" w:name="_Toc85467813"/>
      <w:bookmarkStart w:id="421" w:name="_Toc89182854"/>
      <w:bookmarkStart w:id="422" w:name="_Toc90651156"/>
      <w:bookmarkStart w:id="423" w:name="_Toc96933306"/>
      <w:bookmarkStart w:id="424" w:name="_Toc98507173"/>
      <w:bookmarkStart w:id="425" w:name="_Toc98507626"/>
      <w:bookmarkStart w:id="426" w:name="_Toc122098231"/>
      <w:bookmarkStart w:id="427" w:name="_Toc169755496"/>
      <w:r w:rsidRPr="00616F0C">
        <w:t>5.2.2.2.2</w:t>
      </w:r>
      <w:r w:rsidRPr="00616F0C">
        <w:tab/>
        <w:t>Record Retrieval</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432.1pt;height:116.2pt" o:ole="">
            <v:imagedata r:id="rId17" o:title=""/>
          </v:shape>
          <o:OLEObject Type="Embed" ProgID="Visio.Drawing.11" ShapeID="_x0000_i1026" DrawAspect="Content" ObjectID="_1780560059" r:id="rId18"/>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28" w:name="_Toc22187541"/>
      <w:bookmarkStart w:id="429" w:name="_Toc22630763"/>
      <w:bookmarkStart w:id="430" w:name="_Toc34227013"/>
      <w:bookmarkStart w:id="431" w:name="_Toc34749728"/>
      <w:bookmarkStart w:id="432" w:name="_Toc34750288"/>
      <w:bookmarkStart w:id="433" w:name="_Toc34750478"/>
      <w:bookmarkStart w:id="434" w:name="_Toc35940884"/>
      <w:bookmarkStart w:id="435" w:name="_Toc35937317"/>
      <w:bookmarkStart w:id="436" w:name="_Toc36463711"/>
      <w:bookmarkStart w:id="437" w:name="_Toc43131634"/>
      <w:bookmarkStart w:id="438" w:name="_Toc45032469"/>
      <w:bookmarkStart w:id="439" w:name="_Toc49782163"/>
      <w:bookmarkStart w:id="440" w:name="_Toc51873599"/>
      <w:bookmarkStart w:id="441" w:name="_Toc57209078"/>
      <w:bookmarkStart w:id="442" w:name="_Toc58588421"/>
      <w:bookmarkStart w:id="443" w:name="_Toc66114761"/>
      <w:bookmarkStart w:id="444" w:name="_Toc67686272"/>
      <w:bookmarkStart w:id="445" w:name="_Toc74994561"/>
      <w:bookmarkStart w:id="446" w:name="_Toc85467814"/>
      <w:bookmarkStart w:id="447" w:name="_Toc89182855"/>
      <w:bookmarkStart w:id="448" w:name="_Toc90651157"/>
      <w:bookmarkStart w:id="449" w:name="_Toc96933307"/>
      <w:bookmarkStart w:id="450" w:name="_Toc98507174"/>
      <w:bookmarkStart w:id="451" w:name="_Toc98507627"/>
      <w:bookmarkStart w:id="452" w:name="_Toc122098232"/>
      <w:bookmarkStart w:id="453" w:name="_Toc169755497"/>
      <w:r w:rsidRPr="00616F0C">
        <w:lastRenderedPageBreak/>
        <w:t>5.2.2.2.3</w:t>
      </w:r>
      <w:r w:rsidRPr="00616F0C">
        <w:tab/>
        <w:t>Meta Retrieval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432.15pt;height:115.9pt" o:ole="">
            <v:imagedata r:id="rId19" o:title=""/>
          </v:shape>
          <o:OLEObject Type="Embed" ProgID="Visio.Drawing.11" ShapeID="_x0000_i1027" DrawAspect="Content" ObjectID="_1780560060" r:id="rId20"/>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54" w:name="_Toc34227014"/>
      <w:bookmarkStart w:id="455" w:name="_Toc34749729"/>
      <w:bookmarkStart w:id="456" w:name="_Toc34750289"/>
      <w:bookmarkStart w:id="457" w:name="_Toc34750479"/>
      <w:bookmarkStart w:id="458" w:name="_Toc35940885"/>
      <w:bookmarkStart w:id="459" w:name="_Toc35937318"/>
      <w:bookmarkStart w:id="460" w:name="_Toc36463712"/>
      <w:bookmarkStart w:id="461" w:name="_Toc43131635"/>
      <w:bookmarkStart w:id="462" w:name="_Toc45032470"/>
      <w:bookmarkStart w:id="463" w:name="_Toc49782164"/>
      <w:bookmarkStart w:id="464" w:name="_Toc51873600"/>
      <w:bookmarkStart w:id="465" w:name="_Toc57209079"/>
      <w:bookmarkStart w:id="466" w:name="_Toc58588422"/>
      <w:bookmarkStart w:id="467" w:name="_Toc66114762"/>
      <w:bookmarkStart w:id="468" w:name="_Toc67686273"/>
      <w:bookmarkStart w:id="469" w:name="_Toc74994562"/>
      <w:bookmarkStart w:id="470" w:name="_Toc85467815"/>
      <w:bookmarkStart w:id="471" w:name="_Toc89182856"/>
      <w:bookmarkStart w:id="472" w:name="_Toc90651158"/>
      <w:bookmarkStart w:id="473" w:name="_Toc96933308"/>
      <w:bookmarkStart w:id="474" w:name="_Toc98507175"/>
      <w:bookmarkStart w:id="475" w:name="_Toc98507628"/>
      <w:bookmarkStart w:id="476" w:name="_Toc122098233"/>
      <w:bookmarkStart w:id="477" w:name="_Toc169755498"/>
      <w:r w:rsidRPr="00616F0C">
        <w:t>5.2.2.2.4</w:t>
      </w:r>
      <w:r w:rsidRPr="00616F0C">
        <w:tab/>
        <w:t>Blocks Retrieval</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432.1pt;height:116.2pt" o:ole="">
            <v:imagedata r:id="rId21" o:title=""/>
          </v:shape>
          <o:OLEObject Type="Embed" ProgID="Visio.Drawing.11" ShapeID="_x0000_i1028" DrawAspect="Content" ObjectID="_1780560061" r:id="rId22"/>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78" w:name="_Toc34227015"/>
      <w:bookmarkStart w:id="479" w:name="_Toc34749730"/>
      <w:bookmarkStart w:id="480" w:name="_Toc34750290"/>
      <w:bookmarkStart w:id="481" w:name="_Toc34750480"/>
      <w:bookmarkStart w:id="482" w:name="_Toc35940886"/>
      <w:bookmarkStart w:id="483" w:name="_Toc35937319"/>
      <w:bookmarkStart w:id="484" w:name="_Toc36463713"/>
      <w:bookmarkStart w:id="485" w:name="_Toc43131636"/>
      <w:bookmarkStart w:id="486" w:name="_Toc45032471"/>
      <w:bookmarkStart w:id="487" w:name="_Toc49782165"/>
      <w:bookmarkStart w:id="488" w:name="_Toc51873601"/>
      <w:bookmarkStart w:id="489" w:name="_Toc57209080"/>
      <w:bookmarkStart w:id="490" w:name="_Toc58588423"/>
      <w:bookmarkStart w:id="491" w:name="_Toc66114763"/>
      <w:bookmarkStart w:id="492" w:name="_Toc67686274"/>
      <w:bookmarkStart w:id="493" w:name="_Toc74994563"/>
      <w:bookmarkStart w:id="494" w:name="_Toc85467816"/>
      <w:bookmarkStart w:id="495" w:name="_Toc89182857"/>
      <w:bookmarkStart w:id="496" w:name="_Toc90651159"/>
      <w:bookmarkStart w:id="497" w:name="_Toc96933309"/>
      <w:bookmarkStart w:id="498" w:name="_Toc98507176"/>
      <w:bookmarkStart w:id="499" w:name="_Toc98507629"/>
      <w:bookmarkStart w:id="500" w:name="_Toc122098234"/>
      <w:bookmarkStart w:id="501" w:name="_Toc169755499"/>
      <w:r w:rsidRPr="00616F0C">
        <w:lastRenderedPageBreak/>
        <w:t>5.2.2.2.5</w:t>
      </w:r>
      <w:r w:rsidRPr="00616F0C">
        <w:tab/>
        <w:t>Block Retrieval</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432.1pt;height:116.2pt" o:ole="">
            <v:imagedata r:id="rId23" o:title=""/>
          </v:shape>
          <o:OLEObject Type="Embed" ProgID="Visio.Drawing.11" ShapeID="_x0000_i1029" DrawAspect="Content" ObjectID="_1780560062" r:id="rId24"/>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02" w:name="_Toc34227016"/>
      <w:bookmarkStart w:id="503" w:name="_Toc34749731"/>
      <w:bookmarkStart w:id="504" w:name="_Toc34750291"/>
      <w:bookmarkStart w:id="505" w:name="_Toc34750481"/>
      <w:bookmarkStart w:id="506" w:name="_Toc35940887"/>
      <w:bookmarkStart w:id="507" w:name="_Toc35937320"/>
      <w:bookmarkStart w:id="508" w:name="_Toc36463714"/>
      <w:bookmarkStart w:id="509" w:name="_Toc43131637"/>
      <w:bookmarkStart w:id="510" w:name="_Toc45032472"/>
      <w:bookmarkStart w:id="511" w:name="_Toc49782166"/>
      <w:bookmarkStart w:id="512" w:name="_Toc51873602"/>
      <w:bookmarkStart w:id="513" w:name="_Toc57209081"/>
      <w:bookmarkStart w:id="514" w:name="_Toc58588424"/>
      <w:bookmarkStart w:id="515" w:name="_Toc66114764"/>
      <w:bookmarkStart w:id="516" w:name="_Toc67686275"/>
      <w:bookmarkStart w:id="517" w:name="_Toc74994564"/>
      <w:bookmarkStart w:id="518" w:name="_Toc85467817"/>
      <w:bookmarkStart w:id="519" w:name="_Toc89182858"/>
      <w:bookmarkStart w:id="520" w:name="_Toc90651160"/>
      <w:bookmarkStart w:id="521" w:name="_Toc96933310"/>
      <w:bookmarkStart w:id="522" w:name="_Toc98507177"/>
      <w:bookmarkStart w:id="523" w:name="_Toc98507630"/>
      <w:bookmarkStart w:id="524" w:name="_Toc122098235"/>
      <w:bookmarkStart w:id="525" w:name="_Toc169755500"/>
      <w:r w:rsidRPr="00616F0C">
        <w:t>5.2.2.2.6</w:t>
      </w:r>
      <w:r w:rsidRPr="00616F0C">
        <w:tab/>
        <w:t>Search</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30" type="#_x0000_t75" style="width:6in;height:115.9pt" o:ole="">
            <v:imagedata r:id="rId25" o:title=""/>
          </v:shape>
          <o:OLEObject Type="Embed" ProgID="Visio.Drawing.11" ShapeID="_x0000_i1030" DrawAspect="Content" ObjectID="_1780560063" r:id="rId26"/>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lastRenderedPageBreak/>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26" w:name="_Toc43131638"/>
      <w:bookmarkStart w:id="527" w:name="_Toc45032473"/>
      <w:bookmarkStart w:id="528" w:name="_Toc49782167"/>
      <w:bookmarkStart w:id="529" w:name="_Toc51873603"/>
      <w:bookmarkStart w:id="530" w:name="_Toc57209082"/>
      <w:bookmarkStart w:id="531" w:name="_Toc58588425"/>
      <w:bookmarkStart w:id="532" w:name="_Toc66114765"/>
      <w:bookmarkStart w:id="533" w:name="_Toc67686276"/>
      <w:bookmarkStart w:id="534" w:name="_Toc74994565"/>
      <w:bookmarkStart w:id="535" w:name="_Toc85467818"/>
      <w:bookmarkStart w:id="536" w:name="_Toc89182859"/>
      <w:bookmarkStart w:id="537" w:name="_Toc90651161"/>
      <w:bookmarkStart w:id="538" w:name="_Toc96933311"/>
      <w:bookmarkStart w:id="539" w:name="_Toc98507178"/>
      <w:bookmarkStart w:id="540" w:name="_Toc98507631"/>
      <w:bookmarkStart w:id="541" w:name="_Toc122098236"/>
      <w:bookmarkStart w:id="542" w:name="_Toc169755501"/>
      <w:r w:rsidRPr="00616F0C">
        <w:t>5.2.2.2</w:t>
      </w:r>
      <w:r>
        <w:t>.7</w:t>
      </w:r>
      <w:r w:rsidRPr="00616F0C">
        <w:tab/>
      </w:r>
      <w:r>
        <w:t>Subscriptions</w:t>
      </w:r>
      <w:r w:rsidRPr="00616F0C">
        <w:t xml:space="preserve"> Retrieval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431.95pt;height:114.75pt" o:ole="">
            <v:imagedata r:id="rId27" o:title=""/>
          </v:shape>
          <o:OLEObject Type="Embed" ProgID="Visio.Drawing.11" ShapeID="_x0000_i1031" DrawAspect="Content" ObjectID="_1780560064" r:id="rId28"/>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43" w:name="_Toc43131639"/>
      <w:bookmarkStart w:id="544" w:name="_Toc45032474"/>
      <w:bookmarkStart w:id="545" w:name="_Toc49782168"/>
      <w:bookmarkStart w:id="546" w:name="_Toc51873604"/>
      <w:bookmarkStart w:id="547" w:name="_Toc57209083"/>
      <w:bookmarkStart w:id="548" w:name="_Toc58588426"/>
      <w:bookmarkStart w:id="549" w:name="_Toc66114766"/>
      <w:bookmarkStart w:id="550" w:name="_Toc67686277"/>
      <w:bookmarkStart w:id="551" w:name="_Toc74994566"/>
      <w:bookmarkStart w:id="552" w:name="_Toc85467819"/>
      <w:bookmarkStart w:id="553" w:name="_Toc89182860"/>
      <w:bookmarkStart w:id="554" w:name="_Toc90651162"/>
      <w:bookmarkStart w:id="555" w:name="_Toc96933312"/>
      <w:bookmarkStart w:id="556" w:name="_Toc98507179"/>
      <w:bookmarkStart w:id="557" w:name="_Toc98507632"/>
      <w:bookmarkStart w:id="558" w:name="_Toc122098237"/>
      <w:bookmarkStart w:id="559" w:name="_Toc169755502"/>
      <w:r>
        <w:t>5.2.2.2.8</w:t>
      </w:r>
      <w:r w:rsidRPr="00616F0C">
        <w:tab/>
      </w:r>
      <w:r>
        <w:t>Individual Subscription</w:t>
      </w:r>
      <w:r w:rsidRPr="00616F0C">
        <w:t xml:space="preserve"> Retrieval</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431.95pt;height:114.75pt" o:ole="">
            <v:imagedata r:id="rId29" o:title=""/>
          </v:shape>
          <o:OLEObject Type="Embed" ProgID="Visio.Drawing.11" ShapeID="_x0000_i1032" DrawAspect="Content" ObjectID="_1780560065" r:id="rId30"/>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60" w:name="_Toc57209084"/>
      <w:bookmarkStart w:id="561" w:name="_Toc58588427"/>
      <w:bookmarkStart w:id="562" w:name="_Toc66114767"/>
      <w:bookmarkStart w:id="563" w:name="_Toc67686278"/>
      <w:bookmarkStart w:id="564" w:name="_Toc74994567"/>
      <w:bookmarkStart w:id="565" w:name="_Toc85467820"/>
      <w:bookmarkStart w:id="566" w:name="_Toc89182861"/>
      <w:bookmarkStart w:id="567" w:name="_Toc90651163"/>
      <w:bookmarkStart w:id="568" w:name="_Toc96933313"/>
      <w:bookmarkStart w:id="569" w:name="_Toc98507180"/>
      <w:bookmarkStart w:id="570" w:name="_Toc98507633"/>
      <w:bookmarkStart w:id="571" w:name="_Toc122098238"/>
      <w:bookmarkStart w:id="572" w:name="_Toc169755503"/>
      <w:r w:rsidRPr="00616F0C">
        <w:t>5.2.2.2.</w:t>
      </w:r>
      <w:r w:rsidRPr="00A31EAF">
        <w:t>9</w:t>
      </w:r>
      <w:r w:rsidRPr="00616F0C">
        <w:tab/>
      </w:r>
      <w:r>
        <w:t>Meta Schema</w:t>
      </w:r>
      <w:r w:rsidRPr="00616F0C">
        <w:t xml:space="preserve"> Retrieval</w:t>
      </w:r>
      <w:bookmarkEnd w:id="560"/>
      <w:bookmarkEnd w:id="561"/>
      <w:bookmarkEnd w:id="562"/>
      <w:bookmarkEnd w:id="563"/>
      <w:bookmarkEnd w:id="564"/>
      <w:bookmarkEnd w:id="565"/>
      <w:bookmarkEnd w:id="566"/>
      <w:bookmarkEnd w:id="567"/>
      <w:bookmarkEnd w:id="568"/>
      <w:bookmarkEnd w:id="569"/>
      <w:bookmarkEnd w:id="570"/>
      <w:bookmarkEnd w:id="571"/>
      <w:bookmarkEnd w:id="572"/>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15pt;height:150.8pt" o:ole="">
            <v:imagedata r:id="rId31" o:title=""/>
          </v:shape>
          <o:OLEObject Type="Embed" ProgID="Visio.Drawing.11" ShapeID="_x0000_i1033" DrawAspect="Content" ObjectID="_1780560066" r:id="rId32"/>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73" w:name="_Toc22187542"/>
      <w:bookmarkStart w:id="574" w:name="_Toc22630764"/>
      <w:bookmarkStart w:id="575" w:name="_Toc34227017"/>
      <w:bookmarkStart w:id="576" w:name="_Toc34749732"/>
      <w:bookmarkStart w:id="577" w:name="_Toc34750292"/>
      <w:bookmarkStart w:id="578" w:name="_Toc34750482"/>
      <w:bookmarkStart w:id="579" w:name="_Toc35940888"/>
      <w:bookmarkStart w:id="580" w:name="_Toc35937321"/>
      <w:bookmarkStart w:id="581" w:name="_Toc36463715"/>
      <w:bookmarkStart w:id="582" w:name="_Toc43131640"/>
      <w:bookmarkStart w:id="583" w:name="_Toc45032475"/>
      <w:bookmarkStart w:id="584" w:name="_Toc49782169"/>
      <w:bookmarkStart w:id="585" w:name="_Toc51873605"/>
      <w:bookmarkStart w:id="586" w:name="_Toc57209085"/>
      <w:bookmarkStart w:id="587" w:name="_Toc58588428"/>
      <w:bookmarkStart w:id="588" w:name="_Toc66114768"/>
      <w:bookmarkStart w:id="589" w:name="_Toc67686279"/>
      <w:bookmarkStart w:id="590" w:name="_Toc74994568"/>
      <w:bookmarkStart w:id="591" w:name="_Toc85467821"/>
      <w:bookmarkStart w:id="592" w:name="_Toc89182862"/>
      <w:bookmarkStart w:id="593" w:name="_Toc90651164"/>
      <w:bookmarkStart w:id="594" w:name="_Toc96933314"/>
      <w:bookmarkStart w:id="595" w:name="_Toc98507181"/>
      <w:bookmarkStart w:id="596" w:name="_Toc98507634"/>
      <w:bookmarkStart w:id="597" w:name="_Toc122098239"/>
      <w:bookmarkStart w:id="598" w:name="_Toc169755504"/>
      <w:r w:rsidRPr="00616F0C">
        <w:t>5.2.2.3</w:t>
      </w:r>
      <w:r w:rsidRPr="00616F0C">
        <w:tab/>
      </w:r>
      <w:bookmarkEnd w:id="573"/>
      <w:bookmarkEnd w:id="574"/>
      <w:r w:rsidRPr="00616F0C">
        <w:t>Create</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1393EA55" w14:textId="77777777" w:rsidR="00E134FC" w:rsidRPr="00616F0C" w:rsidRDefault="00E134FC" w:rsidP="00E134FC">
      <w:pPr>
        <w:pStyle w:val="Heading5"/>
      </w:pPr>
      <w:bookmarkStart w:id="599" w:name="_Toc34227018"/>
      <w:bookmarkStart w:id="600" w:name="_Toc34749733"/>
      <w:bookmarkStart w:id="601" w:name="_Toc34750293"/>
      <w:bookmarkStart w:id="602" w:name="_Toc34750483"/>
      <w:bookmarkStart w:id="603" w:name="_Toc35940889"/>
      <w:bookmarkStart w:id="604" w:name="_Toc35937322"/>
      <w:bookmarkStart w:id="605" w:name="_Toc36463716"/>
      <w:bookmarkStart w:id="606" w:name="_Toc43131641"/>
      <w:bookmarkStart w:id="607" w:name="_Toc45032476"/>
      <w:bookmarkStart w:id="608" w:name="_Toc49782170"/>
      <w:bookmarkStart w:id="609" w:name="_Toc51873606"/>
      <w:bookmarkStart w:id="610" w:name="_Toc57209086"/>
      <w:bookmarkStart w:id="611" w:name="_Toc58588429"/>
      <w:bookmarkStart w:id="612" w:name="_Toc66114769"/>
      <w:bookmarkStart w:id="613" w:name="_Toc67686280"/>
      <w:bookmarkStart w:id="614" w:name="_Toc74994569"/>
      <w:bookmarkStart w:id="615" w:name="_Toc85467822"/>
      <w:bookmarkStart w:id="616" w:name="_Toc89182863"/>
      <w:bookmarkStart w:id="617" w:name="_Toc90651165"/>
      <w:bookmarkStart w:id="618" w:name="_Toc96933315"/>
      <w:bookmarkStart w:id="619" w:name="_Toc98507182"/>
      <w:bookmarkStart w:id="620" w:name="_Toc98507635"/>
      <w:bookmarkStart w:id="621" w:name="_Toc122098240"/>
      <w:bookmarkStart w:id="622" w:name="_Toc169755505"/>
      <w:r w:rsidRPr="00616F0C">
        <w:t>5.2.2.3.1</w:t>
      </w:r>
      <w:r w:rsidRPr="00616F0C">
        <w:tab/>
        <w:t>General</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623" w:name="_Toc34227019"/>
      <w:bookmarkStart w:id="624" w:name="_Toc34749734"/>
      <w:bookmarkStart w:id="625" w:name="_Toc34750294"/>
      <w:bookmarkStart w:id="626" w:name="_Toc34750484"/>
      <w:bookmarkStart w:id="627" w:name="_Toc35940890"/>
      <w:bookmarkStart w:id="628" w:name="_Toc35937323"/>
      <w:bookmarkStart w:id="629" w:name="_Toc36463717"/>
      <w:bookmarkStart w:id="630" w:name="_Toc43131642"/>
      <w:bookmarkStart w:id="631" w:name="_Toc45032477"/>
      <w:bookmarkStart w:id="632" w:name="_Toc49782171"/>
      <w:bookmarkStart w:id="633" w:name="_Toc51873607"/>
      <w:bookmarkStart w:id="634" w:name="_Toc57209087"/>
      <w:bookmarkStart w:id="635" w:name="_Toc58588430"/>
      <w:bookmarkStart w:id="636" w:name="_Toc66114770"/>
      <w:bookmarkStart w:id="637" w:name="_Toc67686281"/>
      <w:bookmarkStart w:id="638" w:name="_Toc74994570"/>
      <w:bookmarkStart w:id="639" w:name="_Toc85467823"/>
      <w:bookmarkStart w:id="640" w:name="_Toc89182864"/>
      <w:bookmarkStart w:id="641" w:name="_Toc90651166"/>
      <w:bookmarkStart w:id="642" w:name="_Toc96933316"/>
      <w:bookmarkStart w:id="643" w:name="_Toc98507183"/>
      <w:bookmarkStart w:id="644" w:name="_Toc98507636"/>
      <w:bookmarkStart w:id="645" w:name="_Toc122098241"/>
      <w:bookmarkStart w:id="646" w:name="_Toc169755506"/>
      <w:r w:rsidRPr="00616F0C">
        <w:t>5.2.2.3.2</w:t>
      </w:r>
      <w:r w:rsidRPr="00616F0C">
        <w:tab/>
        <w:t>Record Create</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432.1pt;height:114.8pt" o:ole="">
            <v:imagedata r:id="rId33" o:title=""/>
          </v:shape>
          <o:OLEObject Type="Embed" ProgID="Visio.Drawing.11" ShapeID="_x0000_i1034" DrawAspect="Content" ObjectID="_1780560067" r:id="rId34"/>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647" w:name="_Toc34227020"/>
      <w:bookmarkStart w:id="648" w:name="_Toc34749735"/>
      <w:bookmarkStart w:id="649" w:name="_Toc34750295"/>
      <w:bookmarkStart w:id="650" w:name="_Toc34750485"/>
      <w:bookmarkStart w:id="651" w:name="_Toc35940891"/>
      <w:bookmarkStart w:id="652" w:name="_Toc35937324"/>
      <w:bookmarkStart w:id="653" w:name="_Toc36463718"/>
      <w:bookmarkStart w:id="654" w:name="_Toc43131643"/>
      <w:bookmarkStart w:id="655" w:name="_Toc45032478"/>
      <w:bookmarkStart w:id="656" w:name="_Toc49782172"/>
      <w:bookmarkStart w:id="657" w:name="_Toc51873608"/>
      <w:bookmarkStart w:id="658" w:name="_Toc57209088"/>
      <w:bookmarkStart w:id="659" w:name="_Toc58588431"/>
      <w:bookmarkStart w:id="660" w:name="_Toc66114771"/>
      <w:bookmarkStart w:id="661" w:name="_Toc67686282"/>
      <w:bookmarkStart w:id="662" w:name="_Toc74994571"/>
      <w:bookmarkStart w:id="663" w:name="_Toc85467824"/>
      <w:bookmarkStart w:id="664" w:name="_Toc89182865"/>
      <w:bookmarkStart w:id="665" w:name="_Toc90651167"/>
      <w:bookmarkStart w:id="666" w:name="_Toc96933317"/>
      <w:bookmarkStart w:id="667" w:name="_Toc98507184"/>
      <w:bookmarkStart w:id="668" w:name="_Toc98507637"/>
      <w:bookmarkStart w:id="669" w:name="_Toc122098242"/>
      <w:bookmarkStart w:id="670" w:name="_Toc169755507"/>
      <w:r w:rsidRPr="00616F0C">
        <w:t>5.2.2.3.3</w:t>
      </w:r>
      <w:r w:rsidRPr="00616F0C">
        <w:tab/>
        <w:t>Block Create</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432.15pt;height:115.2pt" o:ole="">
            <v:imagedata r:id="rId35" o:title=""/>
          </v:shape>
          <o:OLEObject Type="Embed" ProgID="Visio.Drawing.11" ShapeID="_x0000_i1035" DrawAspect="Content" ObjectID="_1780560068" r:id="rId36"/>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671" w:name="_Toc57209089"/>
      <w:bookmarkStart w:id="672" w:name="_Toc58588432"/>
      <w:bookmarkStart w:id="673" w:name="_Toc66114772"/>
      <w:bookmarkStart w:id="674" w:name="_Toc67686283"/>
      <w:bookmarkStart w:id="675" w:name="_Toc74994572"/>
      <w:bookmarkStart w:id="676" w:name="_Toc85467825"/>
      <w:bookmarkStart w:id="677" w:name="_Toc89182866"/>
      <w:bookmarkStart w:id="678" w:name="_Toc90651168"/>
      <w:bookmarkStart w:id="679" w:name="_Toc96933318"/>
      <w:bookmarkStart w:id="680" w:name="_Toc98507185"/>
      <w:bookmarkStart w:id="681" w:name="_Toc98507638"/>
      <w:bookmarkStart w:id="682" w:name="_Toc122098243"/>
      <w:bookmarkStart w:id="683" w:name="_Toc169755508"/>
      <w:bookmarkStart w:id="684" w:name="_Toc34227021"/>
      <w:bookmarkStart w:id="685" w:name="_Toc34749736"/>
      <w:bookmarkStart w:id="686" w:name="_Toc34750296"/>
      <w:bookmarkStart w:id="687" w:name="_Toc34750486"/>
      <w:bookmarkStart w:id="688" w:name="_Toc35940892"/>
      <w:bookmarkStart w:id="689" w:name="_Toc35937325"/>
      <w:bookmarkStart w:id="690" w:name="_Toc36463719"/>
      <w:bookmarkStart w:id="691" w:name="_Toc43131644"/>
      <w:bookmarkStart w:id="692" w:name="_Toc45032479"/>
      <w:bookmarkStart w:id="693" w:name="_Toc49782173"/>
      <w:bookmarkStart w:id="694" w:name="_Toc51873609"/>
      <w:r w:rsidRPr="00616F0C">
        <w:t>5.2.2.3.</w:t>
      </w:r>
      <w:r>
        <w:t>4</w:t>
      </w:r>
      <w:r w:rsidRPr="00616F0C">
        <w:tab/>
      </w:r>
      <w:r>
        <w:t>Meta Schema</w:t>
      </w:r>
      <w:r w:rsidRPr="00616F0C">
        <w:t xml:space="preserve"> Create</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5.2pt" o:ole="">
            <v:imagedata r:id="rId37" o:title=""/>
          </v:shape>
          <o:OLEObject Type="Embed" ProgID="Visio.Drawing.11" ShapeID="_x0000_i1036" DrawAspect="Content" ObjectID="_1780560069" r:id="rId38"/>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695" w:name="_Toc57209090"/>
      <w:bookmarkStart w:id="696" w:name="_Toc58588433"/>
      <w:bookmarkStart w:id="697" w:name="_Toc66114773"/>
      <w:bookmarkStart w:id="698" w:name="_Toc67686284"/>
      <w:bookmarkStart w:id="699" w:name="_Toc74994573"/>
      <w:bookmarkStart w:id="700" w:name="_Toc85467826"/>
      <w:bookmarkStart w:id="701" w:name="_Toc89182867"/>
      <w:bookmarkStart w:id="702" w:name="_Toc90651169"/>
      <w:bookmarkStart w:id="703" w:name="_Toc96933319"/>
      <w:bookmarkStart w:id="704" w:name="_Toc98507186"/>
      <w:bookmarkStart w:id="705" w:name="_Toc98507639"/>
      <w:bookmarkStart w:id="706" w:name="_Toc122098244"/>
      <w:bookmarkStart w:id="707" w:name="_Toc169755509"/>
      <w:r w:rsidRPr="00616F0C">
        <w:t>5.2.2.4</w:t>
      </w:r>
      <w:r w:rsidRPr="00616F0C">
        <w:tab/>
        <w:t>Update</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288E14EA" w14:textId="77777777" w:rsidR="00E134FC" w:rsidRPr="00616F0C" w:rsidRDefault="00E134FC" w:rsidP="00E134FC">
      <w:pPr>
        <w:pStyle w:val="Heading5"/>
      </w:pPr>
      <w:bookmarkStart w:id="708" w:name="_Toc34227022"/>
      <w:bookmarkStart w:id="709" w:name="_Toc34749737"/>
      <w:bookmarkStart w:id="710" w:name="_Toc34750297"/>
      <w:bookmarkStart w:id="711" w:name="_Toc34750487"/>
      <w:bookmarkStart w:id="712" w:name="_Toc35940893"/>
      <w:bookmarkStart w:id="713" w:name="_Toc35937326"/>
      <w:bookmarkStart w:id="714" w:name="_Toc36463720"/>
      <w:bookmarkStart w:id="715" w:name="_Toc43131645"/>
      <w:bookmarkStart w:id="716" w:name="_Toc45032480"/>
      <w:bookmarkStart w:id="717" w:name="_Toc49782174"/>
      <w:bookmarkStart w:id="718" w:name="_Toc51873610"/>
      <w:bookmarkStart w:id="719" w:name="_Toc57209091"/>
      <w:bookmarkStart w:id="720" w:name="_Toc58588434"/>
      <w:bookmarkStart w:id="721" w:name="_Toc66114774"/>
      <w:bookmarkStart w:id="722" w:name="_Toc67686285"/>
      <w:bookmarkStart w:id="723" w:name="_Toc74994574"/>
      <w:bookmarkStart w:id="724" w:name="_Toc85467827"/>
      <w:bookmarkStart w:id="725" w:name="_Toc89182868"/>
      <w:bookmarkStart w:id="726" w:name="_Toc90651170"/>
      <w:bookmarkStart w:id="727" w:name="_Toc96933320"/>
      <w:bookmarkStart w:id="728" w:name="_Toc98507187"/>
      <w:bookmarkStart w:id="729" w:name="_Toc98507640"/>
      <w:bookmarkStart w:id="730" w:name="_Toc122098245"/>
      <w:bookmarkStart w:id="731" w:name="_Toc169755510"/>
      <w:r w:rsidRPr="00616F0C">
        <w:t>5.2.2.4.1</w:t>
      </w:r>
      <w:r w:rsidRPr="00616F0C">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32" w:name="_Toc34227023"/>
      <w:bookmarkStart w:id="733" w:name="_Toc34749738"/>
      <w:bookmarkStart w:id="734" w:name="_Toc34750298"/>
      <w:bookmarkStart w:id="735" w:name="_Toc34750488"/>
      <w:bookmarkStart w:id="736" w:name="_Toc35940894"/>
      <w:bookmarkStart w:id="737" w:name="_Toc35937327"/>
      <w:bookmarkStart w:id="738" w:name="_Toc36463721"/>
      <w:bookmarkStart w:id="739" w:name="_Toc43131646"/>
      <w:bookmarkStart w:id="740" w:name="_Toc45032481"/>
      <w:bookmarkStart w:id="741" w:name="_Toc49782175"/>
      <w:bookmarkStart w:id="742" w:name="_Toc51873611"/>
      <w:r>
        <w:t>-</w:t>
      </w:r>
      <w:r>
        <w:tab/>
        <w:t>Meta Schema Update</w:t>
      </w:r>
    </w:p>
    <w:p w14:paraId="232274C1" w14:textId="77777777" w:rsidR="00E134FC" w:rsidRPr="00616F0C" w:rsidRDefault="00E134FC" w:rsidP="00E134FC">
      <w:pPr>
        <w:pStyle w:val="Heading5"/>
      </w:pPr>
      <w:bookmarkStart w:id="743" w:name="_Toc57209092"/>
      <w:bookmarkStart w:id="744" w:name="_Toc58588435"/>
      <w:bookmarkStart w:id="745" w:name="_Toc66114775"/>
      <w:bookmarkStart w:id="746" w:name="_Toc67686286"/>
      <w:bookmarkStart w:id="747" w:name="_Toc74994575"/>
      <w:bookmarkStart w:id="748" w:name="_Toc85467828"/>
      <w:bookmarkStart w:id="749" w:name="_Toc89182869"/>
      <w:bookmarkStart w:id="750" w:name="_Toc90651171"/>
      <w:bookmarkStart w:id="751" w:name="_Toc96933321"/>
      <w:bookmarkStart w:id="752" w:name="_Toc98507188"/>
      <w:bookmarkStart w:id="753" w:name="_Toc98507641"/>
      <w:bookmarkStart w:id="754" w:name="_Toc122098246"/>
      <w:bookmarkStart w:id="755" w:name="_Toc169755511"/>
      <w:r w:rsidRPr="00616F0C">
        <w:t>5.2.2.4.2</w:t>
      </w:r>
      <w:r w:rsidRPr="00616F0C">
        <w:tab/>
        <w:t>Record Update</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432.1pt;height:114pt" o:ole="">
            <v:imagedata r:id="rId39" o:title=""/>
          </v:shape>
          <o:OLEObject Type="Embed" ProgID="Visio.Drawing.11" ShapeID="_x0000_i1037" DrawAspect="Content" ObjectID="_1780560070" r:id="rId40"/>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756" w:name="_Toc34227024"/>
      <w:bookmarkStart w:id="757" w:name="_Toc34749739"/>
      <w:bookmarkStart w:id="758" w:name="_Toc34750299"/>
      <w:bookmarkStart w:id="759" w:name="_Toc34750489"/>
      <w:bookmarkStart w:id="760" w:name="_Toc35940895"/>
      <w:bookmarkStart w:id="761" w:name="_Toc35937328"/>
      <w:bookmarkStart w:id="762" w:name="_Toc36463722"/>
      <w:bookmarkStart w:id="763" w:name="_Toc43131647"/>
      <w:bookmarkStart w:id="764" w:name="_Toc45032482"/>
      <w:bookmarkStart w:id="765" w:name="_Toc49782176"/>
      <w:bookmarkStart w:id="766" w:name="_Toc51873612"/>
      <w:bookmarkStart w:id="767" w:name="_Toc57209093"/>
      <w:bookmarkStart w:id="768" w:name="_Toc58588436"/>
      <w:bookmarkStart w:id="769" w:name="_Toc66114776"/>
      <w:bookmarkStart w:id="770" w:name="_Toc67686287"/>
      <w:bookmarkStart w:id="771" w:name="_Toc74994576"/>
      <w:bookmarkStart w:id="772" w:name="_Toc85467829"/>
      <w:bookmarkStart w:id="773" w:name="_Toc89182870"/>
      <w:bookmarkStart w:id="774" w:name="_Toc90651172"/>
      <w:bookmarkStart w:id="775" w:name="_Toc96933322"/>
      <w:bookmarkStart w:id="776" w:name="_Toc98507189"/>
      <w:bookmarkStart w:id="777" w:name="_Toc98507642"/>
      <w:bookmarkStart w:id="778" w:name="_Toc122098247"/>
      <w:bookmarkStart w:id="779" w:name="_Toc169755512"/>
      <w:r w:rsidRPr="00616F0C">
        <w:t>5.2.2.4.3</w:t>
      </w:r>
      <w:r w:rsidRPr="00616F0C">
        <w:tab/>
        <w:t>Block Update</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432.1pt;height:114pt" o:ole="">
            <v:imagedata r:id="rId41" o:title=""/>
          </v:shape>
          <o:OLEObject Type="Embed" ProgID="Visio.Drawing.11" ShapeID="_x0000_i1038" DrawAspect="Content" ObjectID="_1780560071" r:id="rId42"/>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780" w:name="_Toc34227025"/>
      <w:bookmarkStart w:id="781" w:name="_Toc34749740"/>
      <w:bookmarkStart w:id="782" w:name="_Toc34750300"/>
      <w:bookmarkStart w:id="783" w:name="_Toc34750490"/>
      <w:bookmarkStart w:id="784" w:name="_Toc35940896"/>
      <w:bookmarkStart w:id="785" w:name="_Toc35937329"/>
      <w:bookmarkStart w:id="786" w:name="_Toc36463723"/>
      <w:bookmarkStart w:id="787" w:name="_Toc43131648"/>
      <w:bookmarkStart w:id="788" w:name="_Toc45032483"/>
      <w:bookmarkStart w:id="789" w:name="_Toc49782177"/>
      <w:bookmarkStart w:id="790" w:name="_Toc51873613"/>
      <w:bookmarkStart w:id="791" w:name="_Toc57209094"/>
      <w:bookmarkStart w:id="792" w:name="_Toc58588437"/>
      <w:bookmarkStart w:id="793" w:name="_Toc66114777"/>
      <w:bookmarkStart w:id="794" w:name="_Toc67686288"/>
      <w:bookmarkStart w:id="795" w:name="_Toc74994577"/>
      <w:bookmarkStart w:id="796" w:name="_Toc85467830"/>
      <w:bookmarkStart w:id="797" w:name="_Toc89182871"/>
      <w:bookmarkStart w:id="798" w:name="_Toc90651173"/>
      <w:bookmarkStart w:id="799" w:name="_Toc96933323"/>
      <w:bookmarkStart w:id="800" w:name="_Toc98507190"/>
      <w:bookmarkStart w:id="801" w:name="_Toc98507643"/>
      <w:bookmarkStart w:id="802" w:name="_Toc122098248"/>
      <w:bookmarkStart w:id="803" w:name="_Toc169755513"/>
      <w:r w:rsidRPr="00616F0C">
        <w:t>5.2.2.4.4</w:t>
      </w:r>
      <w:r w:rsidRPr="00616F0C">
        <w:tab/>
        <w:t>Meta Update</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432.15pt;height:114.05pt" o:ole="">
            <v:imagedata r:id="rId43" o:title=""/>
          </v:shape>
          <o:OLEObject Type="Embed" ProgID="Visio.Drawing.11" ShapeID="_x0000_i1039" DrawAspect="Content" ObjectID="_1780560072" r:id="rId44"/>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804" w:name="_Toc43131649"/>
      <w:bookmarkStart w:id="805" w:name="_Toc45032484"/>
      <w:bookmarkStart w:id="806" w:name="_Toc49782178"/>
      <w:bookmarkStart w:id="807" w:name="_Toc51873614"/>
      <w:bookmarkStart w:id="808" w:name="_Toc57209095"/>
      <w:bookmarkStart w:id="809" w:name="_Toc58588438"/>
      <w:bookmarkStart w:id="810" w:name="_Toc66114778"/>
      <w:bookmarkStart w:id="811" w:name="_Toc67686289"/>
      <w:bookmarkStart w:id="812" w:name="_Toc74994578"/>
      <w:bookmarkStart w:id="813" w:name="_Toc85467831"/>
      <w:bookmarkStart w:id="814" w:name="_Toc89182872"/>
      <w:bookmarkStart w:id="815" w:name="_Toc90651174"/>
      <w:bookmarkStart w:id="816" w:name="_Toc96933324"/>
      <w:bookmarkStart w:id="817" w:name="_Toc98507191"/>
      <w:bookmarkStart w:id="818" w:name="_Toc98507644"/>
      <w:bookmarkStart w:id="819" w:name="_Toc122098249"/>
      <w:bookmarkStart w:id="820" w:name="_Toc169755514"/>
      <w:r>
        <w:t>5.2.2.4.5</w:t>
      </w:r>
      <w:r w:rsidRPr="00616F0C">
        <w:tab/>
      </w:r>
      <w:r>
        <w:t>Subscription</w:t>
      </w:r>
      <w:r w:rsidRPr="00616F0C">
        <w:t xml:space="preserve"> </w:t>
      </w:r>
      <w:r>
        <w:t xml:space="preserve">Notification </w:t>
      </w:r>
      <w:r w:rsidRPr="00616F0C">
        <w:t>Update</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431.95pt;height:113.95pt" o:ole="">
            <v:imagedata r:id="rId45" o:title=""/>
          </v:shape>
          <o:OLEObject Type="Embed" ProgID="Visio.Drawing.11" ShapeID="_x0000_i1040" DrawAspect="Content" ObjectID="_1780560073" r:id="rId46"/>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821" w:name="_Toc43131650"/>
      <w:bookmarkStart w:id="822" w:name="_Toc45032485"/>
      <w:bookmarkStart w:id="823" w:name="_Toc49782179"/>
      <w:bookmarkStart w:id="824" w:name="_Toc51873615"/>
      <w:bookmarkStart w:id="825" w:name="_Toc57209096"/>
      <w:bookmarkStart w:id="826" w:name="_Toc58588439"/>
      <w:bookmarkStart w:id="827" w:name="_Toc66114779"/>
      <w:bookmarkStart w:id="828" w:name="_Toc67686290"/>
      <w:bookmarkStart w:id="829" w:name="_Toc74994579"/>
      <w:bookmarkStart w:id="830" w:name="_Toc85467832"/>
      <w:bookmarkStart w:id="831" w:name="_Toc89182873"/>
      <w:bookmarkStart w:id="832" w:name="_Toc90651175"/>
      <w:bookmarkStart w:id="833" w:name="_Toc96933325"/>
      <w:bookmarkStart w:id="834" w:name="_Toc98507192"/>
      <w:bookmarkStart w:id="835" w:name="_Toc98507645"/>
      <w:bookmarkStart w:id="836" w:name="_Toc122098250"/>
      <w:bookmarkStart w:id="837" w:name="_Toc169755515"/>
      <w:r>
        <w:t>5.2.2.4.6</w:t>
      </w:r>
      <w:r w:rsidRPr="00B3056F">
        <w:tab/>
      </w:r>
      <w:r>
        <w:t>Subscription</w:t>
      </w:r>
      <w:r w:rsidRPr="00616F0C">
        <w:t xml:space="preserve"> </w:t>
      </w:r>
      <w:r>
        <w:t xml:space="preserve">Notification </w:t>
      </w:r>
      <w:r w:rsidRPr="00616F0C">
        <w:t>Update</w:t>
      </w:r>
      <w:r>
        <w:t xml:space="preserve"> using PUT</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431.95pt;height:144.05pt" o:ole="">
            <v:imagedata r:id="rId47" o:title=""/>
          </v:shape>
          <o:OLEObject Type="Embed" ProgID="Visio.Drawing.11" ShapeID="_x0000_i1041" DrawAspect="Content" ObjectID="_1780560074" r:id="rId48"/>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838" w:name="_Toc57209097"/>
      <w:bookmarkStart w:id="839" w:name="_Toc58588440"/>
      <w:bookmarkStart w:id="840" w:name="_Toc66114780"/>
      <w:bookmarkStart w:id="841" w:name="_Toc67686291"/>
      <w:bookmarkStart w:id="842" w:name="_Toc74994580"/>
      <w:bookmarkStart w:id="843" w:name="_Toc85467833"/>
      <w:bookmarkStart w:id="844" w:name="_Toc89182874"/>
      <w:bookmarkStart w:id="845" w:name="_Toc90651176"/>
      <w:bookmarkStart w:id="846" w:name="_Toc96933326"/>
      <w:bookmarkStart w:id="847" w:name="_Toc98507193"/>
      <w:bookmarkStart w:id="848" w:name="_Toc98507646"/>
      <w:bookmarkStart w:id="849" w:name="_Toc122098251"/>
      <w:bookmarkStart w:id="850" w:name="_Toc169755516"/>
      <w:bookmarkStart w:id="851" w:name="_Toc34227026"/>
      <w:bookmarkStart w:id="852" w:name="_Toc34749741"/>
      <w:bookmarkStart w:id="853" w:name="_Toc34750301"/>
      <w:bookmarkStart w:id="854" w:name="_Toc34750491"/>
      <w:bookmarkStart w:id="855" w:name="_Toc35940897"/>
      <w:bookmarkStart w:id="856" w:name="_Toc35937330"/>
      <w:bookmarkStart w:id="857" w:name="_Toc36463724"/>
      <w:bookmarkStart w:id="858" w:name="_Toc43131651"/>
      <w:bookmarkStart w:id="859" w:name="_Toc45032486"/>
      <w:bookmarkStart w:id="860" w:name="_Toc49782180"/>
      <w:bookmarkStart w:id="861" w:name="_Toc51873616"/>
      <w:r w:rsidRPr="00616F0C">
        <w:t>5.2.2.4.</w:t>
      </w:r>
      <w:r>
        <w:t>7</w:t>
      </w:r>
      <w:r w:rsidRPr="00616F0C">
        <w:tab/>
      </w:r>
      <w:r>
        <w:t>Meta Schema</w:t>
      </w:r>
      <w:r w:rsidRPr="00616F0C">
        <w:t xml:space="preserve"> Update</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15pt;height:158.25pt" o:ole="">
            <v:imagedata r:id="rId49" o:title=""/>
          </v:shape>
          <o:OLEObject Type="Embed" ProgID="Visio.Drawing.11" ShapeID="_x0000_i1042" DrawAspect="Content" ObjectID="_1780560075" r:id="rId50"/>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862" w:name="_Toc57209098"/>
      <w:bookmarkStart w:id="863" w:name="_Toc58588441"/>
      <w:bookmarkStart w:id="864" w:name="_Toc66114781"/>
      <w:bookmarkStart w:id="865" w:name="_Toc67686292"/>
      <w:bookmarkStart w:id="866" w:name="_Toc74994581"/>
      <w:bookmarkStart w:id="867" w:name="_Toc85467834"/>
      <w:bookmarkStart w:id="868" w:name="_Toc89182875"/>
      <w:bookmarkStart w:id="869" w:name="_Toc90651177"/>
      <w:bookmarkStart w:id="870" w:name="_Toc96933327"/>
      <w:bookmarkStart w:id="871" w:name="_Toc98507194"/>
      <w:bookmarkStart w:id="872" w:name="_Toc98507647"/>
      <w:bookmarkStart w:id="873" w:name="_Toc122098252"/>
      <w:bookmarkStart w:id="874" w:name="_Toc169755517"/>
      <w:r w:rsidRPr="00616F0C">
        <w:lastRenderedPageBreak/>
        <w:t>5.2.2.5</w:t>
      </w:r>
      <w:r w:rsidRPr="00616F0C">
        <w:tab/>
      </w:r>
      <w:r w:rsidRPr="005D0F74">
        <w:t>Delete</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834E3DD" w14:textId="77777777" w:rsidR="00E134FC" w:rsidRPr="00616F0C" w:rsidRDefault="00E134FC" w:rsidP="00E134FC">
      <w:pPr>
        <w:pStyle w:val="Heading5"/>
      </w:pPr>
      <w:bookmarkStart w:id="875" w:name="_Toc34227027"/>
      <w:bookmarkStart w:id="876" w:name="_Toc34749742"/>
      <w:bookmarkStart w:id="877" w:name="_Toc34750302"/>
      <w:bookmarkStart w:id="878" w:name="_Toc34750492"/>
      <w:bookmarkStart w:id="879" w:name="_Toc35940898"/>
      <w:bookmarkStart w:id="880" w:name="_Toc35937331"/>
      <w:bookmarkStart w:id="881" w:name="_Toc36463725"/>
      <w:bookmarkStart w:id="882" w:name="_Toc43131652"/>
      <w:bookmarkStart w:id="883" w:name="_Toc45032487"/>
      <w:bookmarkStart w:id="884" w:name="_Toc49782181"/>
      <w:bookmarkStart w:id="885" w:name="_Toc51873617"/>
      <w:bookmarkStart w:id="886" w:name="_Toc57209099"/>
      <w:bookmarkStart w:id="887" w:name="_Toc58588442"/>
      <w:bookmarkStart w:id="888" w:name="_Toc66114782"/>
      <w:bookmarkStart w:id="889" w:name="_Toc67686293"/>
      <w:bookmarkStart w:id="890" w:name="_Toc74994582"/>
      <w:bookmarkStart w:id="891" w:name="_Toc85467835"/>
      <w:bookmarkStart w:id="892" w:name="_Toc89182876"/>
      <w:bookmarkStart w:id="893" w:name="_Toc90651178"/>
      <w:bookmarkStart w:id="894" w:name="_Toc96933328"/>
      <w:bookmarkStart w:id="895" w:name="_Toc98507195"/>
      <w:bookmarkStart w:id="896" w:name="_Toc98507648"/>
      <w:bookmarkStart w:id="897" w:name="_Toc122098253"/>
      <w:bookmarkStart w:id="898" w:name="_Toc169755518"/>
      <w:r w:rsidRPr="00616F0C">
        <w:t>5.2.2.5.1</w:t>
      </w:r>
      <w:r w:rsidRPr="00616F0C">
        <w:tab/>
      </w:r>
      <w:r w:rsidRPr="005D0F74">
        <w:t>General</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8F79E3" w:rsidRDefault="00E134FC" w:rsidP="00E134FC">
      <w:pPr>
        <w:pStyle w:val="B1"/>
        <w:rPr>
          <w:lang w:val="en-US"/>
        </w:rPr>
      </w:pPr>
      <w:r w:rsidRPr="008F79E3">
        <w:rPr>
          <w:lang w:val="en-US"/>
        </w:rPr>
        <w:t>-</w:t>
      </w:r>
      <w:r w:rsidRPr="008F79E3">
        <w:rPr>
          <w:lang w:val="en-US"/>
        </w:rPr>
        <w:tab/>
        <w:t>Record Delete</w:t>
      </w:r>
    </w:p>
    <w:p w14:paraId="601B7760" w14:textId="77777777" w:rsidR="00E134FC" w:rsidRPr="008F79E3" w:rsidRDefault="00E134FC" w:rsidP="00E134FC">
      <w:pPr>
        <w:pStyle w:val="B1"/>
        <w:rPr>
          <w:lang w:val="en-US"/>
        </w:rPr>
      </w:pPr>
      <w:r w:rsidRPr="008F79E3">
        <w:rPr>
          <w:lang w:val="en-US"/>
        </w:rPr>
        <w:t>-</w:t>
      </w:r>
      <w:r w:rsidRPr="008F79E3">
        <w:rPr>
          <w:lang w:val="en-US"/>
        </w:rPr>
        <w:tab/>
        <w:t>Block Delete</w:t>
      </w:r>
    </w:p>
    <w:p w14:paraId="18BF75EB" w14:textId="77777777" w:rsidR="00E134FC" w:rsidRPr="008F79E3" w:rsidRDefault="00E134FC" w:rsidP="00E134FC">
      <w:pPr>
        <w:pStyle w:val="B1"/>
        <w:rPr>
          <w:lang w:val="en-US"/>
        </w:rPr>
      </w:pPr>
      <w:bookmarkStart w:id="899" w:name="_Toc34227028"/>
      <w:bookmarkStart w:id="900" w:name="_Toc34749743"/>
      <w:bookmarkStart w:id="901" w:name="_Toc34750303"/>
      <w:bookmarkStart w:id="902" w:name="_Toc34750493"/>
      <w:bookmarkStart w:id="903" w:name="_Toc35940899"/>
      <w:bookmarkStart w:id="904" w:name="_Toc35937332"/>
      <w:bookmarkStart w:id="905" w:name="_Toc36463726"/>
      <w:bookmarkStart w:id="906" w:name="_Toc43131653"/>
      <w:bookmarkStart w:id="907" w:name="_Toc45032488"/>
      <w:bookmarkStart w:id="908" w:name="_Toc49782182"/>
      <w:bookmarkStart w:id="909" w:name="_Toc51873618"/>
      <w:r w:rsidRPr="008F79E3">
        <w:rPr>
          <w:lang w:val="en-US"/>
        </w:rPr>
        <w:t>-</w:t>
      </w:r>
      <w:r w:rsidRPr="008F79E3">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910" w:name="_Toc57209100"/>
      <w:bookmarkStart w:id="911" w:name="_Toc58588443"/>
      <w:bookmarkStart w:id="912" w:name="_Toc66114783"/>
      <w:bookmarkStart w:id="913" w:name="_Toc67686294"/>
      <w:bookmarkStart w:id="914" w:name="_Toc74994583"/>
      <w:bookmarkStart w:id="915" w:name="_Toc85467836"/>
      <w:bookmarkStart w:id="916" w:name="_Toc89182877"/>
      <w:bookmarkStart w:id="917" w:name="_Toc90651179"/>
      <w:bookmarkStart w:id="918" w:name="_Toc96933329"/>
      <w:bookmarkStart w:id="919" w:name="_Toc98507196"/>
      <w:bookmarkStart w:id="920" w:name="_Toc98507649"/>
      <w:bookmarkStart w:id="921" w:name="_Toc122098254"/>
      <w:bookmarkStart w:id="922" w:name="_Toc169755519"/>
      <w:r w:rsidRPr="00616F0C">
        <w:t>5.2.2.5.2</w:t>
      </w:r>
      <w:r w:rsidRPr="00616F0C">
        <w:tab/>
        <w:t xml:space="preserve">Record </w:t>
      </w:r>
      <w:r w:rsidRPr="005D0F74">
        <w:t>Delete</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432.1pt;height:123pt" o:ole="">
            <v:imagedata r:id="rId51" o:title=""/>
          </v:shape>
          <o:OLEObject Type="Embed" ProgID="Visio.Drawing.11" ShapeID="_x0000_i1043" DrawAspect="Content" ObjectID="_1780560076" r:id="rId52"/>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923" w:name="_Toc34227029"/>
      <w:bookmarkStart w:id="924" w:name="_Toc34749744"/>
      <w:bookmarkStart w:id="925" w:name="_Toc34750304"/>
      <w:bookmarkStart w:id="926" w:name="_Toc34750494"/>
      <w:bookmarkStart w:id="927" w:name="_Toc35940900"/>
      <w:bookmarkStart w:id="928" w:name="_Toc35937333"/>
      <w:bookmarkStart w:id="929" w:name="_Toc36463727"/>
      <w:bookmarkStart w:id="930" w:name="_Toc43131654"/>
      <w:bookmarkStart w:id="931" w:name="_Toc45032489"/>
      <w:bookmarkStart w:id="932" w:name="_Toc49782183"/>
      <w:bookmarkStart w:id="933" w:name="_Toc51873619"/>
      <w:bookmarkStart w:id="934" w:name="_Toc57209101"/>
      <w:bookmarkStart w:id="935" w:name="_Toc58588444"/>
      <w:bookmarkStart w:id="936" w:name="_Toc66114784"/>
      <w:bookmarkStart w:id="937" w:name="_Toc67686295"/>
      <w:bookmarkStart w:id="938" w:name="_Toc74994584"/>
      <w:bookmarkStart w:id="939" w:name="_Toc85467837"/>
      <w:bookmarkStart w:id="940" w:name="_Toc89182878"/>
      <w:bookmarkStart w:id="941" w:name="_Toc90651180"/>
      <w:bookmarkStart w:id="942" w:name="_Toc96933330"/>
      <w:bookmarkStart w:id="943" w:name="_Toc98507197"/>
      <w:bookmarkStart w:id="944" w:name="_Toc98507650"/>
      <w:bookmarkStart w:id="945" w:name="_Toc122098255"/>
      <w:bookmarkStart w:id="946" w:name="_Toc169755520"/>
      <w:r w:rsidRPr="00616F0C">
        <w:t>5.2.2.5.3</w:t>
      </w:r>
      <w:r w:rsidRPr="00616F0C">
        <w:tab/>
        <w:t>Block Delete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432.1pt;height:123pt" o:ole="">
            <v:imagedata r:id="rId53" o:title=""/>
          </v:shape>
          <o:OLEObject Type="Embed" ProgID="Visio.Drawing.11" ShapeID="_x0000_i1044" DrawAspect="Content" ObjectID="_1780560077" r:id="rId54"/>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947" w:name="_Toc57209102"/>
      <w:bookmarkStart w:id="948" w:name="_Toc58588445"/>
      <w:bookmarkStart w:id="949" w:name="_Toc66114785"/>
      <w:bookmarkStart w:id="950" w:name="_Toc67686296"/>
      <w:bookmarkStart w:id="951" w:name="_Toc74994585"/>
      <w:bookmarkStart w:id="952" w:name="_Toc85467838"/>
      <w:bookmarkStart w:id="953" w:name="_Toc89182879"/>
      <w:bookmarkStart w:id="954" w:name="_Toc90651181"/>
      <w:bookmarkStart w:id="955" w:name="_Toc96933331"/>
      <w:bookmarkStart w:id="956" w:name="_Toc98507198"/>
      <w:bookmarkStart w:id="957" w:name="_Toc98507651"/>
      <w:bookmarkStart w:id="958" w:name="_Toc122098256"/>
      <w:bookmarkStart w:id="959" w:name="_Toc169755521"/>
      <w:bookmarkStart w:id="960" w:name="_Toc34227030"/>
      <w:bookmarkStart w:id="961" w:name="_Toc34749745"/>
      <w:bookmarkStart w:id="962" w:name="_Toc34750305"/>
      <w:bookmarkStart w:id="963" w:name="_Toc34750495"/>
      <w:bookmarkStart w:id="964" w:name="_Toc35940901"/>
      <w:bookmarkStart w:id="965" w:name="_Toc35937334"/>
      <w:bookmarkStart w:id="966" w:name="_Toc36463728"/>
      <w:bookmarkStart w:id="967" w:name="_Toc43131655"/>
      <w:bookmarkStart w:id="968" w:name="_Toc45032490"/>
      <w:bookmarkStart w:id="969" w:name="_Toc49782184"/>
      <w:bookmarkStart w:id="970" w:name="_Toc51873620"/>
      <w:r w:rsidRPr="00616F0C">
        <w:t>5.2.2.5.</w:t>
      </w:r>
      <w:r>
        <w:t>4</w:t>
      </w:r>
      <w:r w:rsidRPr="00616F0C">
        <w:tab/>
      </w:r>
      <w:r>
        <w:t>Meta Schema</w:t>
      </w:r>
      <w:r w:rsidRPr="00616F0C">
        <w:t xml:space="preserve"> Delete</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15pt;height:158.25pt" o:ole="">
            <v:imagedata r:id="rId55" o:title=""/>
          </v:shape>
          <o:OLEObject Type="Embed" ProgID="Visio.Drawing.11" ShapeID="_x0000_i1045" DrawAspect="Content" ObjectID="_1780560078" r:id="rId56"/>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971" w:name="_Toc85467839"/>
      <w:bookmarkStart w:id="972" w:name="_Toc89182880"/>
      <w:bookmarkStart w:id="973" w:name="_Toc90651182"/>
      <w:bookmarkStart w:id="974" w:name="_Toc96933332"/>
      <w:bookmarkStart w:id="975" w:name="_Toc98507199"/>
      <w:bookmarkStart w:id="976" w:name="_Toc98507652"/>
      <w:bookmarkStart w:id="977" w:name="_Toc122098257"/>
      <w:bookmarkStart w:id="978" w:name="_Toc169755522"/>
      <w:bookmarkStart w:id="979" w:name="_Toc57209103"/>
      <w:bookmarkStart w:id="980" w:name="_Toc58588446"/>
      <w:bookmarkStart w:id="981" w:name="_Toc66114786"/>
      <w:bookmarkStart w:id="982" w:name="_Toc67686297"/>
      <w:bookmarkStart w:id="983" w:name="_Toc74994586"/>
      <w:r w:rsidRPr="00616F0C">
        <w:t>5.2.2.5.</w:t>
      </w:r>
      <w:r>
        <w:t>5</w:t>
      </w:r>
      <w:r w:rsidRPr="00616F0C">
        <w:tab/>
      </w:r>
      <w:r>
        <w:t xml:space="preserve">Bulk </w:t>
      </w:r>
      <w:r w:rsidRPr="00616F0C">
        <w:t>Record</w:t>
      </w:r>
      <w:r>
        <w:t>s</w:t>
      </w:r>
      <w:r w:rsidRPr="00616F0C">
        <w:t xml:space="preserve"> Delete</w:t>
      </w:r>
      <w:bookmarkEnd w:id="971"/>
      <w:bookmarkEnd w:id="972"/>
      <w:bookmarkEnd w:id="973"/>
      <w:bookmarkEnd w:id="974"/>
      <w:bookmarkEnd w:id="975"/>
      <w:bookmarkEnd w:id="976"/>
      <w:bookmarkEnd w:id="977"/>
      <w:bookmarkEnd w:id="978"/>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2.5pt;height:123.05pt" o:ole="">
            <v:imagedata r:id="rId57" o:title=""/>
          </v:shape>
          <o:OLEObject Type="Embed" ProgID="Visio.Drawing.11" ShapeID="_x0000_i1046" DrawAspect="Content" ObjectID="_1780560079" r:id="rId58"/>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984" w:name="_Toc96933333"/>
      <w:bookmarkStart w:id="985" w:name="_Toc98507200"/>
      <w:bookmarkStart w:id="986" w:name="_Toc98507653"/>
      <w:bookmarkStart w:id="987" w:name="_Toc122098258"/>
      <w:bookmarkStart w:id="988" w:name="_Toc169755523"/>
      <w:bookmarkEnd w:id="960"/>
      <w:bookmarkEnd w:id="961"/>
      <w:bookmarkEnd w:id="962"/>
      <w:bookmarkEnd w:id="963"/>
      <w:bookmarkEnd w:id="964"/>
      <w:bookmarkEnd w:id="965"/>
      <w:bookmarkEnd w:id="966"/>
      <w:bookmarkEnd w:id="967"/>
      <w:bookmarkEnd w:id="968"/>
      <w:bookmarkEnd w:id="969"/>
      <w:bookmarkEnd w:id="970"/>
      <w:bookmarkEnd w:id="979"/>
      <w:bookmarkEnd w:id="980"/>
      <w:bookmarkEnd w:id="981"/>
      <w:bookmarkEnd w:id="982"/>
      <w:bookmarkEnd w:id="983"/>
      <w:r>
        <w:t>5.2.2.6</w:t>
      </w:r>
      <w:r>
        <w:tab/>
      </w:r>
      <w:r w:rsidRPr="00616F0C">
        <w:t>Notify</w:t>
      </w:r>
      <w:bookmarkEnd w:id="984"/>
      <w:bookmarkEnd w:id="985"/>
      <w:bookmarkEnd w:id="986"/>
      <w:bookmarkEnd w:id="987"/>
      <w:bookmarkEnd w:id="988"/>
    </w:p>
    <w:p w14:paraId="57A11712" w14:textId="77777777" w:rsidR="00E134FC" w:rsidRPr="00616F0C" w:rsidRDefault="00E134FC" w:rsidP="00E134FC">
      <w:pPr>
        <w:pStyle w:val="Heading5"/>
      </w:pPr>
      <w:bookmarkStart w:id="989" w:name="_Toc34227031"/>
      <w:bookmarkStart w:id="990" w:name="_Toc34749746"/>
      <w:bookmarkStart w:id="991" w:name="_Toc34750306"/>
      <w:bookmarkStart w:id="992" w:name="_Toc34750496"/>
      <w:bookmarkStart w:id="993" w:name="_Toc35940902"/>
      <w:bookmarkStart w:id="994" w:name="_Toc35937335"/>
      <w:bookmarkStart w:id="995" w:name="_Toc36463729"/>
      <w:bookmarkStart w:id="996" w:name="_Toc43131656"/>
      <w:bookmarkStart w:id="997" w:name="_Toc45032491"/>
      <w:bookmarkStart w:id="998" w:name="_Toc49782185"/>
      <w:bookmarkStart w:id="999" w:name="_Toc51873621"/>
      <w:bookmarkStart w:id="1000" w:name="_Toc57209104"/>
      <w:bookmarkStart w:id="1001" w:name="_Toc58588447"/>
      <w:bookmarkStart w:id="1002" w:name="_Toc66114787"/>
      <w:bookmarkStart w:id="1003" w:name="_Toc67686298"/>
      <w:bookmarkStart w:id="1004" w:name="_Toc74994587"/>
      <w:bookmarkStart w:id="1005" w:name="_Toc85467841"/>
      <w:bookmarkStart w:id="1006" w:name="_Toc89182882"/>
      <w:bookmarkStart w:id="1007" w:name="_Toc90651184"/>
      <w:bookmarkStart w:id="1008" w:name="_Toc96933334"/>
      <w:bookmarkStart w:id="1009" w:name="_Toc98507201"/>
      <w:bookmarkStart w:id="1010" w:name="_Toc98507654"/>
      <w:bookmarkStart w:id="1011" w:name="_Toc122098259"/>
      <w:bookmarkStart w:id="1012" w:name="_Toc169755524"/>
      <w:r w:rsidRPr="00616F0C">
        <w:t>5.2.2.6.1</w:t>
      </w:r>
      <w:r w:rsidRPr="00616F0C">
        <w:tab/>
        <w:t>General</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013" w:name="_Toc34227032"/>
      <w:bookmarkStart w:id="1014" w:name="_Toc34749747"/>
      <w:bookmarkStart w:id="1015" w:name="_Toc34750307"/>
      <w:bookmarkStart w:id="1016" w:name="_Toc34750497"/>
      <w:bookmarkStart w:id="1017" w:name="_Toc35940903"/>
      <w:bookmarkStart w:id="1018" w:name="_Toc35937336"/>
      <w:bookmarkStart w:id="1019" w:name="_Toc36463730"/>
      <w:bookmarkStart w:id="1020" w:name="_Toc43131657"/>
      <w:bookmarkStart w:id="1021" w:name="_Toc45032492"/>
      <w:bookmarkStart w:id="1022" w:name="_Toc49782186"/>
      <w:bookmarkStart w:id="1023" w:name="_Toc51873622"/>
      <w:bookmarkStart w:id="1024" w:name="_Toc57209105"/>
      <w:bookmarkStart w:id="1025" w:name="_Toc58588448"/>
      <w:bookmarkStart w:id="1026" w:name="_Toc66114788"/>
      <w:bookmarkStart w:id="1027" w:name="_Toc67686299"/>
      <w:bookmarkStart w:id="1028" w:name="_Toc74994588"/>
      <w:bookmarkStart w:id="1029" w:name="_Toc85467842"/>
      <w:bookmarkStart w:id="1030" w:name="_Toc89182883"/>
      <w:bookmarkStart w:id="1031" w:name="_Toc90651185"/>
      <w:bookmarkStart w:id="1032" w:name="_Toc96933335"/>
      <w:bookmarkStart w:id="1033" w:name="_Toc98507202"/>
      <w:bookmarkStart w:id="1034" w:name="_Toc98507655"/>
      <w:bookmarkStart w:id="1035" w:name="_Toc122098260"/>
      <w:bookmarkStart w:id="1036" w:name="_Toc169755525"/>
      <w:r w:rsidRPr="00616F0C">
        <w:t>5.2.2.6.2</w:t>
      </w:r>
      <w:r w:rsidRPr="00616F0C">
        <w:tab/>
        <w:t>Record Expiry Notify</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pt" o:ole="">
            <v:imagedata r:id="rId59" o:title=""/>
          </v:shape>
          <o:OLEObject Type="Embed" ProgID="Visio.Drawing.15" ShapeID="_x0000_i1047" DrawAspect="Content" ObjectID="_1780560080" r:id="rId60"/>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037" w:name="_Toc43131658"/>
      <w:bookmarkStart w:id="1038" w:name="_Toc45032493"/>
      <w:bookmarkStart w:id="1039" w:name="_Toc49782187"/>
      <w:bookmarkStart w:id="1040" w:name="_Toc51873623"/>
      <w:bookmarkStart w:id="1041" w:name="_Toc57209106"/>
      <w:bookmarkStart w:id="1042" w:name="_Toc58588449"/>
      <w:bookmarkStart w:id="1043" w:name="_Toc66114789"/>
      <w:bookmarkStart w:id="1044" w:name="_Toc67686300"/>
      <w:bookmarkStart w:id="1045" w:name="_Toc74994589"/>
      <w:bookmarkStart w:id="1046" w:name="_Toc85467843"/>
      <w:bookmarkStart w:id="1047" w:name="_Toc89182884"/>
      <w:bookmarkStart w:id="1048" w:name="_Toc90651186"/>
      <w:bookmarkStart w:id="1049" w:name="_Toc96933336"/>
      <w:bookmarkStart w:id="1050" w:name="_Toc98507203"/>
      <w:bookmarkStart w:id="1051" w:name="_Toc98507656"/>
      <w:bookmarkStart w:id="1052" w:name="_Toc122098261"/>
      <w:bookmarkStart w:id="1053" w:name="_Toc169755526"/>
      <w:r>
        <w:t>5.2.2.6.3</w:t>
      </w:r>
      <w:r w:rsidRPr="00616F0C">
        <w:tab/>
        <w:t>Notif</w:t>
      </w:r>
      <w:r>
        <w:t>ication due to Data Change</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pt" o:ole="">
            <v:imagedata r:id="rId61" o:title=""/>
          </v:shape>
          <o:OLEObject Type="Embed" ProgID="Visio.Drawing.15" ShapeID="_x0000_i1048" DrawAspect="Content" ObjectID="_1780560081" r:id="rId62"/>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054" w:name="_Toc89182885"/>
      <w:bookmarkStart w:id="1055" w:name="_Toc90651187"/>
      <w:bookmarkStart w:id="1056" w:name="_Toc96933337"/>
      <w:bookmarkStart w:id="1057" w:name="_Toc98507204"/>
      <w:bookmarkStart w:id="1058" w:name="_Toc98507657"/>
      <w:bookmarkStart w:id="1059" w:name="_Toc122098262"/>
      <w:bookmarkStart w:id="1060" w:name="_Toc169755527"/>
      <w:bookmarkStart w:id="1061" w:name="_Toc43131659"/>
      <w:bookmarkStart w:id="1062" w:name="_Toc45032494"/>
      <w:bookmarkStart w:id="1063" w:name="_Toc49782188"/>
      <w:bookmarkStart w:id="1064" w:name="_Toc51873624"/>
      <w:bookmarkStart w:id="1065" w:name="_Toc57209107"/>
      <w:bookmarkStart w:id="1066" w:name="_Toc58588450"/>
      <w:bookmarkStart w:id="1067" w:name="_Toc66114790"/>
      <w:bookmarkStart w:id="1068" w:name="_Toc67686301"/>
      <w:bookmarkStart w:id="1069" w:name="_Toc74994590"/>
      <w:bookmarkStart w:id="1070" w:name="_Toc85467844"/>
      <w:r>
        <w:t>5.2.2.6.4</w:t>
      </w:r>
      <w:r w:rsidRPr="00616F0C">
        <w:tab/>
      </w:r>
      <w:r>
        <w:t>Subscription Expiry</w:t>
      </w:r>
      <w:r w:rsidRPr="00B06F7A">
        <w:t xml:space="preserve"> Notification</w:t>
      </w:r>
      <w:bookmarkEnd w:id="1054"/>
      <w:bookmarkEnd w:id="1055"/>
      <w:bookmarkEnd w:id="1056"/>
      <w:bookmarkEnd w:id="1057"/>
      <w:bookmarkEnd w:id="1058"/>
      <w:bookmarkEnd w:id="1059"/>
      <w:bookmarkEnd w:id="1060"/>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7pt;height:93pt" o:ole="">
            <v:imagedata r:id="rId63" o:title=""/>
          </v:shape>
          <o:OLEObject Type="Embed" ProgID="Visio.Drawing.15" ShapeID="_x0000_i1049" DrawAspect="Content" ObjectID="_1780560082" r:id="rId64"/>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071" w:name="_Toc89182886"/>
      <w:bookmarkStart w:id="1072" w:name="_Toc90651188"/>
      <w:bookmarkStart w:id="1073" w:name="_Toc96933338"/>
      <w:bookmarkStart w:id="1074" w:name="_Toc98507205"/>
      <w:bookmarkStart w:id="1075" w:name="_Toc98507658"/>
      <w:bookmarkStart w:id="1076" w:name="_Toc122098263"/>
      <w:bookmarkStart w:id="1077" w:name="_Toc169755528"/>
      <w:r>
        <w:t>5.2.2.7</w:t>
      </w:r>
      <w:r w:rsidRPr="00B3056F">
        <w:tab/>
        <w:t>Subscribe</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15B53710" w14:textId="77777777" w:rsidR="00E134FC" w:rsidRPr="00B3056F" w:rsidRDefault="00E134FC" w:rsidP="00E134FC">
      <w:pPr>
        <w:pStyle w:val="Heading5"/>
      </w:pPr>
      <w:bookmarkStart w:id="1078" w:name="_Toc11338363"/>
      <w:bookmarkStart w:id="1079" w:name="_Toc27584968"/>
      <w:bookmarkStart w:id="1080" w:name="_Toc36456911"/>
      <w:bookmarkStart w:id="1081" w:name="_Toc43131660"/>
      <w:bookmarkStart w:id="1082" w:name="_Toc45032495"/>
      <w:bookmarkStart w:id="1083" w:name="_Toc49782189"/>
      <w:bookmarkStart w:id="1084" w:name="_Toc51873625"/>
      <w:bookmarkStart w:id="1085" w:name="_Toc57209108"/>
      <w:bookmarkStart w:id="1086" w:name="_Toc58588451"/>
      <w:bookmarkStart w:id="1087" w:name="_Toc66114791"/>
      <w:bookmarkStart w:id="1088" w:name="_Toc67686302"/>
      <w:bookmarkStart w:id="1089" w:name="_Toc74994591"/>
      <w:bookmarkStart w:id="1090" w:name="_Toc85467845"/>
      <w:bookmarkStart w:id="1091" w:name="_Toc89182887"/>
      <w:bookmarkStart w:id="1092" w:name="_Toc90651189"/>
      <w:bookmarkStart w:id="1093" w:name="_Toc96933339"/>
      <w:bookmarkStart w:id="1094" w:name="_Toc98507206"/>
      <w:bookmarkStart w:id="1095" w:name="_Toc98507659"/>
      <w:bookmarkStart w:id="1096" w:name="_Toc122098264"/>
      <w:bookmarkStart w:id="1097" w:name="_Toc169755529"/>
      <w:r>
        <w:t>5.2.2.7</w:t>
      </w:r>
      <w:r w:rsidRPr="00B3056F">
        <w:t>.1</w:t>
      </w:r>
      <w:r w:rsidRPr="00B3056F">
        <w:tab/>
        <w:t>General</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098" w:name="_Toc11338364"/>
      <w:bookmarkStart w:id="1099" w:name="_Toc27584969"/>
      <w:bookmarkStart w:id="1100" w:name="_Toc36456912"/>
      <w:bookmarkStart w:id="1101" w:name="_Toc43131661"/>
      <w:bookmarkStart w:id="1102" w:name="_Toc45032496"/>
      <w:bookmarkStart w:id="1103" w:name="_Toc49782190"/>
      <w:bookmarkStart w:id="1104" w:name="_Toc51873626"/>
      <w:bookmarkStart w:id="1105" w:name="_Toc57209109"/>
      <w:bookmarkStart w:id="1106" w:name="_Toc58588452"/>
      <w:bookmarkStart w:id="1107" w:name="_Toc66114792"/>
      <w:bookmarkStart w:id="1108" w:name="_Toc67686303"/>
      <w:bookmarkStart w:id="1109" w:name="_Toc74994592"/>
      <w:bookmarkStart w:id="1110" w:name="_Toc85467846"/>
      <w:bookmarkStart w:id="1111" w:name="_Toc89182888"/>
      <w:bookmarkStart w:id="1112" w:name="_Toc90651190"/>
      <w:bookmarkStart w:id="1113" w:name="_Toc96933340"/>
      <w:bookmarkStart w:id="1114" w:name="_Toc98507207"/>
      <w:bookmarkStart w:id="1115" w:name="_Toc98507660"/>
      <w:bookmarkStart w:id="1116" w:name="_Toc122098265"/>
      <w:bookmarkStart w:id="1117" w:name="_Toc169755530"/>
      <w:r>
        <w:t>5.2.2.7</w:t>
      </w:r>
      <w:r w:rsidRPr="00B3056F">
        <w:t>.2</w:t>
      </w:r>
      <w:r w:rsidRPr="00B3056F">
        <w:tab/>
        <w:t>Subscription to notifications of data change</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431.95pt;height:2in" o:ole="">
            <v:imagedata r:id="rId65" o:title=""/>
          </v:shape>
          <o:OLEObject Type="Embed" ProgID="Visio.Drawing.11" ShapeID="_x0000_i1050" DrawAspect="Content" ObjectID="_1780560083" r:id="rId66"/>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118" w:name="_Toc57209110"/>
      <w:bookmarkStart w:id="1119" w:name="_Toc58588453"/>
      <w:bookmarkStart w:id="1120" w:name="_Toc66114793"/>
      <w:bookmarkStart w:id="1121" w:name="_Toc67686304"/>
      <w:bookmarkStart w:id="1122" w:name="_Toc74994593"/>
      <w:bookmarkStart w:id="1123" w:name="_Toc85467847"/>
      <w:bookmarkStart w:id="1124" w:name="_Toc89182889"/>
      <w:bookmarkStart w:id="1125" w:name="_Toc90651191"/>
      <w:bookmarkStart w:id="1126" w:name="_Toc96933341"/>
      <w:bookmarkStart w:id="1127" w:name="_Toc98507208"/>
      <w:bookmarkStart w:id="1128" w:name="_Toc98507661"/>
      <w:bookmarkStart w:id="1129" w:name="_Toc122098266"/>
      <w:bookmarkStart w:id="1130" w:name="_Toc169755531"/>
      <w:r>
        <w:t>5.2.2.8</w:t>
      </w:r>
      <w:r w:rsidRPr="00B3056F">
        <w:tab/>
      </w:r>
      <w:r>
        <w:t>Uns</w:t>
      </w:r>
      <w:r w:rsidRPr="00B3056F">
        <w:t>ubscribe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721989" w14:textId="77777777" w:rsidR="00E134FC" w:rsidRPr="00B3056F" w:rsidRDefault="00E134FC" w:rsidP="00E134FC">
      <w:pPr>
        <w:pStyle w:val="Heading5"/>
      </w:pPr>
      <w:bookmarkStart w:id="1131" w:name="_Toc57209111"/>
      <w:bookmarkStart w:id="1132" w:name="_Toc58588454"/>
      <w:bookmarkStart w:id="1133" w:name="_Toc66114794"/>
      <w:bookmarkStart w:id="1134" w:name="_Toc67686305"/>
      <w:bookmarkStart w:id="1135" w:name="_Toc74994594"/>
      <w:bookmarkStart w:id="1136" w:name="_Toc85467848"/>
      <w:bookmarkStart w:id="1137" w:name="_Toc89182890"/>
      <w:bookmarkStart w:id="1138" w:name="_Toc90651192"/>
      <w:bookmarkStart w:id="1139" w:name="_Toc96933342"/>
      <w:bookmarkStart w:id="1140" w:name="_Toc98507209"/>
      <w:bookmarkStart w:id="1141" w:name="_Toc98507662"/>
      <w:bookmarkStart w:id="1142" w:name="_Toc122098267"/>
      <w:bookmarkStart w:id="1143" w:name="_Toc169755532"/>
      <w:r>
        <w:t>5.2.2.8</w:t>
      </w:r>
      <w:r w:rsidRPr="00B3056F">
        <w:t>.1</w:t>
      </w:r>
      <w:r w:rsidRPr="00B3056F">
        <w:tab/>
        <w:t>General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144" w:name="_Toc57209112"/>
      <w:bookmarkStart w:id="1145" w:name="_Toc58588455"/>
      <w:bookmarkStart w:id="1146" w:name="_Toc66114795"/>
      <w:bookmarkStart w:id="1147" w:name="_Toc67686306"/>
      <w:bookmarkStart w:id="1148" w:name="_Toc74994595"/>
      <w:bookmarkStart w:id="1149" w:name="_Toc85467849"/>
      <w:bookmarkStart w:id="1150" w:name="_Toc89182891"/>
      <w:bookmarkStart w:id="1151" w:name="_Toc90651193"/>
      <w:bookmarkStart w:id="1152" w:name="_Toc96933343"/>
      <w:bookmarkStart w:id="1153" w:name="_Toc98507210"/>
      <w:bookmarkStart w:id="1154" w:name="_Toc98507663"/>
      <w:bookmarkStart w:id="1155" w:name="_Toc122098268"/>
      <w:bookmarkStart w:id="1156" w:name="_Toc169755533"/>
      <w:r>
        <w:lastRenderedPageBreak/>
        <w:t>5.2.2.8</w:t>
      </w:r>
      <w:r w:rsidRPr="00B3056F">
        <w:t>.2</w:t>
      </w:r>
      <w:r w:rsidRPr="00B3056F">
        <w:tab/>
      </w:r>
      <w:r>
        <w:t>Uns</w:t>
      </w:r>
      <w:r w:rsidRPr="00B3056F">
        <w:t>ubscription to notifications of data change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431.95pt;height:144.05pt" o:ole="">
            <v:imagedata r:id="rId67" o:title=""/>
          </v:shape>
          <o:OLEObject Type="Embed" ProgID="Visio.Drawing.11" ShapeID="_x0000_i1051" DrawAspect="Content" ObjectID="_1780560084" r:id="rId68"/>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157" w:name="_Toc66114796"/>
      <w:bookmarkStart w:id="1158" w:name="_Toc67686307"/>
      <w:bookmarkStart w:id="1159" w:name="_Toc74994596"/>
      <w:bookmarkStart w:id="1160" w:name="_Toc85467850"/>
      <w:bookmarkStart w:id="1161" w:name="_Toc89181509"/>
      <w:bookmarkStart w:id="1162" w:name="_Toc89182892"/>
      <w:bookmarkStart w:id="1163" w:name="_Toc90651194"/>
      <w:bookmarkStart w:id="1164" w:name="_Toc96933344"/>
      <w:bookmarkStart w:id="1165" w:name="_Toc98507211"/>
      <w:bookmarkStart w:id="1166" w:name="_Toc98507664"/>
      <w:bookmarkStart w:id="1167" w:name="_Toc122098269"/>
      <w:bookmarkStart w:id="1168" w:name="_Toc169755534"/>
      <w:r w:rsidRPr="00616F0C">
        <w:t>5.</w:t>
      </w:r>
      <w:r>
        <w:t>3</w:t>
      </w:r>
      <w:r w:rsidRPr="00616F0C">
        <w:tab/>
        <w:t>Nudsf_</w:t>
      </w:r>
      <w:r>
        <w:t>Timer</w:t>
      </w:r>
      <w:r w:rsidRPr="00616F0C">
        <w:t xml:space="preserve"> Service</w:t>
      </w:r>
      <w:bookmarkEnd w:id="1157"/>
      <w:bookmarkEnd w:id="1158"/>
      <w:bookmarkEnd w:id="1159"/>
      <w:bookmarkEnd w:id="1160"/>
      <w:bookmarkEnd w:id="1161"/>
      <w:bookmarkEnd w:id="1162"/>
      <w:bookmarkEnd w:id="1163"/>
      <w:bookmarkEnd w:id="1164"/>
      <w:bookmarkEnd w:id="1165"/>
      <w:bookmarkEnd w:id="1166"/>
      <w:bookmarkEnd w:id="1167"/>
      <w:bookmarkEnd w:id="1168"/>
    </w:p>
    <w:p w14:paraId="6DD0F707" w14:textId="77777777" w:rsidR="00E134FC" w:rsidRPr="00616F0C" w:rsidRDefault="00E134FC" w:rsidP="00E134FC">
      <w:pPr>
        <w:pStyle w:val="Heading3"/>
      </w:pPr>
      <w:bookmarkStart w:id="1169" w:name="_Toc66114797"/>
      <w:bookmarkStart w:id="1170" w:name="_Toc67686308"/>
      <w:bookmarkStart w:id="1171" w:name="_Toc74994597"/>
      <w:bookmarkStart w:id="1172" w:name="_Toc85467851"/>
      <w:bookmarkStart w:id="1173" w:name="_Toc89181510"/>
      <w:bookmarkStart w:id="1174" w:name="_Toc89182893"/>
      <w:bookmarkStart w:id="1175" w:name="_Toc90651195"/>
      <w:bookmarkStart w:id="1176" w:name="_Toc96933345"/>
      <w:bookmarkStart w:id="1177" w:name="_Toc98507212"/>
      <w:bookmarkStart w:id="1178" w:name="_Toc98507665"/>
      <w:bookmarkStart w:id="1179" w:name="_Toc122098270"/>
      <w:bookmarkStart w:id="1180" w:name="_Toc169755535"/>
      <w:r w:rsidRPr="00616F0C">
        <w:t>5.</w:t>
      </w:r>
      <w:r>
        <w:t>3</w:t>
      </w:r>
      <w:r w:rsidRPr="00616F0C">
        <w:t>.1</w:t>
      </w:r>
      <w:r w:rsidRPr="00616F0C">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181" w:name="_Toc66114798"/>
      <w:bookmarkStart w:id="1182" w:name="_Toc67686309"/>
      <w:bookmarkStart w:id="1183" w:name="_Toc74994598"/>
      <w:bookmarkStart w:id="1184" w:name="_Toc85467852"/>
      <w:bookmarkStart w:id="1185" w:name="_Toc89181511"/>
      <w:bookmarkStart w:id="1186" w:name="_Toc89182894"/>
      <w:bookmarkStart w:id="1187" w:name="_Toc90651196"/>
      <w:bookmarkStart w:id="1188" w:name="_Toc96933346"/>
      <w:bookmarkStart w:id="1189" w:name="_Toc98507213"/>
      <w:bookmarkStart w:id="1190" w:name="_Toc98507666"/>
      <w:bookmarkStart w:id="1191" w:name="_Toc122098271"/>
      <w:bookmarkStart w:id="1192" w:name="_Toc169755536"/>
      <w:r w:rsidRPr="00616F0C">
        <w:t>5.</w:t>
      </w:r>
      <w:r>
        <w:t>3</w:t>
      </w:r>
      <w:r w:rsidRPr="00616F0C">
        <w:t>.2</w:t>
      </w:r>
      <w:r w:rsidRPr="00616F0C">
        <w:tab/>
        <w:t>Service Operations</w:t>
      </w:r>
      <w:bookmarkEnd w:id="1181"/>
      <w:bookmarkEnd w:id="1182"/>
      <w:bookmarkEnd w:id="1183"/>
      <w:bookmarkEnd w:id="1184"/>
      <w:bookmarkEnd w:id="1185"/>
      <w:bookmarkEnd w:id="1186"/>
      <w:bookmarkEnd w:id="1187"/>
      <w:bookmarkEnd w:id="1188"/>
      <w:bookmarkEnd w:id="1189"/>
      <w:bookmarkEnd w:id="1190"/>
      <w:bookmarkEnd w:id="1191"/>
      <w:bookmarkEnd w:id="1192"/>
    </w:p>
    <w:p w14:paraId="5DD0D071" w14:textId="77777777" w:rsidR="00E134FC" w:rsidRPr="00616F0C" w:rsidRDefault="00E134FC" w:rsidP="00E134FC">
      <w:pPr>
        <w:pStyle w:val="Heading4"/>
      </w:pPr>
      <w:bookmarkStart w:id="1193" w:name="_Toc66114799"/>
      <w:bookmarkStart w:id="1194" w:name="_Toc67686310"/>
      <w:bookmarkStart w:id="1195" w:name="_Toc74994599"/>
      <w:bookmarkStart w:id="1196" w:name="_Toc85467853"/>
      <w:bookmarkStart w:id="1197" w:name="_Toc89182895"/>
      <w:bookmarkStart w:id="1198" w:name="_Toc90651197"/>
      <w:bookmarkStart w:id="1199" w:name="_Toc96933347"/>
      <w:bookmarkStart w:id="1200" w:name="_Toc98507214"/>
      <w:bookmarkStart w:id="1201" w:name="_Toc98507667"/>
      <w:bookmarkStart w:id="1202" w:name="_Toc122098272"/>
      <w:bookmarkStart w:id="1203" w:name="_Toc169755537"/>
      <w:r w:rsidRPr="00616F0C">
        <w:t>5.</w:t>
      </w:r>
      <w:r>
        <w:t>3</w:t>
      </w:r>
      <w:r w:rsidRPr="00616F0C">
        <w:t>.2.1</w:t>
      </w:r>
      <w:r w:rsidRPr="00616F0C">
        <w:tab/>
        <w:t>Introduction</w:t>
      </w:r>
      <w:bookmarkEnd w:id="1193"/>
      <w:bookmarkEnd w:id="1194"/>
      <w:bookmarkEnd w:id="1195"/>
      <w:bookmarkEnd w:id="1196"/>
      <w:bookmarkEnd w:id="1197"/>
      <w:bookmarkEnd w:id="1198"/>
      <w:bookmarkEnd w:id="1199"/>
      <w:bookmarkEnd w:id="1200"/>
      <w:bookmarkEnd w:id="1201"/>
      <w:bookmarkEnd w:id="1202"/>
      <w:bookmarkEnd w:id="1203"/>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204" w:name="_Toc66114800"/>
      <w:bookmarkStart w:id="1205" w:name="_Toc67686311"/>
      <w:bookmarkStart w:id="1206" w:name="_Toc74994600"/>
      <w:bookmarkStart w:id="1207" w:name="_Toc85467854"/>
      <w:bookmarkStart w:id="1208" w:name="_Toc89182896"/>
      <w:bookmarkStart w:id="1209" w:name="_Toc90651198"/>
      <w:bookmarkStart w:id="1210" w:name="_Toc96933348"/>
      <w:bookmarkStart w:id="1211" w:name="_Toc98507215"/>
      <w:bookmarkStart w:id="1212" w:name="_Toc98507668"/>
      <w:bookmarkStart w:id="1213" w:name="_Toc122098273"/>
      <w:bookmarkStart w:id="1214" w:name="_Toc169755538"/>
      <w:r w:rsidRPr="00616F0C">
        <w:t>5.</w:t>
      </w:r>
      <w:r>
        <w:t>3</w:t>
      </w:r>
      <w:r w:rsidRPr="00616F0C">
        <w:t>.2.2</w:t>
      </w:r>
      <w:r w:rsidRPr="00616F0C">
        <w:tab/>
      </w:r>
      <w:r>
        <w:t>Start</w:t>
      </w:r>
      <w:bookmarkEnd w:id="1204"/>
      <w:bookmarkEnd w:id="1205"/>
      <w:bookmarkEnd w:id="1206"/>
      <w:bookmarkEnd w:id="1207"/>
      <w:bookmarkEnd w:id="1208"/>
      <w:bookmarkEnd w:id="1209"/>
      <w:bookmarkEnd w:id="1210"/>
      <w:bookmarkEnd w:id="1211"/>
      <w:bookmarkEnd w:id="1212"/>
      <w:bookmarkEnd w:id="1213"/>
      <w:bookmarkEnd w:id="1214"/>
    </w:p>
    <w:p w14:paraId="59A13F32" w14:textId="77777777" w:rsidR="00E134FC" w:rsidRPr="00616F0C" w:rsidRDefault="00E134FC" w:rsidP="00E134FC">
      <w:pPr>
        <w:pStyle w:val="Heading5"/>
      </w:pPr>
      <w:bookmarkStart w:id="1215" w:name="_Toc66114801"/>
      <w:bookmarkStart w:id="1216" w:name="_Toc67686312"/>
      <w:bookmarkStart w:id="1217" w:name="_Toc74994601"/>
      <w:bookmarkStart w:id="1218" w:name="_Toc85467855"/>
      <w:bookmarkStart w:id="1219" w:name="_Toc89182897"/>
      <w:bookmarkStart w:id="1220" w:name="_Toc90651199"/>
      <w:bookmarkStart w:id="1221" w:name="_Toc96933349"/>
      <w:bookmarkStart w:id="1222" w:name="_Toc98507216"/>
      <w:bookmarkStart w:id="1223" w:name="_Toc98507669"/>
      <w:bookmarkStart w:id="1224" w:name="_Toc122098274"/>
      <w:bookmarkStart w:id="1225" w:name="_Toc169755539"/>
      <w:r w:rsidRPr="00616F0C">
        <w:t>5.</w:t>
      </w:r>
      <w:r>
        <w:t>3</w:t>
      </w:r>
      <w:r w:rsidRPr="00616F0C">
        <w:t>.2.2.1</w:t>
      </w:r>
      <w:r w:rsidRPr="00616F0C">
        <w:tab/>
        <w:t>General</w:t>
      </w:r>
      <w:bookmarkEnd w:id="1215"/>
      <w:bookmarkEnd w:id="1216"/>
      <w:bookmarkEnd w:id="1217"/>
      <w:bookmarkEnd w:id="1218"/>
      <w:bookmarkEnd w:id="1219"/>
      <w:bookmarkEnd w:id="1220"/>
      <w:bookmarkEnd w:id="1221"/>
      <w:bookmarkEnd w:id="1222"/>
      <w:bookmarkEnd w:id="1223"/>
      <w:bookmarkEnd w:id="1224"/>
      <w:bookmarkEnd w:id="122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226" w:name="_Toc66114802"/>
      <w:bookmarkStart w:id="1227" w:name="_Toc67686313"/>
      <w:bookmarkStart w:id="1228" w:name="_Toc74994602"/>
      <w:bookmarkStart w:id="1229" w:name="_Toc85467856"/>
      <w:bookmarkStart w:id="1230" w:name="_Toc89182898"/>
      <w:bookmarkStart w:id="1231" w:name="_Toc90651200"/>
      <w:bookmarkStart w:id="1232" w:name="_Toc96933350"/>
      <w:bookmarkStart w:id="1233" w:name="_Toc98507217"/>
      <w:bookmarkStart w:id="1234" w:name="_Toc98507670"/>
      <w:bookmarkStart w:id="1235" w:name="_Toc122098275"/>
      <w:bookmarkStart w:id="1236" w:name="_Toc169755540"/>
      <w:r w:rsidRPr="00616F0C">
        <w:t>5.</w:t>
      </w:r>
      <w:r>
        <w:t>3</w:t>
      </w:r>
      <w:r w:rsidRPr="00616F0C">
        <w:t>.2.2.2</w:t>
      </w:r>
      <w:r w:rsidRPr="00616F0C">
        <w:tab/>
      </w:r>
      <w:r>
        <w:t>Timer Start</w:t>
      </w:r>
      <w:bookmarkEnd w:id="1226"/>
      <w:bookmarkEnd w:id="1227"/>
      <w:bookmarkEnd w:id="1228"/>
      <w:bookmarkEnd w:id="1229"/>
      <w:bookmarkEnd w:id="1230"/>
      <w:bookmarkEnd w:id="1231"/>
      <w:bookmarkEnd w:id="1232"/>
      <w:bookmarkEnd w:id="1233"/>
      <w:bookmarkEnd w:id="1234"/>
      <w:bookmarkEnd w:id="1235"/>
      <w:bookmarkEnd w:id="1236"/>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05pt" o:ole="">
            <v:imagedata r:id="rId69" o:title=""/>
          </v:shape>
          <o:OLEObject Type="Embed" ProgID="Visio.Drawing.11" ShapeID="_x0000_i1052" DrawAspect="Content" ObjectID="_1780560085" r:id="rId70"/>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237" w:name="_Toc66114803"/>
      <w:bookmarkStart w:id="1238" w:name="_Toc67686314"/>
      <w:bookmarkStart w:id="1239" w:name="_Toc74994603"/>
      <w:bookmarkStart w:id="1240" w:name="_Toc85467857"/>
      <w:bookmarkStart w:id="1241" w:name="_Toc89182899"/>
      <w:bookmarkStart w:id="1242" w:name="_Toc90651201"/>
      <w:bookmarkStart w:id="1243" w:name="_Toc96933351"/>
      <w:bookmarkStart w:id="1244" w:name="_Toc98507218"/>
      <w:bookmarkStart w:id="1245" w:name="_Toc98507671"/>
      <w:bookmarkStart w:id="1246" w:name="_Toc122098276"/>
      <w:bookmarkStart w:id="1247" w:name="_Toc169755541"/>
      <w:r w:rsidRPr="00616F0C">
        <w:t>5.</w:t>
      </w:r>
      <w:r>
        <w:t>3</w:t>
      </w:r>
      <w:r w:rsidRPr="00616F0C">
        <w:t>.2.</w:t>
      </w:r>
      <w:r>
        <w:t>3</w:t>
      </w:r>
      <w:r w:rsidRPr="00616F0C">
        <w:tab/>
      </w:r>
      <w:r>
        <w:t>Update</w:t>
      </w:r>
      <w:bookmarkEnd w:id="1237"/>
      <w:bookmarkEnd w:id="1238"/>
      <w:bookmarkEnd w:id="1239"/>
      <w:bookmarkEnd w:id="1240"/>
      <w:bookmarkEnd w:id="1241"/>
      <w:bookmarkEnd w:id="1242"/>
      <w:bookmarkEnd w:id="1243"/>
      <w:bookmarkEnd w:id="1244"/>
      <w:bookmarkEnd w:id="1245"/>
      <w:bookmarkEnd w:id="1246"/>
      <w:bookmarkEnd w:id="1247"/>
    </w:p>
    <w:p w14:paraId="6F03C5E5" w14:textId="77777777" w:rsidR="00E134FC" w:rsidRPr="00616F0C" w:rsidRDefault="00E134FC" w:rsidP="00E134FC">
      <w:pPr>
        <w:pStyle w:val="Heading5"/>
      </w:pPr>
      <w:bookmarkStart w:id="1248" w:name="_Toc66114804"/>
      <w:bookmarkStart w:id="1249" w:name="_Toc67686315"/>
      <w:bookmarkStart w:id="1250" w:name="_Toc74994604"/>
      <w:bookmarkStart w:id="1251" w:name="_Toc85467858"/>
      <w:bookmarkStart w:id="1252" w:name="_Toc89182900"/>
      <w:bookmarkStart w:id="1253" w:name="_Toc90651202"/>
      <w:bookmarkStart w:id="1254" w:name="_Toc96933352"/>
      <w:bookmarkStart w:id="1255" w:name="_Toc98507219"/>
      <w:bookmarkStart w:id="1256" w:name="_Toc98507672"/>
      <w:bookmarkStart w:id="1257" w:name="_Toc122098277"/>
      <w:bookmarkStart w:id="1258" w:name="_Toc169755542"/>
      <w:r w:rsidRPr="00616F0C">
        <w:t>5.</w:t>
      </w:r>
      <w:r>
        <w:t>3</w:t>
      </w:r>
      <w:r w:rsidRPr="00616F0C">
        <w:t>.2.</w:t>
      </w:r>
      <w:r>
        <w:t>3</w:t>
      </w:r>
      <w:r w:rsidRPr="00616F0C">
        <w:t>.1</w:t>
      </w:r>
      <w:r w:rsidRPr="00616F0C">
        <w:tab/>
        <w:t>General</w:t>
      </w:r>
      <w:bookmarkEnd w:id="1248"/>
      <w:bookmarkEnd w:id="1249"/>
      <w:bookmarkEnd w:id="1250"/>
      <w:bookmarkEnd w:id="1251"/>
      <w:bookmarkEnd w:id="1252"/>
      <w:bookmarkEnd w:id="1253"/>
      <w:bookmarkEnd w:id="1254"/>
      <w:bookmarkEnd w:id="1255"/>
      <w:bookmarkEnd w:id="1256"/>
      <w:bookmarkEnd w:id="1257"/>
      <w:bookmarkEnd w:id="1258"/>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259" w:name="_Toc66114805"/>
      <w:bookmarkStart w:id="1260" w:name="_Toc67686316"/>
      <w:bookmarkStart w:id="1261" w:name="_Toc74994605"/>
      <w:bookmarkStart w:id="1262" w:name="_Toc85467859"/>
      <w:bookmarkStart w:id="1263" w:name="_Toc89182901"/>
      <w:bookmarkStart w:id="1264" w:name="_Toc90651203"/>
      <w:bookmarkStart w:id="1265" w:name="_Toc96933353"/>
      <w:bookmarkStart w:id="1266" w:name="_Toc98507220"/>
      <w:bookmarkStart w:id="1267" w:name="_Toc98507673"/>
      <w:bookmarkStart w:id="1268" w:name="_Toc122098278"/>
      <w:bookmarkStart w:id="1269" w:name="_Toc169755543"/>
      <w:r w:rsidRPr="00616F0C">
        <w:t>5.</w:t>
      </w:r>
      <w:r>
        <w:t>3</w:t>
      </w:r>
      <w:r w:rsidRPr="00616F0C">
        <w:t>.2.</w:t>
      </w:r>
      <w:r>
        <w:t>3</w:t>
      </w:r>
      <w:r w:rsidRPr="00616F0C">
        <w:t>.2</w:t>
      </w:r>
      <w:r w:rsidRPr="00616F0C">
        <w:tab/>
      </w:r>
      <w:r>
        <w:t>Timer Update</w:t>
      </w:r>
      <w:bookmarkEnd w:id="1259"/>
      <w:bookmarkEnd w:id="1260"/>
      <w:bookmarkEnd w:id="1261"/>
      <w:bookmarkEnd w:id="1262"/>
      <w:bookmarkEnd w:id="1263"/>
      <w:bookmarkEnd w:id="1264"/>
      <w:bookmarkEnd w:id="1265"/>
      <w:bookmarkEnd w:id="1266"/>
      <w:bookmarkEnd w:id="1267"/>
      <w:bookmarkEnd w:id="1268"/>
      <w:bookmarkEnd w:id="1269"/>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5.2pt" o:ole="">
            <v:imagedata r:id="rId71" o:title=""/>
          </v:shape>
          <o:OLEObject Type="Embed" ProgID="Visio.Drawing.11" ShapeID="_x0000_i1053" DrawAspect="Content" ObjectID="_1780560086" r:id="rId72"/>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270" w:name="_Toc66114806"/>
      <w:bookmarkStart w:id="1271" w:name="_Toc67686317"/>
      <w:bookmarkStart w:id="1272" w:name="_Toc74994606"/>
      <w:bookmarkStart w:id="1273" w:name="_Toc85467860"/>
      <w:bookmarkStart w:id="1274" w:name="_Toc89182902"/>
      <w:bookmarkStart w:id="1275" w:name="_Toc90651204"/>
      <w:bookmarkStart w:id="1276" w:name="_Toc96933354"/>
      <w:bookmarkStart w:id="1277" w:name="_Toc98507221"/>
      <w:bookmarkStart w:id="1278" w:name="_Toc98507674"/>
      <w:bookmarkStart w:id="1279" w:name="_Toc122098279"/>
      <w:bookmarkStart w:id="1280" w:name="_Toc169755544"/>
      <w:r w:rsidRPr="00616F0C">
        <w:t>5.</w:t>
      </w:r>
      <w:r>
        <w:t>3</w:t>
      </w:r>
      <w:r w:rsidRPr="00616F0C">
        <w:t>.2.</w:t>
      </w:r>
      <w:r>
        <w:t>4</w:t>
      </w:r>
      <w:r w:rsidRPr="00616F0C">
        <w:tab/>
      </w:r>
      <w:r>
        <w:t>Stop</w:t>
      </w:r>
      <w:bookmarkEnd w:id="1270"/>
      <w:bookmarkEnd w:id="1271"/>
      <w:bookmarkEnd w:id="1272"/>
      <w:bookmarkEnd w:id="1273"/>
      <w:bookmarkEnd w:id="1274"/>
      <w:bookmarkEnd w:id="1275"/>
      <w:bookmarkEnd w:id="1276"/>
      <w:bookmarkEnd w:id="1277"/>
      <w:bookmarkEnd w:id="1278"/>
      <w:bookmarkEnd w:id="1279"/>
      <w:bookmarkEnd w:id="1280"/>
    </w:p>
    <w:p w14:paraId="309E5631" w14:textId="77777777" w:rsidR="00E134FC" w:rsidRPr="00616F0C" w:rsidRDefault="00E134FC" w:rsidP="00E134FC">
      <w:pPr>
        <w:pStyle w:val="Heading5"/>
      </w:pPr>
      <w:bookmarkStart w:id="1281" w:name="_Toc66114807"/>
      <w:bookmarkStart w:id="1282" w:name="_Toc67686318"/>
      <w:bookmarkStart w:id="1283" w:name="_Toc74994607"/>
      <w:bookmarkStart w:id="1284" w:name="_Toc85467861"/>
      <w:bookmarkStart w:id="1285" w:name="_Toc89182903"/>
      <w:bookmarkStart w:id="1286" w:name="_Toc90651205"/>
      <w:bookmarkStart w:id="1287" w:name="_Toc96933355"/>
      <w:bookmarkStart w:id="1288" w:name="_Toc98507222"/>
      <w:bookmarkStart w:id="1289" w:name="_Toc98507675"/>
      <w:bookmarkStart w:id="1290" w:name="_Toc122098280"/>
      <w:bookmarkStart w:id="1291" w:name="_Toc169755545"/>
      <w:r w:rsidRPr="00616F0C">
        <w:t>5.</w:t>
      </w:r>
      <w:r>
        <w:t>3</w:t>
      </w:r>
      <w:r w:rsidRPr="00616F0C">
        <w:t>.2.</w:t>
      </w:r>
      <w:r>
        <w:t>4</w:t>
      </w:r>
      <w:r w:rsidRPr="00616F0C">
        <w:t>.1</w:t>
      </w:r>
      <w:r w:rsidRPr="00616F0C">
        <w:tab/>
        <w:t>General</w:t>
      </w:r>
      <w:bookmarkEnd w:id="1281"/>
      <w:bookmarkEnd w:id="1282"/>
      <w:bookmarkEnd w:id="1283"/>
      <w:bookmarkEnd w:id="1284"/>
      <w:bookmarkEnd w:id="1285"/>
      <w:bookmarkEnd w:id="1286"/>
      <w:bookmarkEnd w:id="1287"/>
      <w:bookmarkEnd w:id="1288"/>
      <w:bookmarkEnd w:id="1289"/>
      <w:bookmarkEnd w:id="1290"/>
      <w:bookmarkEnd w:id="1291"/>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292" w:name="_Toc66114808"/>
      <w:bookmarkStart w:id="1293" w:name="_Toc67686319"/>
      <w:bookmarkStart w:id="1294" w:name="_Toc74994608"/>
      <w:bookmarkStart w:id="1295" w:name="_Toc85467862"/>
      <w:bookmarkStart w:id="1296" w:name="_Toc89182904"/>
      <w:bookmarkStart w:id="1297" w:name="_Toc90651206"/>
      <w:bookmarkStart w:id="1298" w:name="_Toc96933356"/>
      <w:bookmarkStart w:id="1299" w:name="_Toc98507223"/>
      <w:bookmarkStart w:id="1300" w:name="_Toc98507676"/>
      <w:bookmarkStart w:id="1301" w:name="_Toc122098281"/>
      <w:bookmarkStart w:id="1302" w:name="_Toc169755546"/>
      <w:r w:rsidRPr="00616F0C">
        <w:t>5.</w:t>
      </w:r>
      <w:r>
        <w:t>3</w:t>
      </w:r>
      <w:r w:rsidRPr="00616F0C">
        <w:t>.2.</w:t>
      </w:r>
      <w:r>
        <w:t>4</w:t>
      </w:r>
      <w:r w:rsidRPr="00616F0C">
        <w:t>.2</w:t>
      </w:r>
      <w:r w:rsidRPr="00616F0C">
        <w:tab/>
      </w:r>
      <w:r>
        <w:t>Single Timer Stop</w:t>
      </w:r>
      <w:bookmarkEnd w:id="1292"/>
      <w:bookmarkEnd w:id="1293"/>
      <w:bookmarkEnd w:id="1294"/>
      <w:bookmarkEnd w:id="1295"/>
      <w:bookmarkEnd w:id="1296"/>
      <w:bookmarkEnd w:id="1297"/>
      <w:bookmarkEnd w:id="1298"/>
      <w:bookmarkEnd w:id="1299"/>
      <w:bookmarkEnd w:id="1300"/>
      <w:bookmarkEnd w:id="1301"/>
      <w:bookmarkEnd w:id="130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5.2pt" o:ole="">
            <v:imagedata r:id="rId73" o:title=""/>
          </v:shape>
          <o:OLEObject Type="Embed" ProgID="Visio.Drawing.11" ShapeID="_x0000_i1054" DrawAspect="Content" ObjectID="_1780560087" r:id="rId74"/>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303" w:name="_Toc66114809"/>
      <w:bookmarkStart w:id="1304" w:name="_Toc67686320"/>
      <w:bookmarkStart w:id="1305" w:name="_Toc74994609"/>
      <w:bookmarkStart w:id="1306" w:name="_Toc85467863"/>
      <w:bookmarkStart w:id="1307" w:name="_Toc89182905"/>
      <w:bookmarkStart w:id="1308" w:name="_Toc90651207"/>
      <w:bookmarkStart w:id="1309" w:name="_Toc96933357"/>
      <w:bookmarkStart w:id="1310" w:name="_Toc98507224"/>
      <w:bookmarkStart w:id="1311" w:name="_Toc98507677"/>
      <w:bookmarkStart w:id="1312" w:name="_Toc122098282"/>
      <w:bookmarkStart w:id="1313" w:name="_Toc169755547"/>
      <w:r w:rsidRPr="00616F0C">
        <w:t>5.</w:t>
      </w:r>
      <w:r>
        <w:t>3</w:t>
      </w:r>
      <w:r w:rsidRPr="00616F0C">
        <w:t>.2.</w:t>
      </w:r>
      <w:r>
        <w:t>4</w:t>
      </w:r>
      <w:r w:rsidRPr="00616F0C">
        <w:t>.</w:t>
      </w:r>
      <w:r>
        <w:t>3</w:t>
      </w:r>
      <w:r w:rsidRPr="00616F0C">
        <w:tab/>
      </w:r>
      <w:r>
        <w:t>Multiple Timer Stop</w:t>
      </w:r>
      <w:bookmarkEnd w:id="1303"/>
      <w:bookmarkEnd w:id="1304"/>
      <w:bookmarkEnd w:id="1305"/>
      <w:bookmarkEnd w:id="1306"/>
      <w:bookmarkEnd w:id="1307"/>
      <w:bookmarkEnd w:id="1308"/>
      <w:bookmarkEnd w:id="1309"/>
      <w:bookmarkEnd w:id="1310"/>
      <w:bookmarkEnd w:id="1311"/>
      <w:bookmarkEnd w:id="1312"/>
      <w:bookmarkEnd w:id="1313"/>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5.2pt" o:ole="">
            <v:imagedata r:id="rId75" o:title=""/>
          </v:shape>
          <o:OLEObject Type="Embed" ProgID="Visio.Drawing.11" ShapeID="_x0000_i1055" DrawAspect="Content" ObjectID="_1780560088" r:id="rId76"/>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314" w:name="_Toc66114810"/>
      <w:bookmarkStart w:id="1315" w:name="_Toc67686321"/>
      <w:bookmarkStart w:id="1316" w:name="_Toc74994610"/>
      <w:bookmarkStart w:id="1317" w:name="_Toc85467864"/>
      <w:bookmarkStart w:id="1318" w:name="_Toc89182906"/>
      <w:bookmarkStart w:id="1319" w:name="_Toc90651208"/>
      <w:bookmarkStart w:id="1320" w:name="_Toc96933358"/>
      <w:bookmarkStart w:id="1321" w:name="_Toc98507225"/>
      <w:bookmarkStart w:id="1322" w:name="_Toc98507678"/>
      <w:bookmarkStart w:id="1323" w:name="_Toc122098283"/>
      <w:bookmarkStart w:id="1324" w:name="_Toc169755548"/>
      <w:r w:rsidRPr="00616F0C">
        <w:t>5.</w:t>
      </w:r>
      <w:r>
        <w:t>3</w:t>
      </w:r>
      <w:r w:rsidRPr="00616F0C">
        <w:t>.2.</w:t>
      </w:r>
      <w:r>
        <w:t>5</w:t>
      </w:r>
      <w:r w:rsidRPr="00616F0C">
        <w:tab/>
      </w:r>
      <w:r>
        <w:t>Search</w:t>
      </w:r>
      <w:bookmarkEnd w:id="1314"/>
      <w:bookmarkEnd w:id="1315"/>
      <w:bookmarkEnd w:id="1316"/>
      <w:bookmarkEnd w:id="1317"/>
      <w:bookmarkEnd w:id="1318"/>
      <w:bookmarkEnd w:id="1319"/>
      <w:bookmarkEnd w:id="1320"/>
      <w:bookmarkEnd w:id="1321"/>
      <w:bookmarkEnd w:id="1322"/>
      <w:bookmarkEnd w:id="1323"/>
      <w:bookmarkEnd w:id="1324"/>
    </w:p>
    <w:p w14:paraId="105B45CF" w14:textId="77777777" w:rsidR="00E134FC" w:rsidRPr="00616F0C" w:rsidRDefault="00E134FC" w:rsidP="00E134FC">
      <w:pPr>
        <w:pStyle w:val="Heading5"/>
      </w:pPr>
      <w:bookmarkStart w:id="1325" w:name="_Toc66114811"/>
      <w:bookmarkStart w:id="1326" w:name="_Toc67686322"/>
      <w:bookmarkStart w:id="1327" w:name="_Toc74994611"/>
      <w:bookmarkStart w:id="1328" w:name="_Toc85467865"/>
      <w:bookmarkStart w:id="1329" w:name="_Toc89182907"/>
      <w:bookmarkStart w:id="1330" w:name="_Toc90651209"/>
      <w:bookmarkStart w:id="1331" w:name="_Toc96933359"/>
      <w:bookmarkStart w:id="1332" w:name="_Toc98507226"/>
      <w:bookmarkStart w:id="1333" w:name="_Toc98507679"/>
      <w:bookmarkStart w:id="1334" w:name="_Toc122098284"/>
      <w:bookmarkStart w:id="1335" w:name="_Toc169755549"/>
      <w:r w:rsidRPr="00616F0C">
        <w:t>5.</w:t>
      </w:r>
      <w:r>
        <w:t>3</w:t>
      </w:r>
      <w:r w:rsidRPr="00616F0C">
        <w:t>.2.</w:t>
      </w:r>
      <w:r>
        <w:t>5</w:t>
      </w:r>
      <w:r w:rsidRPr="00616F0C">
        <w:t>.1</w:t>
      </w:r>
      <w:r w:rsidRPr="00616F0C">
        <w:tab/>
        <w:t>General</w:t>
      </w:r>
      <w:bookmarkEnd w:id="1325"/>
      <w:bookmarkEnd w:id="1326"/>
      <w:bookmarkEnd w:id="1327"/>
      <w:bookmarkEnd w:id="1328"/>
      <w:bookmarkEnd w:id="1329"/>
      <w:bookmarkEnd w:id="1330"/>
      <w:bookmarkEnd w:id="1331"/>
      <w:bookmarkEnd w:id="1332"/>
      <w:bookmarkEnd w:id="1333"/>
      <w:bookmarkEnd w:id="1334"/>
      <w:bookmarkEnd w:id="133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336" w:name="_Toc66114812"/>
      <w:bookmarkStart w:id="1337" w:name="_Toc67686323"/>
      <w:bookmarkStart w:id="1338" w:name="_Toc74994612"/>
      <w:bookmarkStart w:id="1339" w:name="_Toc85467866"/>
      <w:bookmarkStart w:id="1340" w:name="_Toc89182908"/>
      <w:bookmarkStart w:id="1341" w:name="_Toc90651210"/>
      <w:bookmarkStart w:id="1342" w:name="_Toc96933360"/>
      <w:bookmarkStart w:id="1343" w:name="_Toc98507227"/>
      <w:bookmarkStart w:id="1344" w:name="_Toc98507680"/>
      <w:bookmarkStart w:id="1345" w:name="_Toc122098285"/>
      <w:bookmarkStart w:id="1346" w:name="_Toc169755550"/>
      <w:r w:rsidRPr="00616F0C">
        <w:t>5.</w:t>
      </w:r>
      <w:r>
        <w:t>3</w:t>
      </w:r>
      <w:r w:rsidRPr="00616F0C">
        <w:t>.2.</w:t>
      </w:r>
      <w:r>
        <w:t>5</w:t>
      </w:r>
      <w:r w:rsidRPr="00616F0C">
        <w:t>.2</w:t>
      </w:r>
      <w:r w:rsidRPr="00616F0C">
        <w:tab/>
      </w:r>
      <w:r>
        <w:t>Expired Timer Search</w:t>
      </w:r>
      <w:bookmarkEnd w:id="1336"/>
      <w:bookmarkEnd w:id="1337"/>
      <w:bookmarkEnd w:id="1338"/>
      <w:bookmarkEnd w:id="1339"/>
      <w:bookmarkEnd w:id="1340"/>
      <w:bookmarkEnd w:id="1341"/>
      <w:bookmarkEnd w:id="1342"/>
      <w:bookmarkEnd w:id="1343"/>
      <w:bookmarkEnd w:id="1344"/>
      <w:bookmarkEnd w:id="1345"/>
      <w:bookmarkEnd w:id="1346"/>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5.2pt" o:ole="">
            <v:imagedata r:id="rId77" o:title=""/>
          </v:shape>
          <o:OLEObject Type="Embed" ProgID="Visio.Drawing.11" ShapeID="_x0000_i1056" DrawAspect="Content" ObjectID="_1780560089" r:id="rId78"/>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347" w:name="_Toc66114813"/>
      <w:bookmarkStart w:id="1348" w:name="_Toc67686324"/>
      <w:bookmarkStart w:id="1349" w:name="_Toc74994613"/>
      <w:bookmarkStart w:id="1350" w:name="_Toc85467867"/>
      <w:bookmarkStart w:id="1351" w:name="_Toc89182909"/>
      <w:bookmarkStart w:id="1352" w:name="_Toc90651211"/>
      <w:bookmarkStart w:id="1353" w:name="_Toc96933361"/>
      <w:bookmarkStart w:id="1354" w:name="_Toc98507228"/>
      <w:bookmarkStart w:id="1355" w:name="_Toc98507681"/>
      <w:bookmarkStart w:id="1356" w:name="_Toc122098286"/>
      <w:bookmarkStart w:id="1357" w:name="_Toc169755551"/>
      <w:r w:rsidRPr="00616F0C">
        <w:t>5.</w:t>
      </w:r>
      <w:r>
        <w:t>3</w:t>
      </w:r>
      <w:r w:rsidRPr="00616F0C">
        <w:t>.2.</w:t>
      </w:r>
      <w:r>
        <w:t>5</w:t>
      </w:r>
      <w:r w:rsidRPr="00616F0C">
        <w:t>.</w:t>
      </w:r>
      <w:r>
        <w:t>3</w:t>
      </w:r>
      <w:r w:rsidRPr="00616F0C">
        <w:tab/>
      </w:r>
      <w:r>
        <w:t>Tagged Timer Search</w:t>
      </w:r>
      <w:bookmarkEnd w:id="1347"/>
      <w:bookmarkEnd w:id="1348"/>
      <w:bookmarkEnd w:id="1349"/>
      <w:bookmarkEnd w:id="1350"/>
      <w:bookmarkEnd w:id="1351"/>
      <w:bookmarkEnd w:id="1352"/>
      <w:bookmarkEnd w:id="1353"/>
      <w:bookmarkEnd w:id="1354"/>
      <w:bookmarkEnd w:id="1355"/>
      <w:bookmarkEnd w:id="1356"/>
      <w:bookmarkEnd w:id="1357"/>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5.2pt" o:ole="">
            <v:imagedata r:id="rId79" o:title=""/>
          </v:shape>
          <o:OLEObject Type="Embed" ProgID="Visio.Drawing.11" ShapeID="_x0000_i1057" DrawAspect="Content" ObjectID="_1780560090" r:id="rId80"/>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358" w:name="_Toc66114814"/>
      <w:bookmarkStart w:id="1359" w:name="_Toc67686325"/>
      <w:bookmarkStart w:id="1360" w:name="_Toc74994614"/>
      <w:bookmarkStart w:id="1361" w:name="_Toc85467868"/>
      <w:bookmarkStart w:id="1362" w:name="_Toc89182910"/>
      <w:bookmarkStart w:id="1363" w:name="_Toc90651212"/>
      <w:bookmarkStart w:id="1364" w:name="_Toc96933362"/>
      <w:bookmarkStart w:id="1365" w:name="_Toc98507229"/>
      <w:bookmarkStart w:id="1366" w:name="_Toc98507682"/>
      <w:bookmarkStart w:id="1367" w:name="_Toc122098287"/>
      <w:bookmarkStart w:id="1368" w:name="_Toc169755552"/>
      <w:r w:rsidRPr="00616F0C">
        <w:t>5.</w:t>
      </w:r>
      <w:r>
        <w:t>3</w:t>
      </w:r>
      <w:r w:rsidRPr="00616F0C">
        <w:t>.2.6</w:t>
      </w:r>
      <w:r w:rsidRPr="00616F0C">
        <w:tab/>
        <w:t>Notify</w:t>
      </w:r>
      <w:bookmarkEnd w:id="1358"/>
      <w:bookmarkEnd w:id="1359"/>
      <w:bookmarkEnd w:id="1360"/>
      <w:bookmarkEnd w:id="1361"/>
      <w:bookmarkEnd w:id="1362"/>
      <w:bookmarkEnd w:id="1363"/>
      <w:bookmarkEnd w:id="1364"/>
      <w:bookmarkEnd w:id="1365"/>
      <w:bookmarkEnd w:id="1366"/>
      <w:bookmarkEnd w:id="1367"/>
      <w:bookmarkEnd w:id="1368"/>
    </w:p>
    <w:p w14:paraId="00D8E89A" w14:textId="77777777" w:rsidR="00E134FC" w:rsidRPr="00616F0C" w:rsidRDefault="00E134FC" w:rsidP="00E134FC">
      <w:pPr>
        <w:pStyle w:val="Heading5"/>
      </w:pPr>
      <w:bookmarkStart w:id="1369" w:name="_Toc66114815"/>
      <w:bookmarkStart w:id="1370" w:name="_Toc67686326"/>
      <w:bookmarkStart w:id="1371" w:name="_Toc74994615"/>
      <w:bookmarkStart w:id="1372" w:name="_Toc85467869"/>
      <w:bookmarkStart w:id="1373" w:name="_Toc89182911"/>
      <w:bookmarkStart w:id="1374" w:name="_Toc90651213"/>
      <w:bookmarkStart w:id="1375" w:name="_Toc96933363"/>
      <w:bookmarkStart w:id="1376" w:name="_Toc98507230"/>
      <w:bookmarkStart w:id="1377" w:name="_Toc98507683"/>
      <w:bookmarkStart w:id="1378" w:name="_Toc122098288"/>
      <w:bookmarkStart w:id="1379" w:name="_Toc169755553"/>
      <w:r w:rsidRPr="00616F0C">
        <w:t>5.</w:t>
      </w:r>
      <w:r>
        <w:t>3</w:t>
      </w:r>
      <w:r w:rsidRPr="00616F0C">
        <w:t>.2.6.1</w:t>
      </w:r>
      <w:r w:rsidRPr="00616F0C">
        <w:tab/>
        <w:t>General</w:t>
      </w:r>
      <w:bookmarkEnd w:id="1369"/>
      <w:bookmarkEnd w:id="1370"/>
      <w:bookmarkEnd w:id="1371"/>
      <w:bookmarkEnd w:id="1372"/>
      <w:bookmarkEnd w:id="1373"/>
      <w:bookmarkEnd w:id="1374"/>
      <w:bookmarkEnd w:id="1375"/>
      <w:bookmarkEnd w:id="1376"/>
      <w:bookmarkEnd w:id="1377"/>
      <w:bookmarkEnd w:id="1378"/>
      <w:bookmarkEnd w:id="1379"/>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380" w:name="_Toc66114816"/>
      <w:bookmarkStart w:id="1381" w:name="_Toc67686327"/>
      <w:bookmarkStart w:id="1382" w:name="_Toc74994616"/>
      <w:bookmarkStart w:id="1383" w:name="_Toc85467870"/>
      <w:bookmarkStart w:id="1384" w:name="_Toc89182912"/>
      <w:bookmarkStart w:id="1385" w:name="_Toc90651214"/>
      <w:bookmarkStart w:id="1386" w:name="_Toc96933364"/>
      <w:bookmarkStart w:id="1387" w:name="_Toc98507231"/>
      <w:bookmarkStart w:id="1388" w:name="_Toc98507684"/>
      <w:bookmarkStart w:id="1389" w:name="_Toc122098289"/>
      <w:bookmarkStart w:id="1390" w:name="_Toc169755554"/>
      <w:r w:rsidRPr="00616F0C">
        <w:t>5.</w:t>
      </w:r>
      <w:r>
        <w:t>3</w:t>
      </w:r>
      <w:r w:rsidRPr="00616F0C">
        <w:t>.2.6.2</w:t>
      </w:r>
      <w:r w:rsidRPr="00616F0C">
        <w:tab/>
      </w:r>
      <w:r>
        <w:t>Timer</w:t>
      </w:r>
      <w:r w:rsidRPr="00616F0C">
        <w:t xml:space="preserve"> Expiry Notify</w:t>
      </w:r>
      <w:bookmarkEnd w:id="1380"/>
      <w:bookmarkEnd w:id="1381"/>
      <w:bookmarkEnd w:id="1382"/>
      <w:bookmarkEnd w:id="1383"/>
      <w:bookmarkEnd w:id="1384"/>
      <w:bookmarkEnd w:id="1385"/>
      <w:bookmarkEnd w:id="1386"/>
      <w:bookmarkEnd w:id="1387"/>
      <w:bookmarkEnd w:id="1388"/>
      <w:bookmarkEnd w:id="1389"/>
      <w:bookmarkEnd w:id="139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432.15pt;height:93pt" o:ole="">
            <v:imagedata r:id="rId81" o:title=""/>
          </v:shape>
          <o:OLEObject Type="Embed" ProgID="Visio.Drawing.15" ShapeID="_x0000_i1058" DrawAspect="Content" ObjectID="_1780560091" r:id="rId82"/>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391" w:name="_Toc22187543"/>
      <w:bookmarkStart w:id="1392" w:name="_Toc22630765"/>
      <w:bookmarkStart w:id="1393" w:name="_Toc34227033"/>
      <w:bookmarkStart w:id="1394" w:name="_Toc34749748"/>
      <w:bookmarkStart w:id="1395" w:name="_Toc34750308"/>
      <w:bookmarkStart w:id="1396" w:name="_Toc34750498"/>
      <w:bookmarkStart w:id="1397" w:name="_Toc35940904"/>
      <w:bookmarkStart w:id="1398" w:name="_Toc35937337"/>
      <w:bookmarkStart w:id="1399" w:name="_Toc36463731"/>
      <w:bookmarkStart w:id="1400" w:name="_Toc43131662"/>
      <w:bookmarkStart w:id="1401" w:name="_Toc45032497"/>
      <w:bookmarkStart w:id="1402" w:name="_Toc49782191"/>
      <w:bookmarkStart w:id="1403" w:name="_Toc51873627"/>
      <w:bookmarkStart w:id="1404" w:name="_Toc57209113"/>
      <w:bookmarkStart w:id="1405" w:name="_Toc58588456"/>
      <w:bookmarkStart w:id="1406" w:name="_Toc66114817"/>
      <w:bookmarkStart w:id="1407" w:name="_Toc67686328"/>
      <w:bookmarkStart w:id="1408" w:name="_Toc74994617"/>
      <w:bookmarkStart w:id="1409" w:name="_Toc85467871"/>
      <w:bookmarkStart w:id="1410" w:name="_Toc89181512"/>
      <w:bookmarkStart w:id="1411" w:name="_Toc89182913"/>
      <w:bookmarkStart w:id="1412" w:name="_Toc90651215"/>
      <w:bookmarkStart w:id="1413" w:name="_Toc96933365"/>
      <w:bookmarkStart w:id="1414" w:name="_Toc98507232"/>
      <w:bookmarkStart w:id="1415" w:name="_Toc98507685"/>
      <w:bookmarkStart w:id="1416" w:name="_Toc122098290"/>
      <w:bookmarkStart w:id="1417" w:name="_Toc169755555"/>
      <w:r w:rsidRPr="00616F0C">
        <w:t>6</w:t>
      </w:r>
      <w:r w:rsidRPr="00616F0C">
        <w:tab/>
        <w:t>API Definitions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595605A5" w14:textId="77777777" w:rsidR="00E134FC" w:rsidRPr="00616F0C" w:rsidRDefault="00E134FC" w:rsidP="00E134FC">
      <w:pPr>
        <w:pStyle w:val="Heading2"/>
      </w:pPr>
      <w:bookmarkStart w:id="1418" w:name="_Toc22187544"/>
      <w:bookmarkStart w:id="1419" w:name="_Toc22630766"/>
      <w:bookmarkStart w:id="1420" w:name="_Toc34227034"/>
      <w:bookmarkStart w:id="1421" w:name="_Toc34749749"/>
      <w:bookmarkStart w:id="1422" w:name="_Toc34750309"/>
      <w:bookmarkStart w:id="1423" w:name="_Toc34750499"/>
      <w:bookmarkStart w:id="1424" w:name="_Toc35940905"/>
      <w:bookmarkStart w:id="1425" w:name="_Toc35937338"/>
      <w:bookmarkStart w:id="1426" w:name="_Toc36463732"/>
      <w:bookmarkStart w:id="1427" w:name="_Toc43131663"/>
      <w:bookmarkStart w:id="1428" w:name="_Toc45032498"/>
      <w:bookmarkStart w:id="1429" w:name="_Toc49782192"/>
      <w:bookmarkStart w:id="1430" w:name="_Toc51873628"/>
      <w:bookmarkStart w:id="1431" w:name="_Toc57209114"/>
      <w:bookmarkStart w:id="1432" w:name="_Toc58588457"/>
      <w:bookmarkStart w:id="1433" w:name="_Toc66114818"/>
      <w:bookmarkStart w:id="1434" w:name="_Toc67686329"/>
      <w:bookmarkStart w:id="1435" w:name="_Toc74994618"/>
      <w:bookmarkStart w:id="1436" w:name="_Toc85467872"/>
      <w:bookmarkStart w:id="1437" w:name="_Toc89181513"/>
      <w:bookmarkStart w:id="1438" w:name="_Toc89182914"/>
      <w:bookmarkStart w:id="1439" w:name="_Toc90651216"/>
      <w:bookmarkStart w:id="1440" w:name="_Toc96933366"/>
      <w:bookmarkStart w:id="1441" w:name="_Toc98507233"/>
      <w:bookmarkStart w:id="1442" w:name="_Toc98507686"/>
      <w:bookmarkStart w:id="1443" w:name="_Toc122098291"/>
      <w:bookmarkStart w:id="1444" w:name="_Toc169755556"/>
      <w:r w:rsidRPr="00616F0C">
        <w:t>6.1</w:t>
      </w:r>
      <w:r w:rsidRPr="00616F0C">
        <w:tab/>
        <w:t>Nudsf_DataRepository Service API</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42368FA" w14:textId="77777777" w:rsidR="00E134FC" w:rsidRPr="00616F0C" w:rsidRDefault="00E134FC" w:rsidP="00E134FC">
      <w:pPr>
        <w:pStyle w:val="Heading3"/>
      </w:pPr>
      <w:bookmarkStart w:id="1445" w:name="_Toc22187545"/>
      <w:bookmarkStart w:id="1446" w:name="_Toc22630767"/>
      <w:bookmarkStart w:id="1447" w:name="_Toc34227035"/>
      <w:bookmarkStart w:id="1448" w:name="_Toc34749750"/>
      <w:bookmarkStart w:id="1449" w:name="_Toc34750310"/>
      <w:bookmarkStart w:id="1450" w:name="_Toc34750500"/>
      <w:bookmarkStart w:id="1451" w:name="_Toc35940906"/>
      <w:bookmarkStart w:id="1452" w:name="_Toc35937339"/>
      <w:bookmarkStart w:id="1453" w:name="_Toc36463733"/>
      <w:bookmarkStart w:id="1454" w:name="_Toc43131664"/>
      <w:bookmarkStart w:id="1455" w:name="_Toc45032499"/>
      <w:bookmarkStart w:id="1456" w:name="_Toc49782193"/>
      <w:bookmarkStart w:id="1457" w:name="_Toc51873629"/>
      <w:bookmarkStart w:id="1458" w:name="_Toc57209115"/>
      <w:bookmarkStart w:id="1459" w:name="_Toc58588458"/>
      <w:bookmarkStart w:id="1460" w:name="_Toc66114819"/>
      <w:bookmarkStart w:id="1461" w:name="_Toc67686330"/>
      <w:bookmarkStart w:id="1462" w:name="_Toc74994619"/>
      <w:bookmarkStart w:id="1463" w:name="_Toc85467873"/>
      <w:bookmarkStart w:id="1464" w:name="_Toc89181514"/>
      <w:bookmarkStart w:id="1465" w:name="_Toc89182915"/>
      <w:bookmarkStart w:id="1466" w:name="_Toc90651217"/>
      <w:bookmarkStart w:id="1467" w:name="_Toc96933367"/>
      <w:bookmarkStart w:id="1468" w:name="_Toc98507234"/>
      <w:bookmarkStart w:id="1469" w:name="_Toc98507687"/>
      <w:bookmarkStart w:id="1470" w:name="_Toc122098292"/>
      <w:bookmarkStart w:id="1471" w:name="_Toc169755557"/>
      <w:r w:rsidRPr="00616F0C">
        <w:t>6.1.1</w:t>
      </w:r>
      <w:r w:rsidRPr="00616F0C">
        <w:tab/>
        <w:t>Introduction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472" w:name="_Toc22187546"/>
      <w:bookmarkStart w:id="1473" w:name="_Toc22630768"/>
      <w:bookmarkStart w:id="1474" w:name="_Toc34227036"/>
      <w:bookmarkStart w:id="1475" w:name="_Toc34749751"/>
      <w:bookmarkStart w:id="1476" w:name="_Toc34750311"/>
      <w:bookmarkStart w:id="1477" w:name="_Toc34750501"/>
      <w:bookmarkStart w:id="1478" w:name="_Toc35940907"/>
      <w:bookmarkStart w:id="1479" w:name="_Toc35937340"/>
      <w:bookmarkStart w:id="1480" w:name="_Toc36463734"/>
      <w:bookmarkStart w:id="1481" w:name="_Toc43131665"/>
      <w:bookmarkStart w:id="1482" w:name="_Toc45032500"/>
      <w:bookmarkStart w:id="1483" w:name="_Toc49782194"/>
      <w:bookmarkStart w:id="1484" w:name="_Toc51873630"/>
      <w:bookmarkStart w:id="1485" w:name="_Toc57209116"/>
      <w:bookmarkStart w:id="1486" w:name="_Toc58588459"/>
      <w:bookmarkStart w:id="1487" w:name="_Toc66114820"/>
      <w:bookmarkStart w:id="1488" w:name="_Toc67686331"/>
      <w:bookmarkStart w:id="1489" w:name="_Toc74994620"/>
      <w:bookmarkStart w:id="1490" w:name="_Toc85467874"/>
      <w:bookmarkStart w:id="1491" w:name="_Toc89181515"/>
      <w:bookmarkStart w:id="1492" w:name="_Toc89182916"/>
      <w:bookmarkStart w:id="1493" w:name="_Toc90651218"/>
      <w:bookmarkStart w:id="1494" w:name="_Toc96933368"/>
      <w:bookmarkStart w:id="1495" w:name="_Toc98507235"/>
      <w:bookmarkStart w:id="1496" w:name="_Toc98507688"/>
      <w:bookmarkStart w:id="1497" w:name="_Toc122098293"/>
      <w:bookmarkStart w:id="1498" w:name="_Toc169755558"/>
      <w:r w:rsidRPr="00616F0C">
        <w:t>6.1.2</w:t>
      </w:r>
      <w:r w:rsidRPr="00616F0C">
        <w:tab/>
        <w:t>Usage of HTTP</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1543F97" w14:textId="77777777" w:rsidR="00E134FC" w:rsidRPr="00616F0C" w:rsidRDefault="00E134FC" w:rsidP="00E134FC">
      <w:pPr>
        <w:pStyle w:val="Heading4"/>
      </w:pPr>
      <w:bookmarkStart w:id="1499" w:name="_Toc22187547"/>
      <w:bookmarkStart w:id="1500" w:name="_Toc22630769"/>
      <w:bookmarkStart w:id="1501" w:name="_Toc34227037"/>
      <w:bookmarkStart w:id="1502" w:name="_Toc34749752"/>
      <w:bookmarkStart w:id="1503" w:name="_Toc34750312"/>
      <w:bookmarkStart w:id="1504" w:name="_Toc34750502"/>
      <w:bookmarkStart w:id="1505" w:name="_Toc35940908"/>
      <w:bookmarkStart w:id="1506" w:name="_Toc35937341"/>
      <w:bookmarkStart w:id="1507" w:name="_Toc36463735"/>
      <w:bookmarkStart w:id="1508" w:name="_Toc43131666"/>
      <w:bookmarkStart w:id="1509" w:name="_Toc45032501"/>
      <w:bookmarkStart w:id="1510" w:name="_Toc49782195"/>
      <w:bookmarkStart w:id="1511" w:name="_Toc51873631"/>
      <w:bookmarkStart w:id="1512" w:name="_Toc57209117"/>
      <w:bookmarkStart w:id="1513" w:name="_Toc58588460"/>
      <w:bookmarkStart w:id="1514" w:name="_Toc66114821"/>
      <w:bookmarkStart w:id="1515" w:name="_Toc67686332"/>
      <w:bookmarkStart w:id="1516" w:name="_Toc74994621"/>
      <w:bookmarkStart w:id="1517" w:name="_Toc85467875"/>
      <w:bookmarkStart w:id="1518" w:name="_Toc89182917"/>
      <w:bookmarkStart w:id="1519" w:name="_Toc90651219"/>
      <w:bookmarkStart w:id="1520" w:name="_Toc96933369"/>
      <w:bookmarkStart w:id="1521" w:name="_Toc98507236"/>
      <w:bookmarkStart w:id="1522" w:name="_Toc98507689"/>
      <w:bookmarkStart w:id="1523" w:name="_Toc122098294"/>
      <w:bookmarkStart w:id="1524" w:name="_Toc169755559"/>
      <w:r w:rsidRPr="00616F0C">
        <w:t>6.1.2.1</w:t>
      </w:r>
      <w:r w:rsidRPr="00616F0C">
        <w:tab/>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525" w:name="_Toc22187548"/>
      <w:bookmarkStart w:id="1526" w:name="_Toc22630770"/>
      <w:bookmarkStart w:id="1527" w:name="_Toc34227038"/>
      <w:bookmarkStart w:id="1528" w:name="_Toc34749753"/>
      <w:bookmarkStart w:id="1529" w:name="_Toc34750313"/>
      <w:bookmarkStart w:id="1530" w:name="_Toc34750503"/>
      <w:bookmarkStart w:id="1531" w:name="_Toc35940909"/>
      <w:bookmarkStart w:id="1532" w:name="_Toc35937342"/>
      <w:bookmarkStart w:id="1533" w:name="_Toc36463736"/>
      <w:bookmarkStart w:id="1534" w:name="_Toc43131667"/>
      <w:bookmarkStart w:id="1535" w:name="_Toc45032502"/>
      <w:bookmarkStart w:id="1536" w:name="_Toc49782196"/>
      <w:bookmarkStart w:id="1537" w:name="_Toc51873632"/>
      <w:bookmarkStart w:id="1538" w:name="_Toc57209118"/>
      <w:bookmarkStart w:id="1539" w:name="_Toc58588461"/>
      <w:bookmarkStart w:id="1540" w:name="_Toc66114822"/>
      <w:bookmarkStart w:id="1541" w:name="_Toc67686333"/>
      <w:bookmarkStart w:id="1542" w:name="_Toc74994622"/>
      <w:bookmarkStart w:id="1543" w:name="_Toc85467876"/>
      <w:bookmarkStart w:id="1544" w:name="_Toc89182918"/>
      <w:bookmarkStart w:id="1545" w:name="_Toc90651220"/>
      <w:bookmarkStart w:id="1546" w:name="_Toc96933370"/>
      <w:bookmarkStart w:id="1547" w:name="_Toc98507237"/>
      <w:bookmarkStart w:id="1548" w:name="_Toc98507690"/>
      <w:bookmarkStart w:id="1549" w:name="_Toc122098295"/>
      <w:bookmarkStart w:id="1550" w:name="_Toc169755560"/>
      <w:r w:rsidRPr="00616F0C">
        <w:lastRenderedPageBreak/>
        <w:t>6.1.2.2</w:t>
      </w:r>
      <w:r w:rsidRPr="00616F0C">
        <w:tab/>
        <w:t>HTTP standard headers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6E81D7F" w14:textId="77777777" w:rsidR="00E134FC" w:rsidRPr="00616F0C" w:rsidRDefault="00E134FC" w:rsidP="00E134FC">
      <w:pPr>
        <w:pStyle w:val="Heading5"/>
        <w:rPr>
          <w:lang w:eastAsia="zh-CN"/>
        </w:rPr>
      </w:pPr>
      <w:bookmarkStart w:id="1551" w:name="_Toc22187549"/>
      <w:bookmarkStart w:id="1552" w:name="_Toc22630771"/>
      <w:bookmarkStart w:id="1553" w:name="_Toc34227039"/>
      <w:bookmarkStart w:id="1554" w:name="_Toc34749754"/>
      <w:bookmarkStart w:id="1555" w:name="_Toc34750314"/>
      <w:bookmarkStart w:id="1556" w:name="_Toc34750504"/>
      <w:bookmarkStart w:id="1557" w:name="_Toc35940910"/>
      <w:bookmarkStart w:id="1558" w:name="_Toc35937343"/>
      <w:bookmarkStart w:id="1559" w:name="_Toc36463737"/>
      <w:bookmarkStart w:id="1560" w:name="_Toc43131668"/>
      <w:bookmarkStart w:id="1561" w:name="_Toc45032503"/>
      <w:bookmarkStart w:id="1562" w:name="_Toc49782197"/>
      <w:bookmarkStart w:id="1563" w:name="_Toc51873633"/>
      <w:bookmarkStart w:id="1564" w:name="_Toc57209119"/>
      <w:bookmarkStart w:id="1565" w:name="_Toc58588462"/>
      <w:bookmarkStart w:id="1566" w:name="_Toc66114823"/>
      <w:bookmarkStart w:id="1567" w:name="_Toc67686334"/>
      <w:bookmarkStart w:id="1568" w:name="_Toc74994623"/>
      <w:bookmarkStart w:id="1569" w:name="_Toc85467877"/>
      <w:bookmarkStart w:id="1570" w:name="_Toc89182919"/>
      <w:bookmarkStart w:id="1571" w:name="_Toc90651221"/>
      <w:bookmarkStart w:id="1572" w:name="_Toc96933371"/>
      <w:bookmarkStart w:id="1573" w:name="_Toc98507238"/>
      <w:bookmarkStart w:id="1574" w:name="_Toc98507691"/>
      <w:bookmarkStart w:id="1575" w:name="_Toc122098296"/>
      <w:bookmarkStart w:id="1576" w:name="_Toc169755561"/>
      <w:r w:rsidRPr="00616F0C">
        <w:t>6.1.2.2.1</w:t>
      </w:r>
      <w:r w:rsidRPr="00616F0C">
        <w:rPr>
          <w:rFonts w:hint="eastAsia"/>
          <w:lang w:eastAsia="zh-CN"/>
        </w:rPr>
        <w:tab/>
      </w:r>
      <w:r w:rsidRPr="00616F0C">
        <w:rPr>
          <w:lang w:eastAsia="zh-CN"/>
        </w:rPr>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577" w:name="_Toc22187550"/>
      <w:bookmarkStart w:id="1578" w:name="_Toc22630772"/>
      <w:bookmarkStart w:id="1579" w:name="_Toc34227040"/>
      <w:bookmarkStart w:id="1580" w:name="_Toc34749755"/>
      <w:bookmarkStart w:id="1581" w:name="_Toc34750315"/>
      <w:bookmarkStart w:id="1582" w:name="_Toc34750505"/>
      <w:bookmarkStart w:id="1583" w:name="_Toc35940911"/>
      <w:bookmarkStart w:id="1584" w:name="_Toc35937344"/>
      <w:bookmarkStart w:id="1585" w:name="_Toc36463738"/>
      <w:bookmarkStart w:id="1586" w:name="_Toc43131669"/>
      <w:bookmarkStart w:id="1587" w:name="_Toc45032504"/>
      <w:bookmarkStart w:id="1588" w:name="_Toc49782198"/>
      <w:bookmarkStart w:id="1589" w:name="_Toc51873634"/>
      <w:bookmarkStart w:id="1590" w:name="_Toc57209120"/>
      <w:bookmarkStart w:id="1591" w:name="_Toc58588463"/>
      <w:bookmarkStart w:id="1592" w:name="_Toc66114824"/>
      <w:bookmarkStart w:id="1593" w:name="_Toc67686335"/>
      <w:bookmarkStart w:id="1594" w:name="_Toc74994624"/>
      <w:bookmarkStart w:id="1595" w:name="_Toc85467878"/>
      <w:bookmarkStart w:id="1596" w:name="_Toc89182920"/>
      <w:bookmarkStart w:id="1597" w:name="_Toc90651222"/>
      <w:bookmarkStart w:id="1598" w:name="_Toc96933372"/>
      <w:bookmarkStart w:id="1599" w:name="_Toc98507239"/>
      <w:bookmarkStart w:id="1600" w:name="_Toc98507692"/>
      <w:bookmarkStart w:id="1601" w:name="_Toc122098297"/>
      <w:bookmarkStart w:id="1602" w:name="_Toc169755562"/>
      <w:r w:rsidRPr="00616F0C">
        <w:t>6.1.2.2.2</w:t>
      </w:r>
      <w:r w:rsidRPr="00616F0C">
        <w:tab/>
        <w:t>Content type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603" w:name="_Toc20120564"/>
      <w:bookmarkStart w:id="1604" w:name="_Toc21623442"/>
      <w:bookmarkStart w:id="1605" w:name="_Toc27587145"/>
      <w:bookmarkStart w:id="1606" w:name="_Toc34227041"/>
      <w:bookmarkStart w:id="1607" w:name="_Toc34749756"/>
      <w:bookmarkStart w:id="1608" w:name="_Toc34750316"/>
      <w:bookmarkStart w:id="1609" w:name="_Toc34750506"/>
      <w:bookmarkStart w:id="1610" w:name="_Toc35940912"/>
      <w:bookmarkStart w:id="1611" w:name="_Toc35937345"/>
      <w:bookmarkStart w:id="1612" w:name="_Toc36463739"/>
      <w:bookmarkStart w:id="1613" w:name="_Toc43131670"/>
      <w:bookmarkStart w:id="1614" w:name="_Toc45032505"/>
      <w:bookmarkStart w:id="1615" w:name="_Toc49782199"/>
      <w:bookmarkStart w:id="1616" w:name="_Toc51873635"/>
      <w:bookmarkStart w:id="1617" w:name="_Toc57209121"/>
      <w:bookmarkStart w:id="1618" w:name="_Toc58588464"/>
      <w:bookmarkStart w:id="1619" w:name="_Toc66114825"/>
      <w:bookmarkStart w:id="1620" w:name="_Toc67686336"/>
      <w:bookmarkStart w:id="1621" w:name="_Toc74994625"/>
      <w:bookmarkStart w:id="1622" w:name="_Toc85467879"/>
      <w:bookmarkStart w:id="1623" w:name="_Toc89182921"/>
      <w:bookmarkStart w:id="1624" w:name="_Toc90651223"/>
      <w:bookmarkStart w:id="1625" w:name="_Toc96933373"/>
      <w:bookmarkStart w:id="1626" w:name="_Toc98507240"/>
      <w:bookmarkStart w:id="1627" w:name="_Toc98507693"/>
      <w:bookmarkStart w:id="1628" w:name="_Toc122098298"/>
      <w:bookmarkStart w:id="1629" w:name="_Toc169755563"/>
      <w:r w:rsidRPr="00616F0C">
        <w:rPr>
          <w:lang w:val="es-ES"/>
        </w:rPr>
        <w:t>6.1.2.2.3</w:t>
      </w:r>
      <w:r w:rsidRPr="00616F0C">
        <w:rPr>
          <w:lang w:val="es-ES"/>
        </w:rPr>
        <w:tab/>
        <w:t>Cache-Control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630" w:name="_Toc20120565"/>
      <w:bookmarkStart w:id="1631" w:name="_Toc21623443"/>
      <w:bookmarkStart w:id="1632" w:name="_Toc27587146"/>
      <w:bookmarkStart w:id="1633" w:name="_Toc34227042"/>
      <w:bookmarkStart w:id="1634" w:name="_Toc34749757"/>
      <w:bookmarkStart w:id="1635" w:name="_Toc34750317"/>
      <w:bookmarkStart w:id="1636" w:name="_Toc34750507"/>
      <w:bookmarkStart w:id="1637" w:name="_Toc35940913"/>
      <w:bookmarkStart w:id="1638" w:name="_Toc35937346"/>
      <w:bookmarkStart w:id="1639" w:name="_Toc36463740"/>
      <w:bookmarkStart w:id="1640" w:name="_Toc43131671"/>
      <w:bookmarkStart w:id="1641" w:name="_Toc45032506"/>
      <w:bookmarkStart w:id="1642" w:name="_Toc49782200"/>
      <w:bookmarkStart w:id="1643" w:name="_Toc51873636"/>
      <w:bookmarkStart w:id="1644" w:name="_Toc57209122"/>
      <w:bookmarkStart w:id="1645" w:name="_Toc58588465"/>
      <w:bookmarkStart w:id="1646" w:name="_Toc66114826"/>
      <w:bookmarkStart w:id="1647" w:name="_Toc67686337"/>
      <w:bookmarkStart w:id="1648" w:name="_Toc74994626"/>
      <w:bookmarkStart w:id="1649" w:name="_Toc85467880"/>
      <w:bookmarkStart w:id="1650" w:name="_Toc89182922"/>
      <w:bookmarkStart w:id="1651" w:name="_Toc90651224"/>
      <w:bookmarkStart w:id="1652" w:name="_Toc96933374"/>
      <w:bookmarkStart w:id="1653" w:name="_Toc98507241"/>
      <w:bookmarkStart w:id="1654" w:name="_Toc98507694"/>
      <w:bookmarkStart w:id="1655" w:name="_Toc122098299"/>
      <w:bookmarkStart w:id="1656" w:name="_Toc169755564"/>
      <w:r w:rsidRPr="00616F0C">
        <w:t>6.1.2.2.4</w:t>
      </w:r>
      <w:r w:rsidRPr="00616F0C">
        <w:tab/>
        <w:t>ETag</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657" w:name="_Toc20120566"/>
      <w:bookmarkStart w:id="1658" w:name="_Toc21623444"/>
      <w:bookmarkStart w:id="1659" w:name="_Toc27587147"/>
      <w:bookmarkStart w:id="1660" w:name="_Toc34227043"/>
      <w:bookmarkStart w:id="1661" w:name="_Toc34749758"/>
      <w:bookmarkStart w:id="1662" w:name="_Toc34750318"/>
      <w:bookmarkStart w:id="1663" w:name="_Toc34750508"/>
      <w:bookmarkStart w:id="1664" w:name="_Toc35940914"/>
      <w:bookmarkStart w:id="1665" w:name="_Toc35937347"/>
      <w:bookmarkStart w:id="1666" w:name="_Toc36463741"/>
      <w:bookmarkStart w:id="1667" w:name="_Toc43131672"/>
      <w:bookmarkStart w:id="1668" w:name="_Toc45032507"/>
      <w:bookmarkStart w:id="1669" w:name="_Toc49782201"/>
      <w:bookmarkStart w:id="1670" w:name="_Toc51873637"/>
      <w:bookmarkStart w:id="1671" w:name="_Toc57209123"/>
      <w:bookmarkStart w:id="1672" w:name="_Toc58588466"/>
      <w:bookmarkStart w:id="1673" w:name="_Toc66114827"/>
      <w:bookmarkStart w:id="1674" w:name="_Toc67686338"/>
      <w:bookmarkStart w:id="1675" w:name="_Toc74994627"/>
      <w:bookmarkStart w:id="1676" w:name="_Toc85467881"/>
      <w:bookmarkStart w:id="1677" w:name="_Toc89182923"/>
      <w:bookmarkStart w:id="1678" w:name="_Toc90651225"/>
      <w:bookmarkStart w:id="1679" w:name="_Toc96933375"/>
      <w:bookmarkStart w:id="1680" w:name="_Toc98507242"/>
      <w:bookmarkStart w:id="1681" w:name="_Toc98507695"/>
      <w:bookmarkStart w:id="1682" w:name="_Toc122098300"/>
      <w:bookmarkStart w:id="1683" w:name="_Toc169755565"/>
      <w:r w:rsidRPr="00616F0C">
        <w:t>6.1.2.2.5</w:t>
      </w:r>
      <w:r w:rsidRPr="00616F0C">
        <w:tab/>
        <w:t>If-None-Match</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684" w:name="_Toc20120567"/>
      <w:bookmarkStart w:id="1685" w:name="_Toc21623445"/>
      <w:bookmarkStart w:id="1686" w:name="_Toc27587148"/>
      <w:bookmarkStart w:id="1687" w:name="_Toc34227044"/>
      <w:bookmarkStart w:id="1688" w:name="_Toc34749759"/>
      <w:bookmarkStart w:id="1689" w:name="_Toc34750319"/>
      <w:bookmarkStart w:id="1690" w:name="_Toc34750509"/>
      <w:bookmarkStart w:id="1691" w:name="_Toc35940915"/>
      <w:bookmarkStart w:id="1692" w:name="_Toc35937348"/>
      <w:bookmarkStart w:id="1693" w:name="_Toc36463742"/>
      <w:bookmarkStart w:id="1694" w:name="_Toc43131673"/>
      <w:bookmarkStart w:id="1695" w:name="_Toc45032508"/>
      <w:bookmarkStart w:id="1696" w:name="_Toc49782202"/>
      <w:bookmarkStart w:id="1697" w:name="_Toc51873638"/>
      <w:bookmarkStart w:id="1698" w:name="_Toc57209124"/>
      <w:bookmarkStart w:id="1699" w:name="_Toc58588467"/>
      <w:bookmarkStart w:id="1700" w:name="_Toc66114828"/>
      <w:bookmarkStart w:id="1701" w:name="_Toc67686339"/>
      <w:bookmarkStart w:id="1702" w:name="_Toc74994628"/>
      <w:bookmarkStart w:id="1703" w:name="_Toc85467882"/>
      <w:bookmarkStart w:id="1704" w:name="_Toc89182924"/>
      <w:bookmarkStart w:id="1705" w:name="_Toc90651226"/>
      <w:bookmarkStart w:id="1706" w:name="_Toc96933376"/>
      <w:bookmarkStart w:id="1707" w:name="_Toc98507243"/>
      <w:bookmarkStart w:id="1708" w:name="_Toc98507696"/>
      <w:bookmarkStart w:id="1709" w:name="_Toc122098301"/>
      <w:bookmarkStart w:id="1710" w:name="_Toc169755566"/>
      <w:r w:rsidRPr="00616F0C">
        <w:t>6.1.2.2.6</w:t>
      </w:r>
      <w:r w:rsidRPr="00616F0C">
        <w:tab/>
        <w:t>If-Match</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711" w:name="_Toc20120568"/>
      <w:bookmarkStart w:id="1712" w:name="_Toc21623446"/>
      <w:bookmarkStart w:id="1713" w:name="_Toc27587149"/>
      <w:bookmarkStart w:id="1714" w:name="_Toc34227045"/>
      <w:bookmarkStart w:id="1715" w:name="_Toc34749760"/>
      <w:bookmarkStart w:id="1716" w:name="_Toc34750320"/>
      <w:bookmarkStart w:id="1717" w:name="_Toc34750510"/>
      <w:bookmarkStart w:id="1718" w:name="_Toc35940916"/>
      <w:bookmarkStart w:id="1719" w:name="_Toc35937349"/>
      <w:bookmarkStart w:id="1720" w:name="_Toc36463743"/>
      <w:bookmarkStart w:id="1721" w:name="_Toc43131674"/>
      <w:bookmarkStart w:id="1722" w:name="_Toc45032509"/>
      <w:bookmarkStart w:id="1723" w:name="_Toc49782203"/>
      <w:bookmarkStart w:id="1724" w:name="_Toc51873639"/>
      <w:bookmarkStart w:id="1725" w:name="_Toc57209125"/>
      <w:bookmarkStart w:id="1726" w:name="_Toc58588468"/>
      <w:bookmarkStart w:id="1727" w:name="_Toc66114829"/>
      <w:bookmarkStart w:id="1728" w:name="_Toc67686340"/>
      <w:bookmarkStart w:id="1729" w:name="_Toc74994629"/>
      <w:bookmarkStart w:id="1730" w:name="_Toc85467883"/>
      <w:bookmarkStart w:id="1731" w:name="_Toc89182925"/>
      <w:bookmarkStart w:id="1732" w:name="_Toc90651227"/>
      <w:bookmarkStart w:id="1733" w:name="_Toc96933377"/>
      <w:bookmarkStart w:id="1734" w:name="_Toc98507244"/>
      <w:bookmarkStart w:id="1735" w:name="_Toc98507697"/>
      <w:bookmarkStart w:id="1736" w:name="_Toc122098302"/>
      <w:bookmarkStart w:id="1737" w:name="_Toc169755567"/>
      <w:r w:rsidRPr="00616F0C">
        <w:t>6.1.2.2.7</w:t>
      </w:r>
      <w:r w:rsidRPr="00616F0C">
        <w:tab/>
        <w:t>Last-Modified</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738" w:name="_Toc20120569"/>
      <w:bookmarkStart w:id="1739" w:name="_Toc21623447"/>
      <w:bookmarkStart w:id="1740" w:name="_Toc27587150"/>
      <w:bookmarkStart w:id="1741" w:name="_Toc34227046"/>
      <w:bookmarkStart w:id="1742" w:name="_Toc34749761"/>
      <w:bookmarkStart w:id="1743" w:name="_Toc34750321"/>
      <w:bookmarkStart w:id="1744" w:name="_Toc34750511"/>
      <w:bookmarkStart w:id="1745" w:name="_Toc35940917"/>
      <w:bookmarkStart w:id="1746" w:name="_Toc35937350"/>
      <w:bookmarkStart w:id="1747" w:name="_Toc36463744"/>
      <w:bookmarkStart w:id="1748" w:name="_Toc43131675"/>
      <w:bookmarkStart w:id="1749" w:name="_Toc45032510"/>
      <w:bookmarkStart w:id="1750" w:name="_Toc49782204"/>
      <w:bookmarkStart w:id="1751" w:name="_Toc51873640"/>
      <w:bookmarkStart w:id="1752" w:name="_Toc57209126"/>
      <w:bookmarkStart w:id="1753" w:name="_Toc58588469"/>
      <w:bookmarkStart w:id="1754" w:name="_Toc66114830"/>
      <w:bookmarkStart w:id="1755" w:name="_Toc67686341"/>
      <w:bookmarkStart w:id="1756" w:name="_Toc74994630"/>
      <w:bookmarkStart w:id="1757" w:name="_Toc85467884"/>
      <w:bookmarkStart w:id="1758" w:name="_Toc89182926"/>
      <w:bookmarkStart w:id="1759" w:name="_Toc90651228"/>
      <w:bookmarkStart w:id="1760" w:name="_Toc96933378"/>
      <w:bookmarkStart w:id="1761" w:name="_Toc98507245"/>
      <w:bookmarkStart w:id="1762" w:name="_Toc98507698"/>
      <w:bookmarkStart w:id="1763" w:name="_Toc122098303"/>
      <w:bookmarkStart w:id="1764" w:name="_Toc169755568"/>
      <w:r w:rsidRPr="00616F0C">
        <w:lastRenderedPageBreak/>
        <w:t>6.1.2.2.8</w:t>
      </w:r>
      <w:r w:rsidRPr="00616F0C">
        <w:tab/>
        <w:t>If-Modified-Since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765" w:name="_Toc20120570"/>
      <w:bookmarkStart w:id="1766" w:name="_Toc21623448"/>
      <w:bookmarkStart w:id="1767" w:name="_Toc27587151"/>
      <w:bookmarkStart w:id="1768" w:name="_Toc34227047"/>
      <w:bookmarkStart w:id="1769" w:name="_Toc34749762"/>
      <w:bookmarkStart w:id="1770" w:name="_Toc34750322"/>
      <w:bookmarkStart w:id="1771" w:name="_Toc34750512"/>
      <w:bookmarkStart w:id="1772" w:name="_Toc35940918"/>
      <w:bookmarkStart w:id="1773" w:name="_Toc35937351"/>
      <w:bookmarkStart w:id="1774" w:name="_Toc36463745"/>
      <w:bookmarkStart w:id="1775" w:name="_Toc43131676"/>
      <w:bookmarkStart w:id="1776" w:name="_Toc45032511"/>
      <w:bookmarkStart w:id="1777" w:name="_Toc49782205"/>
      <w:bookmarkStart w:id="1778" w:name="_Toc51873641"/>
      <w:bookmarkStart w:id="1779" w:name="_Toc57209127"/>
      <w:bookmarkStart w:id="1780" w:name="_Toc58588470"/>
      <w:bookmarkStart w:id="1781" w:name="_Toc66114831"/>
      <w:bookmarkStart w:id="1782" w:name="_Toc67686342"/>
      <w:bookmarkStart w:id="1783" w:name="_Toc74994631"/>
      <w:bookmarkStart w:id="1784" w:name="_Toc85467885"/>
      <w:bookmarkStart w:id="1785" w:name="_Toc89182927"/>
      <w:bookmarkStart w:id="1786" w:name="_Toc90651229"/>
      <w:bookmarkStart w:id="1787" w:name="_Toc96933379"/>
      <w:bookmarkStart w:id="1788" w:name="_Toc98507246"/>
      <w:bookmarkStart w:id="1789" w:name="_Toc98507699"/>
      <w:bookmarkStart w:id="1790" w:name="_Toc122098304"/>
      <w:bookmarkStart w:id="1791" w:name="_Toc169755569"/>
      <w:r w:rsidRPr="00616F0C">
        <w:t>6.1.2.2.9</w:t>
      </w:r>
      <w:r w:rsidRPr="00616F0C">
        <w:tab/>
        <w:t>When to Use Entity-Tags and Last-Modified Dates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792" w:name="_Toc34227048"/>
      <w:bookmarkStart w:id="1793" w:name="_Toc34749763"/>
      <w:bookmarkStart w:id="1794" w:name="_Toc34750323"/>
      <w:bookmarkStart w:id="1795" w:name="_Toc34750513"/>
      <w:bookmarkStart w:id="1796" w:name="_Toc35940919"/>
      <w:bookmarkStart w:id="1797" w:name="_Toc35937352"/>
      <w:bookmarkStart w:id="1798" w:name="_Toc36463746"/>
      <w:bookmarkStart w:id="1799" w:name="_Toc43131677"/>
      <w:bookmarkStart w:id="1800" w:name="_Toc45032512"/>
      <w:bookmarkStart w:id="1801" w:name="_Toc49782206"/>
      <w:bookmarkStart w:id="1802" w:name="_Toc51873642"/>
      <w:bookmarkStart w:id="1803" w:name="_Toc57209128"/>
      <w:bookmarkStart w:id="1804" w:name="_Toc58588471"/>
      <w:bookmarkStart w:id="1805" w:name="_Toc66114832"/>
      <w:bookmarkStart w:id="1806" w:name="_Toc67686343"/>
      <w:bookmarkStart w:id="1807" w:name="_Toc74994632"/>
      <w:bookmarkStart w:id="1808" w:name="_Toc85467886"/>
      <w:bookmarkStart w:id="1809" w:name="_Toc89182928"/>
      <w:bookmarkStart w:id="1810" w:name="_Toc90651230"/>
      <w:bookmarkStart w:id="1811" w:name="_Toc96933380"/>
      <w:bookmarkStart w:id="1812" w:name="_Toc98507247"/>
      <w:bookmarkStart w:id="1813" w:name="_Toc98507700"/>
      <w:bookmarkStart w:id="1814" w:name="_Toc122098305"/>
      <w:bookmarkStart w:id="1815" w:name="_Toc169755570"/>
      <w:r w:rsidRPr="00616F0C">
        <w:rPr>
          <w:noProof/>
        </w:rPr>
        <w:t>6.1.2.2.10</w:t>
      </w:r>
      <w:r w:rsidRPr="00616F0C">
        <w:rPr>
          <w:noProof/>
        </w:rPr>
        <w:tab/>
        <w:t>Content-Location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816" w:name="_Toc22187551"/>
      <w:bookmarkStart w:id="1817" w:name="_Toc22630773"/>
      <w:bookmarkStart w:id="1818" w:name="_Toc34227049"/>
      <w:bookmarkStart w:id="1819" w:name="_Toc34749764"/>
      <w:bookmarkStart w:id="1820" w:name="_Toc34750324"/>
      <w:bookmarkStart w:id="1821" w:name="_Toc34750514"/>
      <w:bookmarkStart w:id="1822" w:name="_Toc35940920"/>
      <w:bookmarkStart w:id="1823" w:name="_Toc35937353"/>
      <w:bookmarkStart w:id="1824" w:name="_Toc36463747"/>
      <w:bookmarkStart w:id="1825" w:name="_Toc43131678"/>
      <w:bookmarkStart w:id="1826" w:name="_Toc45032513"/>
      <w:bookmarkStart w:id="1827" w:name="_Toc49782207"/>
      <w:bookmarkStart w:id="1828" w:name="_Toc51873643"/>
      <w:bookmarkStart w:id="1829" w:name="_Toc57209129"/>
      <w:bookmarkStart w:id="1830" w:name="_Toc58588472"/>
      <w:bookmarkStart w:id="1831" w:name="_Toc66114833"/>
      <w:bookmarkStart w:id="1832" w:name="_Toc67686344"/>
      <w:bookmarkStart w:id="1833" w:name="_Toc74994633"/>
      <w:bookmarkStart w:id="1834" w:name="_Toc85467887"/>
      <w:bookmarkStart w:id="1835" w:name="_Toc89182929"/>
      <w:bookmarkStart w:id="1836" w:name="_Toc90651231"/>
      <w:bookmarkStart w:id="1837" w:name="_Toc96933381"/>
      <w:bookmarkStart w:id="1838" w:name="_Toc98507248"/>
      <w:bookmarkStart w:id="1839" w:name="_Toc98507701"/>
      <w:bookmarkStart w:id="1840" w:name="_Toc122098306"/>
      <w:bookmarkStart w:id="1841" w:name="_Toc169755571"/>
      <w:r w:rsidRPr="00616F0C">
        <w:t>6.1.2.3</w:t>
      </w:r>
      <w:r w:rsidRPr="00616F0C">
        <w:tab/>
        <w:t>HTTP custom headers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84BF1F8" w14:textId="77777777" w:rsidR="00E134FC" w:rsidRPr="00616F0C" w:rsidRDefault="00E134FC" w:rsidP="00E134FC">
      <w:pPr>
        <w:rPr>
          <w:noProof/>
        </w:rPr>
      </w:pPr>
      <w:bookmarkStart w:id="1842" w:name="_Toc489605322"/>
      <w:bookmarkStart w:id="1843" w:name="_Toc492899753"/>
      <w:bookmarkStart w:id="1844" w:name="_Toc492900032"/>
      <w:bookmarkStart w:id="1845" w:name="_Toc492967834"/>
      <w:bookmarkStart w:id="1846" w:name="_Toc492972922"/>
      <w:bookmarkStart w:id="1847" w:name="_Toc492973142"/>
      <w:bookmarkStart w:id="1848"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849" w:name="_Toc34227050"/>
      <w:bookmarkStart w:id="1850" w:name="_Toc34749765"/>
      <w:bookmarkStart w:id="1851" w:name="_Toc34750325"/>
      <w:bookmarkStart w:id="1852" w:name="_Toc34750515"/>
      <w:bookmarkStart w:id="1853" w:name="_Toc35940921"/>
      <w:bookmarkStart w:id="1854" w:name="_Toc35937354"/>
      <w:bookmarkStart w:id="1855" w:name="_Toc36463748"/>
      <w:bookmarkStart w:id="1856" w:name="_Toc43131679"/>
      <w:bookmarkStart w:id="1857" w:name="_Toc45032514"/>
      <w:bookmarkStart w:id="1858" w:name="_Toc49782208"/>
      <w:bookmarkStart w:id="1859" w:name="_Toc51873644"/>
      <w:bookmarkStart w:id="1860" w:name="_Toc57209130"/>
      <w:bookmarkStart w:id="1861" w:name="_Toc58588473"/>
      <w:bookmarkStart w:id="1862" w:name="_Toc66114834"/>
      <w:bookmarkStart w:id="1863" w:name="_Toc67686345"/>
      <w:bookmarkStart w:id="1864" w:name="_Toc74994634"/>
      <w:bookmarkStart w:id="1865" w:name="_Toc85467888"/>
      <w:bookmarkStart w:id="1866" w:name="_Toc89182930"/>
      <w:bookmarkStart w:id="1867" w:name="_Toc90651232"/>
      <w:bookmarkStart w:id="1868" w:name="_Toc96933382"/>
      <w:bookmarkStart w:id="1869" w:name="_Toc98507249"/>
      <w:bookmarkStart w:id="1870" w:name="_Toc98507702"/>
      <w:bookmarkStart w:id="1871" w:name="_Toc122098307"/>
      <w:bookmarkStart w:id="1872" w:name="_Toc169755572"/>
      <w:r w:rsidRPr="00616F0C">
        <w:t>6.1.2.4</w:t>
      </w:r>
      <w:r w:rsidRPr="00616F0C">
        <w:tab/>
        <w:t>HTTP multipart messages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E775A2F" w14:textId="77777777" w:rsidR="00E134FC" w:rsidRPr="00616F0C" w:rsidRDefault="00E134FC" w:rsidP="00E134FC">
      <w:pPr>
        <w:pStyle w:val="Heading5"/>
      </w:pPr>
      <w:bookmarkStart w:id="1873" w:name="_Toc34227051"/>
      <w:bookmarkStart w:id="1874" w:name="_Toc34749766"/>
      <w:bookmarkStart w:id="1875" w:name="_Toc34750326"/>
      <w:bookmarkStart w:id="1876" w:name="_Toc34750516"/>
      <w:bookmarkStart w:id="1877" w:name="_Toc35940922"/>
      <w:bookmarkStart w:id="1878" w:name="_Toc35937355"/>
      <w:bookmarkStart w:id="1879" w:name="_Toc36463749"/>
      <w:bookmarkStart w:id="1880" w:name="_Toc43131680"/>
      <w:bookmarkStart w:id="1881" w:name="_Toc45032515"/>
      <w:bookmarkStart w:id="1882" w:name="_Toc49782209"/>
      <w:bookmarkStart w:id="1883" w:name="_Toc51873645"/>
      <w:bookmarkStart w:id="1884" w:name="_Toc57209131"/>
      <w:bookmarkStart w:id="1885" w:name="_Toc58588474"/>
      <w:bookmarkStart w:id="1886" w:name="_Toc66114835"/>
      <w:bookmarkStart w:id="1887" w:name="_Toc67686346"/>
      <w:bookmarkStart w:id="1888" w:name="_Toc74994635"/>
      <w:bookmarkStart w:id="1889" w:name="_Toc85467889"/>
      <w:bookmarkStart w:id="1890" w:name="_Toc89182931"/>
      <w:bookmarkStart w:id="1891" w:name="_Toc90651233"/>
      <w:bookmarkStart w:id="1892" w:name="_Toc96933383"/>
      <w:bookmarkStart w:id="1893" w:name="_Toc98507250"/>
      <w:bookmarkStart w:id="1894" w:name="_Toc98507703"/>
      <w:bookmarkStart w:id="1895" w:name="_Toc122098308"/>
      <w:bookmarkStart w:id="1896" w:name="_Toc169755573"/>
      <w:r w:rsidRPr="00616F0C">
        <w:t>6.1.2.4.1</w:t>
      </w:r>
      <w:r w:rsidRPr="00616F0C">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897" w:name="_Toc34227052"/>
      <w:bookmarkStart w:id="1898" w:name="_Toc34749767"/>
      <w:bookmarkStart w:id="1899" w:name="_Toc34750327"/>
      <w:bookmarkStart w:id="1900" w:name="_Toc34750517"/>
      <w:bookmarkStart w:id="1901" w:name="_Toc35940923"/>
      <w:bookmarkStart w:id="1902" w:name="_Toc35937356"/>
      <w:bookmarkStart w:id="1903" w:name="_Toc36463750"/>
      <w:bookmarkStart w:id="1904" w:name="_Toc43131681"/>
      <w:bookmarkStart w:id="1905" w:name="_Toc45032516"/>
      <w:bookmarkStart w:id="1906" w:name="_Toc49782210"/>
      <w:bookmarkStart w:id="1907" w:name="_Toc51873646"/>
      <w:bookmarkStart w:id="1908" w:name="_Toc57209132"/>
      <w:bookmarkStart w:id="1909" w:name="_Toc58588475"/>
      <w:bookmarkStart w:id="1910" w:name="_Toc66114836"/>
      <w:bookmarkStart w:id="1911"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1912" w:name="_Toc74994636"/>
      <w:bookmarkStart w:id="1913" w:name="_Toc85467890"/>
      <w:bookmarkStart w:id="1914" w:name="_Toc89182932"/>
      <w:bookmarkStart w:id="1915" w:name="_Toc90651234"/>
      <w:bookmarkStart w:id="1916" w:name="_Toc96933384"/>
      <w:bookmarkStart w:id="1917" w:name="_Toc98507251"/>
      <w:bookmarkStart w:id="1918" w:name="_Toc98507704"/>
      <w:bookmarkStart w:id="1919" w:name="_Toc122098309"/>
      <w:bookmarkStart w:id="1920" w:name="_Toc169755574"/>
      <w:r w:rsidRPr="00616F0C">
        <w:t>6.1.2.4.2</w:t>
      </w:r>
      <w:r w:rsidRPr="00616F0C">
        <w:tab/>
        <w:t>Record</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1921" w:name="_Toc34227053"/>
      <w:bookmarkStart w:id="1922" w:name="_Toc34749768"/>
      <w:bookmarkStart w:id="1923" w:name="_Toc34750328"/>
      <w:bookmarkStart w:id="1924" w:name="_Toc34750518"/>
      <w:bookmarkStart w:id="1925" w:name="_Toc35940924"/>
      <w:bookmarkStart w:id="1926" w:name="_Toc35937357"/>
      <w:bookmarkStart w:id="1927" w:name="_Toc36463751"/>
      <w:bookmarkStart w:id="1928" w:name="_Toc43131682"/>
      <w:bookmarkStart w:id="1929" w:name="_Toc45032517"/>
      <w:bookmarkStart w:id="1930" w:name="_Toc49782211"/>
      <w:bookmarkStart w:id="1931" w:name="_Toc51873647"/>
      <w:bookmarkStart w:id="1932" w:name="_Toc57209133"/>
      <w:bookmarkStart w:id="1933" w:name="_Toc58588476"/>
      <w:bookmarkStart w:id="1934" w:name="_Toc66114837"/>
      <w:bookmarkStart w:id="1935" w:name="_Toc67686348"/>
      <w:bookmarkStart w:id="1936" w:name="_Toc74994637"/>
      <w:bookmarkStart w:id="1937" w:name="_Toc85467891"/>
      <w:bookmarkStart w:id="1938" w:name="_Toc89182933"/>
      <w:bookmarkStart w:id="1939" w:name="_Toc90651235"/>
      <w:bookmarkStart w:id="1940" w:name="_Toc96933385"/>
      <w:bookmarkStart w:id="1941" w:name="_Toc98507252"/>
      <w:bookmarkStart w:id="1942" w:name="_Toc98507705"/>
      <w:bookmarkStart w:id="1943" w:name="_Toc122098310"/>
      <w:bookmarkStart w:id="1944" w:name="_Toc169755575"/>
      <w:r w:rsidRPr="00616F0C">
        <w:lastRenderedPageBreak/>
        <w:t>6.1.2.4.3</w:t>
      </w:r>
      <w:r w:rsidRPr="00616F0C">
        <w:tab/>
        <w:t>BlockCollection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1945" w:name="_Toc43131683"/>
      <w:bookmarkStart w:id="1946" w:name="_Toc45032518"/>
      <w:bookmarkStart w:id="1947" w:name="_Toc49782212"/>
      <w:bookmarkStart w:id="1948" w:name="_Toc51873648"/>
      <w:bookmarkStart w:id="1949" w:name="_Toc57209134"/>
      <w:bookmarkStart w:id="1950" w:name="_Toc58588477"/>
      <w:bookmarkStart w:id="1951" w:name="_Toc66114838"/>
      <w:bookmarkStart w:id="1952" w:name="_Toc67686349"/>
      <w:bookmarkStart w:id="1953" w:name="_Toc74994638"/>
      <w:bookmarkStart w:id="1954" w:name="_Toc85467892"/>
      <w:bookmarkStart w:id="1955" w:name="_Toc89182934"/>
      <w:bookmarkStart w:id="1956" w:name="_Toc90651236"/>
      <w:bookmarkStart w:id="1957" w:name="_Toc96933386"/>
      <w:bookmarkStart w:id="1958" w:name="_Toc98507253"/>
      <w:bookmarkStart w:id="1959" w:name="_Toc98507706"/>
      <w:bookmarkStart w:id="1960" w:name="_Toc122098311"/>
      <w:bookmarkStart w:id="1961" w:name="_Toc169755576"/>
      <w:r w:rsidRPr="00616F0C">
        <w:t>6.1.2.4</w:t>
      </w:r>
      <w:r>
        <w:t>.4</w:t>
      </w:r>
      <w:r w:rsidRPr="00616F0C">
        <w:tab/>
        <w:t>Record</w:t>
      </w:r>
      <w:r>
        <w:t>Notification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1962" w:name="_Toc22187552"/>
      <w:bookmarkStart w:id="1963" w:name="_Toc22630774"/>
      <w:bookmarkStart w:id="1964" w:name="_Toc34227054"/>
      <w:bookmarkStart w:id="1965" w:name="_Toc34749769"/>
      <w:bookmarkStart w:id="1966" w:name="_Toc34750329"/>
      <w:bookmarkStart w:id="1967" w:name="_Toc34750519"/>
      <w:bookmarkStart w:id="1968" w:name="_Toc35940925"/>
      <w:bookmarkStart w:id="1969" w:name="_Toc35937358"/>
      <w:bookmarkStart w:id="1970" w:name="_Toc36463752"/>
      <w:bookmarkStart w:id="1971" w:name="_Toc43131684"/>
      <w:bookmarkStart w:id="1972" w:name="_Toc45032519"/>
      <w:bookmarkStart w:id="1973" w:name="_Toc49782213"/>
      <w:bookmarkStart w:id="1974" w:name="_Toc51873649"/>
      <w:bookmarkStart w:id="1975" w:name="_Toc57209135"/>
      <w:bookmarkStart w:id="1976" w:name="_Toc58588478"/>
      <w:bookmarkStart w:id="1977" w:name="_Toc66114839"/>
      <w:bookmarkStart w:id="1978" w:name="_Toc67686350"/>
      <w:bookmarkStart w:id="1979" w:name="_Toc74994639"/>
      <w:bookmarkStart w:id="1980" w:name="_Toc85467893"/>
      <w:bookmarkStart w:id="1981" w:name="_Toc89181516"/>
      <w:bookmarkStart w:id="1982" w:name="_Toc89182935"/>
      <w:bookmarkStart w:id="1983" w:name="_Toc90651237"/>
      <w:bookmarkStart w:id="1984" w:name="_Toc96933387"/>
      <w:bookmarkStart w:id="1985" w:name="_Toc98507254"/>
      <w:bookmarkStart w:id="1986" w:name="_Toc98507707"/>
      <w:bookmarkStart w:id="1987" w:name="_Toc122098312"/>
      <w:bookmarkStart w:id="1988" w:name="_Toc169755577"/>
      <w:bookmarkEnd w:id="1842"/>
      <w:bookmarkEnd w:id="1843"/>
      <w:bookmarkEnd w:id="1844"/>
      <w:bookmarkEnd w:id="1845"/>
      <w:bookmarkEnd w:id="1846"/>
      <w:bookmarkEnd w:id="1847"/>
      <w:bookmarkEnd w:id="1848"/>
      <w:r w:rsidRPr="00616F0C">
        <w:lastRenderedPageBreak/>
        <w:t>6.1.3</w:t>
      </w:r>
      <w:r w:rsidRPr="00616F0C">
        <w:tab/>
        <w:t>Resources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0E8176AF" w14:textId="77777777" w:rsidR="00E134FC" w:rsidRPr="00616F0C" w:rsidRDefault="00E134FC" w:rsidP="00E134FC">
      <w:pPr>
        <w:pStyle w:val="Heading4"/>
      </w:pPr>
      <w:bookmarkStart w:id="1989" w:name="_Toc22187553"/>
      <w:bookmarkStart w:id="1990" w:name="_Toc22630775"/>
      <w:bookmarkStart w:id="1991" w:name="_Toc34227055"/>
      <w:bookmarkStart w:id="1992" w:name="_Toc34749770"/>
      <w:bookmarkStart w:id="1993" w:name="_Toc34750330"/>
      <w:bookmarkStart w:id="1994" w:name="_Toc34750520"/>
      <w:bookmarkStart w:id="1995" w:name="_Toc35940926"/>
      <w:bookmarkStart w:id="1996" w:name="_Toc35937359"/>
      <w:bookmarkStart w:id="1997" w:name="_Toc36463753"/>
      <w:bookmarkStart w:id="1998" w:name="_Toc43131685"/>
      <w:bookmarkStart w:id="1999" w:name="_Toc45032520"/>
      <w:bookmarkStart w:id="2000" w:name="_Toc49782214"/>
      <w:bookmarkStart w:id="2001" w:name="_Toc51873650"/>
      <w:bookmarkStart w:id="2002" w:name="_Toc57209136"/>
      <w:bookmarkStart w:id="2003" w:name="_Toc58588479"/>
      <w:bookmarkStart w:id="2004" w:name="_Toc66114840"/>
      <w:bookmarkStart w:id="2005" w:name="_Toc67686351"/>
      <w:bookmarkStart w:id="2006" w:name="_Toc74994640"/>
      <w:bookmarkStart w:id="2007" w:name="_Toc85467894"/>
      <w:bookmarkStart w:id="2008" w:name="_Toc89182936"/>
      <w:bookmarkStart w:id="2009" w:name="_Toc90651238"/>
      <w:bookmarkStart w:id="2010" w:name="_Toc96933388"/>
      <w:bookmarkStart w:id="2011" w:name="_Toc98507255"/>
      <w:bookmarkStart w:id="2012" w:name="_Toc98507708"/>
      <w:bookmarkStart w:id="2013" w:name="_Toc122098313"/>
      <w:bookmarkStart w:id="2014" w:name="_Toc169755578"/>
      <w:r w:rsidRPr="00616F0C">
        <w:t>6.1.3.1</w:t>
      </w:r>
      <w:r w:rsidRPr="00616F0C">
        <w:tab/>
        <w:t>Overview</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7B2C356" w14:textId="77777777" w:rsidR="00E134FC" w:rsidRDefault="00E134FC" w:rsidP="00E134FC">
      <w:pPr>
        <w:pStyle w:val="TH"/>
      </w:pPr>
      <w:r w:rsidRPr="00616F0C">
        <w:object w:dxaOrig="12141" w:dyaOrig="8671" w14:anchorId="0BDAEA41">
          <v:shape id="_x0000_i1059" type="#_x0000_t75" style="width:410.35pt;height:287.9pt" o:ole="">
            <v:imagedata r:id="rId83" o:title=""/>
          </v:shape>
          <o:OLEObject Type="Embed" ProgID="Visio.Drawing.11" ShapeID="_x0000_i1059" DrawAspect="Content" ObjectID="_1780560092" r:id="rId84"/>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015" w:name="_Toc22187554"/>
            <w:bookmarkStart w:id="2016"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017" w:name="_Toc34227056"/>
      <w:bookmarkStart w:id="2018" w:name="_Toc34749771"/>
      <w:bookmarkStart w:id="2019" w:name="_Toc34750331"/>
      <w:bookmarkStart w:id="2020" w:name="_Toc34750521"/>
      <w:bookmarkStart w:id="2021" w:name="_Toc35940927"/>
      <w:bookmarkStart w:id="2022" w:name="_Toc35937360"/>
      <w:bookmarkStart w:id="2023" w:name="_Toc36463754"/>
      <w:bookmarkStart w:id="2024" w:name="_Toc43131686"/>
      <w:bookmarkStart w:id="2025" w:name="_Toc45032521"/>
      <w:bookmarkStart w:id="2026" w:name="_Toc49782215"/>
      <w:bookmarkStart w:id="2027" w:name="_Toc51873651"/>
      <w:bookmarkStart w:id="2028" w:name="_Toc57209137"/>
      <w:bookmarkStart w:id="2029" w:name="_Toc58588480"/>
      <w:bookmarkStart w:id="2030" w:name="_Toc66114841"/>
      <w:bookmarkStart w:id="2031" w:name="_Toc67686352"/>
      <w:bookmarkStart w:id="2032" w:name="_Toc74994641"/>
      <w:bookmarkStart w:id="2033" w:name="_Toc85467895"/>
      <w:bookmarkStart w:id="2034" w:name="_Toc89182937"/>
      <w:bookmarkStart w:id="2035" w:name="_Toc90651239"/>
      <w:bookmarkStart w:id="2036" w:name="_Toc96933389"/>
      <w:bookmarkStart w:id="2037" w:name="_Toc98507256"/>
      <w:bookmarkStart w:id="2038" w:name="_Toc98507709"/>
      <w:bookmarkStart w:id="2039" w:name="_Toc122098314"/>
      <w:bookmarkStart w:id="2040" w:name="_Toc169755579"/>
      <w:r w:rsidRPr="00616F0C">
        <w:t>6.1.3.2</w:t>
      </w:r>
      <w:r w:rsidRPr="00616F0C">
        <w:tab/>
        <w:t xml:space="preserve">Resource: </w:t>
      </w:r>
      <w:bookmarkEnd w:id="2015"/>
      <w:bookmarkEnd w:id="2016"/>
      <w:r w:rsidRPr="00616F0C">
        <w:t>RecordCollection (Collection)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41B556F" w14:textId="77777777" w:rsidR="00E134FC" w:rsidRPr="00616F0C" w:rsidRDefault="00E134FC" w:rsidP="00E134FC">
      <w:pPr>
        <w:pStyle w:val="Heading5"/>
      </w:pPr>
      <w:bookmarkStart w:id="2041" w:name="_Toc22187555"/>
      <w:bookmarkStart w:id="2042" w:name="_Toc22630777"/>
      <w:bookmarkStart w:id="2043" w:name="_Toc34227057"/>
      <w:bookmarkStart w:id="2044" w:name="_Toc34749772"/>
      <w:bookmarkStart w:id="2045" w:name="_Toc34750332"/>
      <w:bookmarkStart w:id="2046" w:name="_Toc34750522"/>
      <w:bookmarkStart w:id="2047" w:name="_Toc35940928"/>
      <w:bookmarkStart w:id="2048" w:name="_Toc35937361"/>
      <w:bookmarkStart w:id="2049" w:name="_Toc36463755"/>
      <w:bookmarkStart w:id="2050" w:name="_Toc43131687"/>
      <w:bookmarkStart w:id="2051" w:name="_Toc45032522"/>
      <w:bookmarkStart w:id="2052" w:name="_Toc49782216"/>
      <w:bookmarkStart w:id="2053" w:name="_Toc51873652"/>
      <w:bookmarkStart w:id="2054" w:name="_Toc57209138"/>
      <w:bookmarkStart w:id="2055" w:name="_Toc58588481"/>
      <w:bookmarkStart w:id="2056" w:name="_Toc66114842"/>
      <w:bookmarkStart w:id="2057" w:name="_Toc67686353"/>
      <w:bookmarkStart w:id="2058" w:name="_Toc74994642"/>
      <w:bookmarkStart w:id="2059" w:name="_Toc85467896"/>
      <w:bookmarkStart w:id="2060" w:name="_Toc89182938"/>
      <w:bookmarkStart w:id="2061" w:name="_Toc90651240"/>
      <w:bookmarkStart w:id="2062" w:name="_Toc96933390"/>
      <w:bookmarkStart w:id="2063" w:name="_Toc98507257"/>
      <w:bookmarkStart w:id="2064" w:name="_Toc98507710"/>
      <w:bookmarkStart w:id="2065" w:name="_Toc122098315"/>
      <w:bookmarkStart w:id="2066" w:name="_Toc169755580"/>
      <w:r w:rsidRPr="00616F0C">
        <w:t>6.1.3.2.1</w:t>
      </w:r>
      <w:r w:rsidRPr="00616F0C">
        <w:tab/>
        <w:t>Description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067" w:name="_Toc22187556"/>
      <w:bookmarkStart w:id="2068" w:name="_Toc22630778"/>
      <w:bookmarkStart w:id="2069" w:name="_Toc34227058"/>
      <w:bookmarkStart w:id="2070" w:name="_Toc34749773"/>
      <w:bookmarkStart w:id="2071" w:name="_Toc34750333"/>
      <w:bookmarkStart w:id="2072" w:name="_Toc34750523"/>
      <w:bookmarkStart w:id="2073" w:name="_Toc35940929"/>
      <w:bookmarkStart w:id="2074" w:name="_Toc35937362"/>
      <w:bookmarkStart w:id="2075" w:name="_Toc36463756"/>
      <w:bookmarkStart w:id="2076" w:name="_Toc43131688"/>
      <w:bookmarkStart w:id="2077" w:name="_Toc45032523"/>
      <w:bookmarkStart w:id="2078" w:name="_Toc49782217"/>
      <w:bookmarkStart w:id="2079" w:name="_Toc51873653"/>
      <w:bookmarkStart w:id="2080" w:name="_Toc57209139"/>
      <w:bookmarkStart w:id="2081" w:name="_Toc58588482"/>
      <w:bookmarkStart w:id="2082" w:name="_Toc66114843"/>
      <w:bookmarkStart w:id="2083" w:name="_Toc67686354"/>
      <w:bookmarkStart w:id="2084" w:name="_Toc74994643"/>
      <w:bookmarkStart w:id="2085" w:name="_Toc85467897"/>
      <w:bookmarkStart w:id="2086" w:name="_Toc89182939"/>
      <w:bookmarkStart w:id="2087" w:name="_Toc90651241"/>
      <w:bookmarkStart w:id="2088" w:name="_Toc96933391"/>
      <w:bookmarkStart w:id="2089" w:name="_Toc98507258"/>
      <w:bookmarkStart w:id="2090" w:name="_Toc98507711"/>
      <w:bookmarkStart w:id="2091" w:name="_Toc122098316"/>
      <w:bookmarkStart w:id="2092" w:name="_Toc169755581"/>
      <w:r w:rsidRPr="00616F0C">
        <w:t>6.1.3.2.2</w:t>
      </w:r>
      <w:r w:rsidRPr="00616F0C">
        <w:tab/>
        <w:t>Resource Definition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093" w:name="_Toc22187557"/>
      <w:bookmarkStart w:id="2094" w:name="_Toc22630779"/>
      <w:bookmarkStart w:id="2095" w:name="_Toc34227059"/>
      <w:bookmarkStart w:id="2096" w:name="_Toc34749774"/>
      <w:bookmarkStart w:id="2097" w:name="_Toc34750334"/>
      <w:bookmarkStart w:id="2098" w:name="_Toc34750524"/>
      <w:bookmarkStart w:id="2099" w:name="_Toc35940930"/>
      <w:bookmarkStart w:id="2100" w:name="_Toc35937363"/>
      <w:bookmarkStart w:id="2101" w:name="_Toc36463757"/>
      <w:bookmarkStart w:id="2102" w:name="_Toc43131689"/>
      <w:bookmarkStart w:id="2103" w:name="_Toc45032524"/>
      <w:bookmarkStart w:id="2104" w:name="_Toc49782218"/>
      <w:bookmarkStart w:id="2105" w:name="_Toc51873654"/>
      <w:bookmarkStart w:id="2106" w:name="_Toc57209140"/>
      <w:bookmarkStart w:id="2107" w:name="_Toc58588483"/>
      <w:bookmarkStart w:id="2108" w:name="_Toc66114844"/>
      <w:bookmarkStart w:id="2109" w:name="_Toc67686355"/>
      <w:bookmarkStart w:id="2110" w:name="_Toc74994644"/>
      <w:bookmarkStart w:id="2111" w:name="_Toc85467898"/>
      <w:bookmarkStart w:id="2112" w:name="_Toc89182940"/>
      <w:bookmarkStart w:id="2113" w:name="_Toc90651242"/>
      <w:bookmarkStart w:id="2114" w:name="_Toc96933392"/>
      <w:bookmarkStart w:id="2115" w:name="_Toc98507259"/>
      <w:bookmarkStart w:id="2116" w:name="_Toc98507712"/>
      <w:bookmarkStart w:id="2117" w:name="_Toc122098317"/>
      <w:bookmarkStart w:id="2118" w:name="_Toc169755582"/>
      <w:r w:rsidRPr="00616F0C">
        <w:t>6.1.3.2.3</w:t>
      </w:r>
      <w:r w:rsidRPr="00616F0C">
        <w:tab/>
        <w:t>Resource Standard Methods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7A7B248" w14:textId="77777777" w:rsidR="00E134FC" w:rsidRPr="00616F0C" w:rsidRDefault="00E134FC" w:rsidP="00E134FC">
      <w:pPr>
        <w:pStyle w:val="H6"/>
      </w:pPr>
      <w:bookmarkStart w:id="2119" w:name="_Toc22187558"/>
      <w:bookmarkStart w:id="2120" w:name="_Toc22630780"/>
      <w:bookmarkStart w:id="2121" w:name="_Toc34227060"/>
      <w:bookmarkStart w:id="2122" w:name="_Toc34749775"/>
      <w:bookmarkStart w:id="2123" w:name="_Toc34750335"/>
      <w:bookmarkStart w:id="2124" w:name="_Toc34750525"/>
      <w:bookmarkStart w:id="2125" w:name="_Toc35940931"/>
      <w:bookmarkStart w:id="2126" w:name="_Toc35937364"/>
      <w:bookmarkStart w:id="2127" w:name="_Toc36463758"/>
      <w:bookmarkStart w:id="2128" w:name="_Toc43131690"/>
      <w:bookmarkStart w:id="2129" w:name="_Toc45032525"/>
      <w:bookmarkStart w:id="2130" w:name="_Toc49782219"/>
      <w:bookmarkStart w:id="2131" w:name="_Toc51873655"/>
      <w:bookmarkStart w:id="2132" w:name="_Toc57209141"/>
      <w:bookmarkStart w:id="2133" w:name="_Toc58588484"/>
      <w:bookmarkStart w:id="2134" w:name="_Toc66114845"/>
      <w:bookmarkStart w:id="2135" w:name="_Toc67686356"/>
      <w:bookmarkStart w:id="2136" w:name="_Toc74994645"/>
      <w:bookmarkStart w:id="2137" w:name="_Toc85467899"/>
      <w:bookmarkStart w:id="2138" w:name="_Toc89182941"/>
      <w:bookmarkStart w:id="2139" w:name="_Toc90651243"/>
      <w:bookmarkStart w:id="2140" w:name="_Toc96933393"/>
      <w:r w:rsidRPr="00616F0C">
        <w:t>6.1.3.2.3.1</w:t>
      </w:r>
      <w:r w:rsidRPr="00616F0C">
        <w:tab/>
        <w:t>GET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141" w:name="_Toc85467900"/>
      <w:bookmarkStart w:id="2142" w:name="_Toc89182942"/>
      <w:bookmarkStart w:id="2143" w:name="_Toc90651244"/>
      <w:bookmarkStart w:id="2144" w:name="_Toc96933394"/>
      <w:bookmarkStart w:id="2145" w:name="_Toc22187566"/>
      <w:bookmarkStart w:id="2146" w:name="_Toc22630788"/>
      <w:bookmarkStart w:id="2147" w:name="_Toc34227061"/>
      <w:bookmarkStart w:id="2148" w:name="_Toc34749776"/>
      <w:bookmarkStart w:id="2149" w:name="_Toc34750336"/>
      <w:bookmarkStart w:id="2150" w:name="_Toc34750526"/>
      <w:bookmarkStart w:id="2151" w:name="_Toc35940932"/>
      <w:bookmarkStart w:id="2152" w:name="_Toc35937365"/>
      <w:bookmarkStart w:id="2153" w:name="_Toc36463759"/>
      <w:bookmarkStart w:id="2154" w:name="_Toc43131691"/>
      <w:bookmarkStart w:id="2155" w:name="_Toc45032526"/>
      <w:bookmarkStart w:id="2156" w:name="_Toc49782220"/>
      <w:bookmarkStart w:id="2157" w:name="_Toc51873656"/>
      <w:bookmarkStart w:id="2158" w:name="_Toc57209142"/>
      <w:bookmarkStart w:id="2159" w:name="_Toc58588485"/>
      <w:bookmarkStart w:id="2160" w:name="_Toc66114846"/>
      <w:bookmarkStart w:id="2161" w:name="_Toc67686357"/>
      <w:bookmarkStart w:id="2162" w:name="_Toc74994646"/>
      <w:r w:rsidRPr="00616F0C">
        <w:t>6.1.3.2.3.</w:t>
      </w:r>
      <w:r>
        <w:t>2</w:t>
      </w:r>
      <w:r w:rsidRPr="00616F0C">
        <w:tab/>
      </w:r>
      <w:r>
        <w:t>DELETE</w:t>
      </w:r>
      <w:bookmarkEnd w:id="2141"/>
      <w:bookmarkEnd w:id="2142"/>
      <w:bookmarkEnd w:id="2143"/>
      <w:bookmarkEnd w:id="2144"/>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163" w:name="_Toc85467901"/>
      <w:bookmarkStart w:id="2164" w:name="_Toc89182943"/>
      <w:bookmarkStart w:id="2165" w:name="_Toc90651245"/>
      <w:bookmarkStart w:id="2166" w:name="_Toc96933395"/>
      <w:bookmarkStart w:id="2167" w:name="_Toc98507260"/>
      <w:bookmarkStart w:id="2168" w:name="_Toc98507713"/>
      <w:bookmarkStart w:id="2169" w:name="_Toc122098318"/>
      <w:bookmarkStart w:id="2170" w:name="_Toc169755583"/>
      <w:r w:rsidRPr="00616F0C">
        <w:t>6.1.3.3</w:t>
      </w:r>
      <w:r w:rsidRPr="00616F0C">
        <w:tab/>
        <w:t xml:space="preserve">Resource: </w:t>
      </w:r>
      <w:bookmarkEnd w:id="2145"/>
      <w:bookmarkEnd w:id="2146"/>
      <w:r w:rsidRPr="00616F0C">
        <w:t>Record (Document)</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4A0AF7C9" w14:textId="77777777" w:rsidR="00E134FC" w:rsidRPr="00616F0C" w:rsidRDefault="00E134FC" w:rsidP="00E134FC">
      <w:pPr>
        <w:pStyle w:val="Heading5"/>
      </w:pPr>
      <w:bookmarkStart w:id="2171" w:name="_Toc34227062"/>
      <w:bookmarkStart w:id="2172" w:name="_Toc34749777"/>
      <w:bookmarkStart w:id="2173" w:name="_Toc34750337"/>
      <w:bookmarkStart w:id="2174" w:name="_Toc34750527"/>
      <w:bookmarkStart w:id="2175" w:name="_Toc35940933"/>
      <w:bookmarkStart w:id="2176" w:name="_Toc35937366"/>
      <w:bookmarkStart w:id="2177" w:name="_Toc36463760"/>
      <w:bookmarkStart w:id="2178" w:name="_Toc43131692"/>
      <w:bookmarkStart w:id="2179" w:name="_Toc45032527"/>
      <w:bookmarkStart w:id="2180" w:name="_Toc49782221"/>
      <w:bookmarkStart w:id="2181" w:name="_Toc51873657"/>
      <w:bookmarkStart w:id="2182" w:name="_Toc57209143"/>
      <w:bookmarkStart w:id="2183" w:name="_Toc58588486"/>
      <w:bookmarkStart w:id="2184" w:name="_Toc66114847"/>
      <w:bookmarkStart w:id="2185" w:name="_Toc67686358"/>
      <w:bookmarkStart w:id="2186" w:name="_Toc74994647"/>
      <w:bookmarkStart w:id="2187" w:name="_Toc85467902"/>
      <w:bookmarkStart w:id="2188" w:name="_Toc89182944"/>
      <w:bookmarkStart w:id="2189" w:name="_Toc90651246"/>
      <w:bookmarkStart w:id="2190" w:name="_Toc96933396"/>
      <w:bookmarkStart w:id="2191" w:name="_Toc98507261"/>
      <w:bookmarkStart w:id="2192" w:name="_Toc98507714"/>
      <w:bookmarkStart w:id="2193" w:name="_Toc122098319"/>
      <w:bookmarkStart w:id="2194" w:name="_Toc169755584"/>
      <w:r w:rsidRPr="00616F0C">
        <w:t>6.1.3.3.1</w:t>
      </w:r>
      <w:r w:rsidRPr="00616F0C">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195" w:name="_Toc34227063"/>
      <w:bookmarkStart w:id="2196" w:name="_Toc34749778"/>
      <w:bookmarkStart w:id="2197" w:name="_Toc34750338"/>
      <w:bookmarkStart w:id="2198" w:name="_Toc34750528"/>
      <w:bookmarkStart w:id="2199" w:name="_Toc35940934"/>
      <w:bookmarkStart w:id="2200" w:name="_Toc35937367"/>
      <w:bookmarkStart w:id="2201" w:name="_Toc36463761"/>
      <w:bookmarkStart w:id="2202" w:name="_Toc43131693"/>
      <w:bookmarkStart w:id="2203" w:name="_Toc45032528"/>
      <w:bookmarkStart w:id="2204" w:name="_Toc49782222"/>
      <w:bookmarkStart w:id="2205" w:name="_Toc51873658"/>
      <w:bookmarkStart w:id="2206" w:name="_Toc57209144"/>
      <w:bookmarkStart w:id="2207" w:name="_Toc58588487"/>
      <w:bookmarkStart w:id="2208" w:name="_Toc66114848"/>
      <w:bookmarkStart w:id="2209" w:name="_Toc67686359"/>
      <w:bookmarkStart w:id="2210" w:name="_Toc74994648"/>
      <w:bookmarkStart w:id="2211" w:name="_Toc85467903"/>
      <w:bookmarkStart w:id="2212" w:name="_Toc89182945"/>
      <w:bookmarkStart w:id="2213" w:name="_Toc90651247"/>
      <w:bookmarkStart w:id="2214" w:name="_Toc96933397"/>
      <w:bookmarkStart w:id="2215" w:name="_Toc98507262"/>
      <w:bookmarkStart w:id="2216" w:name="_Toc98507715"/>
      <w:bookmarkStart w:id="2217" w:name="_Toc122098320"/>
      <w:bookmarkStart w:id="2218" w:name="_Toc169755585"/>
      <w:r w:rsidRPr="00616F0C">
        <w:t>6.1.3.3.2</w:t>
      </w:r>
      <w:r w:rsidRPr="00616F0C">
        <w:tab/>
        <w:t>Resource Definition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219" w:name="_Toc34227064"/>
      <w:bookmarkStart w:id="2220" w:name="_Toc34749779"/>
      <w:bookmarkStart w:id="2221" w:name="_Toc34750339"/>
      <w:bookmarkStart w:id="2222" w:name="_Toc34750529"/>
      <w:bookmarkStart w:id="2223" w:name="_Toc35940935"/>
      <w:bookmarkStart w:id="2224" w:name="_Toc35937368"/>
      <w:bookmarkStart w:id="2225" w:name="_Toc36463762"/>
      <w:bookmarkStart w:id="2226" w:name="_Toc43131694"/>
      <w:bookmarkStart w:id="2227" w:name="_Toc45032529"/>
      <w:bookmarkStart w:id="2228" w:name="_Toc49782223"/>
      <w:bookmarkStart w:id="2229" w:name="_Toc51873659"/>
      <w:bookmarkStart w:id="2230" w:name="_Toc57209145"/>
      <w:bookmarkStart w:id="2231" w:name="_Toc58588488"/>
      <w:bookmarkStart w:id="2232" w:name="_Toc66114849"/>
      <w:bookmarkStart w:id="2233" w:name="_Toc67686360"/>
      <w:bookmarkStart w:id="2234" w:name="_Toc74994649"/>
      <w:bookmarkStart w:id="2235" w:name="_Toc85467904"/>
      <w:bookmarkStart w:id="2236" w:name="_Toc89182946"/>
      <w:bookmarkStart w:id="2237" w:name="_Toc90651248"/>
      <w:bookmarkStart w:id="2238" w:name="_Toc96933398"/>
      <w:bookmarkStart w:id="2239" w:name="_Toc98507263"/>
      <w:bookmarkStart w:id="2240" w:name="_Toc98507716"/>
      <w:bookmarkStart w:id="2241" w:name="_Toc122098321"/>
      <w:bookmarkStart w:id="2242" w:name="_Toc169755586"/>
      <w:r w:rsidRPr="00616F0C">
        <w:t>6.1.3.3.3</w:t>
      </w:r>
      <w:r w:rsidRPr="00616F0C">
        <w:tab/>
        <w:t>Resource Standard Methods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12E32D4B" w14:textId="77777777" w:rsidR="00E134FC" w:rsidRPr="00616F0C" w:rsidRDefault="00E134FC" w:rsidP="00E134FC">
      <w:pPr>
        <w:pStyle w:val="H6"/>
      </w:pPr>
      <w:bookmarkStart w:id="2243" w:name="_Toc34227065"/>
      <w:bookmarkStart w:id="2244" w:name="_Toc34749780"/>
      <w:bookmarkStart w:id="2245" w:name="_Toc34750340"/>
      <w:bookmarkStart w:id="2246" w:name="_Toc34750530"/>
      <w:bookmarkStart w:id="2247" w:name="_Toc35940936"/>
      <w:bookmarkStart w:id="2248" w:name="_Toc35937369"/>
      <w:bookmarkStart w:id="2249" w:name="_Toc36463763"/>
      <w:bookmarkStart w:id="2250" w:name="_Toc43131695"/>
      <w:bookmarkStart w:id="2251" w:name="_Toc45032530"/>
      <w:bookmarkStart w:id="2252" w:name="_Toc49782224"/>
      <w:bookmarkStart w:id="2253" w:name="_Toc51873660"/>
      <w:bookmarkStart w:id="2254" w:name="_Toc57209146"/>
      <w:bookmarkStart w:id="2255" w:name="_Toc58588489"/>
      <w:bookmarkStart w:id="2256" w:name="_Toc66114850"/>
      <w:bookmarkStart w:id="2257" w:name="_Toc67686361"/>
      <w:bookmarkStart w:id="2258" w:name="_Toc74994650"/>
      <w:bookmarkStart w:id="2259" w:name="_Toc85467905"/>
      <w:bookmarkStart w:id="2260" w:name="_Toc89182947"/>
      <w:bookmarkStart w:id="2261" w:name="_Toc90651249"/>
      <w:bookmarkStart w:id="2262" w:name="_Toc96933399"/>
      <w:r w:rsidRPr="00616F0C">
        <w:t>6.1.3.3.3.1</w:t>
      </w:r>
      <w:r w:rsidRPr="00616F0C">
        <w:tab/>
        <w:t>GET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263" w:name="_Toc34227066"/>
      <w:bookmarkStart w:id="2264" w:name="_Toc34749781"/>
      <w:bookmarkStart w:id="2265" w:name="_Toc34750341"/>
      <w:bookmarkStart w:id="2266" w:name="_Toc34750531"/>
      <w:bookmarkStart w:id="2267" w:name="_Toc35940937"/>
      <w:bookmarkStart w:id="2268" w:name="_Toc35937370"/>
      <w:bookmarkStart w:id="2269" w:name="_Toc36463764"/>
      <w:bookmarkStart w:id="2270" w:name="_Toc43131696"/>
      <w:bookmarkStart w:id="2271" w:name="_Toc45032531"/>
      <w:bookmarkStart w:id="2272" w:name="_Toc49782225"/>
      <w:bookmarkStart w:id="2273" w:name="_Toc51873661"/>
      <w:bookmarkStart w:id="2274" w:name="_Toc57209147"/>
      <w:bookmarkStart w:id="2275" w:name="_Toc58588490"/>
      <w:bookmarkStart w:id="2276" w:name="_Toc66114851"/>
      <w:bookmarkStart w:id="2277" w:name="_Toc67686362"/>
      <w:bookmarkStart w:id="2278" w:name="_Toc74994651"/>
      <w:bookmarkStart w:id="2279" w:name="_Toc85467906"/>
      <w:bookmarkStart w:id="2280" w:name="_Toc89182948"/>
      <w:bookmarkStart w:id="2281" w:name="_Toc90651250"/>
      <w:bookmarkStart w:id="2282" w:name="_Toc96933400"/>
      <w:r w:rsidRPr="00616F0C">
        <w:t>6.1.3.3.3.2</w:t>
      </w:r>
      <w:r w:rsidRPr="00616F0C">
        <w:tab/>
        <w:t>PUT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283" w:name="_Toc34227067"/>
      <w:bookmarkStart w:id="2284" w:name="_Toc34749782"/>
      <w:bookmarkStart w:id="2285" w:name="_Toc34750342"/>
      <w:bookmarkStart w:id="2286" w:name="_Toc34750532"/>
      <w:bookmarkStart w:id="2287" w:name="_Toc35940938"/>
      <w:bookmarkStart w:id="2288" w:name="_Toc35937371"/>
      <w:bookmarkStart w:id="2289" w:name="_Toc36463765"/>
      <w:bookmarkStart w:id="2290" w:name="_Toc43131697"/>
      <w:bookmarkStart w:id="2291" w:name="_Toc45032532"/>
      <w:bookmarkStart w:id="2292" w:name="_Toc49782226"/>
      <w:bookmarkStart w:id="2293" w:name="_Toc51873662"/>
      <w:bookmarkStart w:id="2294" w:name="_Toc57209148"/>
      <w:bookmarkStart w:id="2295" w:name="_Toc58588491"/>
      <w:bookmarkStart w:id="2296" w:name="_Toc66114852"/>
      <w:bookmarkStart w:id="2297" w:name="_Toc67686363"/>
      <w:bookmarkStart w:id="2298" w:name="_Toc74994652"/>
      <w:bookmarkStart w:id="2299" w:name="_Toc85467907"/>
      <w:bookmarkStart w:id="2300" w:name="_Toc89182949"/>
      <w:bookmarkStart w:id="2301" w:name="_Toc90651251"/>
      <w:bookmarkStart w:id="2302" w:name="_Toc96933401"/>
      <w:r w:rsidRPr="00616F0C">
        <w:t>6.1.3.3.3.3</w:t>
      </w:r>
      <w:r w:rsidRPr="00616F0C">
        <w:tab/>
        <w:t>DELETE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303" w:name="_Toc34227068"/>
      <w:bookmarkStart w:id="2304" w:name="_Toc34749783"/>
      <w:bookmarkStart w:id="2305" w:name="_Toc34750343"/>
      <w:bookmarkStart w:id="2306" w:name="_Toc34750533"/>
      <w:bookmarkStart w:id="2307" w:name="_Toc35940939"/>
      <w:bookmarkStart w:id="2308" w:name="_Toc35937372"/>
      <w:bookmarkStart w:id="2309" w:name="_Toc36463766"/>
      <w:bookmarkStart w:id="2310" w:name="_Toc43131698"/>
      <w:bookmarkStart w:id="2311" w:name="_Toc45032533"/>
      <w:bookmarkStart w:id="2312" w:name="_Toc49782227"/>
      <w:bookmarkStart w:id="2313" w:name="_Toc51873663"/>
      <w:bookmarkStart w:id="2314" w:name="_Toc57209149"/>
      <w:bookmarkStart w:id="2315" w:name="_Toc58588492"/>
      <w:bookmarkStart w:id="2316" w:name="_Toc66114853"/>
      <w:bookmarkStart w:id="2317" w:name="_Toc67686364"/>
      <w:bookmarkStart w:id="2318" w:name="_Toc74994653"/>
      <w:bookmarkStart w:id="2319" w:name="_Toc85467908"/>
      <w:bookmarkStart w:id="2320" w:name="_Toc89182950"/>
      <w:bookmarkStart w:id="2321" w:name="_Toc90651252"/>
      <w:bookmarkStart w:id="2322" w:name="_Toc96933402"/>
      <w:bookmarkStart w:id="2323" w:name="_Toc98507264"/>
      <w:bookmarkStart w:id="2324" w:name="_Toc98507717"/>
      <w:bookmarkStart w:id="2325" w:name="_Toc122098322"/>
      <w:bookmarkStart w:id="2326" w:name="_Toc169755587"/>
      <w:r w:rsidRPr="00616F0C">
        <w:t>6.1.3.4</w:t>
      </w:r>
      <w:r w:rsidRPr="00616F0C">
        <w:tab/>
        <w:t>Resource: Meta (Document)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0E2D547" w14:textId="77777777" w:rsidR="00E134FC" w:rsidRPr="00616F0C" w:rsidRDefault="00E134FC" w:rsidP="00E134FC">
      <w:pPr>
        <w:pStyle w:val="Heading5"/>
      </w:pPr>
      <w:bookmarkStart w:id="2327" w:name="_Toc34227069"/>
      <w:bookmarkStart w:id="2328" w:name="_Toc34749784"/>
      <w:bookmarkStart w:id="2329" w:name="_Toc34750344"/>
      <w:bookmarkStart w:id="2330" w:name="_Toc34750534"/>
      <w:bookmarkStart w:id="2331" w:name="_Toc35940940"/>
      <w:bookmarkStart w:id="2332" w:name="_Toc35937373"/>
      <w:bookmarkStart w:id="2333" w:name="_Toc36463767"/>
      <w:bookmarkStart w:id="2334" w:name="_Toc43131699"/>
      <w:bookmarkStart w:id="2335" w:name="_Toc45032534"/>
      <w:bookmarkStart w:id="2336" w:name="_Toc49782228"/>
      <w:bookmarkStart w:id="2337" w:name="_Toc51873664"/>
      <w:bookmarkStart w:id="2338" w:name="_Toc57209150"/>
      <w:bookmarkStart w:id="2339" w:name="_Toc58588493"/>
      <w:bookmarkStart w:id="2340" w:name="_Toc66114854"/>
      <w:bookmarkStart w:id="2341" w:name="_Toc67686365"/>
      <w:bookmarkStart w:id="2342" w:name="_Toc74994654"/>
      <w:bookmarkStart w:id="2343" w:name="_Toc85467909"/>
      <w:bookmarkStart w:id="2344" w:name="_Toc89182951"/>
      <w:bookmarkStart w:id="2345" w:name="_Toc90651253"/>
      <w:bookmarkStart w:id="2346" w:name="_Toc96933403"/>
      <w:bookmarkStart w:id="2347" w:name="_Toc98507265"/>
      <w:bookmarkStart w:id="2348" w:name="_Toc98507718"/>
      <w:bookmarkStart w:id="2349" w:name="_Toc122098323"/>
      <w:bookmarkStart w:id="2350" w:name="_Toc169755588"/>
      <w:r w:rsidRPr="00616F0C">
        <w:t>6.1.3.4.1</w:t>
      </w:r>
      <w:r w:rsidRPr="00616F0C">
        <w:tab/>
        <w:t>Description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351" w:name="_Toc34227070"/>
      <w:bookmarkStart w:id="2352" w:name="_Toc34749785"/>
      <w:bookmarkStart w:id="2353" w:name="_Toc34750345"/>
      <w:bookmarkStart w:id="2354" w:name="_Toc34750535"/>
      <w:bookmarkStart w:id="2355" w:name="_Toc35940941"/>
      <w:bookmarkStart w:id="2356" w:name="_Toc35937374"/>
      <w:bookmarkStart w:id="2357" w:name="_Toc36463768"/>
      <w:bookmarkStart w:id="2358" w:name="_Toc43131700"/>
      <w:bookmarkStart w:id="2359" w:name="_Toc45032535"/>
      <w:bookmarkStart w:id="2360" w:name="_Toc49782229"/>
      <w:bookmarkStart w:id="2361" w:name="_Toc51873665"/>
      <w:bookmarkStart w:id="2362" w:name="_Toc57209151"/>
      <w:bookmarkStart w:id="2363" w:name="_Toc58588494"/>
      <w:bookmarkStart w:id="2364" w:name="_Toc66114855"/>
      <w:bookmarkStart w:id="2365" w:name="_Toc67686366"/>
      <w:bookmarkStart w:id="2366" w:name="_Toc74994655"/>
      <w:bookmarkStart w:id="2367" w:name="_Toc85467910"/>
      <w:bookmarkStart w:id="2368" w:name="_Toc89182952"/>
      <w:bookmarkStart w:id="2369" w:name="_Toc90651254"/>
      <w:bookmarkStart w:id="2370" w:name="_Toc96933404"/>
      <w:bookmarkStart w:id="2371" w:name="_Toc98507266"/>
      <w:bookmarkStart w:id="2372" w:name="_Toc98507719"/>
      <w:bookmarkStart w:id="2373" w:name="_Toc122098324"/>
      <w:bookmarkStart w:id="2374" w:name="_Toc169755589"/>
      <w:r w:rsidRPr="00616F0C">
        <w:t>6.1.3.4.2</w:t>
      </w:r>
      <w:r w:rsidRPr="00616F0C">
        <w:tab/>
        <w:t>Resource Definition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375" w:name="_Toc34227071"/>
      <w:bookmarkStart w:id="2376" w:name="_Toc34749786"/>
      <w:bookmarkStart w:id="2377" w:name="_Toc34750346"/>
      <w:bookmarkStart w:id="2378" w:name="_Toc34750536"/>
      <w:bookmarkStart w:id="2379" w:name="_Toc35940942"/>
      <w:bookmarkStart w:id="2380" w:name="_Toc35937375"/>
      <w:bookmarkStart w:id="2381" w:name="_Toc36463769"/>
      <w:bookmarkStart w:id="2382" w:name="_Toc43131701"/>
      <w:bookmarkStart w:id="2383" w:name="_Toc45032536"/>
      <w:bookmarkStart w:id="2384" w:name="_Toc49782230"/>
      <w:bookmarkStart w:id="2385" w:name="_Toc51873666"/>
      <w:bookmarkStart w:id="2386" w:name="_Toc57209152"/>
      <w:bookmarkStart w:id="2387" w:name="_Toc58588495"/>
      <w:bookmarkStart w:id="2388" w:name="_Toc66114856"/>
      <w:bookmarkStart w:id="2389" w:name="_Toc67686367"/>
      <w:bookmarkStart w:id="2390" w:name="_Toc74994656"/>
      <w:bookmarkStart w:id="2391" w:name="_Toc85467911"/>
      <w:bookmarkStart w:id="2392" w:name="_Toc89182953"/>
      <w:bookmarkStart w:id="2393" w:name="_Toc90651255"/>
      <w:bookmarkStart w:id="2394" w:name="_Toc96933405"/>
      <w:bookmarkStart w:id="2395" w:name="_Toc98507267"/>
      <w:bookmarkStart w:id="2396" w:name="_Toc98507720"/>
      <w:bookmarkStart w:id="2397" w:name="_Toc122098325"/>
      <w:bookmarkStart w:id="2398" w:name="_Toc169755590"/>
      <w:r w:rsidRPr="00616F0C">
        <w:t>6.1.3.4.3</w:t>
      </w:r>
      <w:r w:rsidRPr="00616F0C">
        <w:tab/>
        <w:t>Resource Standard Methods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0D4B9BEB" w14:textId="77777777" w:rsidR="00E134FC" w:rsidRPr="00616F0C" w:rsidRDefault="00E134FC" w:rsidP="00E134FC">
      <w:pPr>
        <w:pStyle w:val="H6"/>
      </w:pPr>
      <w:bookmarkStart w:id="2399" w:name="_Toc34227072"/>
      <w:bookmarkStart w:id="2400" w:name="_Toc34749787"/>
      <w:bookmarkStart w:id="2401" w:name="_Toc34750347"/>
      <w:bookmarkStart w:id="2402" w:name="_Toc34750537"/>
      <w:bookmarkStart w:id="2403" w:name="_Toc35940943"/>
      <w:bookmarkStart w:id="2404" w:name="_Toc35937376"/>
      <w:bookmarkStart w:id="2405" w:name="_Toc36463770"/>
      <w:bookmarkStart w:id="2406" w:name="_Toc43131702"/>
      <w:bookmarkStart w:id="2407" w:name="_Toc45032537"/>
      <w:bookmarkStart w:id="2408" w:name="_Toc49782231"/>
      <w:bookmarkStart w:id="2409" w:name="_Toc51873667"/>
      <w:bookmarkStart w:id="2410" w:name="_Toc57209153"/>
      <w:bookmarkStart w:id="2411" w:name="_Toc58588496"/>
      <w:bookmarkStart w:id="2412" w:name="_Toc66114857"/>
      <w:bookmarkStart w:id="2413" w:name="_Toc67686368"/>
      <w:bookmarkStart w:id="2414" w:name="_Toc74994657"/>
      <w:bookmarkStart w:id="2415" w:name="_Toc85467912"/>
      <w:bookmarkStart w:id="2416" w:name="_Toc89182954"/>
      <w:bookmarkStart w:id="2417" w:name="_Toc90651256"/>
      <w:bookmarkStart w:id="2418" w:name="_Toc96933406"/>
      <w:r w:rsidRPr="00616F0C">
        <w:t>6.1.3.4.3.1</w:t>
      </w:r>
      <w:r w:rsidRPr="00616F0C">
        <w:tab/>
        <w:t>GET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419" w:name="_Toc34227073"/>
      <w:bookmarkStart w:id="2420" w:name="_Toc34749788"/>
      <w:bookmarkStart w:id="2421" w:name="_Toc34750348"/>
      <w:bookmarkStart w:id="2422" w:name="_Toc34750538"/>
      <w:bookmarkStart w:id="2423" w:name="_Toc35940944"/>
      <w:bookmarkStart w:id="2424" w:name="_Toc35937377"/>
      <w:bookmarkStart w:id="2425" w:name="_Toc36463771"/>
      <w:bookmarkStart w:id="2426" w:name="_Toc43131703"/>
      <w:bookmarkStart w:id="2427" w:name="_Toc45032538"/>
      <w:bookmarkStart w:id="2428" w:name="_Toc49782232"/>
      <w:bookmarkStart w:id="2429" w:name="_Toc51873668"/>
      <w:bookmarkStart w:id="2430" w:name="_Toc57209154"/>
      <w:bookmarkStart w:id="2431" w:name="_Toc58588497"/>
      <w:bookmarkStart w:id="2432" w:name="_Toc66114858"/>
      <w:bookmarkStart w:id="2433" w:name="_Toc67686369"/>
      <w:bookmarkStart w:id="2434" w:name="_Toc74994658"/>
      <w:bookmarkStart w:id="2435" w:name="_Toc85467913"/>
      <w:bookmarkStart w:id="2436" w:name="_Toc89182955"/>
      <w:bookmarkStart w:id="2437" w:name="_Toc90651257"/>
      <w:bookmarkStart w:id="2438" w:name="_Toc96933407"/>
      <w:r w:rsidRPr="00616F0C">
        <w:t>6.1.3.4.3.2</w:t>
      </w:r>
      <w:r w:rsidRPr="00616F0C">
        <w:tab/>
        <w:t>PATCH</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439" w:name="_Toc34227074"/>
      <w:bookmarkStart w:id="2440" w:name="_Toc34749789"/>
      <w:bookmarkStart w:id="2441" w:name="_Toc34750349"/>
      <w:bookmarkStart w:id="2442" w:name="_Toc34750539"/>
      <w:bookmarkStart w:id="2443" w:name="_Toc35940945"/>
      <w:bookmarkStart w:id="2444" w:name="_Toc35937378"/>
      <w:bookmarkStart w:id="2445" w:name="_Toc36463772"/>
      <w:bookmarkStart w:id="2446" w:name="_Toc43131704"/>
      <w:bookmarkStart w:id="2447" w:name="_Toc45032539"/>
      <w:bookmarkStart w:id="2448" w:name="_Toc49782233"/>
      <w:bookmarkStart w:id="2449" w:name="_Toc51873669"/>
      <w:bookmarkStart w:id="2450" w:name="_Toc57209155"/>
      <w:bookmarkStart w:id="2451" w:name="_Toc58588498"/>
      <w:bookmarkStart w:id="2452" w:name="_Toc66114859"/>
      <w:bookmarkStart w:id="2453" w:name="_Toc67686370"/>
      <w:bookmarkStart w:id="2454" w:name="_Toc74994659"/>
      <w:bookmarkStart w:id="2455" w:name="_Toc85467914"/>
      <w:bookmarkStart w:id="2456" w:name="_Toc89182956"/>
      <w:bookmarkStart w:id="2457" w:name="_Toc90651258"/>
      <w:bookmarkStart w:id="2458" w:name="_Toc96933408"/>
      <w:bookmarkStart w:id="2459" w:name="_Toc98507268"/>
      <w:bookmarkStart w:id="2460" w:name="_Toc98507721"/>
      <w:bookmarkStart w:id="2461" w:name="_Toc122098326"/>
      <w:bookmarkStart w:id="2462" w:name="_Toc169755591"/>
      <w:r w:rsidRPr="00616F0C">
        <w:lastRenderedPageBreak/>
        <w:t>6.1.3.5</w:t>
      </w:r>
      <w:r w:rsidRPr="00616F0C">
        <w:tab/>
        <w:t>Resource: BlockCollection (Collection)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0C180DC" w14:textId="77777777" w:rsidR="00E134FC" w:rsidRPr="00616F0C" w:rsidRDefault="00E134FC" w:rsidP="00E134FC">
      <w:pPr>
        <w:pStyle w:val="Heading5"/>
      </w:pPr>
      <w:bookmarkStart w:id="2463" w:name="_Toc34227075"/>
      <w:bookmarkStart w:id="2464" w:name="_Toc34749790"/>
      <w:bookmarkStart w:id="2465" w:name="_Toc34750350"/>
      <w:bookmarkStart w:id="2466" w:name="_Toc34750540"/>
      <w:bookmarkStart w:id="2467" w:name="_Toc35940946"/>
      <w:bookmarkStart w:id="2468" w:name="_Toc35937379"/>
      <w:bookmarkStart w:id="2469" w:name="_Toc36463773"/>
      <w:bookmarkStart w:id="2470" w:name="_Toc43131705"/>
      <w:bookmarkStart w:id="2471" w:name="_Toc45032540"/>
      <w:bookmarkStart w:id="2472" w:name="_Toc49782234"/>
      <w:bookmarkStart w:id="2473" w:name="_Toc51873670"/>
      <w:bookmarkStart w:id="2474" w:name="_Toc57209156"/>
      <w:bookmarkStart w:id="2475" w:name="_Toc58588499"/>
      <w:bookmarkStart w:id="2476" w:name="_Toc66114860"/>
      <w:bookmarkStart w:id="2477" w:name="_Toc67686371"/>
      <w:bookmarkStart w:id="2478" w:name="_Toc74994660"/>
      <w:bookmarkStart w:id="2479" w:name="_Toc85467915"/>
      <w:bookmarkStart w:id="2480" w:name="_Toc89182957"/>
      <w:bookmarkStart w:id="2481" w:name="_Toc90651259"/>
      <w:bookmarkStart w:id="2482" w:name="_Toc96933409"/>
      <w:bookmarkStart w:id="2483" w:name="_Toc98507269"/>
      <w:bookmarkStart w:id="2484" w:name="_Toc98507722"/>
      <w:bookmarkStart w:id="2485" w:name="_Toc122098327"/>
      <w:bookmarkStart w:id="2486" w:name="_Toc169755592"/>
      <w:r w:rsidRPr="00616F0C">
        <w:t>6.1.3.5.1</w:t>
      </w:r>
      <w:r w:rsidRPr="00616F0C">
        <w:tab/>
        <w:t>Description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487" w:name="_Toc34227076"/>
      <w:bookmarkStart w:id="2488" w:name="_Toc34749791"/>
      <w:bookmarkStart w:id="2489" w:name="_Toc34750351"/>
      <w:bookmarkStart w:id="2490" w:name="_Toc34750541"/>
      <w:bookmarkStart w:id="2491" w:name="_Toc35940947"/>
      <w:bookmarkStart w:id="2492" w:name="_Toc35937380"/>
      <w:bookmarkStart w:id="2493" w:name="_Toc36463774"/>
      <w:bookmarkStart w:id="2494" w:name="_Toc43131706"/>
      <w:bookmarkStart w:id="2495" w:name="_Toc45032541"/>
      <w:bookmarkStart w:id="2496" w:name="_Toc49782235"/>
      <w:bookmarkStart w:id="2497" w:name="_Toc51873671"/>
      <w:bookmarkStart w:id="2498" w:name="_Toc57209157"/>
      <w:bookmarkStart w:id="2499" w:name="_Toc58588500"/>
      <w:bookmarkStart w:id="2500" w:name="_Toc66114861"/>
      <w:bookmarkStart w:id="2501" w:name="_Toc67686372"/>
      <w:bookmarkStart w:id="2502" w:name="_Toc74994661"/>
      <w:bookmarkStart w:id="2503" w:name="_Toc85467916"/>
      <w:bookmarkStart w:id="2504" w:name="_Toc89182958"/>
      <w:bookmarkStart w:id="2505" w:name="_Toc90651260"/>
      <w:bookmarkStart w:id="2506" w:name="_Toc96933410"/>
      <w:bookmarkStart w:id="2507" w:name="_Toc98507270"/>
      <w:bookmarkStart w:id="2508" w:name="_Toc98507723"/>
      <w:bookmarkStart w:id="2509" w:name="_Toc122098328"/>
      <w:bookmarkStart w:id="2510" w:name="_Toc169755593"/>
      <w:r w:rsidRPr="00616F0C">
        <w:t>6.1.3.5.2</w:t>
      </w:r>
      <w:r w:rsidRPr="00616F0C">
        <w:tab/>
        <w:t>Resource Definition</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511" w:name="_Toc34227077"/>
      <w:bookmarkStart w:id="2512" w:name="_Toc34749792"/>
      <w:bookmarkStart w:id="2513" w:name="_Toc34750352"/>
      <w:bookmarkStart w:id="2514" w:name="_Toc34750542"/>
      <w:bookmarkStart w:id="2515" w:name="_Toc35940948"/>
      <w:bookmarkStart w:id="2516" w:name="_Toc35937381"/>
      <w:bookmarkStart w:id="2517" w:name="_Toc36463775"/>
      <w:bookmarkStart w:id="2518" w:name="_Toc43131707"/>
      <w:bookmarkStart w:id="2519" w:name="_Toc45032542"/>
      <w:bookmarkStart w:id="2520" w:name="_Toc49782236"/>
      <w:bookmarkStart w:id="2521" w:name="_Toc51873672"/>
      <w:bookmarkStart w:id="2522" w:name="_Toc57209158"/>
      <w:bookmarkStart w:id="2523" w:name="_Toc58588501"/>
      <w:bookmarkStart w:id="2524" w:name="_Toc66114862"/>
      <w:bookmarkStart w:id="2525" w:name="_Toc67686373"/>
      <w:bookmarkStart w:id="2526" w:name="_Toc74994662"/>
      <w:bookmarkStart w:id="2527" w:name="_Toc85467917"/>
      <w:bookmarkStart w:id="2528" w:name="_Toc89182959"/>
      <w:bookmarkStart w:id="2529" w:name="_Toc90651261"/>
      <w:bookmarkStart w:id="2530" w:name="_Toc96933411"/>
      <w:bookmarkStart w:id="2531" w:name="_Toc98507271"/>
      <w:bookmarkStart w:id="2532" w:name="_Toc98507724"/>
      <w:bookmarkStart w:id="2533" w:name="_Toc122098329"/>
      <w:bookmarkStart w:id="2534" w:name="_Toc169755594"/>
      <w:r w:rsidRPr="00616F0C">
        <w:t>6.1.3.5.3</w:t>
      </w:r>
      <w:r w:rsidRPr="00616F0C">
        <w:tab/>
        <w:t>Resource Standard Methods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3FD8F5B" w14:textId="77777777" w:rsidR="00E134FC" w:rsidRPr="00616F0C" w:rsidRDefault="00E134FC" w:rsidP="00E134FC">
      <w:pPr>
        <w:pStyle w:val="H6"/>
      </w:pPr>
      <w:bookmarkStart w:id="2535" w:name="_Toc34227078"/>
      <w:bookmarkStart w:id="2536" w:name="_Toc34749793"/>
      <w:bookmarkStart w:id="2537" w:name="_Toc34750353"/>
      <w:bookmarkStart w:id="2538" w:name="_Toc34750543"/>
      <w:bookmarkStart w:id="2539" w:name="_Toc35940949"/>
      <w:bookmarkStart w:id="2540" w:name="_Toc35937382"/>
      <w:bookmarkStart w:id="2541" w:name="_Toc36463776"/>
      <w:bookmarkStart w:id="2542" w:name="_Toc43131708"/>
      <w:bookmarkStart w:id="2543" w:name="_Toc45032543"/>
      <w:bookmarkStart w:id="2544" w:name="_Toc49782237"/>
      <w:bookmarkStart w:id="2545" w:name="_Toc51873673"/>
      <w:bookmarkStart w:id="2546" w:name="_Toc57209159"/>
      <w:bookmarkStart w:id="2547" w:name="_Toc58588502"/>
      <w:bookmarkStart w:id="2548" w:name="_Toc66114863"/>
      <w:bookmarkStart w:id="2549" w:name="_Toc67686374"/>
      <w:bookmarkStart w:id="2550" w:name="_Toc74994663"/>
      <w:bookmarkStart w:id="2551" w:name="_Toc85467918"/>
      <w:bookmarkStart w:id="2552" w:name="_Toc89182960"/>
      <w:bookmarkStart w:id="2553" w:name="_Toc90651262"/>
      <w:bookmarkStart w:id="2554" w:name="_Toc96933412"/>
      <w:r w:rsidRPr="00616F0C">
        <w:t>6.1.3.5.3.1</w:t>
      </w:r>
      <w:r w:rsidRPr="00616F0C">
        <w:tab/>
        <w:t>GET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555" w:name="_Toc34227079"/>
      <w:bookmarkStart w:id="2556" w:name="_Toc34749794"/>
      <w:bookmarkStart w:id="2557" w:name="_Toc34750354"/>
      <w:bookmarkStart w:id="2558" w:name="_Toc34750544"/>
      <w:bookmarkStart w:id="2559" w:name="_Toc35940950"/>
      <w:bookmarkStart w:id="2560" w:name="_Toc35937383"/>
      <w:bookmarkStart w:id="2561" w:name="_Toc36463777"/>
      <w:bookmarkStart w:id="2562" w:name="_Toc43131709"/>
      <w:bookmarkStart w:id="2563" w:name="_Toc45032544"/>
      <w:bookmarkStart w:id="2564" w:name="_Toc49782238"/>
      <w:bookmarkStart w:id="2565" w:name="_Toc51873674"/>
      <w:bookmarkStart w:id="2566" w:name="_Toc57209160"/>
      <w:bookmarkStart w:id="2567" w:name="_Toc58588503"/>
      <w:bookmarkStart w:id="2568" w:name="_Toc66114864"/>
      <w:bookmarkStart w:id="2569" w:name="_Toc67686375"/>
      <w:bookmarkStart w:id="2570" w:name="_Toc74994664"/>
      <w:bookmarkStart w:id="2571" w:name="_Toc85467919"/>
      <w:bookmarkStart w:id="2572" w:name="_Toc89182961"/>
      <w:bookmarkStart w:id="2573" w:name="_Toc90651263"/>
      <w:bookmarkStart w:id="2574" w:name="_Toc96933413"/>
      <w:bookmarkStart w:id="2575" w:name="_Toc98507272"/>
      <w:bookmarkStart w:id="2576" w:name="_Toc98507725"/>
      <w:bookmarkStart w:id="2577" w:name="_Toc122098330"/>
      <w:bookmarkStart w:id="2578" w:name="_Toc169755595"/>
      <w:r w:rsidRPr="00616F0C">
        <w:t>6.1.3.6</w:t>
      </w:r>
      <w:r w:rsidRPr="00616F0C">
        <w:tab/>
        <w:t>Resource: Block (Document)</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2B4184CB" w14:textId="77777777" w:rsidR="00E134FC" w:rsidRPr="00616F0C" w:rsidRDefault="00E134FC" w:rsidP="00E134FC">
      <w:pPr>
        <w:pStyle w:val="Heading5"/>
      </w:pPr>
      <w:bookmarkStart w:id="2579" w:name="_Toc34227080"/>
      <w:bookmarkStart w:id="2580" w:name="_Toc34749795"/>
      <w:bookmarkStart w:id="2581" w:name="_Toc34750355"/>
      <w:bookmarkStart w:id="2582" w:name="_Toc34750545"/>
      <w:bookmarkStart w:id="2583" w:name="_Toc35940951"/>
      <w:bookmarkStart w:id="2584" w:name="_Toc35937384"/>
      <w:bookmarkStart w:id="2585" w:name="_Toc36463778"/>
      <w:bookmarkStart w:id="2586" w:name="_Toc43131710"/>
      <w:bookmarkStart w:id="2587" w:name="_Toc45032545"/>
      <w:bookmarkStart w:id="2588" w:name="_Toc49782239"/>
      <w:bookmarkStart w:id="2589" w:name="_Toc51873675"/>
      <w:bookmarkStart w:id="2590" w:name="_Toc57209161"/>
      <w:bookmarkStart w:id="2591" w:name="_Toc58588504"/>
      <w:bookmarkStart w:id="2592" w:name="_Toc66114865"/>
      <w:bookmarkStart w:id="2593" w:name="_Toc67686376"/>
      <w:bookmarkStart w:id="2594" w:name="_Toc74994665"/>
      <w:bookmarkStart w:id="2595" w:name="_Toc85467920"/>
      <w:bookmarkStart w:id="2596" w:name="_Toc89182962"/>
      <w:bookmarkStart w:id="2597" w:name="_Toc90651264"/>
      <w:bookmarkStart w:id="2598" w:name="_Toc96933414"/>
      <w:bookmarkStart w:id="2599" w:name="_Toc98507273"/>
      <w:bookmarkStart w:id="2600" w:name="_Toc98507726"/>
      <w:bookmarkStart w:id="2601" w:name="_Toc122098331"/>
      <w:bookmarkStart w:id="2602" w:name="_Toc169755596"/>
      <w:r w:rsidRPr="00616F0C">
        <w:t>6.1.3.6.1</w:t>
      </w:r>
      <w:r w:rsidRPr="00616F0C">
        <w:tab/>
        <w:t>Description</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603" w:name="_Toc34227081"/>
      <w:bookmarkStart w:id="2604" w:name="_Toc34749796"/>
      <w:bookmarkStart w:id="2605" w:name="_Toc34750356"/>
      <w:bookmarkStart w:id="2606" w:name="_Toc34750546"/>
      <w:bookmarkStart w:id="2607" w:name="_Toc35940952"/>
      <w:bookmarkStart w:id="2608" w:name="_Toc35937385"/>
      <w:bookmarkStart w:id="2609" w:name="_Toc36463779"/>
      <w:bookmarkStart w:id="2610" w:name="_Toc43131711"/>
      <w:bookmarkStart w:id="2611" w:name="_Toc45032546"/>
      <w:bookmarkStart w:id="2612" w:name="_Toc49782240"/>
      <w:bookmarkStart w:id="2613" w:name="_Toc51873676"/>
      <w:bookmarkStart w:id="2614" w:name="_Toc57209162"/>
      <w:bookmarkStart w:id="2615" w:name="_Toc58588505"/>
      <w:bookmarkStart w:id="2616" w:name="_Toc66114866"/>
      <w:bookmarkStart w:id="2617" w:name="_Toc67686377"/>
      <w:bookmarkStart w:id="2618" w:name="_Toc74994666"/>
      <w:bookmarkStart w:id="2619" w:name="_Toc85467921"/>
      <w:bookmarkStart w:id="2620" w:name="_Toc89182963"/>
      <w:bookmarkStart w:id="2621" w:name="_Toc90651265"/>
      <w:bookmarkStart w:id="2622" w:name="_Toc96933415"/>
      <w:bookmarkStart w:id="2623" w:name="_Toc98507274"/>
      <w:bookmarkStart w:id="2624" w:name="_Toc98507727"/>
      <w:bookmarkStart w:id="2625" w:name="_Toc122098332"/>
      <w:bookmarkStart w:id="2626" w:name="_Toc169755597"/>
      <w:r w:rsidRPr="00616F0C">
        <w:lastRenderedPageBreak/>
        <w:t>6.1.3.6.2</w:t>
      </w:r>
      <w:r w:rsidRPr="00616F0C">
        <w:tab/>
        <w:t>Resource Definition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627" w:name="_Toc34227082"/>
      <w:bookmarkStart w:id="2628" w:name="_Toc34749797"/>
      <w:bookmarkStart w:id="2629" w:name="_Toc34750357"/>
      <w:bookmarkStart w:id="2630" w:name="_Toc34750547"/>
      <w:bookmarkStart w:id="2631" w:name="_Toc35940953"/>
      <w:bookmarkStart w:id="2632" w:name="_Toc35937386"/>
      <w:bookmarkStart w:id="2633" w:name="_Toc36463780"/>
      <w:bookmarkStart w:id="2634" w:name="_Toc43131712"/>
      <w:bookmarkStart w:id="2635" w:name="_Toc45032547"/>
      <w:bookmarkStart w:id="2636" w:name="_Toc49782241"/>
      <w:bookmarkStart w:id="2637" w:name="_Toc51873677"/>
      <w:bookmarkStart w:id="2638" w:name="_Toc57209163"/>
      <w:bookmarkStart w:id="2639" w:name="_Toc58588506"/>
      <w:bookmarkStart w:id="2640" w:name="_Toc66114867"/>
      <w:bookmarkStart w:id="2641" w:name="_Toc67686378"/>
      <w:bookmarkStart w:id="2642" w:name="_Toc74994667"/>
      <w:bookmarkStart w:id="2643" w:name="_Toc85467922"/>
      <w:bookmarkStart w:id="2644" w:name="_Toc89182964"/>
      <w:bookmarkStart w:id="2645" w:name="_Toc90651266"/>
      <w:bookmarkStart w:id="2646" w:name="_Toc96933416"/>
      <w:bookmarkStart w:id="2647" w:name="_Toc98507275"/>
      <w:bookmarkStart w:id="2648" w:name="_Toc98507728"/>
      <w:bookmarkStart w:id="2649" w:name="_Toc122098333"/>
      <w:bookmarkStart w:id="2650" w:name="_Toc169755598"/>
      <w:r w:rsidRPr="00616F0C">
        <w:t>6.1.3.6.3</w:t>
      </w:r>
      <w:r w:rsidRPr="00616F0C">
        <w:tab/>
        <w:t>Resource Standard Methods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2A4739CD" w14:textId="77777777" w:rsidR="00E134FC" w:rsidRPr="00616F0C" w:rsidRDefault="00E134FC" w:rsidP="00E134FC">
      <w:pPr>
        <w:pStyle w:val="H6"/>
      </w:pPr>
      <w:bookmarkStart w:id="2651" w:name="_Toc34227083"/>
      <w:bookmarkStart w:id="2652" w:name="_Toc34749798"/>
      <w:bookmarkStart w:id="2653" w:name="_Toc34750358"/>
      <w:bookmarkStart w:id="2654" w:name="_Toc34750548"/>
      <w:bookmarkStart w:id="2655" w:name="_Toc35940954"/>
      <w:bookmarkStart w:id="2656" w:name="_Toc35937387"/>
      <w:bookmarkStart w:id="2657" w:name="_Toc36463781"/>
      <w:bookmarkStart w:id="2658" w:name="_Toc43131713"/>
      <w:bookmarkStart w:id="2659" w:name="_Toc45032548"/>
      <w:bookmarkStart w:id="2660" w:name="_Toc49782242"/>
      <w:bookmarkStart w:id="2661" w:name="_Toc51873678"/>
      <w:bookmarkStart w:id="2662" w:name="_Toc57209164"/>
      <w:bookmarkStart w:id="2663" w:name="_Toc58588507"/>
      <w:bookmarkStart w:id="2664" w:name="_Toc66114868"/>
      <w:bookmarkStart w:id="2665" w:name="_Toc67686379"/>
      <w:bookmarkStart w:id="2666" w:name="_Toc74994668"/>
      <w:bookmarkStart w:id="2667" w:name="_Toc85467923"/>
      <w:bookmarkStart w:id="2668" w:name="_Toc89182965"/>
      <w:bookmarkStart w:id="2669" w:name="_Toc90651267"/>
      <w:bookmarkStart w:id="2670" w:name="_Toc96933417"/>
      <w:r w:rsidRPr="00616F0C">
        <w:t>6.1.3.6.3.1</w:t>
      </w:r>
      <w:r w:rsidRPr="00616F0C">
        <w:tab/>
        <w:t>GET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671" w:name="_Toc34227084"/>
      <w:bookmarkStart w:id="2672" w:name="_Toc34749799"/>
      <w:bookmarkStart w:id="2673" w:name="_Toc34750359"/>
      <w:bookmarkStart w:id="2674" w:name="_Toc34750549"/>
      <w:bookmarkStart w:id="2675" w:name="_Toc35940955"/>
      <w:bookmarkStart w:id="2676" w:name="_Toc35937388"/>
      <w:bookmarkStart w:id="2677" w:name="_Toc36463782"/>
      <w:bookmarkStart w:id="2678" w:name="_Toc43131714"/>
      <w:bookmarkStart w:id="2679" w:name="_Toc45032549"/>
      <w:bookmarkStart w:id="2680" w:name="_Toc49782243"/>
      <w:bookmarkStart w:id="2681" w:name="_Toc51873679"/>
      <w:bookmarkStart w:id="2682" w:name="_Toc57209165"/>
      <w:bookmarkStart w:id="2683" w:name="_Toc58588508"/>
      <w:bookmarkStart w:id="2684" w:name="_Toc66114869"/>
      <w:bookmarkStart w:id="2685" w:name="_Toc67686380"/>
      <w:bookmarkStart w:id="2686" w:name="_Toc74994669"/>
      <w:bookmarkStart w:id="2687" w:name="_Toc85467924"/>
      <w:bookmarkStart w:id="2688" w:name="_Toc89182966"/>
      <w:bookmarkStart w:id="2689" w:name="_Toc90651268"/>
      <w:bookmarkStart w:id="2690" w:name="_Toc96933418"/>
      <w:r w:rsidRPr="00616F0C">
        <w:t>6.1.3.6.3.2</w:t>
      </w:r>
      <w:r w:rsidRPr="00616F0C">
        <w:tab/>
        <w:t>PUT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691" w:name="_Toc34227085"/>
      <w:bookmarkStart w:id="2692" w:name="_Toc34749800"/>
      <w:bookmarkStart w:id="2693" w:name="_Toc34750360"/>
      <w:bookmarkStart w:id="2694" w:name="_Toc34750550"/>
      <w:bookmarkStart w:id="2695" w:name="_Toc35940956"/>
      <w:bookmarkStart w:id="2696" w:name="_Toc35937389"/>
      <w:bookmarkStart w:id="2697" w:name="_Toc36463783"/>
      <w:bookmarkStart w:id="2698" w:name="_Toc43131715"/>
      <w:bookmarkStart w:id="2699" w:name="_Toc45032550"/>
      <w:bookmarkStart w:id="2700" w:name="_Toc49782244"/>
      <w:bookmarkStart w:id="2701" w:name="_Toc51873680"/>
      <w:bookmarkStart w:id="2702" w:name="_Toc57209166"/>
      <w:bookmarkStart w:id="2703" w:name="_Toc58588509"/>
      <w:bookmarkStart w:id="2704" w:name="_Toc66114870"/>
      <w:bookmarkStart w:id="2705" w:name="_Toc67686381"/>
      <w:bookmarkStart w:id="2706" w:name="_Toc74994670"/>
      <w:bookmarkStart w:id="2707" w:name="_Toc85467925"/>
      <w:bookmarkStart w:id="2708" w:name="_Toc89182967"/>
      <w:bookmarkStart w:id="2709" w:name="_Toc90651269"/>
      <w:bookmarkStart w:id="2710" w:name="_Toc96933419"/>
      <w:r w:rsidRPr="00616F0C">
        <w:t>6.1.3.6.3.3</w:t>
      </w:r>
      <w:r w:rsidRPr="00616F0C">
        <w:tab/>
        <w:t>DELETE</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711" w:name="_Toc43131716"/>
      <w:bookmarkStart w:id="2712" w:name="_Toc45032551"/>
      <w:bookmarkStart w:id="2713" w:name="_Toc49782245"/>
      <w:bookmarkStart w:id="2714" w:name="_Toc51873681"/>
      <w:bookmarkStart w:id="2715" w:name="_Toc57209167"/>
      <w:bookmarkStart w:id="2716" w:name="_Toc58588510"/>
      <w:bookmarkStart w:id="2717" w:name="_Toc66114871"/>
      <w:bookmarkStart w:id="2718" w:name="_Toc67686382"/>
      <w:bookmarkStart w:id="2719" w:name="_Toc74994671"/>
      <w:bookmarkStart w:id="2720" w:name="_Toc85467926"/>
      <w:bookmarkStart w:id="2721" w:name="_Toc89182968"/>
      <w:bookmarkStart w:id="2722" w:name="_Toc90651270"/>
      <w:bookmarkStart w:id="2723" w:name="_Toc96933420"/>
      <w:bookmarkStart w:id="2724" w:name="_Toc98507276"/>
      <w:bookmarkStart w:id="2725" w:name="_Toc98507729"/>
      <w:bookmarkStart w:id="2726" w:name="_Toc122098334"/>
      <w:bookmarkStart w:id="2727" w:name="_Toc169755599"/>
      <w:bookmarkStart w:id="2728" w:name="_Toc22187567"/>
      <w:bookmarkStart w:id="2729" w:name="_Toc22630789"/>
      <w:bookmarkStart w:id="2730" w:name="_Toc34227086"/>
      <w:bookmarkStart w:id="2731" w:name="_Toc34749801"/>
      <w:bookmarkStart w:id="2732" w:name="_Toc34750361"/>
      <w:bookmarkStart w:id="2733" w:name="_Toc34750551"/>
      <w:bookmarkStart w:id="2734" w:name="_Toc35940957"/>
      <w:bookmarkStart w:id="2735" w:name="_Toc35937390"/>
      <w:bookmarkStart w:id="2736" w:name="_Toc36463784"/>
      <w:r w:rsidRPr="00CF6BF3">
        <w:t>6.1.</w:t>
      </w:r>
      <w:r>
        <w:t>3.7</w:t>
      </w:r>
      <w:r w:rsidRPr="006C6608">
        <w:tab/>
      </w:r>
      <w:r>
        <w:t xml:space="preserve">Resource: </w:t>
      </w:r>
      <w:r w:rsidRPr="006C6608">
        <w:t>Notification</w:t>
      </w:r>
      <w:r>
        <w:t>Subscriptions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CC2C081" w14:textId="77777777" w:rsidR="00E134FC" w:rsidRPr="00533C32" w:rsidRDefault="00E134FC" w:rsidP="00E134FC">
      <w:pPr>
        <w:pStyle w:val="Heading5"/>
        <w:rPr>
          <w:rFonts w:eastAsia="DengXian"/>
        </w:rPr>
      </w:pPr>
      <w:bookmarkStart w:id="2737" w:name="_Toc43131717"/>
      <w:bookmarkStart w:id="2738" w:name="_Toc45032552"/>
      <w:bookmarkStart w:id="2739" w:name="_Toc49782246"/>
      <w:bookmarkStart w:id="2740" w:name="_Toc51873682"/>
      <w:bookmarkStart w:id="2741" w:name="_Toc57209168"/>
      <w:bookmarkStart w:id="2742" w:name="_Toc58588511"/>
      <w:bookmarkStart w:id="2743" w:name="_Toc66114872"/>
      <w:bookmarkStart w:id="2744" w:name="_Toc67686383"/>
      <w:bookmarkStart w:id="2745" w:name="_Toc74994672"/>
      <w:bookmarkStart w:id="2746" w:name="_Toc85467927"/>
      <w:bookmarkStart w:id="2747" w:name="_Toc89182969"/>
      <w:bookmarkStart w:id="2748" w:name="_Toc90651271"/>
      <w:bookmarkStart w:id="2749" w:name="_Toc96933421"/>
      <w:bookmarkStart w:id="2750" w:name="_Toc98507277"/>
      <w:bookmarkStart w:id="2751" w:name="_Toc98507730"/>
      <w:bookmarkStart w:id="2752" w:name="_Toc122098335"/>
      <w:bookmarkStart w:id="2753" w:name="_Toc169755600"/>
      <w:r>
        <w:rPr>
          <w:rFonts w:eastAsia="DengXian"/>
        </w:rPr>
        <w:t>6.1.3</w:t>
      </w:r>
      <w:r>
        <w:t>.7</w:t>
      </w:r>
      <w:r w:rsidRPr="00533C32">
        <w:rPr>
          <w:rFonts w:eastAsia="DengXian"/>
        </w:rPr>
        <w:t>.1</w:t>
      </w:r>
      <w:r w:rsidRPr="00533C32">
        <w:rPr>
          <w:rFonts w:eastAsia="DengXian"/>
        </w:rPr>
        <w:tab/>
        <w:t>Description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754" w:name="_Toc43131718"/>
      <w:bookmarkStart w:id="2755" w:name="_Toc45032553"/>
      <w:bookmarkStart w:id="2756" w:name="_Toc49782247"/>
      <w:bookmarkStart w:id="2757" w:name="_Toc51873683"/>
      <w:bookmarkStart w:id="2758" w:name="_Toc57209169"/>
      <w:bookmarkStart w:id="2759" w:name="_Toc58588512"/>
      <w:bookmarkStart w:id="2760" w:name="_Toc66114873"/>
      <w:bookmarkStart w:id="2761" w:name="_Toc67686384"/>
      <w:bookmarkStart w:id="2762" w:name="_Toc74994673"/>
      <w:bookmarkStart w:id="2763" w:name="_Toc85467928"/>
      <w:bookmarkStart w:id="2764" w:name="_Toc89182970"/>
      <w:bookmarkStart w:id="2765" w:name="_Toc90651272"/>
      <w:bookmarkStart w:id="2766" w:name="_Toc96933422"/>
      <w:bookmarkStart w:id="2767" w:name="_Toc98507278"/>
      <w:bookmarkStart w:id="2768" w:name="_Toc98507731"/>
      <w:bookmarkStart w:id="2769" w:name="_Toc122098336"/>
      <w:bookmarkStart w:id="2770" w:name="_Toc169755601"/>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771" w:name="_Toc43131719"/>
      <w:bookmarkStart w:id="2772" w:name="_Toc45032554"/>
      <w:bookmarkStart w:id="2773" w:name="_Toc49782248"/>
      <w:bookmarkStart w:id="2774" w:name="_Toc51873684"/>
      <w:bookmarkStart w:id="2775" w:name="_Toc57209170"/>
      <w:bookmarkStart w:id="2776" w:name="_Toc58588513"/>
      <w:bookmarkStart w:id="2777" w:name="_Toc66114874"/>
      <w:bookmarkStart w:id="2778" w:name="_Toc67686385"/>
      <w:bookmarkStart w:id="2779" w:name="_Toc74994674"/>
      <w:bookmarkStart w:id="2780" w:name="_Toc85467929"/>
      <w:bookmarkStart w:id="2781" w:name="_Toc89182971"/>
      <w:bookmarkStart w:id="2782" w:name="_Toc90651273"/>
      <w:bookmarkStart w:id="2783" w:name="_Toc96933423"/>
      <w:bookmarkStart w:id="2784" w:name="_Toc98507279"/>
      <w:bookmarkStart w:id="2785" w:name="_Toc98507732"/>
      <w:bookmarkStart w:id="2786" w:name="_Toc122098337"/>
      <w:bookmarkStart w:id="2787" w:name="_Toc169755602"/>
      <w:r>
        <w:t>6.1.3.7</w:t>
      </w:r>
      <w:r w:rsidRPr="00616F0C">
        <w:rPr>
          <w:noProof/>
        </w:rPr>
        <w:t>.3</w:t>
      </w:r>
      <w:r w:rsidRPr="00616F0C">
        <w:rPr>
          <w:noProof/>
        </w:rPr>
        <w:tab/>
        <w:t>Standard Methods</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99903C6" w14:textId="77777777" w:rsidR="00E134FC" w:rsidRPr="00533C32" w:rsidRDefault="00E134FC" w:rsidP="00E134FC">
      <w:pPr>
        <w:pStyle w:val="H6"/>
        <w:rPr>
          <w:rFonts w:eastAsia="DengXian"/>
        </w:rPr>
      </w:pPr>
      <w:bookmarkStart w:id="2788" w:name="_Toc43131720"/>
      <w:bookmarkStart w:id="2789" w:name="_Toc45032555"/>
      <w:bookmarkStart w:id="2790" w:name="_Toc49782249"/>
      <w:bookmarkStart w:id="2791" w:name="_Toc51873685"/>
      <w:bookmarkStart w:id="2792" w:name="_Toc57209171"/>
      <w:bookmarkStart w:id="2793" w:name="_Toc58588514"/>
      <w:bookmarkStart w:id="2794" w:name="_Toc66114875"/>
      <w:bookmarkStart w:id="2795" w:name="_Toc67686386"/>
      <w:bookmarkStart w:id="2796" w:name="_Toc74994675"/>
      <w:bookmarkStart w:id="2797" w:name="_Toc85467930"/>
      <w:bookmarkStart w:id="2798" w:name="_Toc89182972"/>
      <w:bookmarkStart w:id="2799" w:name="_Toc90651274"/>
      <w:bookmarkStart w:id="280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801" w:name="_Toc43131721"/>
      <w:bookmarkStart w:id="2802" w:name="_Toc45032556"/>
      <w:bookmarkStart w:id="2803" w:name="_Toc49782250"/>
      <w:bookmarkStart w:id="2804" w:name="_Toc51873686"/>
      <w:bookmarkStart w:id="2805" w:name="_Toc57209172"/>
      <w:bookmarkStart w:id="2806" w:name="_Toc58588515"/>
      <w:bookmarkStart w:id="2807" w:name="_Toc66114876"/>
      <w:bookmarkStart w:id="2808" w:name="_Toc67686387"/>
      <w:bookmarkStart w:id="2809" w:name="_Toc74994676"/>
      <w:bookmarkStart w:id="2810" w:name="_Toc85467931"/>
      <w:bookmarkStart w:id="2811" w:name="_Toc89182973"/>
      <w:bookmarkStart w:id="2812" w:name="_Toc90651275"/>
      <w:bookmarkStart w:id="2813" w:name="_Toc96933425"/>
      <w:bookmarkStart w:id="2814" w:name="_Toc98507280"/>
      <w:bookmarkStart w:id="2815" w:name="_Toc98507733"/>
      <w:bookmarkStart w:id="2816" w:name="_Toc122098338"/>
      <w:bookmarkStart w:id="2817" w:name="_Toc169755603"/>
      <w:bookmarkStart w:id="2818" w:name="_Toc20127047"/>
      <w:bookmarkStart w:id="2819" w:name="_Toc27589023"/>
      <w:bookmarkStart w:id="2820" w:name="_Toc36459822"/>
      <w:r>
        <w:rPr>
          <w:rFonts w:eastAsia="DengXian"/>
        </w:rPr>
        <w:t>6.1.3.8</w:t>
      </w:r>
      <w:r w:rsidRPr="00533C32">
        <w:rPr>
          <w:rFonts w:eastAsia="DengXian"/>
        </w:rPr>
        <w:tab/>
        <w:t xml:space="preserve">Resource: </w:t>
      </w:r>
      <w:r>
        <w:rPr>
          <w:rFonts w:eastAsia="DengXian"/>
        </w:rPr>
        <w:t>IndividualNotificationSubscription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0617876" w14:textId="77777777" w:rsidR="00E134FC" w:rsidRPr="00533C32" w:rsidRDefault="00E134FC" w:rsidP="00E134FC">
      <w:pPr>
        <w:pStyle w:val="Heading5"/>
        <w:rPr>
          <w:rFonts w:eastAsia="DengXian"/>
        </w:rPr>
      </w:pPr>
      <w:bookmarkStart w:id="2821" w:name="_Toc20127048"/>
      <w:bookmarkStart w:id="2822" w:name="_Toc27589024"/>
      <w:bookmarkStart w:id="2823" w:name="_Toc36459823"/>
      <w:bookmarkStart w:id="2824" w:name="_Toc43131722"/>
      <w:bookmarkStart w:id="2825" w:name="_Toc45032557"/>
      <w:bookmarkStart w:id="2826" w:name="_Toc49782251"/>
      <w:bookmarkStart w:id="2827" w:name="_Toc51873687"/>
      <w:bookmarkStart w:id="2828" w:name="_Toc57209173"/>
      <w:bookmarkStart w:id="2829" w:name="_Toc58588516"/>
      <w:bookmarkStart w:id="2830" w:name="_Toc66114877"/>
      <w:bookmarkStart w:id="2831" w:name="_Toc67686388"/>
      <w:bookmarkStart w:id="2832" w:name="_Toc74994677"/>
      <w:bookmarkStart w:id="2833" w:name="_Toc85467932"/>
      <w:bookmarkStart w:id="2834" w:name="_Toc89182974"/>
      <w:bookmarkStart w:id="2835" w:name="_Toc90651276"/>
      <w:bookmarkStart w:id="2836" w:name="_Toc96933426"/>
      <w:bookmarkStart w:id="2837" w:name="_Toc98507281"/>
      <w:bookmarkStart w:id="2838" w:name="_Toc98507734"/>
      <w:bookmarkStart w:id="2839" w:name="_Toc122098339"/>
      <w:bookmarkStart w:id="2840" w:name="_Toc169755604"/>
      <w:bookmarkEnd w:id="2818"/>
      <w:bookmarkEnd w:id="2819"/>
      <w:bookmarkEnd w:id="2820"/>
      <w:r>
        <w:rPr>
          <w:rFonts w:eastAsia="DengXian"/>
        </w:rPr>
        <w:t>6.1.3.8</w:t>
      </w:r>
      <w:r w:rsidRPr="00533C32">
        <w:rPr>
          <w:rFonts w:eastAsia="DengXian"/>
        </w:rPr>
        <w:t>.1</w:t>
      </w:r>
      <w:r w:rsidRPr="00533C32">
        <w:rPr>
          <w:rFonts w:eastAsia="DengXian"/>
        </w:rPr>
        <w:tab/>
        <w:t>Description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841" w:name="_Toc20127049"/>
      <w:bookmarkStart w:id="2842" w:name="_Toc27589025"/>
      <w:bookmarkStart w:id="2843" w:name="_Toc36459824"/>
      <w:bookmarkStart w:id="2844" w:name="_Toc43131723"/>
      <w:bookmarkStart w:id="2845" w:name="_Toc45032558"/>
      <w:bookmarkStart w:id="2846" w:name="_Toc49782252"/>
      <w:bookmarkStart w:id="2847" w:name="_Toc51873688"/>
      <w:bookmarkStart w:id="2848" w:name="_Toc57209174"/>
      <w:bookmarkStart w:id="2849" w:name="_Toc58588517"/>
      <w:bookmarkStart w:id="2850" w:name="_Toc66114878"/>
      <w:bookmarkStart w:id="2851" w:name="_Toc67686389"/>
      <w:bookmarkStart w:id="2852" w:name="_Toc74994678"/>
      <w:bookmarkStart w:id="2853" w:name="_Toc85467933"/>
      <w:bookmarkStart w:id="2854" w:name="_Toc89182975"/>
      <w:bookmarkStart w:id="2855" w:name="_Toc90651277"/>
      <w:bookmarkStart w:id="2856" w:name="_Toc96933427"/>
      <w:bookmarkStart w:id="2857" w:name="_Toc98507282"/>
      <w:bookmarkStart w:id="2858" w:name="_Toc98507735"/>
      <w:bookmarkStart w:id="2859" w:name="_Toc122098340"/>
      <w:bookmarkStart w:id="2860" w:name="_Toc169755605"/>
      <w:r>
        <w:rPr>
          <w:rFonts w:eastAsia="DengXian"/>
        </w:rPr>
        <w:t>6.1.3.8</w:t>
      </w:r>
      <w:r w:rsidRPr="00533C32">
        <w:rPr>
          <w:rFonts w:eastAsia="DengXian"/>
        </w:rPr>
        <w:t>.2</w:t>
      </w:r>
      <w:r w:rsidRPr="00533C32">
        <w:rPr>
          <w:rFonts w:eastAsia="DengXian"/>
        </w:rPr>
        <w:tab/>
        <w:t>Resource Definition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861" w:name="_Toc20127050"/>
      <w:bookmarkStart w:id="2862" w:name="_Toc27589026"/>
      <w:bookmarkStart w:id="2863" w:name="_Toc36459825"/>
      <w:bookmarkStart w:id="2864" w:name="_Toc43131724"/>
      <w:bookmarkStart w:id="2865" w:name="_Toc45032559"/>
      <w:bookmarkStart w:id="2866" w:name="_Toc49782253"/>
      <w:bookmarkStart w:id="2867" w:name="_Toc51873689"/>
      <w:bookmarkStart w:id="2868" w:name="_Toc57209175"/>
      <w:bookmarkStart w:id="2869" w:name="_Toc58588518"/>
      <w:bookmarkStart w:id="2870" w:name="_Toc66114879"/>
      <w:bookmarkStart w:id="2871" w:name="_Toc67686390"/>
      <w:bookmarkStart w:id="2872" w:name="_Toc74994679"/>
      <w:bookmarkStart w:id="2873" w:name="_Toc85467934"/>
      <w:bookmarkStart w:id="2874" w:name="_Toc89182976"/>
      <w:bookmarkStart w:id="2875" w:name="_Toc90651278"/>
      <w:bookmarkStart w:id="2876" w:name="_Toc96933428"/>
      <w:bookmarkStart w:id="2877" w:name="_Toc98507283"/>
      <w:bookmarkStart w:id="2878" w:name="_Toc98507736"/>
      <w:bookmarkStart w:id="2879" w:name="_Toc122098341"/>
      <w:bookmarkStart w:id="2880" w:name="_Toc169755606"/>
      <w:r>
        <w:rPr>
          <w:rFonts w:eastAsia="DengXian"/>
        </w:rPr>
        <w:t>6.1.3.8</w:t>
      </w:r>
      <w:r w:rsidRPr="00533C32">
        <w:rPr>
          <w:rFonts w:eastAsia="DengXian"/>
        </w:rPr>
        <w:t>.3</w:t>
      </w:r>
      <w:r w:rsidRPr="00533C32">
        <w:rPr>
          <w:rFonts w:eastAsia="DengXian"/>
        </w:rPr>
        <w:tab/>
        <w:t>Resource Standard Methods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0623F30F" w14:textId="77777777" w:rsidR="00E134FC" w:rsidRPr="00533C32" w:rsidRDefault="00E134FC" w:rsidP="00E134FC">
      <w:pPr>
        <w:pStyle w:val="H6"/>
        <w:rPr>
          <w:rFonts w:eastAsia="DengXian"/>
        </w:rPr>
      </w:pPr>
      <w:bookmarkStart w:id="2881" w:name="_Toc20127051"/>
      <w:bookmarkStart w:id="2882" w:name="_Toc27589027"/>
      <w:bookmarkStart w:id="2883" w:name="_Toc36459826"/>
      <w:bookmarkStart w:id="2884" w:name="_Toc43131725"/>
      <w:bookmarkStart w:id="2885" w:name="_Toc45032560"/>
      <w:bookmarkStart w:id="2886" w:name="_Toc49782254"/>
      <w:bookmarkStart w:id="2887" w:name="_Toc51873690"/>
      <w:bookmarkStart w:id="2888" w:name="_Toc57209176"/>
      <w:bookmarkStart w:id="2889" w:name="_Toc58588519"/>
      <w:bookmarkStart w:id="2890" w:name="_Toc66114880"/>
      <w:bookmarkStart w:id="2891" w:name="_Toc67686391"/>
      <w:bookmarkStart w:id="2892" w:name="_Toc74994680"/>
      <w:bookmarkStart w:id="2893" w:name="_Toc85467935"/>
      <w:bookmarkStart w:id="2894" w:name="_Toc89182977"/>
      <w:bookmarkStart w:id="2895" w:name="_Toc90651279"/>
      <w:bookmarkStart w:id="2896" w:name="_Toc96933429"/>
      <w:r>
        <w:rPr>
          <w:rFonts w:eastAsia="DengXian"/>
        </w:rPr>
        <w:t>6.1.3.8</w:t>
      </w:r>
      <w:r w:rsidRPr="00533C32">
        <w:rPr>
          <w:rFonts w:eastAsia="DengXian"/>
        </w:rPr>
        <w:t>.3.1</w:t>
      </w:r>
      <w:r w:rsidRPr="00533C32">
        <w:rPr>
          <w:rFonts w:eastAsia="DengXian"/>
        </w:rPr>
        <w:tab/>
        <w:t>DELETE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2897" w:name="_Toc20127052"/>
      <w:bookmarkStart w:id="2898" w:name="_Toc27589028"/>
      <w:bookmarkStart w:id="2899" w:name="_Toc36459827"/>
      <w:bookmarkStart w:id="2900" w:name="_Toc43131726"/>
      <w:bookmarkStart w:id="2901" w:name="_Toc45032561"/>
      <w:bookmarkStart w:id="2902" w:name="_Toc49782255"/>
      <w:bookmarkStart w:id="2903" w:name="_Toc51873691"/>
      <w:bookmarkStart w:id="2904" w:name="_Toc57209177"/>
      <w:bookmarkStart w:id="2905" w:name="_Toc58588520"/>
      <w:bookmarkStart w:id="2906" w:name="_Toc66114881"/>
      <w:bookmarkStart w:id="2907" w:name="_Toc67686392"/>
      <w:bookmarkStart w:id="2908" w:name="_Toc74994681"/>
      <w:bookmarkStart w:id="2909" w:name="_Toc85467936"/>
      <w:bookmarkStart w:id="2910" w:name="_Toc89182978"/>
      <w:bookmarkStart w:id="2911" w:name="_Toc90651280"/>
      <w:bookmarkStart w:id="2912" w:name="_Toc96933430"/>
      <w:r>
        <w:rPr>
          <w:rFonts w:eastAsia="DengXian"/>
        </w:rPr>
        <w:t>6.1.3.8</w:t>
      </w:r>
      <w:r w:rsidRPr="00533C32">
        <w:rPr>
          <w:rFonts w:eastAsia="DengXian"/>
        </w:rPr>
        <w:t>.3.</w:t>
      </w:r>
      <w:r w:rsidRPr="008F79E3">
        <w:rPr>
          <w:rFonts w:eastAsia="DengXian"/>
          <w:lang w:val="en-US"/>
        </w:rPr>
        <w:t>2</w:t>
      </w:r>
      <w:r w:rsidRPr="00533C32">
        <w:rPr>
          <w:rFonts w:eastAsia="DengXian"/>
        </w:rPr>
        <w:tab/>
        <w:t>PATCH</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8F79E3">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8F79E3">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8F79E3">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8F79E3">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8F79E3">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2913" w:name="_Toc36459828"/>
      <w:bookmarkStart w:id="2914" w:name="_Toc43131727"/>
      <w:bookmarkStart w:id="2915" w:name="_Toc45032562"/>
      <w:bookmarkStart w:id="2916" w:name="_Toc49782256"/>
      <w:bookmarkStart w:id="2917" w:name="_Toc51873692"/>
      <w:bookmarkStart w:id="2918" w:name="_Toc57209178"/>
      <w:bookmarkStart w:id="2919" w:name="_Toc58588521"/>
      <w:bookmarkStart w:id="2920" w:name="_Toc66114882"/>
      <w:bookmarkStart w:id="2921" w:name="_Toc67686393"/>
      <w:bookmarkStart w:id="2922" w:name="_Toc74994682"/>
      <w:bookmarkStart w:id="2923" w:name="_Toc85467937"/>
      <w:bookmarkStart w:id="2924" w:name="_Toc89182979"/>
      <w:bookmarkStart w:id="2925" w:name="_Toc90651281"/>
      <w:bookmarkStart w:id="2926" w:name="_Toc96933431"/>
      <w:r>
        <w:rPr>
          <w:rFonts w:eastAsia="DengXian"/>
        </w:rPr>
        <w:t>6.1.3.8.3.3</w:t>
      </w:r>
      <w:r w:rsidRPr="00533C32">
        <w:rPr>
          <w:rFonts w:eastAsia="DengXian"/>
        </w:rPr>
        <w:tab/>
      </w:r>
      <w:r>
        <w:rPr>
          <w:rFonts w:eastAsia="DengXian"/>
        </w:rPr>
        <w:t>GET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2927" w:name="_Toc43131728"/>
      <w:bookmarkStart w:id="2928" w:name="_Toc45032563"/>
      <w:bookmarkStart w:id="2929" w:name="_Toc49782257"/>
      <w:bookmarkStart w:id="2930" w:name="_Toc51873693"/>
      <w:bookmarkStart w:id="2931" w:name="_Toc57209179"/>
      <w:bookmarkStart w:id="2932" w:name="_Toc58588522"/>
      <w:bookmarkStart w:id="2933" w:name="_Toc66114883"/>
      <w:bookmarkStart w:id="2934" w:name="_Toc67686394"/>
      <w:bookmarkStart w:id="2935" w:name="_Toc74994683"/>
      <w:bookmarkStart w:id="2936" w:name="_Toc85467938"/>
      <w:bookmarkStart w:id="2937" w:name="_Toc89182980"/>
      <w:bookmarkStart w:id="2938" w:name="_Toc90651282"/>
      <w:bookmarkStart w:id="2939" w:name="_Toc96933432"/>
      <w:r>
        <w:t>6.1.3.8</w:t>
      </w:r>
      <w:r w:rsidRPr="00616F0C">
        <w:t>.3</w:t>
      </w:r>
      <w:r w:rsidRPr="00616F0C">
        <w:rPr>
          <w:noProof/>
        </w:rPr>
        <w:t>.</w:t>
      </w:r>
      <w:r>
        <w:rPr>
          <w:noProof/>
        </w:rPr>
        <w:t>4</w:t>
      </w:r>
      <w:r w:rsidRPr="00616F0C">
        <w:rPr>
          <w:noProof/>
        </w:rPr>
        <w:tab/>
        <w:t>P</w:t>
      </w:r>
      <w:r>
        <w:rPr>
          <w:noProof/>
        </w:rPr>
        <w:t>UT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2940" w:name="_Toc57209180"/>
      <w:bookmarkStart w:id="2941" w:name="_Toc58588523"/>
      <w:bookmarkStart w:id="2942" w:name="_Toc66114884"/>
      <w:bookmarkStart w:id="2943" w:name="_Toc67686395"/>
      <w:bookmarkStart w:id="2944" w:name="_Toc74994684"/>
      <w:bookmarkStart w:id="2945" w:name="_Toc85467939"/>
      <w:bookmarkStart w:id="2946" w:name="_Toc89182981"/>
      <w:bookmarkStart w:id="2947" w:name="_Toc90651283"/>
      <w:bookmarkStart w:id="2948" w:name="_Toc96933433"/>
      <w:bookmarkStart w:id="2949" w:name="_Toc98507284"/>
      <w:bookmarkStart w:id="2950" w:name="_Toc98507737"/>
      <w:bookmarkStart w:id="2951" w:name="_Toc122098342"/>
      <w:bookmarkStart w:id="2952" w:name="_Toc169755607"/>
      <w:bookmarkStart w:id="2953" w:name="_Toc43131729"/>
      <w:bookmarkStart w:id="2954" w:name="_Toc45032564"/>
      <w:bookmarkStart w:id="2955" w:name="_Toc49782258"/>
      <w:bookmarkStart w:id="2956" w:name="_Toc51873694"/>
      <w:r w:rsidRPr="00616F0C">
        <w:t>6.1.3.</w:t>
      </w:r>
      <w:r>
        <w:t>9</w:t>
      </w:r>
      <w:r w:rsidRPr="00616F0C">
        <w:tab/>
        <w:t xml:space="preserve">Resource: </w:t>
      </w:r>
      <w:r>
        <w:t>Meta Schema</w:t>
      </w:r>
      <w:r w:rsidRPr="00616F0C">
        <w:t xml:space="preserve"> (Document)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9374B14" w14:textId="77777777" w:rsidR="00E134FC" w:rsidRPr="00616F0C" w:rsidRDefault="00E134FC" w:rsidP="00E134FC">
      <w:pPr>
        <w:pStyle w:val="Heading5"/>
      </w:pPr>
      <w:bookmarkStart w:id="2957" w:name="_Toc57209181"/>
      <w:bookmarkStart w:id="2958" w:name="_Toc58588524"/>
      <w:bookmarkStart w:id="2959" w:name="_Toc66114885"/>
      <w:bookmarkStart w:id="2960" w:name="_Toc67686396"/>
      <w:bookmarkStart w:id="2961" w:name="_Toc74994685"/>
      <w:bookmarkStart w:id="2962" w:name="_Toc85467940"/>
      <w:bookmarkStart w:id="2963" w:name="_Toc89182982"/>
      <w:bookmarkStart w:id="2964" w:name="_Toc90651284"/>
      <w:bookmarkStart w:id="2965" w:name="_Toc96933434"/>
      <w:bookmarkStart w:id="2966" w:name="_Toc98507285"/>
      <w:bookmarkStart w:id="2967" w:name="_Toc98507738"/>
      <w:bookmarkStart w:id="2968" w:name="_Toc122098343"/>
      <w:bookmarkStart w:id="2969" w:name="_Toc169755608"/>
      <w:r w:rsidRPr="00616F0C">
        <w:t>6.1.3.</w:t>
      </w:r>
      <w:r>
        <w:t>9</w:t>
      </w:r>
      <w:r w:rsidRPr="00616F0C">
        <w:t>.1</w:t>
      </w:r>
      <w:r w:rsidRPr="00616F0C">
        <w:tab/>
        <w:t>Description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2970" w:name="_Toc57209182"/>
      <w:bookmarkStart w:id="2971" w:name="_Toc58588525"/>
      <w:bookmarkStart w:id="2972" w:name="_Toc66114886"/>
      <w:bookmarkStart w:id="2973" w:name="_Toc67686397"/>
      <w:bookmarkStart w:id="2974" w:name="_Toc74994686"/>
      <w:bookmarkStart w:id="2975" w:name="_Toc85467941"/>
      <w:bookmarkStart w:id="2976" w:name="_Toc89182983"/>
      <w:bookmarkStart w:id="2977" w:name="_Toc90651285"/>
      <w:bookmarkStart w:id="2978" w:name="_Toc96933435"/>
      <w:bookmarkStart w:id="2979" w:name="_Toc98507286"/>
      <w:bookmarkStart w:id="2980" w:name="_Toc98507739"/>
      <w:bookmarkStart w:id="2981" w:name="_Toc122098344"/>
      <w:bookmarkStart w:id="2982" w:name="_Toc169755609"/>
      <w:r w:rsidRPr="00616F0C">
        <w:t>6.1.3.</w:t>
      </w:r>
      <w:r>
        <w:t>9</w:t>
      </w:r>
      <w:r w:rsidRPr="00616F0C">
        <w:t>.2</w:t>
      </w:r>
      <w:r w:rsidRPr="00616F0C">
        <w:tab/>
        <w:t>Resource Definition</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2983" w:name="_Toc57209183"/>
      <w:bookmarkStart w:id="2984" w:name="_Toc58588526"/>
      <w:bookmarkStart w:id="2985" w:name="_Toc66114887"/>
      <w:bookmarkStart w:id="2986" w:name="_Toc67686398"/>
      <w:bookmarkStart w:id="2987" w:name="_Toc74994687"/>
      <w:bookmarkStart w:id="2988" w:name="_Toc85467942"/>
      <w:bookmarkStart w:id="2989" w:name="_Toc89182984"/>
      <w:bookmarkStart w:id="2990" w:name="_Toc90651286"/>
      <w:bookmarkStart w:id="2991" w:name="_Toc96933436"/>
      <w:bookmarkStart w:id="2992" w:name="_Toc98507287"/>
      <w:bookmarkStart w:id="2993" w:name="_Toc98507740"/>
      <w:bookmarkStart w:id="2994" w:name="_Toc122098345"/>
      <w:bookmarkStart w:id="2995" w:name="_Toc169755610"/>
      <w:r w:rsidRPr="00616F0C">
        <w:lastRenderedPageBreak/>
        <w:t>6.1.3.</w:t>
      </w:r>
      <w:r>
        <w:t>9</w:t>
      </w:r>
      <w:r w:rsidRPr="00616F0C">
        <w:t>.3</w:t>
      </w:r>
      <w:r w:rsidRPr="00616F0C">
        <w:tab/>
        <w:t>Resource Standard Methods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0D757E57" w14:textId="77777777" w:rsidR="00E134FC" w:rsidRPr="00616F0C" w:rsidRDefault="00E134FC" w:rsidP="00E134FC">
      <w:pPr>
        <w:pStyle w:val="H6"/>
      </w:pPr>
      <w:bookmarkStart w:id="2996" w:name="_Toc57209184"/>
      <w:bookmarkStart w:id="2997" w:name="_Toc58588527"/>
      <w:bookmarkStart w:id="2998" w:name="_Toc66114888"/>
      <w:bookmarkStart w:id="2999" w:name="_Toc67686399"/>
      <w:bookmarkStart w:id="3000" w:name="_Toc74994688"/>
      <w:bookmarkStart w:id="3001" w:name="_Toc85467943"/>
      <w:bookmarkStart w:id="3002" w:name="_Toc89182985"/>
      <w:bookmarkStart w:id="3003" w:name="_Toc90651287"/>
      <w:bookmarkStart w:id="3004" w:name="_Toc96933437"/>
      <w:r w:rsidRPr="00616F0C">
        <w:t>6.1.3.</w:t>
      </w:r>
      <w:r>
        <w:t>9</w:t>
      </w:r>
      <w:r w:rsidRPr="00616F0C">
        <w:t>.3.1</w:t>
      </w:r>
      <w:r w:rsidRPr="00616F0C">
        <w:tab/>
        <w:t>GET</w:t>
      </w:r>
      <w:bookmarkEnd w:id="2996"/>
      <w:bookmarkEnd w:id="2997"/>
      <w:bookmarkEnd w:id="2998"/>
      <w:bookmarkEnd w:id="2999"/>
      <w:bookmarkEnd w:id="3000"/>
      <w:bookmarkEnd w:id="3001"/>
      <w:bookmarkEnd w:id="3002"/>
      <w:bookmarkEnd w:id="3003"/>
      <w:bookmarkEnd w:id="3004"/>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005" w:name="_Toc57209185"/>
      <w:bookmarkStart w:id="3006" w:name="_Toc58588528"/>
      <w:bookmarkStart w:id="3007" w:name="_Toc66114889"/>
      <w:bookmarkStart w:id="3008" w:name="_Toc67686400"/>
      <w:bookmarkStart w:id="3009" w:name="_Toc74994689"/>
      <w:bookmarkStart w:id="3010" w:name="_Toc85467944"/>
      <w:bookmarkStart w:id="3011" w:name="_Toc89182986"/>
      <w:bookmarkStart w:id="3012" w:name="_Toc90651288"/>
      <w:bookmarkStart w:id="3013" w:name="_Toc96933438"/>
      <w:r w:rsidRPr="00616F0C">
        <w:t>6.1.3.</w:t>
      </w:r>
      <w:r>
        <w:t>9</w:t>
      </w:r>
      <w:r w:rsidRPr="00616F0C">
        <w:t>.3.2</w:t>
      </w:r>
      <w:r w:rsidRPr="00616F0C">
        <w:tab/>
        <w:t>PUT</w:t>
      </w:r>
      <w:bookmarkEnd w:id="3005"/>
      <w:bookmarkEnd w:id="3006"/>
      <w:bookmarkEnd w:id="3007"/>
      <w:bookmarkEnd w:id="3008"/>
      <w:bookmarkEnd w:id="3009"/>
      <w:bookmarkEnd w:id="3010"/>
      <w:bookmarkEnd w:id="3011"/>
      <w:bookmarkEnd w:id="3012"/>
      <w:bookmarkEnd w:id="3013"/>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014" w:name="_Toc57209186"/>
      <w:bookmarkStart w:id="3015" w:name="_Toc58588529"/>
      <w:bookmarkStart w:id="3016" w:name="_Toc66114890"/>
      <w:bookmarkStart w:id="3017" w:name="_Toc67686401"/>
      <w:bookmarkStart w:id="3018" w:name="_Toc74994690"/>
      <w:bookmarkStart w:id="3019" w:name="_Toc85467945"/>
      <w:bookmarkStart w:id="3020" w:name="_Toc89182987"/>
      <w:bookmarkStart w:id="3021" w:name="_Toc90651289"/>
      <w:bookmarkStart w:id="3022" w:name="_Toc96933439"/>
      <w:r w:rsidRPr="00616F0C">
        <w:t>6.1.3.</w:t>
      </w:r>
      <w:r>
        <w:t>9</w:t>
      </w:r>
      <w:r w:rsidRPr="00616F0C">
        <w:t>.3.3</w:t>
      </w:r>
      <w:r w:rsidRPr="00616F0C">
        <w:tab/>
        <w:t>DELETE</w:t>
      </w:r>
      <w:bookmarkEnd w:id="3014"/>
      <w:bookmarkEnd w:id="3015"/>
      <w:bookmarkEnd w:id="3016"/>
      <w:bookmarkEnd w:id="3017"/>
      <w:bookmarkEnd w:id="3018"/>
      <w:bookmarkEnd w:id="3019"/>
      <w:bookmarkEnd w:id="3020"/>
      <w:bookmarkEnd w:id="3021"/>
      <w:bookmarkEnd w:id="3022"/>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023" w:name="_Toc57209187"/>
      <w:bookmarkStart w:id="3024" w:name="_Toc58588530"/>
      <w:bookmarkStart w:id="3025" w:name="_Toc66114891"/>
      <w:bookmarkStart w:id="3026" w:name="_Toc67686402"/>
      <w:bookmarkStart w:id="3027" w:name="_Toc74994691"/>
      <w:bookmarkStart w:id="3028" w:name="_Toc85467946"/>
      <w:bookmarkStart w:id="3029" w:name="_Toc89181517"/>
      <w:bookmarkStart w:id="3030" w:name="_Toc89182988"/>
      <w:bookmarkStart w:id="3031" w:name="_Toc90651290"/>
      <w:bookmarkStart w:id="3032" w:name="_Toc96933440"/>
      <w:bookmarkStart w:id="3033" w:name="_Toc98507288"/>
      <w:bookmarkStart w:id="3034" w:name="_Toc98507741"/>
      <w:bookmarkStart w:id="3035" w:name="_Toc122098346"/>
      <w:bookmarkStart w:id="3036" w:name="_Toc169755611"/>
      <w:r w:rsidRPr="00616F0C">
        <w:t>6.1.4</w:t>
      </w:r>
      <w:r w:rsidRPr="00616F0C">
        <w:tab/>
        <w:t>Custom Operations without associated resources</w:t>
      </w:r>
      <w:bookmarkEnd w:id="2728"/>
      <w:bookmarkEnd w:id="2729"/>
      <w:bookmarkEnd w:id="2730"/>
      <w:bookmarkEnd w:id="2731"/>
      <w:bookmarkEnd w:id="2732"/>
      <w:bookmarkEnd w:id="2733"/>
      <w:bookmarkEnd w:id="2734"/>
      <w:bookmarkEnd w:id="2735"/>
      <w:bookmarkEnd w:id="2736"/>
      <w:bookmarkEnd w:id="2953"/>
      <w:bookmarkEnd w:id="2954"/>
      <w:bookmarkEnd w:id="2955"/>
      <w:bookmarkEnd w:id="2956"/>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037" w:name="_Toc22187573"/>
      <w:bookmarkStart w:id="3038" w:name="_Toc22630795"/>
      <w:bookmarkStart w:id="3039" w:name="_Toc34227087"/>
      <w:bookmarkStart w:id="3040" w:name="_Toc34749802"/>
      <w:bookmarkStart w:id="3041" w:name="_Toc34750362"/>
      <w:bookmarkStart w:id="3042" w:name="_Toc34750552"/>
      <w:bookmarkStart w:id="3043" w:name="_Toc35940958"/>
      <w:bookmarkStart w:id="3044" w:name="_Toc35937391"/>
      <w:bookmarkStart w:id="3045" w:name="_Toc36463785"/>
      <w:bookmarkStart w:id="3046" w:name="_Toc43131730"/>
      <w:bookmarkStart w:id="3047" w:name="_Toc45032565"/>
      <w:bookmarkStart w:id="3048" w:name="_Toc49782259"/>
      <w:bookmarkStart w:id="3049" w:name="_Toc51873695"/>
      <w:bookmarkStart w:id="3050" w:name="_Toc57209188"/>
      <w:bookmarkStart w:id="3051" w:name="_Toc58588531"/>
      <w:bookmarkStart w:id="3052" w:name="_Toc66114892"/>
      <w:bookmarkStart w:id="3053" w:name="_Toc67686403"/>
      <w:bookmarkStart w:id="3054" w:name="_Toc74994692"/>
      <w:bookmarkStart w:id="3055" w:name="_Toc85467947"/>
      <w:bookmarkStart w:id="3056" w:name="_Toc89181518"/>
      <w:bookmarkStart w:id="3057" w:name="_Toc89182989"/>
      <w:bookmarkStart w:id="3058" w:name="_Toc90651291"/>
      <w:bookmarkStart w:id="3059" w:name="_Toc96933441"/>
      <w:bookmarkStart w:id="3060" w:name="_Toc98507289"/>
      <w:bookmarkStart w:id="3061" w:name="_Toc98507742"/>
      <w:bookmarkStart w:id="3062" w:name="_Toc122098347"/>
      <w:bookmarkStart w:id="3063" w:name="_Toc169755612"/>
      <w:r w:rsidRPr="00616F0C">
        <w:t>6.1.5</w:t>
      </w:r>
      <w:r w:rsidRPr="00616F0C">
        <w:tab/>
        <w:t>Notifications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41C1AD69" w14:textId="77777777" w:rsidR="00E134FC" w:rsidRPr="00616F0C" w:rsidRDefault="00E134FC" w:rsidP="00E134FC">
      <w:pPr>
        <w:pStyle w:val="Heading4"/>
      </w:pPr>
      <w:bookmarkStart w:id="3064" w:name="_Toc22187574"/>
      <w:bookmarkStart w:id="3065" w:name="_Toc22630796"/>
      <w:bookmarkStart w:id="3066" w:name="_Toc34227088"/>
      <w:bookmarkStart w:id="3067" w:name="_Toc34749803"/>
      <w:bookmarkStart w:id="3068" w:name="_Toc34750363"/>
      <w:bookmarkStart w:id="3069" w:name="_Toc34750553"/>
      <w:bookmarkStart w:id="3070" w:name="_Toc35940959"/>
      <w:bookmarkStart w:id="3071" w:name="_Toc35937392"/>
      <w:bookmarkStart w:id="3072" w:name="_Toc36463786"/>
      <w:bookmarkStart w:id="3073" w:name="_Toc43131731"/>
      <w:bookmarkStart w:id="3074" w:name="_Toc45032566"/>
      <w:bookmarkStart w:id="3075" w:name="_Toc49782260"/>
      <w:bookmarkStart w:id="3076" w:name="_Toc51873696"/>
      <w:bookmarkStart w:id="3077" w:name="_Toc57209189"/>
      <w:bookmarkStart w:id="3078" w:name="_Toc58588532"/>
      <w:bookmarkStart w:id="3079" w:name="_Toc66114893"/>
      <w:bookmarkStart w:id="3080" w:name="_Toc67686404"/>
      <w:bookmarkStart w:id="3081" w:name="_Toc74994693"/>
      <w:bookmarkStart w:id="3082" w:name="_Toc85467948"/>
      <w:bookmarkStart w:id="3083" w:name="_Toc89182990"/>
      <w:bookmarkStart w:id="3084" w:name="_Toc90651292"/>
      <w:bookmarkStart w:id="3085" w:name="_Toc96933442"/>
      <w:bookmarkStart w:id="3086" w:name="_Toc98507290"/>
      <w:bookmarkStart w:id="3087" w:name="_Toc98507743"/>
      <w:bookmarkStart w:id="3088" w:name="_Toc122098348"/>
      <w:bookmarkStart w:id="3089" w:name="_Toc169755613"/>
      <w:r w:rsidRPr="00616F0C">
        <w:t>6.1.5.1</w:t>
      </w:r>
      <w:r w:rsidRPr="00616F0C">
        <w:tab/>
        <w:t>General</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090" w:name="_Toc22187575"/>
      <w:bookmarkStart w:id="3091" w:name="_Toc22630797"/>
      <w:bookmarkStart w:id="3092" w:name="_Toc34227089"/>
      <w:bookmarkStart w:id="3093" w:name="_Toc34749804"/>
      <w:bookmarkStart w:id="3094" w:name="_Toc34750364"/>
      <w:bookmarkStart w:id="3095" w:name="_Toc34750554"/>
      <w:bookmarkStart w:id="3096" w:name="_Toc35940960"/>
      <w:bookmarkStart w:id="3097" w:name="_Toc35937393"/>
      <w:bookmarkStart w:id="3098" w:name="_Toc36463787"/>
      <w:bookmarkStart w:id="3099" w:name="_Toc43131732"/>
      <w:bookmarkStart w:id="3100" w:name="_Toc45032567"/>
      <w:bookmarkStart w:id="3101" w:name="_Toc49782261"/>
      <w:bookmarkStart w:id="3102" w:name="_Toc51873697"/>
      <w:bookmarkStart w:id="3103" w:name="_Toc57209190"/>
      <w:bookmarkStart w:id="3104" w:name="_Toc58588533"/>
      <w:bookmarkStart w:id="3105" w:name="_Toc66114894"/>
      <w:bookmarkStart w:id="3106" w:name="_Toc67686405"/>
      <w:bookmarkStart w:id="3107" w:name="_Toc74994694"/>
      <w:bookmarkStart w:id="3108" w:name="_Toc85467949"/>
      <w:bookmarkStart w:id="3109" w:name="_Toc89182991"/>
      <w:bookmarkStart w:id="3110" w:name="_Toc90651293"/>
      <w:bookmarkStart w:id="3111" w:name="_Toc96933443"/>
      <w:bookmarkStart w:id="3112" w:name="_Toc98507291"/>
      <w:bookmarkStart w:id="3113" w:name="_Toc98507744"/>
      <w:bookmarkStart w:id="3114" w:name="_Toc122098349"/>
      <w:bookmarkStart w:id="3115" w:name="_Toc169755614"/>
      <w:r w:rsidRPr="00616F0C">
        <w:t>6.1.5.2</w:t>
      </w:r>
      <w:r w:rsidRPr="00616F0C">
        <w:tab/>
        <w:t>Timer Expiry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7D8CE22" w14:textId="77777777" w:rsidR="00E134FC" w:rsidRPr="00616F0C" w:rsidRDefault="00E134FC" w:rsidP="00E134FC">
      <w:pPr>
        <w:pStyle w:val="Heading5"/>
        <w:rPr>
          <w:noProof/>
        </w:rPr>
      </w:pPr>
      <w:bookmarkStart w:id="3116" w:name="_Toc532994455"/>
      <w:bookmarkStart w:id="3117" w:name="_Toc22187576"/>
      <w:bookmarkStart w:id="3118" w:name="_Toc22630798"/>
      <w:bookmarkStart w:id="3119" w:name="_Toc34227090"/>
      <w:bookmarkStart w:id="3120" w:name="_Toc34749805"/>
      <w:bookmarkStart w:id="3121" w:name="_Toc34750365"/>
      <w:bookmarkStart w:id="3122" w:name="_Toc34750555"/>
      <w:bookmarkStart w:id="3123" w:name="_Toc35940961"/>
      <w:bookmarkStart w:id="3124" w:name="_Toc35937394"/>
      <w:bookmarkStart w:id="3125" w:name="_Toc36463788"/>
      <w:bookmarkStart w:id="3126" w:name="_Toc43131733"/>
      <w:bookmarkStart w:id="3127" w:name="_Toc45032568"/>
      <w:bookmarkStart w:id="3128" w:name="_Toc49782262"/>
      <w:bookmarkStart w:id="3129" w:name="_Toc51873698"/>
      <w:bookmarkStart w:id="3130" w:name="_Toc57209191"/>
      <w:bookmarkStart w:id="3131" w:name="_Toc58588534"/>
      <w:bookmarkStart w:id="3132" w:name="_Toc66114895"/>
      <w:bookmarkStart w:id="3133" w:name="_Toc67686406"/>
      <w:bookmarkStart w:id="3134" w:name="_Toc74994695"/>
      <w:bookmarkStart w:id="3135" w:name="_Toc85467950"/>
      <w:bookmarkStart w:id="3136" w:name="_Toc89182992"/>
      <w:bookmarkStart w:id="3137" w:name="_Toc90651294"/>
      <w:bookmarkStart w:id="3138" w:name="_Toc96933444"/>
      <w:bookmarkStart w:id="3139" w:name="_Toc98507292"/>
      <w:bookmarkStart w:id="3140" w:name="_Toc98507745"/>
      <w:bookmarkStart w:id="3141" w:name="_Toc122098350"/>
      <w:bookmarkStart w:id="3142" w:name="_Toc169755615"/>
      <w:r w:rsidRPr="00616F0C">
        <w:t>6.1.5.2</w:t>
      </w:r>
      <w:r w:rsidRPr="00616F0C">
        <w:rPr>
          <w:noProof/>
        </w:rPr>
        <w:t>.1</w:t>
      </w:r>
      <w:r w:rsidRPr="00616F0C">
        <w:rPr>
          <w:noProof/>
        </w:rPr>
        <w:tab/>
        <w:t>Description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143" w:name="_Toc532994456"/>
      <w:bookmarkStart w:id="3144" w:name="_Toc22187577"/>
      <w:bookmarkStart w:id="3145" w:name="_Toc22630799"/>
      <w:bookmarkStart w:id="3146" w:name="_Toc34227091"/>
      <w:bookmarkStart w:id="3147" w:name="_Toc34749806"/>
      <w:bookmarkStart w:id="3148" w:name="_Toc34750366"/>
      <w:bookmarkStart w:id="3149" w:name="_Toc34750556"/>
      <w:bookmarkStart w:id="3150" w:name="_Toc35940962"/>
      <w:bookmarkStart w:id="3151" w:name="_Toc35937395"/>
      <w:bookmarkStart w:id="3152" w:name="_Toc36463789"/>
      <w:bookmarkStart w:id="3153" w:name="_Toc43131734"/>
      <w:bookmarkStart w:id="3154" w:name="_Toc45032569"/>
      <w:bookmarkStart w:id="3155" w:name="_Toc49782263"/>
      <w:bookmarkStart w:id="3156" w:name="_Toc51873699"/>
      <w:bookmarkStart w:id="3157" w:name="_Toc57209192"/>
      <w:bookmarkStart w:id="3158" w:name="_Toc58588535"/>
      <w:bookmarkStart w:id="3159" w:name="_Toc66114896"/>
      <w:bookmarkStart w:id="3160" w:name="_Toc67686407"/>
      <w:bookmarkStart w:id="3161" w:name="_Toc74994696"/>
      <w:bookmarkStart w:id="3162" w:name="_Toc85467951"/>
      <w:bookmarkStart w:id="3163" w:name="_Toc89182993"/>
      <w:bookmarkStart w:id="3164" w:name="_Toc90651295"/>
      <w:bookmarkStart w:id="3165" w:name="_Toc96933445"/>
      <w:bookmarkStart w:id="3166" w:name="_Toc98507293"/>
      <w:bookmarkStart w:id="3167" w:name="_Toc98507746"/>
      <w:bookmarkStart w:id="3168" w:name="_Toc122098351"/>
      <w:bookmarkStart w:id="3169" w:name="_Toc169755616"/>
      <w:r w:rsidRPr="00616F0C">
        <w:t>6.1.5.2</w:t>
      </w:r>
      <w:r w:rsidRPr="00616F0C">
        <w:rPr>
          <w:noProof/>
        </w:rPr>
        <w:t>.2</w:t>
      </w:r>
      <w:r w:rsidRPr="00616F0C">
        <w:rPr>
          <w:noProof/>
        </w:rPr>
        <w:tab/>
      </w:r>
      <w:r>
        <w:rPr>
          <w:noProof/>
        </w:rPr>
        <w:t>Target</w:t>
      </w:r>
      <w:r w:rsidRPr="00616F0C">
        <w:rPr>
          <w:noProof/>
        </w:rPr>
        <w:t xml:space="preserve"> URI</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170" w:name="_Toc532994457"/>
      <w:bookmarkStart w:id="3171" w:name="_Toc22187578"/>
      <w:bookmarkStart w:id="3172" w:name="_Toc22630800"/>
      <w:bookmarkStart w:id="3173" w:name="_Toc34227092"/>
      <w:bookmarkStart w:id="3174" w:name="_Toc34749807"/>
      <w:bookmarkStart w:id="3175" w:name="_Toc34750367"/>
      <w:bookmarkStart w:id="3176" w:name="_Toc34750557"/>
      <w:bookmarkStart w:id="3177" w:name="_Toc35940963"/>
      <w:bookmarkStart w:id="3178" w:name="_Toc35937396"/>
      <w:bookmarkStart w:id="3179" w:name="_Toc36463790"/>
      <w:bookmarkStart w:id="3180" w:name="_Toc43131735"/>
      <w:bookmarkStart w:id="3181" w:name="_Toc45032570"/>
      <w:bookmarkStart w:id="3182" w:name="_Toc49782264"/>
      <w:bookmarkStart w:id="3183" w:name="_Toc51873700"/>
      <w:bookmarkStart w:id="3184" w:name="_Toc57209193"/>
      <w:bookmarkStart w:id="3185" w:name="_Toc58588536"/>
      <w:bookmarkStart w:id="3186" w:name="_Toc66114897"/>
      <w:bookmarkStart w:id="3187" w:name="_Toc67686408"/>
      <w:bookmarkStart w:id="3188" w:name="_Toc74994697"/>
      <w:bookmarkStart w:id="3189" w:name="_Toc85467952"/>
      <w:bookmarkStart w:id="3190" w:name="_Toc89182994"/>
      <w:bookmarkStart w:id="3191" w:name="_Toc90651296"/>
      <w:bookmarkStart w:id="3192" w:name="_Toc96933446"/>
      <w:bookmarkStart w:id="3193" w:name="_Toc98507294"/>
      <w:bookmarkStart w:id="3194" w:name="_Toc98507747"/>
      <w:bookmarkStart w:id="3195" w:name="_Toc122098352"/>
      <w:bookmarkStart w:id="3196" w:name="_Toc169755617"/>
      <w:r w:rsidRPr="00616F0C">
        <w:t>6.1.5.2</w:t>
      </w:r>
      <w:r w:rsidRPr="00616F0C">
        <w:rPr>
          <w:noProof/>
        </w:rPr>
        <w:t>.3</w:t>
      </w:r>
      <w:r w:rsidRPr="00616F0C">
        <w:rPr>
          <w:noProof/>
        </w:rPr>
        <w:tab/>
        <w:t>Standard Methods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232BAE8B" w14:textId="77777777" w:rsidR="00E134FC" w:rsidRPr="00616F0C" w:rsidRDefault="00E134FC" w:rsidP="00E134FC">
      <w:pPr>
        <w:pStyle w:val="H6"/>
        <w:rPr>
          <w:noProof/>
        </w:rPr>
      </w:pPr>
      <w:bookmarkStart w:id="3197" w:name="_Toc532994458"/>
      <w:bookmarkStart w:id="3198" w:name="_Toc22187579"/>
      <w:bookmarkStart w:id="3199" w:name="_Toc22630801"/>
      <w:bookmarkStart w:id="3200" w:name="_Toc34227093"/>
      <w:bookmarkStart w:id="3201" w:name="_Toc34749808"/>
      <w:bookmarkStart w:id="3202" w:name="_Toc34750368"/>
      <w:bookmarkStart w:id="3203" w:name="_Toc34750558"/>
      <w:bookmarkStart w:id="3204" w:name="_Toc35940964"/>
      <w:bookmarkStart w:id="3205" w:name="_Toc35937397"/>
      <w:bookmarkStart w:id="3206" w:name="_Toc36463791"/>
      <w:bookmarkStart w:id="3207" w:name="_Toc43131736"/>
      <w:bookmarkStart w:id="3208" w:name="_Toc45032571"/>
      <w:bookmarkStart w:id="3209" w:name="_Toc49782265"/>
      <w:bookmarkStart w:id="3210" w:name="_Toc51873701"/>
      <w:bookmarkStart w:id="3211" w:name="_Toc57209194"/>
      <w:bookmarkStart w:id="3212" w:name="_Toc58588537"/>
      <w:bookmarkStart w:id="3213" w:name="_Toc66114898"/>
      <w:bookmarkStart w:id="3214" w:name="_Toc67686409"/>
      <w:bookmarkStart w:id="3215" w:name="_Toc74994698"/>
      <w:bookmarkStart w:id="3216" w:name="_Toc85467953"/>
      <w:bookmarkStart w:id="3217" w:name="_Toc89182995"/>
      <w:bookmarkStart w:id="3218" w:name="_Toc90651297"/>
      <w:bookmarkStart w:id="3219" w:name="_Toc96933447"/>
      <w:r w:rsidRPr="00616F0C">
        <w:t>6.1.5.2.3</w:t>
      </w:r>
      <w:r w:rsidRPr="00616F0C">
        <w:rPr>
          <w:noProof/>
        </w:rPr>
        <w:t>.1</w:t>
      </w:r>
      <w:r w:rsidRPr="00616F0C">
        <w:rPr>
          <w:noProof/>
        </w:rPr>
        <w:tab/>
        <w:t>POST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220" w:name="_Toc43131737"/>
      <w:bookmarkStart w:id="3221" w:name="_Toc45032572"/>
      <w:bookmarkStart w:id="3222" w:name="_Toc49782266"/>
      <w:bookmarkStart w:id="3223" w:name="_Toc51873702"/>
      <w:bookmarkStart w:id="3224" w:name="_Toc57209195"/>
      <w:bookmarkStart w:id="3225" w:name="_Toc58588538"/>
      <w:bookmarkStart w:id="3226" w:name="_Toc66114899"/>
      <w:bookmarkStart w:id="3227" w:name="_Toc67686410"/>
      <w:bookmarkStart w:id="3228" w:name="_Toc74994699"/>
      <w:bookmarkStart w:id="3229" w:name="_Toc85467954"/>
      <w:bookmarkStart w:id="3230" w:name="_Toc89182996"/>
      <w:bookmarkStart w:id="3231" w:name="_Toc90651298"/>
      <w:bookmarkStart w:id="3232" w:name="_Toc96933448"/>
      <w:bookmarkStart w:id="3233" w:name="_Toc98507295"/>
      <w:bookmarkStart w:id="3234" w:name="_Toc98507748"/>
      <w:bookmarkStart w:id="3235" w:name="_Toc122098353"/>
      <w:bookmarkStart w:id="3236" w:name="_Toc169755618"/>
      <w:bookmarkStart w:id="3237" w:name="_Toc22187581"/>
      <w:bookmarkStart w:id="3238" w:name="_Toc22630803"/>
      <w:bookmarkStart w:id="3239" w:name="_Toc34227094"/>
      <w:bookmarkStart w:id="3240" w:name="_Toc34749809"/>
      <w:bookmarkStart w:id="3241" w:name="_Toc34750369"/>
      <w:bookmarkStart w:id="3242" w:name="_Toc34750559"/>
      <w:bookmarkStart w:id="3243" w:name="_Toc35940965"/>
      <w:bookmarkStart w:id="3244" w:name="_Toc35937398"/>
      <w:bookmarkStart w:id="3245" w:name="_Toc36463792"/>
      <w:r>
        <w:t>6.1.5.3</w:t>
      </w:r>
      <w:r w:rsidRPr="00616F0C">
        <w:tab/>
        <w:t>Notification</w:t>
      </w:r>
      <w:r>
        <w:t xml:space="preserve"> due to Data Change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9DC5AC4" w14:textId="77777777" w:rsidR="00E134FC" w:rsidRPr="00616F0C" w:rsidRDefault="00E134FC" w:rsidP="00E134FC">
      <w:pPr>
        <w:pStyle w:val="Heading5"/>
        <w:rPr>
          <w:noProof/>
        </w:rPr>
      </w:pPr>
      <w:bookmarkStart w:id="3246" w:name="_Toc43131738"/>
      <w:bookmarkStart w:id="3247" w:name="_Toc45032573"/>
      <w:bookmarkStart w:id="3248" w:name="_Toc49782267"/>
      <w:bookmarkStart w:id="3249" w:name="_Toc51873703"/>
      <w:bookmarkStart w:id="3250" w:name="_Toc57209196"/>
      <w:bookmarkStart w:id="3251" w:name="_Toc58588539"/>
      <w:bookmarkStart w:id="3252" w:name="_Toc66114900"/>
      <w:bookmarkStart w:id="3253" w:name="_Toc67686411"/>
      <w:bookmarkStart w:id="3254" w:name="_Toc74994700"/>
      <w:bookmarkStart w:id="3255" w:name="_Toc85467955"/>
      <w:bookmarkStart w:id="3256" w:name="_Toc89182997"/>
      <w:bookmarkStart w:id="3257" w:name="_Toc90651299"/>
      <w:bookmarkStart w:id="3258" w:name="_Toc96933449"/>
      <w:bookmarkStart w:id="3259" w:name="_Toc98507296"/>
      <w:bookmarkStart w:id="3260" w:name="_Toc98507749"/>
      <w:bookmarkStart w:id="3261" w:name="_Toc122098354"/>
      <w:bookmarkStart w:id="3262" w:name="_Toc169755619"/>
      <w:r>
        <w:t>6.1.5.3</w:t>
      </w:r>
      <w:r w:rsidRPr="00616F0C">
        <w:rPr>
          <w:noProof/>
        </w:rPr>
        <w:t>.1</w:t>
      </w:r>
      <w:r w:rsidRPr="00616F0C">
        <w:rPr>
          <w:noProof/>
        </w:rPr>
        <w:tab/>
        <w:t>Description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263" w:name="_Toc43131739"/>
      <w:bookmarkStart w:id="3264" w:name="_Toc45032574"/>
      <w:bookmarkStart w:id="3265" w:name="_Toc49782268"/>
      <w:bookmarkStart w:id="3266" w:name="_Toc51873704"/>
      <w:bookmarkStart w:id="3267" w:name="_Toc57209197"/>
      <w:bookmarkStart w:id="3268" w:name="_Toc58588540"/>
      <w:bookmarkStart w:id="3269" w:name="_Toc66114901"/>
      <w:bookmarkStart w:id="3270" w:name="_Toc67686412"/>
      <w:bookmarkStart w:id="3271" w:name="_Toc74994701"/>
      <w:bookmarkStart w:id="3272" w:name="_Toc85467956"/>
      <w:bookmarkStart w:id="3273" w:name="_Toc89182998"/>
      <w:bookmarkStart w:id="3274" w:name="_Toc90651300"/>
      <w:bookmarkStart w:id="3275" w:name="_Toc96933450"/>
      <w:bookmarkStart w:id="3276" w:name="_Toc98507297"/>
      <w:bookmarkStart w:id="3277" w:name="_Toc98507750"/>
      <w:bookmarkStart w:id="3278" w:name="_Toc122098355"/>
      <w:bookmarkStart w:id="3279" w:name="_Toc169755620"/>
      <w:r>
        <w:t>6.1.5.3</w:t>
      </w:r>
      <w:r w:rsidRPr="00616F0C">
        <w:rPr>
          <w:noProof/>
        </w:rPr>
        <w:t>.2</w:t>
      </w:r>
      <w:r w:rsidRPr="00616F0C">
        <w:rPr>
          <w:noProof/>
        </w:rPr>
        <w:tab/>
      </w:r>
      <w:r>
        <w:rPr>
          <w:noProof/>
        </w:rPr>
        <w:t>Target</w:t>
      </w:r>
      <w:r w:rsidRPr="00616F0C">
        <w:rPr>
          <w:noProof/>
        </w:rPr>
        <w:t xml:space="preserve"> URI</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280" w:name="_Toc43131740"/>
      <w:bookmarkStart w:id="3281" w:name="_Toc45032575"/>
      <w:bookmarkStart w:id="3282" w:name="_Toc49782269"/>
      <w:bookmarkStart w:id="3283" w:name="_Toc51873705"/>
      <w:bookmarkStart w:id="3284" w:name="_Toc57209198"/>
      <w:bookmarkStart w:id="3285" w:name="_Toc58588541"/>
      <w:bookmarkStart w:id="3286" w:name="_Toc66114902"/>
      <w:bookmarkStart w:id="3287" w:name="_Toc67686413"/>
      <w:bookmarkStart w:id="3288" w:name="_Toc74994702"/>
      <w:bookmarkStart w:id="3289" w:name="_Toc85467957"/>
      <w:bookmarkStart w:id="3290" w:name="_Toc89182999"/>
      <w:bookmarkStart w:id="3291" w:name="_Toc90651301"/>
      <w:bookmarkStart w:id="3292" w:name="_Toc96933451"/>
      <w:bookmarkStart w:id="3293" w:name="_Toc98507298"/>
      <w:bookmarkStart w:id="3294" w:name="_Toc98507751"/>
      <w:bookmarkStart w:id="3295" w:name="_Toc122098356"/>
      <w:bookmarkStart w:id="3296" w:name="_Toc169755621"/>
      <w:r>
        <w:t>6.1.5.3</w:t>
      </w:r>
      <w:r w:rsidRPr="00616F0C">
        <w:rPr>
          <w:noProof/>
        </w:rPr>
        <w:t>.3</w:t>
      </w:r>
      <w:r w:rsidRPr="00616F0C">
        <w:rPr>
          <w:noProof/>
        </w:rPr>
        <w:tab/>
        <w:t>Standard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F7AEEF6" w14:textId="77777777" w:rsidR="00E134FC" w:rsidRPr="00616F0C" w:rsidRDefault="00E134FC" w:rsidP="00E134FC">
      <w:pPr>
        <w:pStyle w:val="H6"/>
        <w:rPr>
          <w:noProof/>
        </w:rPr>
      </w:pPr>
      <w:bookmarkStart w:id="3297" w:name="_Toc43131741"/>
      <w:bookmarkStart w:id="3298" w:name="_Toc45032576"/>
      <w:bookmarkStart w:id="3299" w:name="_Toc49782270"/>
      <w:bookmarkStart w:id="3300" w:name="_Toc51873706"/>
      <w:bookmarkStart w:id="3301" w:name="_Toc57209199"/>
      <w:bookmarkStart w:id="3302" w:name="_Toc58588542"/>
      <w:bookmarkStart w:id="3303" w:name="_Toc66114903"/>
      <w:bookmarkStart w:id="3304" w:name="_Toc67686414"/>
      <w:bookmarkStart w:id="3305" w:name="_Toc74994703"/>
      <w:bookmarkStart w:id="3306" w:name="_Toc85467958"/>
      <w:bookmarkStart w:id="3307" w:name="_Toc89183000"/>
      <w:bookmarkStart w:id="3308" w:name="_Toc90651302"/>
      <w:bookmarkStart w:id="3309" w:name="_Toc96933452"/>
      <w:r>
        <w:t>6.1.5.3</w:t>
      </w:r>
      <w:r w:rsidRPr="00616F0C">
        <w:t>.3</w:t>
      </w:r>
      <w:r w:rsidRPr="00616F0C">
        <w:rPr>
          <w:noProof/>
        </w:rPr>
        <w:t>.1</w:t>
      </w:r>
      <w:r w:rsidRPr="00616F0C">
        <w:rPr>
          <w:noProof/>
        </w:rPr>
        <w:tab/>
        <w:t>POST</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310" w:name="_Toc89183001"/>
      <w:bookmarkStart w:id="3311" w:name="_Toc90651303"/>
      <w:bookmarkStart w:id="3312" w:name="_Toc96933453"/>
      <w:bookmarkStart w:id="3313" w:name="_Toc98507299"/>
      <w:bookmarkStart w:id="3314" w:name="_Toc98507752"/>
      <w:bookmarkStart w:id="3315" w:name="_Toc122098357"/>
      <w:bookmarkStart w:id="3316" w:name="_Toc169755622"/>
      <w:bookmarkStart w:id="3317" w:name="_Toc43131742"/>
      <w:bookmarkStart w:id="3318" w:name="_Toc45032577"/>
      <w:bookmarkStart w:id="3319" w:name="_Toc49782271"/>
      <w:bookmarkStart w:id="3320" w:name="_Toc51873707"/>
      <w:bookmarkStart w:id="3321" w:name="_Toc57209200"/>
      <w:bookmarkStart w:id="3322" w:name="_Toc58588543"/>
      <w:bookmarkStart w:id="3323" w:name="_Toc66114904"/>
      <w:bookmarkStart w:id="3324" w:name="_Toc67686415"/>
      <w:bookmarkStart w:id="3325" w:name="_Toc74994704"/>
      <w:bookmarkStart w:id="3326" w:name="_Toc85467959"/>
      <w:r>
        <w:t>6.1.5.4</w:t>
      </w:r>
      <w:r w:rsidRPr="00616F0C">
        <w:tab/>
      </w:r>
      <w:r>
        <w:t>Subscription Expiry</w:t>
      </w:r>
      <w:r w:rsidRPr="00B06F7A">
        <w:t xml:space="preserve"> Notification</w:t>
      </w:r>
      <w:bookmarkEnd w:id="3310"/>
      <w:bookmarkEnd w:id="3311"/>
      <w:bookmarkEnd w:id="3312"/>
      <w:bookmarkEnd w:id="3313"/>
      <w:bookmarkEnd w:id="3314"/>
      <w:bookmarkEnd w:id="3315"/>
      <w:bookmarkEnd w:id="3316"/>
    </w:p>
    <w:p w14:paraId="5F97A98F" w14:textId="77777777" w:rsidR="00E134FC" w:rsidRPr="00616F0C" w:rsidRDefault="00E134FC" w:rsidP="00E134FC">
      <w:pPr>
        <w:pStyle w:val="Heading5"/>
        <w:rPr>
          <w:noProof/>
        </w:rPr>
      </w:pPr>
      <w:bookmarkStart w:id="3327" w:name="_Toc89183002"/>
      <w:bookmarkStart w:id="3328" w:name="_Toc90651304"/>
      <w:bookmarkStart w:id="3329" w:name="_Toc96933454"/>
      <w:bookmarkStart w:id="3330" w:name="_Toc98507300"/>
      <w:bookmarkStart w:id="3331" w:name="_Toc98507753"/>
      <w:bookmarkStart w:id="3332" w:name="_Toc122098358"/>
      <w:bookmarkStart w:id="3333" w:name="_Toc169755623"/>
      <w:r>
        <w:t>6.1.5.4</w:t>
      </w:r>
      <w:r w:rsidRPr="00616F0C">
        <w:rPr>
          <w:noProof/>
        </w:rPr>
        <w:t>.1</w:t>
      </w:r>
      <w:r w:rsidRPr="00616F0C">
        <w:rPr>
          <w:noProof/>
        </w:rPr>
        <w:tab/>
        <w:t>Description</w:t>
      </w:r>
      <w:bookmarkEnd w:id="3327"/>
      <w:bookmarkEnd w:id="3328"/>
      <w:bookmarkEnd w:id="3329"/>
      <w:bookmarkEnd w:id="3330"/>
      <w:bookmarkEnd w:id="3331"/>
      <w:bookmarkEnd w:id="3332"/>
      <w:bookmarkEnd w:id="3333"/>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334" w:name="_Toc89183003"/>
      <w:bookmarkStart w:id="3335" w:name="_Toc90651305"/>
      <w:bookmarkStart w:id="3336" w:name="_Toc96933455"/>
      <w:bookmarkStart w:id="3337" w:name="_Toc98507301"/>
      <w:bookmarkStart w:id="3338" w:name="_Toc98507754"/>
      <w:bookmarkStart w:id="3339" w:name="_Toc122098359"/>
      <w:bookmarkStart w:id="3340" w:name="_Toc169755624"/>
      <w:r>
        <w:t>6.1.5.4</w:t>
      </w:r>
      <w:r w:rsidRPr="00616F0C">
        <w:rPr>
          <w:noProof/>
        </w:rPr>
        <w:t>.2</w:t>
      </w:r>
      <w:r w:rsidRPr="00616F0C">
        <w:rPr>
          <w:noProof/>
        </w:rPr>
        <w:tab/>
      </w:r>
      <w:r>
        <w:rPr>
          <w:noProof/>
        </w:rPr>
        <w:t>Target</w:t>
      </w:r>
      <w:r w:rsidRPr="00616F0C">
        <w:rPr>
          <w:noProof/>
        </w:rPr>
        <w:t xml:space="preserve"> URI</w:t>
      </w:r>
      <w:bookmarkEnd w:id="3334"/>
      <w:bookmarkEnd w:id="3335"/>
      <w:bookmarkEnd w:id="3336"/>
      <w:bookmarkEnd w:id="3337"/>
      <w:bookmarkEnd w:id="3338"/>
      <w:bookmarkEnd w:id="3339"/>
      <w:bookmarkEnd w:id="3340"/>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341" w:name="_Toc89183004"/>
      <w:bookmarkStart w:id="3342" w:name="_Toc90651306"/>
      <w:bookmarkStart w:id="3343" w:name="_Toc96933456"/>
      <w:bookmarkStart w:id="3344" w:name="_Toc98507302"/>
      <w:bookmarkStart w:id="3345" w:name="_Toc98507755"/>
      <w:bookmarkStart w:id="3346" w:name="_Toc122098360"/>
      <w:bookmarkStart w:id="3347" w:name="_Toc169755625"/>
      <w:r>
        <w:t>6.1.5.4</w:t>
      </w:r>
      <w:r w:rsidRPr="00616F0C">
        <w:rPr>
          <w:noProof/>
        </w:rPr>
        <w:t>.3</w:t>
      </w:r>
      <w:r w:rsidRPr="00616F0C">
        <w:rPr>
          <w:noProof/>
        </w:rPr>
        <w:tab/>
        <w:t>Standard Methods</w:t>
      </w:r>
      <w:bookmarkEnd w:id="3341"/>
      <w:bookmarkEnd w:id="3342"/>
      <w:bookmarkEnd w:id="3343"/>
      <w:bookmarkEnd w:id="3344"/>
      <w:bookmarkEnd w:id="3345"/>
      <w:bookmarkEnd w:id="3346"/>
      <w:bookmarkEnd w:id="3347"/>
    </w:p>
    <w:p w14:paraId="60CDF386" w14:textId="77777777" w:rsidR="00E134FC" w:rsidRPr="00616F0C" w:rsidRDefault="00E134FC" w:rsidP="00E134FC">
      <w:pPr>
        <w:pStyle w:val="H6"/>
        <w:rPr>
          <w:noProof/>
        </w:rPr>
      </w:pPr>
      <w:bookmarkStart w:id="3348" w:name="_Toc89183005"/>
      <w:bookmarkStart w:id="3349" w:name="_Toc90651307"/>
      <w:bookmarkStart w:id="3350" w:name="_Toc96933457"/>
      <w:r>
        <w:t>6.1.5.4</w:t>
      </w:r>
      <w:r w:rsidRPr="00616F0C">
        <w:t>.3</w:t>
      </w:r>
      <w:r w:rsidRPr="00616F0C">
        <w:rPr>
          <w:noProof/>
        </w:rPr>
        <w:t>.1</w:t>
      </w:r>
      <w:r w:rsidRPr="00616F0C">
        <w:rPr>
          <w:noProof/>
        </w:rPr>
        <w:tab/>
        <w:t>POST</w:t>
      </w:r>
      <w:bookmarkEnd w:id="3348"/>
      <w:bookmarkEnd w:id="3349"/>
      <w:bookmarkEnd w:id="3350"/>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351" w:name="_Toc89181519"/>
      <w:bookmarkStart w:id="3352" w:name="_Toc89183006"/>
      <w:bookmarkStart w:id="3353" w:name="_Toc90651308"/>
      <w:bookmarkStart w:id="3354" w:name="_Toc96933458"/>
      <w:bookmarkStart w:id="3355" w:name="_Toc98507303"/>
      <w:bookmarkStart w:id="3356" w:name="_Toc98507756"/>
      <w:bookmarkStart w:id="3357" w:name="_Toc122098361"/>
      <w:bookmarkStart w:id="3358" w:name="_Toc169755626"/>
      <w:r w:rsidRPr="00616F0C">
        <w:t>6.1.6</w:t>
      </w:r>
      <w:r w:rsidRPr="00616F0C">
        <w:tab/>
        <w:t>Data Model</w:t>
      </w:r>
      <w:bookmarkEnd w:id="3237"/>
      <w:bookmarkEnd w:id="3238"/>
      <w:bookmarkEnd w:id="3239"/>
      <w:bookmarkEnd w:id="3240"/>
      <w:bookmarkEnd w:id="3241"/>
      <w:bookmarkEnd w:id="3242"/>
      <w:bookmarkEnd w:id="3243"/>
      <w:bookmarkEnd w:id="3244"/>
      <w:bookmarkEnd w:id="3245"/>
      <w:bookmarkEnd w:id="3317"/>
      <w:bookmarkEnd w:id="3318"/>
      <w:bookmarkEnd w:id="3319"/>
      <w:bookmarkEnd w:id="3320"/>
      <w:bookmarkEnd w:id="3321"/>
      <w:bookmarkEnd w:id="3322"/>
      <w:bookmarkEnd w:id="3323"/>
      <w:bookmarkEnd w:id="3324"/>
      <w:bookmarkEnd w:id="3325"/>
      <w:bookmarkEnd w:id="3326"/>
      <w:bookmarkEnd w:id="3351"/>
      <w:bookmarkEnd w:id="3352"/>
      <w:bookmarkEnd w:id="3353"/>
      <w:bookmarkEnd w:id="3354"/>
      <w:bookmarkEnd w:id="3355"/>
      <w:bookmarkEnd w:id="3356"/>
      <w:bookmarkEnd w:id="3357"/>
      <w:bookmarkEnd w:id="3358"/>
    </w:p>
    <w:p w14:paraId="0F77CFB9" w14:textId="77777777" w:rsidR="00E134FC" w:rsidRPr="00616F0C" w:rsidRDefault="00E134FC" w:rsidP="00E134FC">
      <w:pPr>
        <w:pStyle w:val="Heading4"/>
      </w:pPr>
      <w:bookmarkStart w:id="3359" w:name="_Toc22187582"/>
      <w:bookmarkStart w:id="3360" w:name="_Toc22630804"/>
      <w:bookmarkStart w:id="3361" w:name="_Toc34227095"/>
      <w:bookmarkStart w:id="3362" w:name="_Toc34749810"/>
      <w:bookmarkStart w:id="3363" w:name="_Toc34750370"/>
      <w:bookmarkStart w:id="3364" w:name="_Toc34750560"/>
      <w:bookmarkStart w:id="3365" w:name="_Toc35940966"/>
      <w:bookmarkStart w:id="3366" w:name="_Toc35937399"/>
      <w:bookmarkStart w:id="3367" w:name="_Toc36463793"/>
      <w:bookmarkStart w:id="3368" w:name="_Toc43131743"/>
      <w:bookmarkStart w:id="3369" w:name="_Toc45032578"/>
      <w:bookmarkStart w:id="3370" w:name="_Toc49782272"/>
      <w:bookmarkStart w:id="3371" w:name="_Toc51873708"/>
      <w:bookmarkStart w:id="3372" w:name="_Toc57209201"/>
      <w:bookmarkStart w:id="3373" w:name="_Toc58588544"/>
      <w:bookmarkStart w:id="3374" w:name="_Toc66114905"/>
      <w:bookmarkStart w:id="3375" w:name="_Toc67686416"/>
      <w:bookmarkStart w:id="3376" w:name="_Toc74994705"/>
      <w:bookmarkStart w:id="3377" w:name="_Toc85467960"/>
      <w:bookmarkStart w:id="3378" w:name="_Toc89183007"/>
      <w:bookmarkStart w:id="3379" w:name="_Toc90651309"/>
      <w:bookmarkStart w:id="3380" w:name="_Toc96933459"/>
      <w:bookmarkStart w:id="3381" w:name="_Toc98507304"/>
      <w:bookmarkStart w:id="3382" w:name="_Toc98507757"/>
      <w:bookmarkStart w:id="3383" w:name="_Toc122098362"/>
      <w:bookmarkStart w:id="3384" w:name="_Toc169755627"/>
      <w:r w:rsidRPr="00616F0C">
        <w:t>6.1.6.1</w:t>
      </w:r>
      <w:r w:rsidRPr="00616F0C">
        <w:tab/>
      </w:r>
      <w:r w:rsidRPr="00CE2981">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385" w:name="_Toc22187583"/>
      <w:bookmarkStart w:id="3386" w:name="_Toc22630805"/>
      <w:bookmarkStart w:id="3387" w:name="_Toc34227096"/>
      <w:bookmarkStart w:id="3388" w:name="_Toc34749811"/>
      <w:bookmarkStart w:id="3389" w:name="_Toc34750371"/>
      <w:bookmarkStart w:id="3390" w:name="_Toc34750561"/>
      <w:bookmarkStart w:id="3391" w:name="_Toc35940967"/>
      <w:bookmarkStart w:id="3392" w:name="_Toc35937400"/>
      <w:bookmarkStart w:id="3393" w:name="_Toc36463794"/>
      <w:bookmarkStart w:id="3394" w:name="_Toc43131744"/>
      <w:bookmarkStart w:id="3395" w:name="_Toc45032579"/>
      <w:bookmarkStart w:id="3396" w:name="_Toc49782273"/>
      <w:bookmarkStart w:id="3397" w:name="_Toc51873709"/>
      <w:bookmarkStart w:id="3398" w:name="_Toc57209202"/>
      <w:bookmarkStart w:id="3399" w:name="_Toc58588545"/>
      <w:bookmarkStart w:id="3400" w:name="_Toc66114906"/>
      <w:bookmarkStart w:id="3401" w:name="_Toc67686417"/>
      <w:bookmarkStart w:id="3402" w:name="_Toc74994706"/>
      <w:bookmarkStart w:id="3403" w:name="_Toc85467961"/>
      <w:bookmarkStart w:id="3404" w:name="_Toc89183008"/>
      <w:bookmarkStart w:id="3405" w:name="_Toc90651310"/>
      <w:bookmarkStart w:id="3406" w:name="_Toc96933460"/>
      <w:bookmarkStart w:id="3407" w:name="_Toc98507305"/>
      <w:bookmarkStart w:id="3408" w:name="_Toc98507758"/>
      <w:bookmarkStart w:id="3409" w:name="_Toc122098363"/>
      <w:bookmarkStart w:id="3410" w:name="_Toc169755628"/>
      <w:r w:rsidRPr="00616F0C">
        <w:rPr>
          <w:lang w:val="en-US"/>
        </w:rPr>
        <w:t>6.1.6.2</w:t>
      </w:r>
      <w:r w:rsidRPr="00616F0C">
        <w:rPr>
          <w:lang w:val="en-US"/>
        </w:rP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192ABB9F" w14:textId="77777777" w:rsidR="00E134FC" w:rsidRPr="00616F0C" w:rsidRDefault="00E134FC" w:rsidP="00E134FC">
      <w:pPr>
        <w:pStyle w:val="Heading5"/>
      </w:pPr>
      <w:bookmarkStart w:id="3411" w:name="_Toc22187584"/>
      <w:bookmarkStart w:id="3412" w:name="_Toc22630806"/>
      <w:bookmarkStart w:id="3413" w:name="_Toc34227097"/>
      <w:bookmarkStart w:id="3414" w:name="_Toc34749812"/>
      <w:bookmarkStart w:id="3415" w:name="_Toc34750372"/>
      <w:bookmarkStart w:id="3416" w:name="_Toc34750562"/>
      <w:bookmarkStart w:id="3417" w:name="_Toc35940968"/>
      <w:bookmarkStart w:id="3418" w:name="_Toc35937401"/>
      <w:bookmarkStart w:id="3419" w:name="_Toc36463795"/>
      <w:bookmarkStart w:id="3420" w:name="_Toc43131745"/>
      <w:bookmarkStart w:id="3421" w:name="_Toc45032580"/>
      <w:bookmarkStart w:id="3422" w:name="_Toc49782274"/>
      <w:bookmarkStart w:id="3423" w:name="_Toc51873710"/>
      <w:bookmarkStart w:id="3424" w:name="_Toc57209203"/>
      <w:bookmarkStart w:id="3425" w:name="_Toc58588546"/>
      <w:bookmarkStart w:id="3426" w:name="_Toc66114907"/>
      <w:bookmarkStart w:id="3427" w:name="_Toc67686418"/>
      <w:bookmarkStart w:id="3428" w:name="_Toc74994707"/>
      <w:bookmarkStart w:id="3429" w:name="_Toc85467962"/>
      <w:bookmarkStart w:id="3430" w:name="_Toc89183009"/>
      <w:bookmarkStart w:id="3431" w:name="_Toc90651311"/>
      <w:bookmarkStart w:id="3432" w:name="_Toc96933461"/>
      <w:bookmarkStart w:id="3433" w:name="_Toc98507306"/>
      <w:bookmarkStart w:id="3434" w:name="_Toc98507759"/>
      <w:bookmarkStart w:id="3435" w:name="_Toc122098364"/>
      <w:bookmarkStart w:id="3436" w:name="_Toc169755629"/>
      <w:r w:rsidRPr="00616F0C">
        <w:t>6.1.6.2.1</w:t>
      </w:r>
      <w:r w:rsidRPr="00616F0C">
        <w:tab/>
        <w:t>Introduction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437" w:name="_Toc22187585"/>
      <w:bookmarkStart w:id="3438" w:name="_Toc22630807"/>
      <w:bookmarkStart w:id="3439" w:name="_Toc34227098"/>
      <w:bookmarkStart w:id="3440" w:name="_Toc34749813"/>
      <w:bookmarkStart w:id="3441" w:name="_Toc34750373"/>
      <w:bookmarkStart w:id="3442" w:name="_Toc34750563"/>
      <w:bookmarkStart w:id="3443" w:name="_Toc35940969"/>
      <w:bookmarkStart w:id="3444" w:name="_Toc35937402"/>
      <w:bookmarkStart w:id="3445" w:name="_Toc36463796"/>
      <w:bookmarkStart w:id="3446" w:name="_Toc43131746"/>
      <w:bookmarkStart w:id="3447" w:name="_Toc45032581"/>
      <w:bookmarkStart w:id="3448" w:name="_Toc49782275"/>
      <w:bookmarkStart w:id="3449" w:name="_Toc51873711"/>
      <w:bookmarkStart w:id="3450" w:name="_Toc57209204"/>
      <w:bookmarkStart w:id="3451" w:name="_Toc58588547"/>
      <w:bookmarkStart w:id="3452" w:name="_Toc66114908"/>
      <w:bookmarkStart w:id="3453" w:name="_Toc67686419"/>
      <w:bookmarkStart w:id="3454" w:name="_Toc74994708"/>
      <w:bookmarkStart w:id="3455" w:name="_Toc85467963"/>
      <w:bookmarkStart w:id="3456" w:name="_Toc89183010"/>
      <w:bookmarkStart w:id="3457" w:name="_Toc90651312"/>
      <w:bookmarkStart w:id="3458" w:name="_Toc96933462"/>
      <w:bookmarkStart w:id="3459" w:name="_Toc98507307"/>
      <w:bookmarkStart w:id="3460" w:name="_Toc98507760"/>
      <w:bookmarkStart w:id="3461" w:name="_Toc122098365"/>
      <w:bookmarkStart w:id="3462" w:name="_Toc169755630"/>
      <w:r w:rsidRPr="00616F0C">
        <w:lastRenderedPageBreak/>
        <w:t>6.1.6.2.2</w:t>
      </w:r>
      <w:r w:rsidRPr="00616F0C">
        <w:tab/>
        <w:t>Type: RecordSearchResult</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463" w:name="_Toc22187586"/>
      <w:bookmarkStart w:id="3464" w:name="_Toc22630808"/>
      <w:bookmarkStart w:id="3465" w:name="_Toc34227099"/>
      <w:bookmarkStart w:id="3466" w:name="_Toc34749814"/>
      <w:bookmarkStart w:id="3467" w:name="_Toc34750374"/>
      <w:bookmarkStart w:id="3468" w:name="_Toc34750564"/>
      <w:bookmarkStart w:id="3469" w:name="_Toc35940970"/>
      <w:bookmarkStart w:id="3470" w:name="_Toc35937403"/>
      <w:bookmarkStart w:id="3471" w:name="_Toc36463797"/>
      <w:bookmarkStart w:id="3472" w:name="_Toc43131747"/>
      <w:bookmarkStart w:id="3473" w:name="_Toc45032582"/>
      <w:bookmarkStart w:id="3474" w:name="_Toc49782276"/>
      <w:bookmarkStart w:id="3475" w:name="_Toc51873712"/>
      <w:bookmarkStart w:id="3476" w:name="_Toc57209205"/>
      <w:bookmarkStart w:id="3477" w:name="_Toc58588548"/>
      <w:bookmarkStart w:id="3478" w:name="_Toc66114909"/>
      <w:bookmarkStart w:id="3479" w:name="_Toc67686420"/>
      <w:bookmarkStart w:id="3480" w:name="_Toc74994709"/>
      <w:bookmarkStart w:id="3481" w:name="_Toc85467964"/>
      <w:bookmarkStart w:id="3482" w:name="_Toc89183011"/>
      <w:bookmarkStart w:id="3483" w:name="_Toc90651313"/>
      <w:bookmarkStart w:id="3484" w:name="_Toc96933463"/>
      <w:bookmarkStart w:id="3485" w:name="_Toc98507308"/>
      <w:bookmarkStart w:id="3486" w:name="_Toc98507761"/>
      <w:bookmarkStart w:id="3487" w:name="_Toc122098366"/>
      <w:bookmarkStart w:id="3488" w:name="_Toc169755631"/>
      <w:r w:rsidRPr="00616F0C">
        <w:t>6.1.6.2.3</w:t>
      </w:r>
      <w:r w:rsidRPr="00616F0C">
        <w:tab/>
        <w:t>Type: RecordMeta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489" w:name="_Toc34227100"/>
      <w:bookmarkStart w:id="3490" w:name="_Toc34749815"/>
      <w:bookmarkStart w:id="3491" w:name="_Toc34750375"/>
      <w:bookmarkStart w:id="3492" w:name="_Toc34750565"/>
      <w:bookmarkStart w:id="3493" w:name="_Toc35940971"/>
      <w:bookmarkStart w:id="3494" w:name="_Toc35937404"/>
      <w:bookmarkStart w:id="3495" w:name="_Toc36463798"/>
      <w:bookmarkStart w:id="3496" w:name="_Toc43131748"/>
      <w:bookmarkStart w:id="3497" w:name="_Toc45032583"/>
      <w:bookmarkStart w:id="3498" w:name="_Toc49782277"/>
      <w:bookmarkStart w:id="3499" w:name="_Toc51873713"/>
      <w:bookmarkStart w:id="3500" w:name="_Toc57209206"/>
      <w:bookmarkStart w:id="3501" w:name="_Toc58588549"/>
      <w:bookmarkStart w:id="3502" w:name="_Toc66114910"/>
      <w:bookmarkStart w:id="3503" w:name="_Toc67686421"/>
      <w:bookmarkStart w:id="3504" w:name="_Toc74994710"/>
      <w:bookmarkStart w:id="3505" w:name="_Toc85467965"/>
      <w:bookmarkStart w:id="3506" w:name="_Toc89183012"/>
      <w:bookmarkStart w:id="3507" w:name="_Toc90651314"/>
      <w:bookmarkStart w:id="3508" w:name="_Toc96933464"/>
      <w:bookmarkStart w:id="3509" w:name="_Toc98507309"/>
      <w:bookmarkStart w:id="3510" w:name="_Toc98507762"/>
      <w:bookmarkStart w:id="3511" w:name="_Toc122098367"/>
      <w:bookmarkStart w:id="3512" w:name="_Toc169755632"/>
      <w:r w:rsidRPr="00616F0C">
        <w:t>6.1.6.2.4</w:t>
      </w:r>
      <w:r w:rsidRPr="00616F0C">
        <w:tab/>
        <w:t>Type: RecordBody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513" w:name="_Toc34227101"/>
      <w:bookmarkStart w:id="3514" w:name="_Toc34749816"/>
      <w:bookmarkStart w:id="3515" w:name="_Toc34750376"/>
      <w:bookmarkStart w:id="3516" w:name="_Toc34750566"/>
      <w:bookmarkStart w:id="3517" w:name="_Toc35940972"/>
      <w:bookmarkStart w:id="3518" w:name="_Toc35937405"/>
      <w:bookmarkStart w:id="3519" w:name="_Toc36463799"/>
      <w:bookmarkStart w:id="3520" w:name="_Toc43131749"/>
      <w:bookmarkStart w:id="3521" w:name="_Toc45032584"/>
      <w:bookmarkStart w:id="3522" w:name="_Toc49782278"/>
      <w:bookmarkStart w:id="3523" w:name="_Toc51873714"/>
      <w:bookmarkStart w:id="3524" w:name="_Toc57209207"/>
      <w:bookmarkStart w:id="3525" w:name="_Toc58588550"/>
      <w:bookmarkStart w:id="3526" w:name="_Toc66114911"/>
      <w:bookmarkStart w:id="3527" w:name="_Toc67686422"/>
      <w:bookmarkStart w:id="3528" w:name="_Toc74994711"/>
      <w:bookmarkStart w:id="3529" w:name="_Toc85467966"/>
      <w:bookmarkStart w:id="3530" w:name="_Toc89183013"/>
      <w:bookmarkStart w:id="3531" w:name="_Toc90651315"/>
      <w:bookmarkStart w:id="3532" w:name="_Toc96933465"/>
      <w:bookmarkStart w:id="3533" w:name="_Toc98507310"/>
      <w:bookmarkStart w:id="3534" w:name="_Toc98507763"/>
      <w:bookmarkStart w:id="3535" w:name="_Toc122098368"/>
      <w:bookmarkStart w:id="3536" w:name="_Toc169755633"/>
      <w:r w:rsidRPr="00616F0C">
        <w:lastRenderedPageBreak/>
        <w:t>6.1.6.2.5</w:t>
      </w:r>
      <w:r w:rsidRPr="00616F0C">
        <w:tab/>
        <w:t>Type: Record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537" w:name="_Toc34227102"/>
      <w:bookmarkStart w:id="3538" w:name="_Toc34749817"/>
      <w:bookmarkStart w:id="3539" w:name="_Toc34750377"/>
      <w:bookmarkStart w:id="3540" w:name="_Toc34750567"/>
      <w:bookmarkStart w:id="3541" w:name="_Toc35940973"/>
      <w:bookmarkStart w:id="3542" w:name="_Toc35937406"/>
      <w:bookmarkStart w:id="3543" w:name="_Toc36463800"/>
      <w:bookmarkStart w:id="3544" w:name="_Toc43131750"/>
      <w:bookmarkStart w:id="3545" w:name="_Toc45032585"/>
      <w:bookmarkStart w:id="3546" w:name="_Toc49782279"/>
      <w:bookmarkStart w:id="3547" w:name="_Toc51873715"/>
      <w:bookmarkStart w:id="3548" w:name="_Toc57209208"/>
      <w:bookmarkStart w:id="3549" w:name="_Toc58588551"/>
      <w:bookmarkStart w:id="3550" w:name="_Toc66114912"/>
      <w:bookmarkStart w:id="3551" w:name="_Toc67686423"/>
      <w:bookmarkStart w:id="3552" w:name="_Toc74994712"/>
      <w:bookmarkStart w:id="3553" w:name="_Toc85467967"/>
      <w:bookmarkStart w:id="3554" w:name="_Toc89183014"/>
      <w:bookmarkStart w:id="3555" w:name="_Toc90651316"/>
      <w:bookmarkStart w:id="3556" w:name="_Toc96933466"/>
      <w:bookmarkStart w:id="3557" w:name="_Toc98507311"/>
      <w:bookmarkStart w:id="3558" w:name="_Toc98507764"/>
      <w:bookmarkStart w:id="3559" w:name="_Toc122098369"/>
      <w:bookmarkStart w:id="3560" w:name="_Toc169755634"/>
      <w:r w:rsidRPr="00616F0C">
        <w:t>6.1.6.2.6</w:t>
      </w:r>
      <w:r w:rsidRPr="00616F0C">
        <w:tab/>
        <w:t>Type: BlockBody</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561" w:name="_Toc34227103"/>
      <w:bookmarkStart w:id="3562" w:name="_Toc34749818"/>
      <w:bookmarkStart w:id="3563" w:name="_Toc34750378"/>
      <w:bookmarkStart w:id="3564" w:name="_Toc34750568"/>
      <w:bookmarkStart w:id="3565" w:name="_Toc35940974"/>
      <w:bookmarkStart w:id="3566" w:name="_Toc35937407"/>
      <w:bookmarkStart w:id="3567" w:name="_Toc36463801"/>
      <w:bookmarkStart w:id="3568" w:name="_Toc43131751"/>
      <w:bookmarkStart w:id="3569" w:name="_Toc45032586"/>
      <w:bookmarkStart w:id="3570" w:name="_Toc49782280"/>
      <w:bookmarkStart w:id="3571" w:name="_Toc51873716"/>
      <w:bookmarkStart w:id="3572" w:name="_Toc57209209"/>
      <w:bookmarkStart w:id="3573" w:name="_Toc58588552"/>
      <w:bookmarkStart w:id="3574" w:name="_Toc66114913"/>
      <w:bookmarkStart w:id="3575" w:name="_Toc67686424"/>
      <w:bookmarkStart w:id="3576" w:name="_Toc74994713"/>
      <w:bookmarkStart w:id="3577" w:name="_Toc85467968"/>
      <w:bookmarkStart w:id="3578" w:name="_Toc89183015"/>
      <w:bookmarkStart w:id="3579" w:name="_Toc90651317"/>
      <w:bookmarkStart w:id="3580" w:name="_Toc96933467"/>
      <w:bookmarkStart w:id="3581" w:name="_Toc98507312"/>
      <w:bookmarkStart w:id="3582" w:name="_Toc98507765"/>
      <w:bookmarkStart w:id="3583" w:name="_Toc122098370"/>
      <w:bookmarkStart w:id="3584" w:name="_Toc169755635"/>
      <w:r w:rsidRPr="00616F0C">
        <w:t>6.1.6.2.7</w:t>
      </w:r>
      <w:r w:rsidRPr="00616F0C">
        <w:tab/>
        <w:t>Type: Block</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585" w:name="_Toc34227104"/>
      <w:bookmarkStart w:id="3586" w:name="_Toc34749819"/>
      <w:bookmarkStart w:id="3587" w:name="_Toc34750379"/>
      <w:bookmarkStart w:id="3588" w:name="_Toc34750569"/>
      <w:bookmarkStart w:id="3589" w:name="_Toc35940975"/>
      <w:bookmarkStart w:id="3590" w:name="_Toc35937408"/>
      <w:bookmarkStart w:id="3591" w:name="_Toc36463802"/>
      <w:bookmarkStart w:id="3592" w:name="_Toc43131752"/>
      <w:bookmarkStart w:id="3593" w:name="_Toc45032587"/>
      <w:bookmarkStart w:id="3594" w:name="_Toc49782281"/>
      <w:bookmarkStart w:id="3595" w:name="_Toc51873717"/>
      <w:bookmarkStart w:id="3596" w:name="_Toc57209210"/>
      <w:bookmarkStart w:id="3597" w:name="_Toc58588553"/>
      <w:bookmarkStart w:id="3598" w:name="_Toc66114914"/>
      <w:bookmarkStart w:id="3599" w:name="_Toc67686425"/>
      <w:bookmarkStart w:id="3600" w:name="_Toc74994714"/>
      <w:bookmarkStart w:id="3601" w:name="_Toc85467969"/>
      <w:bookmarkStart w:id="3602" w:name="_Toc89183016"/>
      <w:bookmarkStart w:id="3603" w:name="_Toc90651318"/>
      <w:bookmarkStart w:id="3604" w:name="_Toc96933468"/>
      <w:bookmarkStart w:id="3605" w:name="_Toc98507313"/>
      <w:bookmarkStart w:id="3606" w:name="_Toc98507766"/>
      <w:bookmarkStart w:id="3607" w:name="_Toc122098371"/>
      <w:bookmarkStart w:id="3608" w:name="_Toc169755636"/>
      <w:r w:rsidRPr="00616F0C">
        <w:t>6.1.6.2.8</w:t>
      </w:r>
      <w:r w:rsidRPr="00616F0C">
        <w:tab/>
        <w:t xml:space="preserve">Type: </w:t>
      </w:r>
      <w:r w:rsidRPr="00616F0C">
        <w:rPr>
          <w:lang w:eastAsia="zh-CN"/>
        </w:rPr>
        <w:t>SearchCondition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609" w:name="_Toc34227105"/>
      <w:bookmarkStart w:id="3610" w:name="_Toc34749820"/>
      <w:bookmarkStart w:id="3611" w:name="_Toc34750380"/>
      <w:bookmarkStart w:id="3612" w:name="_Toc34750570"/>
      <w:bookmarkStart w:id="3613" w:name="_Toc35940976"/>
      <w:bookmarkStart w:id="3614" w:name="_Toc35937409"/>
      <w:bookmarkStart w:id="3615" w:name="_Toc36463803"/>
      <w:bookmarkStart w:id="3616" w:name="_Toc43131753"/>
      <w:bookmarkStart w:id="3617" w:name="_Toc45032588"/>
      <w:bookmarkStart w:id="3618" w:name="_Toc49782282"/>
      <w:bookmarkStart w:id="3619" w:name="_Toc51873718"/>
      <w:bookmarkStart w:id="3620" w:name="_Toc57209211"/>
      <w:bookmarkStart w:id="3621" w:name="_Toc58588554"/>
      <w:bookmarkStart w:id="3622" w:name="_Toc66114915"/>
      <w:bookmarkStart w:id="3623" w:name="_Toc67686426"/>
      <w:bookmarkStart w:id="3624" w:name="_Toc74994715"/>
      <w:bookmarkStart w:id="3625" w:name="_Toc85467970"/>
      <w:bookmarkStart w:id="3626" w:name="_Toc89183017"/>
      <w:bookmarkStart w:id="3627" w:name="_Toc90651319"/>
      <w:bookmarkStart w:id="3628" w:name="_Toc96933469"/>
      <w:bookmarkStart w:id="3629" w:name="_Toc98507314"/>
      <w:bookmarkStart w:id="3630" w:name="_Toc98507767"/>
      <w:bookmarkStart w:id="3631" w:name="_Toc122098372"/>
      <w:bookmarkStart w:id="3632" w:name="_Toc169755637"/>
      <w:r w:rsidRPr="00616F0C">
        <w:lastRenderedPageBreak/>
        <w:t>6.1.6.2.9</w:t>
      </w:r>
      <w:r w:rsidRPr="00616F0C">
        <w:tab/>
      </w:r>
      <w:r w:rsidRPr="00616F0C">
        <w:rPr>
          <w:lang w:eastAsia="zh-CN"/>
        </w:rPr>
        <w:t>SearchComparison</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633" w:name="_Toc43131754"/>
      <w:bookmarkStart w:id="3634" w:name="_Toc45032589"/>
      <w:bookmarkStart w:id="3635" w:name="_Toc49782283"/>
      <w:bookmarkStart w:id="3636" w:name="_Toc51873719"/>
      <w:bookmarkStart w:id="3637" w:name="_Toc57209212"/>
      <w:bookmarkStart w:id="3638" w:name="_Toc58588555"/>
      <w:bookmarkStart w:id="3639" w:name="_Toc66114916"/>
      <w:bookmarkStart w:id="3640" w:name="_Toc67686427"/>
      <w:bookmarkStart w:id="3641" w:name="_Toc74994716"/>
      <w:bookmarkStart w:id="3642" w:name="_Toc85467971"/>
      <w:bookmarkStart w:id="3643" w:name="_Toc89183018"/>
      <w:bookmarkStart w:id="3644" w:name="_Toc90651320"/>
      <w:bookmarkStart w:id="3645" w:name="_Toc96933470"/>
      <w:bookmarkStart w:id="3646" w:name="_Toc98507315"/>
      <w:bookmarkStart w:id="3647" w:name="_Toc98507768"/>
      <w:bookmarkStart w:id="3648" w:name="_Toc122098373"/>
      <w:bookmarkStart w:id="3649" w:name="_Toc169755638"/>
      <w:bookmarkStart w:id="3650" w:name="_Toc22187587"/>
      <w:bookmarkStart w:id="3651" w:name="_Toc22630809"/>
      <w:bookmarkStart w:id="3652" w:name="_Toc34227106"/>
      <w:bookmarkStart w:id="3653" w:name="_Toc34749821"/>
      <w:bookmarkStart w:id="3654" w:name="_Toc34750381"/>
      <w:bookmarkStart w:id="3655" w:name="_Toc34750571"/>
      <w:bookmarkStart w:id="3656" w:name="_Toc35940977"/>
      <w:bookmarkStart w:id="3657" w:name="_Toc35937410"/>
      <w:bookmarkStart w:id="365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659" w:name="_Toc43131755"/>
      <w:bookmarkStart w:id="3660" w:name="_Toc45032590"/>
      <w:bookmarkStart w:id="3661" w:name="_Toc49782284"/>
      <w:bookmarkStart w:id="3662" w:name="_Toc51873720"/>
      <w:bookmarkStart w:id="3663" w:name="_Toc57209213"/>
      <w:bookmarkStart w:id="3664" w:name="_Toc58588556"/>
      <w:bookmarkStart w:id="3665" w:name="_Toc66114917"/>
      <w:bookmarkStart w:id="3666" w:name="_Toc67686428"/>
      <w:bookmarkStart w:id="3667" w:name="_Toc74994717"/>
      <w:bookmarkStart w:id="3668" w:name="_Toc85467972"/>
      <w:bookmarkStart w:id="3669" w:name="_Toc89183019"/>
      <w:bookmarkStart w:id="3670" w:name="_Toc90651321"/>
      <w:bookmarkStart w:id="3671" w:name="_Toc96933471"/>
      <w:bookmarkStart w:id="3672" w:name="_Toc98507316"/>
      <w:bookmarkStart w:id="3673" w:name="_Toc98507769"/>
      <w:bookmarkStart w:id="3674" w:name="_Toc122098374"/>
      <w:bookmarkStart w:id="3675" w:name="_Toc169755639"/>
      <w:r>
        <w:lastRenderedPageBreak/>
        <w:t>6.1.6.2.11</w:t>
      </w:r>
      <w:r w:rsidRPr="00616F0C">
        <w:tab/>
        <w:t xml:space="preserve">Type: </w:t>
      </w:r>
      <w:r>
        <w:t>RecordNotification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676" w:name="_Toc43131756"/>
      <w:bookmarkStart w:id="3677" w:name="_Toc45032591"/>
      <w:bookmarkStart w:id="3678" w:name="_Toc49782285"/>
      <w:bookmarkStart w:id="3679" w:name="_Toc51873721"/>
      <w:bookmarkStart w:id="3680" w:name="_Toc57209214"/>
      <w:bookmarkStart w:id="3681" w:name="_Toc58588557"/>
      <w:bookmarkStart w:id="3682" w:name="_Toc66114918"/>
      <w:bookmarkStart w:id="3683" w:name="_Toc67686429"/>
      <w:bookmarkStart w:id="3684" w:name="_Toc74994718"/>
      <w:bookmarkStart w:id="3685" w:name="_Toc85467973"/>
      <w:bookmarkStart w:id="3686" w:name="_Toc89183020"/>
      <w:bookmarkStart w:id="3687" w:name="_Toc90651322"/>
      <w:bookmarkStart w:id="3688" w:name="_Toc96933472"/>
      <w:bookmarkStart w:id="3689" w:name="_Toc98507317"/>
      <w:bookmarkStart w:id="3690" w:name="_Toc98507770"/>
      <w:bookmarkStart w:id="3691" w:name="_Toc122098375"/>
      <w:bookmarkStart w:id="3692" w:name="_Toc169755640"/>
      <w:r>
        <w:t>6.1.6.2.12</w:t>
      </w:r>
      <w:r w:rsidRPr="00616F0C">
        <w:tab/>
        <w:t xml:space="preserve">Type: </w:t>
      </w:r>
      <w:r>
        <w:t>NotificationDescription</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693" w:name="_Toc43131757"/>
      <w:bookmarkStart w:id="3694" w:name="_Toc45032592"/>
      <w:bookmarkStart w:id="3695" w:name="_Toc49782286"/>
      <w:bookmarkStart w:id="3696" w:name="_Toc51873722"/>
      <w:bookmarkStart w:id="3697" w:name="_Toc57209215"/>
      <w:bookmarkStart w:id="3698" w:name="_Toc58588558"/>
      <w:bookmarkStart w:id="3699" w:name="_Toc66114919"/>
      <w:bookmarkStart w:id="3700" w:name="_Toc67686430"/>
      <w:bookmarkStart w:id="3701" w:name="_Toc74994719"/>
      <w:bookmarkStart w:id="3702" w:name="_Toc85467974"/>
      <w:bookmarkStart w:id="3703" w:name="_Toc89183021"/>
      <w:bookmarkStart w:id="3704" w:name="_Toc90651323"/>
      <w:bookmarkStart w:id="3705" w:name="_Toc96933473"/>
      <w:bookmarkStart w:id="3706" w:name="_Toc98507318"/>
      <w:bookmarkStart w:id="3707" w:name="_Toc98507771"/>
      <w:bookmarkStart w:id="3708" w:name="_Toc122098376"/>
      <w:bookmarkStart w:id="3709" w:name="_Toc169755641"/>
      <w:r>
        <w:lastRenderedPageBreak/>
        <w:t>6.1.6.2.13</w:t>
      </w:r>
      <w:r w:rsidRPr="00616F0C">
        <w:tab/>
        <w:t xml:space="preserve">Type: </w:t>
      </w:r>
      <w:r>
        <w:t>SubscriptionFilter</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710" w:name="_Toc43131758"/>
      <w:bookmarkStart w:id="3711" w:name="_Toc45032593"/>
      <w:bookmarkStart w:id="3712" w:name="_Toc49782287"/>
      <w:bookmarkStart w:id="3713" w:name="_Toc51873723"/>
      <w:bookmarkStart w:id="3714" w:name="_Toc57209216"/>
      <w:bookmarkStart w:id="3715" w:name="_Toc58588559"/>
      <w:bookmarkStart w:id="3716" w:name="_Toc66114920"/>
      <w:bookmarkStart w:id="3717" w:name="_Toc67686431"/>
      <w:bookmarkStart w:id="3718" w:name="_Toc74994720"/>
      <w:bookmarkStart w:id="3719" w:name="_Toc85467975"/>
      <w:bookmarkStart w:id="3720" w:name="_Toc89183022"/>
      <w:bookmarkStart w:id="3721" w:name="_Toc90651324"/>
      <w:bookmarkStart w:id="3722" w:name="_Toc96933474"/>
      <w:bookmarkStart w:id="3723" w:name="_Toc98507319"/>
      <w:bookmarkStart w:id="3724" w:name="_Toc98507772"/>
      <w:bookmarkStart w:id="3725" w:name="_Toc122098377"/>
      <w:bookmarkStart w:id="3726" w:name="_Toc169755642"/>
      <w:r>
        <w:t>6.1.6.2.14</w:t>
      </w:r>
      <w:r w:rsidRPr="00616F0C">
        <w:tab/>
        <w:t xml:space="preserve">Type: </w:t>
      </w:r>
      <w:r>
        <w:t>ClientId</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727" w:name="_Toc57209217"/>
      <w:bookmarkStart w:id="3728" w:name="_Toc58588560"/>
      <w:bookmarkStart w:id="3729" w:name="_Toc66114921"/>
      <w:bookmarkStart w:id="3730" w:name="_Toc67686432"/>
      <w:bookmarkStart w:id="3731" w:name="_Toc74994721"/>
      <w:bookmarkStart w:id="3732" w:name="_Toc85467976"/>
      <w:bookmarkStart w:id="3733" w:name="_Toc89183023"/>
      <w:bookmarkStart w:id="3734" w:name="_Toc90651325"/>
      <w:bookmarkStart w:id="3735" w:name="_Toc96933475"/>
      <w:bookmarkStart w:id="3736" w:name="_Toc98507320"/>
      <w:bookmarkStart w:id="3737" w:name="_Toc98507773"/>
      <w:bookmarkStart w:id="3738" w:name="_Toc122098378"/>
      <w:bookmarkStart w:id="3739" w:name="_Toc169755643"/>
      <w:bookmarkStart w:id="3740" w:name="_Toc43131760"/>
      <w:bookmarkStart w:id="3741" w:name="_Toc45032595"/>
      <w:bookmarkStart w:id="3742" w:name="_Toc49782289"/>
      <w:bookmarkStart w:id="3743" w:name="_Toc51873725"/>
      <w:r>
        <w:lastRenderedPageBreak/>
        <w:t>6.1.6.2.15</w:t>
      </w:r>
      <w:r w:rsidRPr="00616F0C">
        <w:tab/>
        <w:t xml:space="preserve">Type: </w:t>
      </w:r>
      <w:r>
        <w:t>MetaSchema</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744" w:name="_Toc57209218"/>
      <w:bookmarkStart w:id="3745" w:name="_Toc58588561"/>
      <w:bookmarkStart w:id="3746" w:name="_Toc66114922"/>
      <w:bookmarkStart w:id="3747" w:name="_Toc67686433"/>
      <w:bookmarkStart w:id="3748" w:name="_Toc74994722"/>
      <w:bookmarkStart w:id="3749" w:name="_Toc85467977"/>
      <w:bookmarkStart w:id="3750" w:name="_Toc89183024"/>
      <w:bookmarkStart w:id="3751" w:name="_Toc90651326"/>
      <w:bookmarkStart w:id="3752" w:name="_Toc96933476"/>
      <w:bookmarkStart w:id="3753" w:name="_Toc98507321"/>
      <w:bookmarkStart w:id="3754" w:name="_Toc98507774"/>
      <w:bookmarkStart w:id="3755" w:name="_Toc122098379"/>
      <w:bookmarkStart w:id="3756" w:name="_Toc169755644"/>
      <w:r>
        <w:t>6.1.6.2.16</w:t>
      </w:r>
      <w:r w:rsidRPr="00616F0C">
        <w:tab/>
        <w:t xml:space="preserve">Type: </w:t>
      </w:r>
      <w:r>
        <w:t>TagType</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757" w:name="_Toc85467978"/>
      <w:bookmarkStart w:id="3758" w:name="_Toc89183025"/>
      <w:bookmarkStart w:id="3759" w:name="_Toc90651327"/>
      <w:bookmarkStart w:id="3760" w:name="_Toc96933477"/>
      <w:bookmarkStart w:id="3761" w:name="_Toc98507322"/>
      <w:bookmarkStart w:id="3762" w:name="_Toc98507775"/>
      <w:bookmarkStart w:id="3763" w:name="_Toc122098380"/>
      <w:bookmarkStart w:id="3764" w:name="_Toc169755645"/>
      <w:bookmarkStart w:id="3765" w:name="_Toc57209219"/>
      <w:bookmarkStart w:id="3766" w:name="_Toc58588562"/>
      <w:bookmarkStart w:id="3767" w:name="_Toc66114923"/>
      <w:bookmarkStart w:id="3768" w:name="_Toc67686434"/>
      <w:bookmarkStart w:id="3769" w:name="_Toc74994723"/>
      <w:r>
        <w:t>6.1.6.2.</w:t>
      </w:r>
      <w:r w:rsidRPr="00676E3F">
        <w:t>1</w:t>
      </w:r>
      <w:r>
        <w:t>7</w:t>
      </w:r>
      <w:r w:rsidRPr="00616F0C">
        <w:tab/>
        <w:t xml:space="preserve">Type: </w:t>
      </w:r>
      <w:r>
        <w:t>RecordIdList</w:t>
      </w:r>
      <w:bookmarkEnd w:id="3757"/>
      <w:bookmarkEnd w:id="3758"/>
      <w:bookmarkEnd w:id="3759"/>
      <w:bookmarkEnd w:id="3760"/>
      <w:bookmarkEnd w:id="3761"/>
      <w:bookmarkEnd w:id="3762"/>
      <w:bookmarkEnd w:id="3763"/>
      <w:bookmarkEnd w:id="3764"/>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770" w:name="_Toc89183026"/>
      <w:bookmarkStart w:id="3771" w:name="_Toc90651328"/>
      <w:bookmarkStart w:id="3772" w:name="_Toc96933478"/>
      <w:bookmarkStart w:id="3773" w:name="_Toc98507323"/>
      <w:bookmarkStart w:id="3774" w:name="_Toc98507776"/>
      <w:bookmarkStart w:id="3775" w:name="_Toc122098381"/>
      <w:bookmarkStart w:id="3776" w:name="_Toc169755646"/>
      <w:bookmarkStart w:id="3777" w:name="_Toc85467979"/>
      <w:r>
        <w:t>6.1.6.2</w:t>
      </w:r>
      <w:r w:rsidRPr="00CE2981">
        <w:t>.18</w:t>
      </w:r>
      <w:r w:rsidRPr="00616F0C">
        <w:tab/>
        <w:t xml:space="preserve">Type: </w:t>
      </w:r>
      <w:r>
        <w:t>NotificationInfo</w:t>
      </w:r>
      <w:bookmarkEnd w:id="3770"/>
      <w:bookmarkEnd w:id="3771"/>
      <w:bookmarkEnd w:id="3772"/>
      <w:bookmarkEnd w:id="3773"/>
      <w:bookmarkEnd w:id="3774"/>
      <w:bookmarkEnd w:id="3775"/>
      <w:bookmarkEnd w:id="3776"/>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3778" w:name="_Toc89183027"/>
      <w:bookmarkStart w:id="3779" w:name="_Toc90651329"/>
      <w:bookmarkStart w:id="3780" w:name="_Toc96933479"/>
      <w:bookmarkStart w:id="3781" w:name="_Toc98507324"/>
      <w:bookmarkStart w:id="3782" w:name="_Toc98507777"/>
      <w:bookmarkStart w:id="3783" w:name="_Toc122098382"/>
      <w:bookmarkStart w:id="3784" w:name="_Toc169755647"/>
      <w:r w:rsidRPr="00616F0C">
        <w:rPr>
          <w:lang w:val="en-US"/>
        </w:rPr>
        <w:lastRenderedPageBreak/>
        <w:t>6.1.6.3</w:t>
      </w:r>
      <w:r w:rsidRPr="00616F0C">
        <w:rPr>
          <w:lang w:val="en-US"/>
        </w:rPr>
        <w:tab/>
        <w:t>Simple data types and enumerations</w:t>
      </w:r>
      <w:bookmarkEnd w:id="3650"/>
      <w:bookmarkEnd w:id="3651"/>
      <w:bookmarkEnd w:id="3652"/>
      <w:bookmarkEnd w:id="3653"/>
      <w:bookmarkEnd w:id="3654"/>
      <w:bookmarkEnd w:id="3655"/>
      <w:bookmarkEnd w:id="3656"/>
      <w:bookmarkEnd w:id="3657"/>
      <w:bookmarkEnd w:id="3658"/>
      <w:bookmarkEnd w:id="3740"/>
      <w:bookmarkEnd w:id="3741"/>
      <w:bookmarkEnd w:id="3742"/>
      <w:bookmarkEnd w:id="3743"/>
      <w:bookmarkEnd w:id="3765"/>
      <w:bookmarkEnd w:id="3766"/>
      <w:bookmarkEnd w:id="3767"/>
      <w:bookmarkEnd w:id="3768"/>
      <w:bookmarkEnd w:id="3769"/>
      <w:bookmarkEnd w:id="3777"/>
      <w:bookmarkEnd w:id="3778"/>
      <w:bookmarkEnd w:id="3779"/>
      <w:bookmarkEnd w:id="3780"/>
      <w:bookmarkEnd w:id="3781"/>
      <w:bookmarkEnd w:id="3782"/>
      <w:bookmarkEnd w:id="3783"/>
      <w:bookmarkEnd w:id="3784"/>
    </w:p>
    <w:p w14:paraId="663E8419" w14:textId="77777777" w:rsidR="00E134FC" w:rsidRPr="00616F0C" w:rsidRDefault="00E134FC" w:rsidP="00E134FC">
      <w:pPr>
        <w:pStyle w:val="Heading5"/>
      </w:pPr>
      <w:bookmarkStart w:id="3785" w:name="_Toc22187588"/>
      <w:bookmarkStart w:id="3786" w:name="_Toc22630810"/>
      <w:bookmarkStart w:id="3787" w:name="_Toc34227107"/>
      <w:bookmarkStart w:id="3788" w:name="_Toc34749822"/>
      <w:bookmarkStart w:id="3789" w:name="_Toc34750382"/>
      <w:bookmarkStart w:id="3790" w:name="_Toc34750572"/>
      <w:bookmarkStart w:id="3791" w:name="_Toc35940978"/>
      <w:bookmarkStart w:id="3792" w:name="_Toc35937411"/>
      <w:bookmarkStart w:id="3793" w:name="_Toc36463805"/>
      <w:bookmarkStart w:id="3794" w:name="_Toc43131761"/>
      <w:bookmarkStart w:id="3795" w:name="_Toc45032596"/>
      <w:bookmarkStart w:id="3796" w:name="_Toc49782290"/>
      <w:bookmarkStart w:id="3797" w:name="_Toc51873726"/>
      <w:bookmarkStart w:id="3798" w:name="_Toc57209220"/>
      <w:bookmarkStart w:id="3799" w:name="_Toc58588563"/>
      <w:bookmarkStart w:id="3800" w:name="_Toc66114924"/>
      <w:bookmarkStart w:id="3801" w:name="_Toc67686435"/>
      <w:bookmarkStart w:id="3802" w:name="_Toc74994724"/>
      <w:bookmarkStart w:id="3803" w:name="_Toc85467980"/>
      <w:bookmarkStart w:id="3804" w:name="_Toc89183028"/>
      <w:bookmarkStart w:id="3805" w:name="_Toc90651330"/>
      <w:bookmarkStart w:id="3806" w:name="_Toc96933480"/>
      <w:bookmarkStart w:id="3807" w:name="_Toc98507325"/>
      <w:bookmarkStart w:id="3808" w:name="_Toc98507778"/>
      <w:bookmarkStart w:id="3809" w:name="_Toc122098383"/>
      <w:bookmarkStart w:id="3810" w:name="_Toc169755648"/>
      <w:r w:rsidRPr="00616F0C">
        <w:t>6.1.6.3.1</w:t>
      </w:r>
      <w:r w:rsidRPr="00616F0C">
        <w:tab/>
        <w:t>Introduction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811" w:name="_Toc22187589"/>
      <w:bookmarkStart w:id="3812" w:name="_Toc22630811"/>
      <w:bookmarkStart w:id="3813" w:name="_Toc34227108"/>
      <w:bookmarkStart w:id="3814" w:name="_Toc34749823"/>
      <w:bookmarkStart w:id="3815" w:name="_Toc34750383"/>
      <w:bookmarkStart w:id="3816" w:name="_Toc34750573"/>
      <w:bookmarkStart w:id="3817" w:name="_Toc35940979"/>
      <w:bookmarkStart w:id="3818" w:name="_Toc35937412"/>
      <w:bookmarkStart w:id="3819" w:name="_Toc36463806"/>
      <w:bookmarkStart w:id="3820" w:name="_Toc43131762"/>
      <w:bookmarkStart w:id="3821" w:name="_Toc45032597"/>
      <w:bookmarkStart w:id="3822" w:name="_Toc49782291"/>
      <w:bookmarkStart w:id="3823" w:name="_Toc51873727"/>
      <w:bookmarkStart w:id="3824" w:name="_Toc57209221"/>
      <w:bookmarkStart w:id="3825" w:name="_Toc58588564"/>
      <w:bookmarkStart w:id="3826" w:name="_Toc66114925"/>
      <w:bookmarkStart w:id="3827" w:name="_Toc67686436"/>
      <w:bookmarkStart w:id="3828" w:name="_Toc74994725"/>
      <w:bookmarkStart w:id="3829" w:name="_Toc85467981"/>
      <w:bookmarkStart w:id="3830" w:name="_Toc89183029"/>
      <w:bookmarkStart w:id="3831" w:name="_Toc90651331"/>
      <w:bookmarkStart w:id="3832" w:name="_Toc96933481"/>
      <w:bookmarkStart w:id="3833" w:name="_Toc98507326"/>
      <w:bookmarkStart w:id="3834" w:name="_Toc98507779"/>
      <w:bookmarkStart w:id="3835" w:name="_Toc122098384"/>
      <w:bookmarkStart w:id="3836" w:name="_Toc169755649"/>
      <w:r w:rsidRPr="00616F0C">
        <w:t>6.1.6.3.2</w:t>
      </w:r>
      <w:r w:rsidRPr="00616F0C">
        <w:tab/>
        <w:t>Simple data types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3837" w:name="_Toc34227109"/>
      <w:bookmarkStart w:id="3838" w:name="_Toc22187590"/>
      <w:bookmarkStart w:id="3839" w:name="_Toc22630812"/>
      <w:bookmarkStart w:id="3840" w:name="_Toc34749824"/>
      <w:bookmarkStart w:id="3841" w:name="_Toc34750384"/>
      <w:bookmarkStart w:id="3842" w:name="_Toc34750574"/>
      <w:bookmarkStart w:id="3843" w:name="_Toc35940980"/>
      <w:bookmarkStart w:id="3844" w:name="_Toc35937413"/>
      <w:bookmarkStart w:id="3845" w:name="_Toc36463807"/>
      <w:bookmarkStart w:id="3846" w:name="_Toc43131763"/>
      <w:bookmarkStart w:id="3847" w:name="_Toc45032598"/>
      <w:bookmarkStart w:id="3848" w:name="_Toc49782292"/>
      <w:bookmarkStart w:id="3849" w:name="_Toc51873728"/>
      <w:bookmarkStart w:id="3850" w:name="_Toc57209222"/>
      <w:bookmarkStart w:id="3851" w:name="_Toc58588565"/>
      <w:bookmarkStart w:id="3852" w:name="_Toc66114926"/>
      <w:bookmarkStart w:id="3853" w:name="_Toc67686437"/>
      <w:bookmarkStart w:id="3854" w:name="_Toc74994726"/>
      <w:bookmarkStart w:id="3855" w:name="_Toc85467982"/>
      <w:bookmarkStart w:id="3856" w:name="_Toc89183030"/>
      <w:bookmarkStart w:id="3857" w:name="_Toc90651332"/>
      <w:bookmarkStart w:id="3858" w:name="_Toc96933482"/>
      <w:bookmarkStart w:id="3859" w:name="_Toc98507327"/>
      <w:bookmarkStart w:id="3860" w:name="_Toc98507780"/>
      <w:bookmarkStart w:id="3861" w:name="_Toc122098385"/>
      <w:bookmarkStart w:id="3862" w:name="_Toc169755650"/>
      <w:r w:rsidRPr="00616F0C">
        <w:t>6.1.6.3.3</w:t>
      </w:r>
      <w:r w:rsidRPr="00616F0C">
        <w:tab/>
        <w:t xml:space="preserve">Enumeration: </w:t>
      </w:r>
      <w:r w:rsidRPr="00616F0C">
        <w:rPr>
          <w:lang w:eastAsia="zh-CN"/>
        </w:rPr>
        <w:t>ComparisonOperator</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3863" w:name="_Toc22187591"/>
      <w:bookmarkStart w:id="3864" w:name="_Toc22630813"/>
      <w:bookmarkStart w:id="3865" w:name="_Toc34227110"/>
      <w:bookmarkStart w:id="3866" w:name="_Toc34749825"/>
      <w:bookmarkStart w:id="3867" w:name="_Toc34750385"/>
      <w:bookmarkStart w:id="3868" w:name="_Toc34750575"/>
      <w:bookmarkStart w:id="3869" w:name="_Toc35940981"/>
      <w:bookmarkStart w:id="3870" w:name="_Toc35937414"/>
      <w:bookmarkStart w:id="3871" w:name="_Toc36463808"/>
      <w:bookmarkStart w:id="3872" w:name="_Toc43131764"/>
      <w:bookmarkStart w:id="3873" w:name="_Toc45032599"/>
      <w:bookmarkStart w:id="3874" w:name="_Toc49782293"/>
      <w:bookmarkStart w:id="3875" w:name="_Toc51873729"/>
      <w:bookmarkStart w:id="3876" w:name="_Toc57209223"/>
      <w:bookmarkStart w:id="3877" w:name="_Toc58588566"/>
      <w:bookmarkStart w:id="3878" w:name="_Toc66114927"/>
      <w:bookmarkStart w:id="3879" w:name="_Toc67686438"/>
      <w:bookmarkStart w:id="3880" w:name="_Toc74994727"/>
      <w:bookmarkStart w:id="3881" w:name="_Toc85467983"/>
      <w:bookmarkStart w:id="3882" w:name="_Toc89183031"/>
      <w:bookmarkStart w:id="3883" w:name="_Toc90651333"/>
      <w:bookmarkStart w:id="3884" w:name="_Toc96933483"/>
      <w:bookmarkStart w:id="3885" w:name="_Toc98507328"/>
      <w:bookmarkStart w:id="3886" w:name="_Toc98507781"/>
      <w:bookmarkStart w:id="3887" w:name="_Toc122098386"/>
      <w:bookmarkStart w:id="3888" w:name="_Toc169755651"/>
      <w:r w:rsidRPr="00616F0C">
        <w:t>6.1.6.3.4</w:t>
      </w:r>
      <w:r w:rsidRPr="00616F0C">
        <w:tab/>
        <w:t xml:space="preserve">Enumeration: </w:t>
      </w:r>
      <w:r w:rsidRPr="00616F0C">
        <w:rPr>
          <w:rFonts w:hint="eastAsia"/>
          <w:lang w:eastAsia="zh-CN"/>
        </w:rPr>
        <w:t>ConditionOperator</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3889" w:name="_Toc57209224"/>
      <w:bookmarkStart w:id="3890" w:name="_Toc58588567"/>
      <w:bookmarkStart w:id="3891" w:name="_Toc66114928"/>
      <w:bookmarkStart w:id="3892" w:name="_Toc67686439"/>
      <w:bookmarkStart w:id="3893" w:name="_Toc74994728"/>
      <w:bookmarkStart w:id="3894" w:name="_Toc85467984"/>
      <w:bookmarkStart w:id="3895" w:name="_Toc89183032"/>
      <w:bookmarkStart w:id="3896" w:name="_Toc90651334"/>
      <w:bookmarkStart w:id="3897" w:name="_Toc96933484"/>
      <w:bookmarkStart w:id="3898" w:name="_Toc98507329"/>
      <w:bookmarkStart w:id="3899" w:name="_Toc98507782"/>
      <w:bookmarkStart w:id="3900" w:name="_Toc122098387"/>
      <w:bookmarkStart w:id="3901" w:name="_Toc169755652"/>
      <w:bookmarkStart w:id="3902" w:name="_Toc22187592"/>
      <w:bookmarkStart w:id="3903" w:name="_Toc22630814"/>
      <w:bookmarkStart w:id="3904" w:name="_Toc34227111"/>
      <w:bookmarkStart w:id="3905" w:name="_Toc34749826"/>
      <w:bookmarkStart w:id="3906" w:name="_Toc34750386"/>
      <w:bookmarkStart w:id="3907" w:name="_Toc34750576"/>
      <w:bookmarkStart w:id="3908" w:name="_Toc35940982"/>
      <w:bookmarkStart w:id="3909" w:name="_Toc35937415"/>
      <w:bookmarkStart w:id="3910" w:name="_Toc36463809"/>
      <w:bookmarkStart w:id="3911" w:name="_Toc43131765"/>
      <w:bookmarkStart w:id="3912" w:name="_Toc45032600"/>
      <w:bookmarkStart w:id="3913" w:name="_Toc49782294"/>
      <w:bookmarkStart w:id="3914" w:name="_Toc51873730"/>
      <w:r w:rsidRPr="00616F0C">
        <w:t>6.1.6</w:t>
      </w:r>
      <w:r>
        <w:t>.3.</w:t>
      </w:r>
      <w:r w:rsidRPr="005826F7">
        <w:t>5</w:t>
      </w:r>
      <w:r w:rsidRPr="00616F0C">
        <w:tab/>
        <w:t xml:space="preserve">Enumeration: </w:t>
      </w:r>
      <w:r>
        <w:rPr>
          <w:lang w:eastAsia="zh-CN"/>
        </w:rPr>
        <w:t>RecordOperation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3915" w:name="_Toc57209225"/>
      <w:bookmarkStart w:id="3916" w:name="_Toc58588568"/>
      <w:bookmarkStart w:id="3917" w:name="_Toc66114929"/>
      <w:bookmarkStart w:id="3918" w:name="_Toc67686440"/>
      <w:bookmarkStart w:id="3919" w:name="_Toc74994729"/>
      <w:bookmarkStart w:id="3920" w:name="_Toc85467985"/>
      <w:bookmarkStart w:id="3921" w:name="_Toc89183033"/>
      <w:bookmarkStart w:id="3922" w:name="_Toc90651335"/>
      <w:bookmarkStart w:id="3923" w:name="_Toc96933485"/>
      <w:bookmarkStart w:id="3924" w:name="_Toc98507330"/>
      <w:bookmarkStart w:id="3925" w:name="_Toc98507783"/>
      <w:bookmarkStart w:id="3926" w:name="_Toc122098388"/>
      <w:bookmarkStart w:id="3927" w:name="_Toc169755653"/>
      <w:r w:rsidRPr="00616F0C">
        <w:lastRenderedPageBreak/>
        <w:t>6.1.6.3.</w:t>
      </w:r>
      <w:r>
        <w:t>6</w:t>
      </w:r>
      <w:r w:rsidRPr="00616F0C">
        <w:tab/>
        <w:t xml:space="preserve">Enumeration: </w:t>
      </w:r>
      <w:r>
        <w:t>KeyType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3928" w:name="_Toc85467986"/>
      <w:bookmarkStart w:id="3929" w:name="_Toc89183034"/>
      <w:bookmarkStart w:id="3930" w:name="_Toc90651336"/>
      <w:bookmarkStart w:id="3931" w:name="_Toc96933486"/>
      <w:bookmarkStart w:id="3932" w:name="_Toc98507331"/>
      <w:bookmarkStart w:id="3933" w:name="_Toc98507784"/>
      <w:bookmarkStart w:id="3934" w:name="_Toc122098389"/>
      <w:bookmarkStart w:id="3935" w:name="_Toc169755654"/>
      <w:bookmarkStart w:id="3936" w:name="_Toc57209226"/>
      <w:bookmarkStart w:id="3937" w:name="_Toc58588569"/>
      <w:bookmarkStart w:id="3938" w:name="_Toc66114930"/>
      <w:bookmarkStart w:id="3939" w:name="_Toc67686441"/>
      <w:bookmarkStart w:id="3940" w:name="_Toc74994730"/>
      <w:r w:rsidRPr="00616F0C">
        <w:t>6.1.6.3.</w:t>
      </w:r>
      <w:r w:rsidRPr="00F22E85">
        <w:t>7</w:t>
      </w:r>
      <w:r w:rsidRPr="00616F0C">
        <w:tab/>
        <w:t xml:space="preserve">Enumeration: </w:t>
      </w:r>
      <w:r>
        <w:t>RetrieveRecords</w:t>
      </w:r>
      <w:bookmarkEnd w:id="3928"/>
      <w:bookmarkEnd w:id="3929"/>
      <w:bookmarkEnd w:id="3930"/>
      <w:bookmarkEnd w:id="3931"/>
      <w:bookmarkEnd w:id="3932"/>
      <w:bookmarkEnd w:id="3933"/>
      <w:bookmarkEnd w:id="3934"/>
      <w:bookmarkEnd w:id="393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3941" w:name="_Toc85467987"/>
      <w:bookmarkStart w:id="3942" w:name="_Toc89183035"/>
      <w:bookmarkStart w:id="3943" w:name="_Toc90651337"/>
      <w:bookmarkStart w:id="3944" w:name="_Toc96933487"/>
      <w:bookmarkStart w:id="3945" w:name="_Toc98507332"/>
      <w:bookmarkStart w:id="3946" w:name="_Toc98507785"/>
      <w:bookmarkStart w:id="3947" w:name="_Toc122098390"/>
      <w:bookmarkStart w:id="3948" w:name="_Toc16975565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733A0B39" w14:textId="77777777" w:rsidR="00E134FC" w:rsidRPr="00616F0C" w:rsidRDefault="00E134FC" w:rsidP="00E134FC">
      <w:pPr>
        <w:pStyle w:val="Heading5"/>
      </w:pPr>
      <w:bookmarkStart w:id="3949" w:name="_Toc22187593"/>
      <w:bookmarkStart w:id="3950" w:name="_Toc22630815"/>
      <w:bookmarkStart w:id="3951" w:name="_Toc34227112"/>
      <w:bookmarkStart w:id="3952" w:name="_Toc34749827"/>
      <w:bookmarkStart w:id="3953" w:name="_Toc34750387"/>
      <w:bookmarkStart w:id="3954" w:name="_Toc34750577"/>
      <w:bookmarkStart w:id="3955" w:name="_Toc35940983"/>
      <w:bookmarkStart w:id="3956" w:name="_Toc35937416"/>
      <w:bookmarkStart w:id="3957" w:name="_Toc36463810"/>
      <w:bookmarkStart w:id="3958" w:name="_Toc43131766"/>
      <w:bookmarkStart w:id="3959" w:name="_Toc45032601"/>
      <w:bookmarkStart w:id="3960" w:name="_Toc49782295"/>
      <w:bookmarkStart w:id="3961" w:name="_Toc51873731"/>
      <w:bookmarkStart w:id="3962" w:name="_Toc57209227"/>
      <w:bookmarkStart w:id="3963" w:name="_Toc58588570"/>
      <w:bookmarkStart w:id="3964" w:name="_Toc66114931"/>
      <w:bookmarkStart w:id="3965" w:name="_Toc67686442"/>
      <w:bookmarkStart w:id="3966" w:name="_Toc74994731"/>
      <w:bookmarkStart w:id="3967" w:name="_Toc85467988"/>
      <w:bookmarkStart w:id="3968" w:name="_Toc89183036"/>
      <w:bookmarkStart w:id="3969" w:name="_Toc90651338"/>
      <w:bookmarkStart w:id="3970" w:name="_Toc96933488"/>
      <w:bookmarkStart w:id="3971" w:name="_Toc98507333"/>
      <w:bookmarkStart w:id="3972" w:name="_Toc98507786"/>
      <w:bookmarkStart w:id="3973" w:name="_Toc122098391"/>
      <w:bookmarkStart w:id="3974" w:name="_Toc169755656"/>
      <w:r w:rsidRPr="00616F0C">
        <w:t>6.1.6.4.1</w:t>
      </w:r>
      <w:r w:rsidRPr="00616F0C">
        <w:tab/>
        <w:t xml:space="preserve">Type: </w:t>
      </w:r>
      <w:r w:rsidRPr="00616F0C">
        <w:rPr>
          <w:lang w:eastAsia="zh-CN"/>
        </w:rPr>
        <w:t>SearchExpression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3975" w:name="_Toc22187596"/>
      <w:bookmarkStart w:id="3976" w:name="_Toc22630818"/>
      <w:bookmarkStart w:id="3977" w:name="_Toc34227113"/>
      <w:bookmarkStart w:id="3978" w:name="_Toc34749828"/>
      <w:bookmarkStart w:id="3979" w:name="_Toc34750388"/>
      <w:bookmarkStart w:id="3980" w:name="_Toc34750578"/>
      <w:bookmarkStart w:id="3981" w:name="_Toc35940984"/>
      <w:bookmarkStart w:id="3982" w:name="_Toc35937417"/>
      <w:bookmarkStart w:id="3983" w:name="_Toc36463811"/>
      <w:bookmarkStart w:id="3984" w:name="_Toc43131767"/>
      <w:bookmarkStart w:id="3985" w:name="_Toc45032602"/>
      <w:bookmarkStart w:id="3986" w:name="_Toc49782296"/>
      <w:bookmarkStart w:id="3987" w:name="_Toc51873732"/>
      <w:bookmarkStart w:id="3988" w:name="_Toc57209228"/>
      <w:bookmarkStart w:id="3989" w:name="_Toc58588571"/>
      <w:bookmarkStart w:id="3990" w:name="_Toc66114932"/>
      <w:bookmarkStart w:id="3991" w:name="_Toc67686443"/>
      <w:bookmarkStart w:id="3992" w:name="_Toc74994732"/>
      <w:bookmarkStart w:id="3993" w:name="_Toc85467989"/>
      <w:bookmarkStart w:id="3994" w:name="_Toc89181520"/>
      <w:bookmarkStart w:id="3995" w:name="_Toc89183037"/>
      <w:bookmarkStart w:id="3996" w:name="_Toc90651339"/>
      <w:bookmarkStart w:id="3997" w:name="_Toc96933489"/>
      <w:bookmarkStart w:id="3998" w:name="_Toc98507334"/>
      <w:bookmarkStart w:id="3999" w:name="_Toc98507787"/>
      <w:bookmarkStart w:id="4000" w:name="_Toc122098392"/>
      <w:bookmarkStart w:id="4001" w:name="_Toc169755657"/>
      <w:r w:rsidRPr="00616F0C">
        <w:t>6.1.7</w:t>
      </w:r>
      <w:r w:rsidRPr="00616F0C">
        <w:tab/>
        <w:t>Error Handling</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927CB11" w14:textId="77777777" w:rsidR="00E134FC" w:rsidRPr="00616F0C" w:rsidRDefault="00E134FC" w:rsidP="00E134FC">
      <w:pPr>
        <w:pStyle w:val="Heading4"/>
      </w:pPr>
      <w:bookmarkStart w:id="4002" w:name="_Toc22187597"/>
      <w:bookmarkStart w:id="4003" w:name="_Toc22630819"/>
      <w:bookmarkStart w:id="4004" w:name="_Toc34227114"/>
      <w:bookmarkStart w:id="4005" w:name="_Toc34749829"/>
      <w:bookmarkStart w:id="4006" w:name="_Toc34750389"/>
      <w:bookmarkStart w:id="4007" w:name="_Toc34750579"/>
      <w:bookmarkStart w:id="4008" w:name="_Toc35940985"/>
      <w:bookmarkStart w:id="4009" w:name="_Toc35937418"/>
      <w:bookmarkStart w:id="4010" w:name="_Toc36463812"/>
      <w:bookmarkStart w:id="4011" w:name="_Toc43131768"/>
      <w:bookmarkStart w:id="4012" w:name="_Toc45032603"/>
      <w:bookmarkStart w:id="4013" w:name="_Toc49782297"/>
      <w:bookmarkStart w:id="4014" w:name="_Toc51873733"/>
      <w:bookmarkStart w:id="4015" w:name="_Toc57209229"/>
      <w:bookmarkStart w:id="4016" w:name="_Toc58588572"/>
      <w:bookmarkStart w:id="4017" w:name="_Toc66114933"/>
      <w:bookmarkStart w:id="4018" w:name="_Toc67686444"/>
      <w:bookmarkStart w:id="4019" w:name="_Toc74994733"/>
      <w:bookmarkStart w:id="4020" w:name="_Toc85467990"/>
      <w:bookmarkStart w:id="4021" w:name="_Toc89183038"/>
      <w:bookmarkStart w:id="4022" w:name="_Toc90651340"/>
      <w:bookmarkStart w:id="4023" w:name="_Toc96933490"/>
      <w:bookmarkStart w:id="4024" w:name="_Toc98507335"/>
      <w:bookmarkStart w:id="4025" w:name="_Toc98507788"/>
      <w:bookmarkStart w:id="4026" w:name="_Toc122098393"/>
      <w:bookmarkStart w:id="4027" w:name="_Toc169755658"/>
      <w:r w:rsidRPr="00616F0C">
        <w:t>6.1.7.1</w:t>
      </w:r>
      <w:r w:rsidRPr="00616F0C">
        <w:tab/>
        <w:t>General</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028" w:name="_Toc22187598"/>
      <w:bookmarkStart w:id="4029" w:name="_Toc22630820"/>
      <w:bookmarkStart w:id="4030" w:name="_Toc34227115"/>
      <w:bookmarkStart w:id="4031" w:name="_Toc34749830"/>
      <w:bookmarkStart w:id="4032" w:name="_Toc34750390"/>
      <w:bookmarkStart w:id="4033" w:name="_Toc34750580"/>
      <w:bookmarkStart w:id="4034" w:name="_Toc35940986"/>
      <w:bookmarkStart w:id="4035" w:name="_Toc35937419"/>
      <w:bookmarkStart w:id="4036" w:name="_Toc36463813"/>
      <w:bookmarkStart w:id="4037" w:name="_Toc43131769"/>
      <w:bookmarkStart w:id="4038" w:name="_Toc45032604"/>
      <w:bookmarkStart w:id="4039" w:name="_Toc49782298"/>
      <w:bookmarkStart w:id="4040" w:name="_Toc51873734"/>
      <w:bookmarkStart w:id="4041" w:name="_Toc57209230"/>
      <w:bookmarkStart w:id="4042" w:name="_Toc58588573"/>
      <w:bookmarkStart w:id="4043" w:name="_Toc66114934"/>
      <w:bookmarkStart w:id="4044" w:name="_Toc67686445"/>
      <w:bookmarkStart w:id="4045" w:name="_Toc74994734"/>
      <w:bookmarkStart w:id="4046" w:name="_Toc85467991"/>
      <w:bookmarkStart w:id="4047" w:name="_Toc89183039"/>
      <w:bookmarkStart w:id="4048" w:name="_Toc90651341"/>
      <w:bookmarkStart w:id="4049" w:name="_Toc96933491"/>
      <w:bookmarkStart w:id="4050" w:name="_Toc98507336"/>
      <w:bookmarkStart w:id="4051" w:name="_Toc98507789"/>
      <w:bookmarkStart w:id="4052" w:name="_Toc122098394"/>
      <w:bookmarkStart w:id="4053" w:name="_Toc169755659"/>
      <w:r w:rsidRPr="00616F0C">
        <w:t>6.1.7.2</w:t>
      </w:r>
      <w:r w:rsidRPr="00616F0C">
        <w:tab/>
        <w:t>Protocol Errors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054" w:name="_Toc22187599"/>
      <w:bookmarkStart w:id="4055" w:name="_Toc22630821"/>
      <w:bookmarkStart w:id="4056" w:name="_Toc34227116"/>
      <w:bookmarkStart w:id="4057" w:name="_Toc34749831"/>
      <w:bookmarkStart w:id="4058" w:name="_Toc34750391"/>
      <w:bookmarkStart w:id="4059" w:name="_Toc34750581"/>
      <w:bookmarkStart w:id="4060" w:name="_Toc35940987"/>
      <w:bookmarkStart w:id="4061" w:name="_Toc35937420"/>
      <w:bookmarkStart w:id="4062" w:name="_Toc36463814"/>
      <w:bookmarkStart w:id="4063" w:name="_Toc43131770"/>
      <w:bookmarkStart w:id="4064" w:name="_Toc45032605"/>
      <w:bookmarkStart w:id="4065" w:name="_Toc49782299"/>
      <w:bookmarkStart w:id="4066" w:name="_Toc51873735"/>
      <w:bookmarkStart w:id="4067" w:name="_Toc57209231"/>
      <w:bookmarkStart w:id="4068" w:name="_Toc58588574"/>
      <w:bookmarkStart w:id="4069" w:name="_Toc66114935"/>
      <w:bookmarkStart w:id="4070" w:name="_Toc67686446"/>
      <w:bookmarkStart w:id="4071" w:name="_Toc74994735"/>
      <w:bookmarkStart w:id="4072" w:name="_Toc85467992"/>
      <w:bookmarkStart w:id="4073" w:name="_Toc89183040"/>
      <w:bookmarkStart w:id="4074" w:name="_Toc90651342"/>
      <w:bookmarkStart w:id="4075" w:name="_Toc96933492"/>
      <w:bookmarkStart w:id="4076" w:name="_Toc98507337"/>
      <w:bookmarkStart w:id="4077" w:name="_Toc98507790"/>
      <w:bookmarkStart w:id="4078" w:name="_Toc122098395"/>
      <w:bookmarkStart w:id="4079" w:name="_Toc169755660"/>
      <w:r w:rsidRPr="00616F0C">
        <w:t>6.1.7.3</w:t>
      </w:r>
      <w:r w:rsidRPr="00616F0C">
        <w:tab/>
        <w:t>Application Errors</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080" w:name="_Toc492899751"/>
            <w:bookmarkStart w:id="4081" w:name="_Toc492900030"/>
            <w:bookmarkStart w:id="4082" w:name="_Toc492967832"/>
            <w:bookmarkStart w:id="4083" w:name="_Toc492972920"/>
            <w:bookmarkStart w:id="4084" w:name="_Toc492973140"/>
            <w:bookmarkStart w:id="4085" w:name="_Toc493774060"/>
            <w:bookmarkStart w:id="4086" w:name="_Toc508285804"/>
            <w:bookmarkStart w:id="4087" w:name="_Toc508287269"/>
            <w:bookmarkStart w:id="4088" w:name="_Toc22187600"/>
            <w:bookmarkStart w:id="4089"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090" w:name="_Toc34227117"/>
      <w:bookmarkStart w:id="4091" w:name="_Toc34749832"/>
      <w:bookmarkStart w:id="4092" w:name="_Toc34750392"/>
      <w:bookmarkStart w:id="4093" w:name="_Toc34750582"/>
      <w:bookmarkStart w:id="4094" w:name="_Toc35940988"/>
      <w:bookmarkStart w:id="4095" w:name="_Toc35937421"/>
      <w:bookmarkStart w:id="4096" w:name="_Toc36463815"/>
      <w:bookmarkStart w:id="4097" w:name="_Toc43131771"/>
      <w:bookmarkStart w:id="4098" w:name="_Toc45032606"/>
      <w:bookmarkStart w:id="4099" w:name="_Toc49782300"/>
      <w:bookmarkStart w:id="4100" w:name="_Toc51873736"/>
      <w:bookmarkStart w:id="4101" w:name="_Toc57209232"/>
      <w:bookmarkStart w:id="4102" w:name="_Toc58588575"/>
      <w:bookmarkStart w:id="4103" w:name="_Toc66114936"/>
      <w:bookmarkStart w:id="4104" w:name="_Toc67686447"/>
      <w:bookmarkStart w:id="4105" w:name="_Toc74994736"/>
      <w:bookmarkStart w:id="4106" w:name="_Toc85467993"/>
      <w:bookmarkStart w:id="4107" w:name="_Toc89181521"/>
      <w:bookmarkStart w:id="4108" w:name="_Toc89183041"/>
      <w:bookmarkStart w:id="4109" w:name="_Toc90651343"/>
      <w:bookmarkStart w:id="4110" w:name="_Toc96933493"/>
      <w:bookmarkStart w:id="4111" w:name="_Toc98507338"/>
      <w:bookmarkStart w:id="4112" w:name="_Toc98507791"/>
      <w:bookmarkStart w:id="4113" w:name="_Toc122098396"/>
      <w:bookmarkStart w:id="4114" w:name="_Toc169755661"/>
      <w:r w:rsidRPr="00616F0C">
        <w:t>6.1.8</w:t>
      </w:r>
      <w:r w:rsidRPr="00616F0C">
        <w:rPr>
          <w:lang w:eastAsia="zh-CN"/>
        </w:rPr>
        <w:tab/>
        <w:t>Feature negotiation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115" w:name="_Toc532994477"/>
      <w:bookmarkStart w:id="4116" w:name="_Toc22187601"/>
      <w:bookmarkStart w:id="4117" w:name="_Toc22630823"/>
      <w:bookmarkStart w:id="4118" w:name="_Toc34227118"/>
      <w:bookmarkStart w:id="4119" w:name="_Toc34749833"/>
      <w:bookmarkStart w:id="4120" w:name="_Toc34750393"/>
      <w:bookmarkStart w:id="4121" w:name="_Toc34750583"/>
      <w:bookmarkStart w:id="4122" w:name="_Toc35940989"/>
      <w:bookmarkStart w:id="4123" w:name="_Toc35937422"/>
      <w:bookmarkStart w:id="4124" w:name="_Toc36463816"/>
      <w:bookmarkStart w:id="4125" w:name="_Toc43131772"/>
      <w:bookmarkStart w:id="4126" w:name="_Toc45032607"/>
      <w:bookmarkStart w:id="4127" w:name="_Toc49782301"/>
      <w:bookmarkStart w:id="4128" w:name="_Toc51873737"/>
      <w:bookmarkStart w:id="4129" w:name="_Toc57209233"/>
      <w:bookmarkStart w:id="4130" w:name="_Toc58588576"/>
      <w:bookmarkStart w:id="4131" w:name="_Toc66114937"/>
      <w:bookmarkStart w:id="4132" w:name="_Toc67686448"/>
      <w:bookmarkStart w:id="4133" w:name="_Toc74994737"/>
      <w:bookmarkStart w:id="4134" w:name="_Toc85467994"/>
      <w:bookmarkStart w:id="4135" w:name="_Toc89181522"/>
      <w:bookmarkStart w:id="4136" w:name="_Toc89183042"/>
      <w:bookmarkStart w:id="4137" w:name="_Toc90651344"/>
      <w:bookmarkStart w:id="4138" w:name="_Toc96933494"/>
      <w:bookmarkStart w:id="4139" w:name="_Toc98507339"/>
      <w:bookmarkStart w:id="4140" w:name="_Toc98507792"/>
      <w:bookmarkStart w:id="4141" w:name="_Toc122098397"/>
      <w:bookmarkStart w:id="4142" w:name="_Toc169755662"/>
      <w:r w:rsidRPr="00616F0C">
        <w:lastRenderedPageBreak/>
        <w:t>6.1.9</w:t>
      </w:r>
      <w:r w:rsidRPr="00616F0C">
        <w:tab/>
        <w:t>Security</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4143" w:name="_Toc66114938"/>
      <w:bookmarkStart w:id="4144" w:name="_Toc67686449"/>
      <w:bookmarkStart w:id="4145" w:name="_Toc74994738"/>
      <w:bookmarkStart w:id="4146" w:name="_Toc85467995"/>
      <w:bookmarkStart w:id="4147" w:name="_Toc89181523"/>
      <w:bookmarkStart w:id="4148" w:name="_Toc89183043"/>
      <w:bookmarkStart w:id="4149" w:name="_Toc90651345"/>
      <w:bookmarkStart w:id="4150" w:name="_Toc96933495"/>
      <w:bookmarkStart w:id="4151" w:name="_Toc98507340"/>
      <w:bookmarkStart w:id="4152" w:name="_Toc98507793"/>
      <w:bookmarkStart w:id="4153" w:name="_Toc122098398"/>
      <w:bookmarkStart w:id="4154" w:name="_Toc169755663"/>
      <w:r w:rsidRPr="00616F0C">
        <w:t>6.</w:t>
      </w:r>
      <w:r>
        <w:t>2</w:t>
      </w:r>
      <w:r w:rsidRPr="00616F0C">
        <w:tab/>
        <w:t>Nudsf_</w:t>
      </w:r>
      <w:r>
        <w:t>Timer</w:t>
      </w:r>
      <w:r w:rsidRPr="00616F0C">
        <w:t xml:space="preserve"> Service API</w:t>
      </w:r>
      <w:bookmarkEnd w:id="4143"/>
      <w:bookmarkEnd w:id="4144"/>
      <w:bookmarkEnd w:id="4145"/>
      <w:bookmarkEnd w:id="4146"/>
      <w:bookmarkEnd w:id="4147"/>
      <w:bookmarkEnd w:id="4148"/>
      <w:bookmarkEnd w:id="4149"/>
      <w:bookmarkEnd w:id="4150"/>
      <w:bookmarkEnd w:id="4151"/>
      <w:bookmarkEnd w:id="4152"/>
      <w:bookmarkEnd w:id="4153"/>
      <w:bookmarkEnd w:id="4154"/>
    </w:p>
    <w:p w14:paraId="75216921" w14:textId="77777777" w:rsidR="00E134FC" w:rsidRPr="00616F0C" w:rsidRDefault="00E134FC" w:rsidP="00E134FC">
      <w:pPr>
        <w:pStyle w:val="Heading3"/>
      </w:pPr>
      <w:bookmarkStart w:id="4155" w:name="_Toc66114939"/>
      <w:bookmarkStart w:id="4156" w:name="_Toc67686450"/>
      <w:bookmarkStart w:id="4157" w:name="_Toc74994739"/>
      <w:bookmarkStart w:id="4158" w:name="_Toc85467996"/>
      <w:bookmarkStart w:id="4159" w:name="_Toc89181524"/>
      <w:bookmarkStart w:id="4160" w:name="_Toc89183044"/>
      <w:bookmarkStart w:id="4161" w:name="_Toc90651346"/>
      <w:bookmarkStart w:id="4162" w:name="_Toc96933496"/>
      <w:bookmarkStart w:id="4163" w:name="_Toc98507341"/>
      <w:bookmarkStart w:id="4164" w:name="_Toc98507794"/>
      <w:bookmarkStart w:id="4165" w:name="_Toc122098399"/>
      <w:bookmarkStart w:id="4166" w:name="_Toc169755664"/>
      <w:r w:rsidRPr="00616F0C">
        <w:t>6.</w:t>
      </w:r>
      <w:r>
        <w:t>2</w:t>
      </w:r>
      <w:r w:rsidRPr="00616F0C">
        <w:t>.1</w:t>
      </w:r>
      <w:r w:rsidRPr="00616F0C">
        <w:tab/>
        <w:t>Introduction</w:t>
      </w:r>
      <w:bookmarkEnd w:id="4155"/>
      <w:bookmarkEnd w:id="4156"/>
      <w:bookmarkEnd w:id="4157"/>
      <w:bookmarkEnd w:id="4158"/>
      <w:bookmarkEnd w:id="4159"/>
      <w:bookmarkEnd w:id="4160"/>
      <w:bookmarkEnd w:id="4161"/>
      <w:bookmarkEnd w:id="4162"/>
      <w:bookmarkEnd w:id="4163"/>
      <w:bookmarkEnd w:id="4164"/>
      <w:bookmarkEnd w:id="4165"/>
      <w:bookmarkEnd w:id="4166"/>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167" w:name="_Toc66114940"/>
      <w:bookmarkStart w:id="4168" w:name="_Toc67686451"/>
      <w:bookmarkStart w:id="4169" w:name="_Toc74994740"/>
      <w:bookmarkStart w:id="4170" w:name="_Toc85467997"/>
      <w:bookmarkStart w:id="4171" w:name="_Toc89181525"/>
      <w:bookmarkStart w:id="4172" w:name="_Toc89183045"/>
      <w:bookmarkStart w:id="4173" w:name="_Toc90651347"/>
      <w:bookmarkStart w:id="4174" w:name="_Toc96933497"/>
      <w:bookmarkStart w:id="4175" w:name="_Toc98507342"/>
      <w:bookmarkStart w:id="4176" w:name="_Toc98507795"/>
      <w:bookmarkStart w:id="4177" w:name="_Toc122098400"/>
      <w:bookmarkStart w:id="4178" w:name="_Toc169755665"/>
      <w:r w:rsidRPr="00616F0C">
        <w:t>6.</w:t>
      </w:r>
      <w:r>
        <w:t>2</w:t>
      </w:r>
      <w:r w:rsidRPr="00616F0C">
        <w:t>.2</w:t>
      </w:r>
      <w:r w:rsidRPr="00616F0C">
        <w:tab/>
        <w:t>Usage of HTTP</w:t>
      </w:r>
      <w:bookmarkEnd w:id="4167"/>
      <w:bookmarkEnd w:id="4168"/>
      <w:bookmarkEnd w:id="4169"/>
      <w:bookmarkEnd w:id="4170"/>
      <w:bookmarkEnd w:id="4171"/>
      <w:bookmarkEnd w:id="4172"/>
      <w:bookmarkEnd w:id="4173"/>
      <w:bookmarkEnd w:id="4174"/>
      <w:bookmarkEnd w:id="4175"/>
      <w:bookmarkEnd w:id="4176"/>
      <w:bookmarkEnd w:id="4177"/>
      <w:bookmarkEnd w:id="4178"/>
    </w:p>
    <w:p w14:paraId="2C3EA1CA" w14:textId="77777777" w:rsidR="00E134FC" w:rsidRPr="00616F0C" w:rsidRDefault="00E134FC" w:rsidP="00E134FC">
      <w:pPr>
        <w:pStyle w:val="Heading4"/>
      </w:pPr>
      <w:bookmarkStart w:id="4179" w:name="_Toc66114941"/>
      <w:bookmarkStart w:id="4180" w:name="_Toc67686452"/>
      <w:bookmarkStart w:id="4181" w:name="_Toc74994741"/>
      <w:bookmarkStart w:id="4182" w:name="_Toc85467998"/>
      <w:bookmarkStart w:id="4183" w:name="_Toc89183046"/>
      <w:bookmarkStart w:id="4184" w:name="_Toc90651348"/>
      <w:bookmarkStart w:id="4185" w:name="_Toc96933498"/>
      <w:bookmarkStart w:id="4186" w:name="_Toc98507343"/>
      <w:bookmarkStart w:id="4187" w:name="_Toc98507796"/>
      <w:bookmarkStart w:id="4188" w:name="_Toc122098401"/>
      <w:bookmarkStart w:id="4189" w:name="_Toc169755666"/>
      <w:r w:rsidRPr="00616F0C">
        <w:t>6.</w:t>
      </w:r>
      <w:r>
        <w:t>2</w:t>
      </w:r>
      <w:r w:rsidRPr="00616F0C">
        <w:t>.2.1</w:t>
      </w:r>
      <w:r w:rsidRPr="00616F0C">
        <w:tab/>
        <w:t>General</w:t>
      </w:r>
      <w:bookmarkEnd w:id="4179"/>
      <w:bookmarkEnd w:id="4180"/>
      <w:bookmarkEnd w:id="4181"/>
      <w:bookmarkEnd w:id="4182"/>
      <w:bookmarkEnd w:id="4183"/>
      <w:bookmarkEnd w:id="4184"/>
      <w:bookmarkEnd w:id="4185"/>
      <w:bookmarkEnd w:id="4186"/>
      <w:bookmarkEnd w:id="4187"/>
      <w:bookmarkEnd w:id="4188"/>
      <w:bookmarkEnd w:id="4189"/>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190" w:name="_Toc66114942"/>
      <w:bookmarkStart w:id="4191" w:name="_Toc67686453"/>
      <w:bookmarkStart w:id="4192" w:name="_Toc74994742"/>
      <w:bookmarkStart w:id="4193" w:name="_Toc85467999"/>
      <w:bookmarkStart w:id="4194" w:name="_Toc89183047"/>
      <w:bookmarkStart w:id="4195" w:name="_Toc90651349"/>
      <w:bookmarkStart w:id="4196" w:name="_Toc96933499"/>
      <w:bookmarkStart w:id="4197" w:name="_Toc98507344"/>
      <w:bookmarkStart w:id="4198" w:name="_Toc98507797"/>
      <w:bookmarkStart w:id="4199" w:name="_Toc122098402"/>
      <w:bookmarkStart w:id="4200" w:name="_Toc169755667"/>
      <w:r w:rsidRPr="00616F0C">
        <w:t>6.</w:t>
      </w:r>
      <w:r>
        <w:t>2</w:t>
      </w:r>
      <w:r w:rsidRPr="00616F0C">
        <w:t>.2.2</w:t>
      </w:r>
      <w:r w:rsidRPr="00616F0C">
        <w:tab/>
        <w:t>HTTP standard headers</w:t>
      </w:r>
      <w:bookmarkEnd w:id="4190"/>
      <w:bookmarkEnd w:id="4191"/>
      <w:bookmarkEnd w:id="4192"/>
      <w:bookmarkEnd w:id="4193"/>
      <w:bookmarkEnd w:id="4194"/>
      <w:bookmarkEnd w:id="4195"/>
      <w:bookmarkEnd w:id="4196"/>
      <w:bookmarkEnd w:id="4197"/>
      <w:bookmarkEnd w:id="4198"/>
      <w:bookmarkEnd w:id="4199"/>
      <w:bookmarkEnd w:id="4200"/>
    </w:p>
    <w:p w14:paraId="63BEAF2B" w14:textId="77777777" w:rsidR="00E134FC" w:rsidRPr="00616F0C" w:rsidRDefault="00E134FC" w:rsidP="00E134FC">
      <w:pPr>
        <w:pStyle w:val="Heading5"/>
        <w:rPr>
          <w:lang w:eastAsia="zh-CN"/>
        </w:rPr>
      </w:pPr>
      <w:bookmarkStart w:id="4201" w:name="_Toc66114943"/>
      <w:bookmarkStart w:id="4202" w:name="_Toc67686454"/>
      <w:bookmarkStart w:id="4203" w:name="_Toc74994743"/>
      <w:bookmarkStart w:id="4204" w:name="_Toc85468000"/>
      <w:bookmarkStart w:id="4205" w:name="_Toc89183048"/>
      <w:bookmarkStart w:id="4206" w:name="_Toc90651350"/>
      <w:bookmarkStart w:id="4207" w:name="_Toc96933500"/>
      <w:bookmarkStart w:id="4208" w:name="_Toc98507345"/>
      <w:bookmarkStart w:id="4209" w:name="_Toc98507798"/>
      <w:bookmarkStart w:id="4210" w:name="_Toc122098403"/>
      <w:bookmarkStart w:id="4211" w:name="_Toc169755668"/>
      <w:r w:rsidRPr="00616F0C">
        <w:t>6.</w:t>
      </w:r>
      <w:r>
        <w:t>2</w:t>
      </w:r>
      <w:r w:rsidRPr="00616F0C">
        <w:t>.2.2.1</w:t>
      </w:r>
      <w:r w:rsidRPr="00616F0C">
        <w:rPr>
          <w:rFonts w:hint="eastAsia"/>
          <w:lang w:eastAsia="zh-CN"/>
        </w:rPr>
        <w:tab/>
      </w:r>
      <w:r w:rsidRPr="00616F0C">
        <w:rPr>
          <w:lang w:eastAsia="zh-CN"/>
        </w:rPr>
        <w:t>General</w:t>
      </w:r>
      <w:bookmarkEnd w:id="4201"/>
      <w:bookmarkEnd w:id="4202"/>
      <w:bookmarkEnd w:id="4203"/>
      <w:bookmarkEnd w:id="4204"/>
      <w:bookmarkEnd w:id="4205"/>
      <w:bookmarkEnd w:id="4206"/>
      <w:bookmarkEnd w:id="4207"/>
      <w:bookmarkEnd w:id="4208"/>
      <w:bookmarkEnd w:id="4209"/>
      <w:bookmarkEnd w:id="4210"/>
      <w:bookmarkEnd w:id="4211"/>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212" w:name="_Toc66114944"/>
      <w:bookmarkStart w:id="4213" w:name="_Toc67686455"/>
      <w:bookmarkStart w:id="4214" w:name="_Toc74994744"/>
      <w:bookmarkStart w:id="4215" w:name="_Toc85468001"/>
      <w:bookmarkStart w:id="4216" w:name="_Toc89183049"/>
      <w:bookmarkStart w:id="4217" w:name="_Toc90651351"/>
      <w:bookmarkStart w:id="4218" w:name="_Toc96933501"/>
      <w:bookmarkStart w:id="4219" w:name="_Toc98507346"/>
      <w:bookmarkStart w:id="4220" w:name="_Toc98507799"/>
      <w:bookmarkStart w:id="4221" w:name="_Toc122098404"/>
      <w:bookmarkStart w:id="4222" w:name="_Toc169755669"/>
      <w:r w:rsidRPr="00616F0C">
        <w:t>6.</w:t>
      </w:r>
      <w:r>
        <w:t>2</w:t>
      </w:r>
      <w:r w:rsidRPr="00616F0C">
        <w:t>.2.2.2</w:t>
      </w:r>
      <w:r w:rsidRPr="00616F0C">
        <w:tab/>
        <w:t>Content type</w:t>
      </w:r>
      <w:bookmarkEnd w:id="4212"/>
      <w:bookmarkEnd w:id="4213"/>
      <w:bookmarkEnd w:id="4214"/>
      <w:bookmarkEnd w:id="4215"/>
      <w:bookmarkEnd w:id="4216"/>
      <w:bookmarkEnd w:id="4217"/>
      <w:bookmarkEnd w:id="4218"/>
      <w:bookmarkEnd w:id="4219"/>
      <w:bookmarkEnd w:id="4220"/>
      <w:bookmarkEnd w:id="4221"/>
      <w:bookmarkEnd w:id="4222"/>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223" w:name="_Toc66114945"/>
      <w:bookmarkStart w:id="4224" w:name="_Toc67686456"/>
      <w:bookmarkStart w:id="4225" w:name="_Toc74994745"/>
      <w:bookmarkStart w:id="4226" w:name="_Toc85468002"/>
      <w:bookmarkStart w:id="4227" w:name="_Toc89183050"/>
      <w:bookmarkStart w:id="4228" w:name="_Toc90651352"/>
      <w:bookmarkStart w:id="4229" w:name="_Toc96933502"/>
      <w:bookmarkStart w:id="4230" w:name="_Toc98507347"/>
      <w:bookmarkStart w:id="4231" w:name="_Toc98507800"/>
      <w:bookmarkStart w:id="4232" w:name="_Toc122098405"/>
      <w:bookmarkStart w:id="4233" w:name="_Toc169755670"/>
      <w:r w:rsidRPr="00616F0C">
        <w:t>6.</w:t>
      </w:r>
      <w:r>
        <w:t>2</w:t>
      </w:r>
      <w:r w:rsidRPr="00616F0C">
        <w:t>.2.3</w:t>
      </w:r>
      <w:r w:rsidRPr="00616F0C">
        <w:tab/>
        <w:t>HTTP custom headers</w:t>
      </w:r>
      <w:bookmarkEnd w:id="4223"/>
      <w:bookmarkEnd w:id="4224"/>
      <w:bookmarkEnd w:id="4225"/>
      <w:bookmarkEnd w:id="4226"/>
      <w:bookmarkEnd w:id="4227"/>
      <w:bookmarkEnd w:id="4228"/>
      <w:bookmarkEnd w:id="4229"/>
      <w:bookmarkEnd w:id="4230"/>
      <w:bookmarkEnd w:id="4231"/>
      <w:bookmarkEnd w:id="4232"/>
      <w:bookmarkEnd w:id="4233"/>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234" w:name="_Toc66114946"/>
      <w:bookmarkStart w:id="4235" w:name="_Toc67686457"/>
      <w:bookmarkStart w:id="4236" w:name="_Toc74994746"/>
      <w:bookmarkStart w:id="4237" w:name="_Toc85468003"/>
      <w:bookmarkStart w:id="4238" w:name="_Toc89181526"/>
      <w:bookmarkStart w:id="4239" w:name="_Toc89183051"/>
      <w:bookmarkStart w:id="4240" w:name="_Toc90651353"/>
      <w:bookmarkStart w:id="4241" w:name="_Toc96933503"/>
      <w:bookmarkStart w:id="4242" w:name="_Toc98507348"/>
      <w:bookmarkStart w:id="4243" w:name="_Toc98507801"/>
      <w:bookmarkStart w:id="4244" w:name="_Toc122098406"/>
      <w:bookmarkStart w:id="4245" w:name="_Toc169755671"/>
      <w:r w:rsidRPr="00616F0C">
        <w:t>6.</w:t>
      </w:r>
      <w:r>
        <w:t>2</w:t>
      </w:r>
      <w:r w:rsidRPr="00616F0C">
        <w:t>.3</w:t>
      </w:r>
      <w:r w:rsidRPr="00616F0C">
        <w:tab/>
        <w:t>Resources</w:t>
      </w:r>
      <w:bookmarkEnd w:id="4234"/>
      <w:bookmarkEnd w:id="4235"/>
      <w:bookmarkEnd w:id="4236"/>
      <w:bookmarkEnd w:id="4237"/>
      <w:bookmarkEnd w:id="4238"/>
      <w:bookmarkEnd w:id="4239"/>
      <w:bookmarkEnd w:id="4240"/>
      <w:bookmarkEnd w:id="4241"/>
      <w:bookmarkEnd w:id="4242"/>
      <w:bookmarkEnd w:id="4243"/>
      <w:bookmarkEnd w:id="4244"/>
      <w:bookmarkEnd w:id="4245"/>
    </w:p>
    <w:p w14:paraId="52E01BD1" w14:textId="77777777" w:rsidR="00E134FC" w:rsidRPr="00616F0C" w:rsidRDefault="00E134FC" w:rsidP="00E134FC">
      <w:pPr>
        <w:pStyle w:val="Heading4"/>
      </w:pPr>
      <w:bookmarkStart w:id="4246" w:name="_Toc66114947"/>
      <w:bookmarkStart w:id="4247" w:name="_Toc67686458"/>
      <w:bookmarkStart w:id="4248" w:name="_Toc74994747"/>
      <w:bookmarkStart w:id="4249" w:name="_Toc85468004"/>
      <w:bookmarkStart w:id="4250" w:name="_Toc89183052"/>
      <w:bookmarkStart w:id="4251" w:name="_Toc90651354"/>
      <w:bookmarkStart w:id="4252" w:name="_Toc96933504"/>
      <w:bookmarkStart w:id="4253" w:name="_Toc98507349"/>
      <w:bookmarkStart w:id="4254" w:name="_Toc98507802"/>
      <w:bookmarkStart w:id="4255" w:name="_Toc122098407"/>
      <w:bookmarkStart w:id="4256" w:name="_Toc169755672"/>
      <w:r w:rsidRPr="00616F0C">
        <w:t>6.</w:t>
      </w:r>
      <w:r>
        <w:t>2</w:t>
      </w:r>
      <w:r w:rsidRPr="00616F0C">
        <w:t>.3.1</w:t>
      </w:r>
      <w:r w:rsidRPr="00616F0C">
        <w:tab/>
        <w:t>Overview</w:t>
      </w:r>
      <w:bookmarkEnd w:id="4246"/>
      <w:bookmarkEnd w:id="4247"/>
      <w:bookmarkEnd w:id="4248"/>
      <w:bookmarkEnd w:id="4249"/>
      <w:bookmarkEnd w:id="4250"/>
      <w:bookmarkEnd w:id="4251"/>
      <w:bookmarkEnd w:id="4252"/>
      <w:bookmarkEnd w:id="4253"/>
      <w:bookmarkEnd w:id="4254"/>
      <w:bookmarkEnd w:id="4255"/>
      <w:bookmarkEnd w:id="4256"/>
    </w:p>
    <w:p w14:paraId="7A9807B9" w14:textId="77777777" w:rsidR="00E134FC" w:rsidRDefault="00E134FC" w:rsidP="00E134FC">
      <w:pPr>
        <w:pStyle w:val="TH"/>
      </w:pPr>
      <w:r w:rsidRPr="00616F0C">
        <w:object w:dxaOrig="12141" w:dyaOrig="4351" w14:anchorId="68596680">
          <v:shape id="_x0000_i1060" type="#_x0000_t75" style="width:410.35pt;height:2in" o:ole="">
            <v:imagedata r:id="rId85" o:title=""/>
          </v:shape>
          <o:OLEObject Type="Embed" ProgID="Visio.Drawing.11" ShapeID="_x0000_i1060" DrawAspect="Content" ObjectID="_1780560093" r:id="rId86"/>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257" w:name="_Toc66114948"/>
      <w:bookmarkStart w:id="4258" w:name="_Toc67686459"/>
      <w:bookmarkStart w:id="4259" w:name="_Toc74994748"/>
      <w:bookmarkStart w:id="4260" w:name="_Toc85468005"/>
      <w:bookmarkStart w:id="4261" w:name="_Toc89183053"/>
      <w:bookmarkStart w:id="4262" w:name="_Toc90651355"/>
      <w:bookmarkStart w:id="4263" w:name="_Toc96933505"/>
      <w:bookmarkStart w:id="4264" w:name="_Toc98507350"/>
      <w:bookmarkStart w:id="4265" w:name="_Toc98507803"/>
      <w:bookmarkStart w:id="4266" w:name="_Toc122098408"/>
      <w:bookmarkStart w:id="4267" w:name="_Toc169755673"/>
      <w:r w:rsidRPr="00616F0C">
        <w:lastRenderedPageBreak/>
        <w:t>6.</w:t>
      </w:r>
      <w:r>
        <w:t>2</w:t>
      </w:r>
      <w:r w:rsidRPr="00616F0C">
        <w:t>.3.2</w:t>
      </w:r>
      <w:r w:rsidRPr="00616F0C">
        <w:tab/>
        <w:t xml:space="preserve">Resource: </w:t>
      </w:r>
      <w:r>
        <w:t>Timers</w:t>
      </w:r>
      <w:r w:rsidRPr="00616F0C">
        <w:t xml:space="preserve"> (</w:t>
      </w:r>
      <w:r>
        <w:t>Store</w:t>
      </w:r>
      <w:r w:rsidRPr="00616F0C">
        <w:t>)</w:t>
      </w:r>
      <w:bookmarkEnd w:id="4257"/>
      <w:bookmarkEnd w:id="4258"/>
      <w:bookmarkEnd w:id="4259"/>
      <w:bookmarkEnd w:id="4260"/>
      <w:bookmarkEnd w:id="4261"/>
      <w:bookmarkEnd w:id="4262"/>
      <w:bookmarkEnd w:id="4263"/>
      <w:bookmarkEnd w:id="4264"/>
      <w:bookmarkEnd w:id="4265"/>
      <w:bookmarkEnd w:id="4266"/>
      <w:bookmarkEnd w:id="4267"/>
    </w:p>
    <w:p w14:paraId="1D768E67" w14:textId="77777777" w:rsidR="00E134FC" w:rsidRPr="00616F0C" w:rsidRDefault="00E134FC" w:rsidP="00E134FC">
      <w:pPr>
        <w:pStyle w:val="Heading5"/>
      </w:pPr>
      <w:bookmarkStart w:id="4268" w:name="_Toc66114949"/>
      <w:bookmarkStart w:id="4269" w:name="_Toc67686460"/>
      <w:bookmarkStart w:id="4270" w:name="_Toc74994749"/>
      <w:bookmarkStart w:id="4271" w:name="_Toc85468006"/>
      <w:bookmarkStart w:id="4272" w:name="_Toc89183054"/>
      <w:bookmarkStart w:id="4273" w:name="_Toc90651356"/>
      <w:bookmarkStart w:id="4274" w:name="_Toc96933506"/>
      <w:bookmarkStart w:id="4275" w:name="_Toc98507351"/>
      <w:bookmarkStart w:id="4276" w:name="_Toc98507804"/>
      <w:bookmarkStart w:id="4277" w:name="_Toc122098409"/>
      <w:bookmarkStart w:id="4278" w:name="_Toc169755674"/>
      <w:r w:rsidRPr="00616F0C">
        <w:t>6.</w:t>
      </w:r>
      <w:r>
        <w:t>2</w:t>
      </w:r>
      <w:r w:rsidRPr="00616F0C">
        <w:t>.3.2.1</w:t>
      </w:r>
      <w:r w:rsidRPr="00616F0C">
        <w:tab/>
        <w:t>Description</w:t>
      </w:r>
      <w:bookmarkEnd w:id="4268"/>
      <w:bookmarkEnd w:id="4269"/>
      <w:bookmarkEnd w:id="4270"/>
      <w:bookmarkEnd w:id="4271"/>
      <w:bookmarkEnd w:id="4272"/>
      <w:bookmarkEnd w:id="4273"/>
      <w:bookmarkEnd w:id="4274"/>
      <w:bookmarkEnd w:id="4275"/>
      <w:bookmarkEnd w:id="4276"/>
      <w:bookmarkEnd w:id="4277"/>
      <w:bookmarkEnd w:id="4278"/>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279" w:name="_Toc66114950"/>
      <w:bookmarkStart w:id="4280" w:name="_Toc67686461"/>
      <w:bookmarkStart w:id="4281" w:name="_Toc74994750"/>
      <w:bookmarkStart w:id="4282" w:name="_Toc85468007"/>
      <w:bookmarkStart w:id="4283" w:name="_Toc89183055"/>
      <w:bookmarkStart w:id="4284" w:name="_Toc90651357"/>
      <w:bookmarkStart w:id="4285" w:name="_Toc96933507"/>
      <w:bookmarkStart w:id="4286" w:name="_Toc98507352"/>
      <w:bookmarkStart w:id="4287" w:name="_Toc98507805"/>
      <w:bookmarkStart w:id="4288" w:name="_Toc122098410"/>
      <w:bookmarkStart w:id="4289" w:name="_Toc169755675"/>
      <w:r w:rsidRPr="00616F0C">
        <w:t>6.</w:t>
      </w:r>
      <w:r>
        <w:t>2</w:t>
      </w:r>
      <w:r w:rsidRPr="00616F0C">
        <w:t>.3.2.2</w:t>
      </w:r>
      <w:r w:rsidRPr="00616F0C">
        <w:tab/>
        <w:t>Resource Definition</w:t>
      </w:r>
      <w:bookmarkEnd w:id="4279"/>
      <w:bookmarkEnd w:id="4280"/>
      <w:bookmarkEnd w:id="4281"/>
      <w:bookmarkEnd w:id="4282"/>
      <w:bookmarkEnd w:id="4283"/>
      <w:bookmarkEnd w:id="4284"/>
      <w:bookmarkEnd w:id="4285"/>
      <w:bookmarkEnd w:id="4286"/>
      <w:bookmarkEnd w:id="4287"/>
      <w:bookmarkEnd w:id="4288"/>
      <w:bookmarkEnd w:id="4289"/>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290" w:name="_Toc66114951"/>
      <w:bookmarkStart w:id="4291" w:name="_Toc67686462"/>
      <w:bookmarkStart w:id="4292" w:name="_Toc74994751"/>
      <w:bookmarkStart w:id="4293" w:name="_Toc85468008"/>
      <w:bookmarkStart w:id="4294" w:name="_Toc89183056"/>
      <w:bookmarkStart w:id="4295" w:name="_Toc90651358"/>
      <w:bookmarkStart w:id="4296" w:name="_Toc96933508"/>
      <w:bookmarkStart w:id="4297" w:name="_Toc98507353"/>
      <w:bookmarkStart w:id="4298" w:name="_Toc98507806"/>
      <w:bookmarkStart w:id="4299" w:name="_Toc122098411"/>
      <w:bookmarkStart w:id="4300" w:name="_Toc169755676"/>
      <w:r w:rsidRPr="00616F0C">
        <w:t>6.</w:t>
      </w:r>
      <w:r>
        <w:t>2</w:t>
      </w:r>
      <w:r w:rsidRPr="00616F0C">
        <w:t>.3.2.3</w:t>
      </w:r>
      <w:r w:rsidRPr="00616F0C">
        <w:tab/>
        <w:t>Resource Standard Methods</w:t>
      </w:r>
      <w:bookmarkEnd w:id="4290"/>
      <w:bookmarkEnd w:id="4291"/>
      <w:bookmarkEnd w:id="4292"/>
      <w:bookmarkEnd w:id="4293"/>
      <w:bookmarkEnd w:id="4294"/>
      <w:bookmarkEnd w:id="4295"/>
      <w:bookmarkEnd w:id="4296"/>
      <w:bookmarkEnd w:id="4297"/>
      <w:bookmarkEnd w:id="4298"/>
      <w:bookmarkEnd w:id="4299"/>
      <w:bookmarkEnd w:id="4300"/>
    </w:p>
    <w:p w14:paraId="40291788" w14:textId="77777777" w:rsidR="00E134FC" w:rsidRPr="00616F0C" w:rsidRDefault="00E134FC" w:rsidP="00E134FC">
      <w:pPr>
        <w:pStyle w:val="H6"/>
      </w:pPr>
      <w:bookmarkStart w:id="4301" w:name="_Toc66114952"/>
      <w:bookmarkStart w:id="4302" w:name="_Toc67686463"/>
      <w:bookmarkStart w:id="4303" w:name="_Toc74994752"/>
      <w:bookmarkStart w:id="4304" w:name="_Toc85468009"/>
      <w:bookmarkStart w:id="4305" w:name="_Toc89183057"/>
      <w:bookmarkStart w:id="4306" w:name="_Toc90651359"/>
      <w:bookmarkStart w:id="4307" w:name="_Toc96933509"/>
      <w:r w:rsidRPr="00616F0C">
        <w:t>6.</w:t>
      </w:r>
      <w:r>
        <w:t>2</w:t>
      </w:r>
      <w:r w:rsidRPr="00616F0C">
        <w:t>.3.2.3.1</w:t>
      </w:r>
      <w:r w:rsidRPr="00616F0C">
        <w:tab/>
        <w:t>GET</w:t>
      </w:r>
      <w:bookmarkEnd w:id="4301"/>
      <w:bookmarkEnd w:id="4302"/>
      <w:bookmarkEnd w:id="4303"/>
      <w:bookmarkEnd w:id="4304"/>
      <w:bookmarkEnd w:id="4305"/>
      <w:bookmarkEnd w:id="4306"/>
      <w:bookmarkEnd w:id="4307"/>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308" w:name="_Toc66114953"/>
      <w:bookmarkStart w:id="4309" w:name="_Toc67686464"/>
      <w:bookmarkStart w:id="4310" w:name="_Toc74994753"/>
      <w:bookmarkStart w:id="4311" w:name="_Toc85468010"/>
      <w:bookmarkStart w:id="4312" w:name="_Toc89183058"/>
      <w:bookmarkStart w:id="4313" w:name="_Toc90651360"/>
      <w:bookmarkStart w:id="4314" w:name="_Toc96933510"/>
      <w:r w:rsidRPr="00616F0C">
        <w:t>6.</w:t>
      </w:r>
      <w:r>
        <w:t>2</w:t>
      </w:r>
      <w:r w:rsidRPr="00616F0C">
        <w:t>.3.2.3.</w:t>
      </w:r>
      <w:r>
        <w:t>2</w:t>
      </w:r>
      <w:r w:rsidRPr="00616F0C">
        <w:tab/>
      </w:r>
      <w:r>
        <w:t>DELETE</w:t>
      </w:r>
      <w:bookmarkEnd w:id="4308"/>
      <w:bookmarkEnd w:id="4309"/>
      <w:bookmarkEnd w:id="4310"/>
      <w:bookmarkEnd w:id="4311"/>
      <w:bookmarkEnd w:id="4312"/>
      <w:bookmarkEnd w:id="4313"/>
      <w:bookmarkEnd w:id="4314"/>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315" w:name="_Toc66114954"/>
      <w:bookmarkStart w:id="4316" w:name="_Toc67686465"/>
      <w:bookmarkStart w:id="4317" w:name="_Toc74994754"/>
      <w:bookmarkStart w:id="4318" w:name="_Toc85468011"/>
      <w:bookmarkStart w:id="4319" w:name="_Toc89183059"/>
      <w:bookmarkStart w:id="4320" w:name="_Toc90651361"/>
      <w:bookmarkStart w:id="4321" w:name="_Toc96933511"/>
      <w:bookmarkStart w:id="4322" w:name="_Toc98507354"/>
      <w:bookmarkStart w:id="4323" w:name="_Toc98507807"/>
      <w:bookmarkStart w:id="4324" w:name="_Toc122098412"/>
      <w:bookmarkStart w:id="4325" w:name="_Toc169755677"/>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315"/>
      <w:bookmarkEnd w:id="4316"/>
      <w:bookmarkEnd w:id="4317"/>
      <w:bookmarkEnd w:id="4318"/>
      <w:bookmarkEnd w:id="4319"/>
      <w:bookmarkEnd w:id="4320"/>
      <w:bookmarkEnd w:id="4321"/>
      <w:bookmarkEnd w:id="4322"/>
      <w:bookmarkEnd w:id="4323"/>
      <w:bookmarkEnd w:id="4324"/>
      <w:bookmarkEnd w:id="4325"/>
    </w:p>
    <w:p w14:paraId="0FFEC1E7" w14:textId="77777777" w:rsidR="00E134FC" w:rsidRPr="00616F0C" w:rsidRDefault="00E134FC" w:rsidP="00E134FC">
      <w:pPr>
        <w:pStyle w:val="Heading5"/>
      </w:pPr>
      <w:bookmarkStart w:id="4326" w:name="_Toc66114955"/>
      <w:bookmarkStart w:id="4327" w:name="_Toc67686466"/>
      <w:bookmarkStart w:id="4328" w:name="_Toc74994755"/>
      <w:bookmarkStart w:id="4329" w:name="_Toc85468012"/>
      <w:bookmarkStart w:id="4330" w:name="_Toc89183060"/>
      <w:bookmarkStart w:id="4331" w:name="_Toc90651362"/>
      <w:bookmarkStart w:id="4332" w:name="_Toc96933512"/>
      <w:bookmarkStart w:id="4333" w:name="_Toc98507355"/>
      <w:bookmarkStart w:id="4334" w:name="_Toc98507808"/>
      <w:bookmarkStart w:id="4335" w:name="_Toc122098413"/>
      <w:bookmarkStart w:id="4336" w:name="_Toc169755678"/>
      <w:r w:rsidRPr="00616F0C">
        <w:t>6.</w:t>
      </w:r>
      <w:r>
        <w:t>2</w:t>
      </w:r>
      <w:r w:rsidRPr="00616F0C">
        <w:t>.3.</w:t>
      </w:r>
      <w:r>
        <w:t>3</w:t>
      </w:r>
      <w:r w:rsidRPr="00616F0C">
        <w:t>.1</w:t>
      </w:r>
      <w:r w:rsidRPr="00616F0C">
        <w:tab/>
        <w:t>Description</w:t>
      </w:r>
      <w:bookmarkEnd w:id="4326"/>
      <w:bookmarkEnd w:id="4327"/>
      <w:bookmarkEnd w:id="4328"/>
      <w:bookmarkEnd w:id="4329"/>
      <w:bookmarkEnd w:id="4330"/>
      <w:bookmarkEnd w:id="4331"/>
      <w:bookmarkEnd w:id="4332"/>
      <w:bookmarkEnd w:id="4333"/>
      <w:bookmarkEnd w:id="4334"/>
      <w:bookmarkEnd w:id="4335"/>
      <w:bookmarkEnd w:id="4336"/>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337" w:name="_Toc66114956"/>
      <w:bookmarkStart w:id="4338" w:name="_Toc67686467"/>
      <w:bookmarkStart w:id="4339" w:name="_Toc74994756"/>
      <w:bookmarkStart w:id="4340" w:name="_Toc85468013"/>
      <w:bookmarkStart w:id="4341" w:name="_Toc89183061"/>
      <w:bookmarkStart w:id="4342" w:name="_Toc90651363"/>
      <w:bookmarkStart w:id="4343" w:name="_Toc96933513"/>
      <w:bookmarkStart w:id="4344" w:name="_Toc98507356"/>
      <w:bookmarkStart w:id="4345" w:name="_Toc98507809"/>
      <w:bookmarkStart w:id="4346" w:name="_Toc122098414"/>
      <w:bookmarkStart w:id="4347" w:name="_Toc169755679"/>
      <w:r w:rsidRPr="00616F0C">
        <w:t>6.</w:t>
      </w:r>
      <w:r>
        <w:t>2</w:t>
      </w:r>
      <w:r w:rsidRPr="00616F0C">
        <w:t>.3.</w:t>
      </w:r>
      <w:r>
        <w:t>3</w:t>
      </w:r>
      <w:r w:rsidRPr="00616F0C">
        <w:t>.2</w:t>
      </w:r>
      <w:r w:rsidRPr="00616F0C">
        <w:tab/>
        <w:t>Resource Definition</w:t>
      </w:r>
      <w:bookmarkEnd w:id="4337"/>
      <w:bookmarkEnd w:id="4338"/>
      <w:bookmarkEnd w:id="4339"/>
      <w:bookmarkEnd w:id="4340"/>
      <w:bookmarkEnd w:id="4341"/>
      <w:bookmarkEnd w:id="4342"/>
      <w:bookmarkEnd w:id="4343"/>
      <w:bookmarkEnd w:id="4344"/>
      <w:bookmarkEnd w:id="4345"/>
      <w:bookmarkEnd w:id="4346"/>
      <w:bookmarkEnd w:id="4347"/>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348" w:name="_Toc66114957"/>
      <w:bookmarkStart w:id="4349" w:name="_Toc67686468"/>
      <w:bookmarkStart w:id="4350" w:name="_Toc74994757"/>
      <w:bookmarkStart w:id="4351" w:name="_Toc85468014"/>
      <w:bookmarkStart w:id="4352" w:name="_Toc89183062"/>
      <w:bookmarkStart w:id="4353" w:name="_Toc90651364"/>
      <w:bookmarkStart w:id="4354" w:name="_Toc96933514"/>
      <w:bookmarkStart w:id="4355" w:name="_Toc98507357"/>
      <w:bookmarkStart w:id="4356" w:name="_Toc98507810"/>
      <w:bookmarkStart w:id="4357" w:name="_Toc122098415"/>
      <w:bookmarkStart w:id="4358" w:name="_Toc169755680"/>
      <w:r w:rsidRPr="00616F0C">
        <w:t>6.</w:t>
      </w:r>
      <w:r>
        <w:t>2</w:t>
      </w:r>
      <w:r w:rsidRPr="00616F0C">
        <w:t>.3.</w:t>
      </w:r>
      <w:r>
        <w:t>3</w:t>
      </w:r>
      <w:r w:rsidRPr="00616F0C">
        <w:t>.3</w:t>
      </w:r>
      <w:r w:rsidRPr="00616F0C">
        <w:tab/>
        <w:t>Resource Standard Methods</w:t>
      </w:r>
      <w:bookmarkEnd w:id="4348"/>
      <w:bookmarkEnd w:id="4349"/>
      <w:bookmarkEnd w:id="4350"/>
      <w:bookmarkEnd w:id="4351"/>
      <w:bookmarkEnd w:id="4352"/>
      <w:bookmarkEnd w:id="4353"/>
      <w:bookmarkEnd w:id="4354"/>
      <w:bookmarkEnd w:id="4355"/>
      <w:bookmarkEnd w:id="4356"/>
      <w:bookmarkEnd w:id="4357"/>
      <w:bookmarkEnd w:id="4358"/>
    </w:p>
    <w:p w14:paraId="2FACB692" w14:textId="77777777" w:rsidR="00E134FC" w:rsidRPr="00616F0C" w:rsidRDefault="00E134FC" w:rsidP="00E134FC">
      <w:pPr>
        <w:pStyle w:val="H6"/>
      </w:pPr>
      <w:bookmarkStart w:id="4359" w:name="_Toc66114958"/>
      <w:bookmarkStart w:id="4360" w:name="_Toc67686469"/>
      <w:bookmarkStart w:id="4361" w:name="_Toc74994758"/>
      <w:bookmarkStart w:id="4362" w:name="_Toc85468015"/>
      <w:bookmarkStart w:id="4363" w:name="_Toc89183063"/>
      <w:bookmarkStart w:id="4364" w:name="_Toc90651365"/>
      <w:bookmarkStart w:id="4365" w:name="_Toc96933515"/>
      <w:r w:rsidRPr="00616F0C">
        <w:t>6.</w:t>
      </w:r>
      <w:r>
        <w:t>2</w:t>
      </w:r>
      <w:r w:rsidRPr="00616F0C">
        <w:t>.3.</w:t>
      </w:r>
      <w:r>
        <w:t>3</w:t>
      </w:r>
      <w:r w:rsidRPr="00616F0C">
        <w:t>.3.1</w:t>
      </w:r>
      <w:r w:rsidRPr="00616F0C">
        <w:tab/>
      </w:r>
      <w:r>
        <w:t>PUT</w:t>
      </w:r>
      <w:bookmarkEnd w:id="4359"/>
      <w:bookmarkEnd w:id="4360"/>
      <w:bookmarkEnd w:id="4361"/>
      <w:bookmarkEnd w:id="4362"/>
      <w:bookmarkEnd w:id="4363"/>
      <w:bookmarkEnd w:id="4364"/>
      <w:bookmarkEnd w:id="4365"/>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366" w:name="_Toc66114959"/>
      <w:bookmarkStart w:id="4367" w:name="_Toc67686470"/>
      <w:bookmarkStart w:id="4368" w:name="_Toc74994759"/>
      <w:bookmarkStart w:id="4369" w:name="_Toc85468016"/>
      <w:bookmarkStart w:id="4370" w:name="_Toc89183064"/>
      <w:bookmarkStart w:id="4371" w:name="_Toc90651366"/>
      <w:bookmarkStart w:id="4372" w:name="_Toc96933516"/>
      <w:r w:rsidRPr="00616F0C">
        <w:t>6.</w:t>
      </w:r>
      <w:r>
        <w:t>2</w:t>
      </w:r>
      <w:r w:rsidRPr="00616F0C">
        <w:t>.3.</w:t>
      </w:r>
      <w:r>
        <w:t>3</w:t>
      </w:r>
      <w:r w:rsidRPr="00616F0C">
        <w:t>.3.</w:t>
      </w:r>
      <w:r>
        <w:t>2</w:t>
      </w:r>
      <w:r w:rsidRPr="00616F0C">
        <w:tab/>
      </w:r>
      <w:r>
        <w:t>PATCH</w:t>
      </w:r>
      <w:bookmarkEnd w:id="4366"/>
      <w:bookmarkEnd w:id="4367"/>
      <w:bookmarkEnd w:id="4368"/>
      <w:bookmarkEnd w:id="4369"/>
      <w:bookmarkEnd w:id="4370"/>
      <w:bookmarkEnd w:id="4371"/>
      <w:bookmarkEnd w:id="4372"/>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373" w:name="_Toc66114960"/>
      <w:bookmarkStart w:id="4374" w:name="_Toc67686471"/>
      <w:bookmarkStart w:id="4375" w:name="_Toc74994760"/>
      <w:bookmarkStart w:id="4376" w:name="_Toc85468017"/>
      <w:bookmarkStart w:id="4377" w:name="_Toc89183065"/>
      <w:bookmarkStart w:id="4378" w:name="_Toc90651367"/>
      <w:bookmarkStart w:id="4379" w:name="_Toc96933517"/>
      <w:r w:rsidRPr="00616F0C">
        <w:t>6.</w:t>
      </w:r>
      <w:r>
        <w:t>2</w:t>
      </w:r>
      <w:r w:rsidRPr="00616F0C">
        <w:t>.3.</w:t>
      </w:r>
      <w:r>
        <w:t>3</w:t>
      </w:r>
      <w:r w:rsidRPr="00616F0C">
        <w:t>.3.</w:t>
      </w:r>
      <w:r>
        <w:t>3</w:t>
      </w:r>
      <w:r w:rsidRPr="00616F0C">
        <w:tab/>
      </w:r>
      <w:r>
        <w:t>DELETE</w:t>
      </w:r>
      <w:bookmarkEnd w:id="4373"/>
      <w:bookmarkEnd w:id="4374"/>
      <w:bookmarkEnd w:id="4375"/>
      <w:bookmarkEnd w:id="4376"/>
      <w:bookmarkEnd w:id="4377"/>
      <w:bookmarkEnd w:id="4378"/>
      <w:bookmarkEnd w:id="4379"/>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380" w:name="_Toc66114961"/>
      <w:bookmarkStart w:id="4381" w:name="_Toc67686472"/>
      <w:bookmarkStart w:id="4382" w:name="_Toc74994761"/>
      <w:bookmarkStart w:id="4383" w:name="_Toc85468018"/>
      <w:bookmarkStart w:id="4384" w:name="_Toc89183066"/>
      <w:bookmarkStart w:id="4385" w:name="_Toc90651368"/>
      <w:bookmarkStart w:id="4386" w:name="_Toc96933518"/>
      <w:r w:rsidRPr="00616F0C">
        <w:t>6.</w:t>
      </w:r>
      <w:r>
        <w:t>2</w:t>
      </w:r>
      <w:r w:rsidRPr="00616F0C">
        <w:t>.3.</w:t>
      </w:r>
      <w:r>
        <w:t>3</w:t>
      </w:r>
      <w:r w:rsidRPr="00616F0C">
        <w:t>.3.</w:t>
      </w:r>
      <w:r>
        <w:t>4</w:t>
      </w:r>
      <w:r w:rsidRPr="00616F0C">
        <w:tab/>
      </w:r>
      <w:r>
        <w:t>GET</w:t>
      </w:r>
      <w:bookmarkEnd w:id="4380"/>
      <w:bookmarkEnd w:id="4381"/>
      <w:bookmarkEnd w:id="4382"/>
      <w:bookmarkEnd w:id="4383"/>
      <w:bookmarkEnd w:id="4384"/>
      <w:bookmarkEnd w:id="4385"/>
      <w:bookmarkEnd w:id="4386"/>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387" w:name="_Toc66114962"/>
      <w:bookmarkStart w:id="4388" w:name="_Toc67686473"/>
      <w:bookmarkStart w:id="4389" w:name="_Toc74994762"/>
      <w:bookmarkStart w:id="4390" w:name="_Toc85468019"/>
      <w:bookmarkStart w:id="4391" w:name="_Toc89181527"/>
      <w:bookmarkStart w:id="4392" w:name="_Toc89183067"/>
      <w:bookmarkStart w:id="4393" w:name="_Toc90651369"/>
      <w:bookmarkStart w:id="4394" w:name="_Toc96933519"/>
      <w:bookmarkStart w:id="4395" w:name="_Toc98507358"/>
      <w:bookmarkStart w:id="4396" w:name="_Toc98507811"/>
      <w:bookmarkStart w:id="4397" w:name="_Toc122098416"/>
      <w:bookmarkStart w:id="4398" w:name="_Toc169755681"/>
      <w:r w:rsidRPr="00616F0C">
        <w:t>6.</w:t>
      </w:r>
      <w:r>
        <w:t>2</w:t>
      </w:r>
      <w:r w:rsidRPr="00616F0C">
        <w:t>.4</w:t>
      </w:r>
      <w:r w:rsidRPr="00616F0C">
        <w:tab/>
        <w:t>Custom Operations without associated resources</w:t>
      </w:r>
      <w:bookmarkEnd w:id="4387"/>
      <w:bookmarkEnd w:id="4388"/>
      <w:bookmarkEnd w:id="4389"/>
      <w:bookmarkEnd w:id="4390"/>
      <w:bookmarkEnd w:id="4391"/>
      <w:bookmarkEnd w:id="4392"/>
      <w:bookmarkEnd w:id="4393"/>
      <w:bookmarkEnd w:id="4394"/>
      <w:bookmarkEnd w:id="4395"/>
      <w:bookmarkEnd w:id="4396"/>
      <w:bookmarkEnd w:id="4397"/>
      <w:bookmarkEnd w:id="4398"/>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399" w:name="_Toc66114963"/>
      <w:bookmarkStart w:id="4400" w:name="_Toc67686474"/>
      <w:bookmarkStart w:id="4401" w:name="_Toc74994763"/>
      <w:bookmarkStart w:id="4402" w:name="_Toc85468020"/>
      <w:bookmarkStart w:id="4403" w:name="_Toc89181528"/>
      <w:bookmarkStart w:id="4404" w:name="_Toc89183068"/>
      <w:bookmarkStart w:id="4405" w:name="_Toc90651370"/>
      <w:bookmarkStart w:id="4406" w:name="_Toc96933520"/>
      <w:bookmarkStart w:id="4407" w:name="_Toc98507359"/>
      <w:bookmarkStart w:id="4408" w:name="_Toc98507812"/>
      <w:bookmarkStart w:id="4409" w:name="_Toc122098417"/>
      <w:bookmarkStart w:id="4410" w:name="_Toc169755682"/>
      <w:r w:rsidRPr="00616F0C">
        <w:t>6.</w:t>
      </w:r>
      <w:r>
        <w:t>2</w:t>
      </w:r>
      <w:r w:rsidRPr="00616F0C">
        <w:t>.5</w:t>
      </w:r>
      <w:r w:rsidRPr="00616F0C">
        <w:tab/>
        <w:t>Notifications</w:t>
      </w:r>
      <w:bookmarkEnd w:id="4399"/>
      <w:bookmarkEnd w:id="4400"/>
      <w:bookmarkEnd w:id="4401"/>
      <w:bookmarkEnd w:id="4402"/>
      <w:bookmarkEnd w:id="4403"/>
      <w:bookmarkEnd w:id="4404"/>
      <w:bookmarkEnd w:id="4405"/>
      <w:bookmarkEnd w:id="4406"/>
      <w:bookmarkEnd w:id="4407"/>
      <w:bookmarkEnd w:id="4408"/>
      <w:bookmarkEnd w:id="4409"/>
      <w:bookmarkEnd w:id="4410"/>
    </w:p>
    <w:p w14:paraId="083DE089" w14:textId="77777777" w:rsidR="00E134FC" w:rsidRPr="00616F0C" w:rsidRDefault="00E134FC" w:rsidP="00E134FC">
      <w:pPr>
        <w:pStyle w:val="Heading4"/>
      </w:pPr>
      <w:bookmarkStart w:id="4411" w:name="_Toc66114964"/>
      <w:bookmarkStart w:id="4412" w:name="_Toc67686475"/>
      <w:bookmarkStart w:id="4413" w:name="_Toc74994764"/>
      <w:bookmarkStart w:id="4414" w:name="_Toc85468021"/>
      <w:bookmarkStart w:id="4415" w:name="_Toc89183069"/>
      <w:bookmarkStart w:id="4416" w:name="_Toc90651371"/>
      <w:bookmarkStart w:id="4417" w:name="_Toc96933521"/>
      <w:bookmarkStart w:id="4418" w:name="_Toc98507360"/>
      <w:bookmarkStart w:id="4419" w:name="_Toc98507813"/>
      <w:bookmarkStart w:id="4420" w:name="_Toc122098418"/>
      <w:bookmarkStart w:id="4421" w:name="_Toc169755683"/>
      <w:r w:rsidRPr="00616F0C">
        <w:t>6.</w:t>
      </w:r>
      <w:r>
        <w:t>2</w:t>
      </w:r>
      <w:r w:rsidRPr="00616F0C">
        <w:t>.5.1</w:t>
      </w:r>
      <w:r w:rsidRPr="00616F0C">
        <w:tab/>
        <w:t>General</w:t>
      </w:r>
      <w:bookmarkEnd w:id="4411"/>
      <w:bookmarkEnd w:id="4412"/>
      <w:bookmarkEnd w:id="4413"/>
      <w:bookmarkEnd w:id="4414"/>
      <w:bookmarkEnd w:id="4415"/>
      <w:bookmarkEnd w:id="4416"/>
      <w:bookmarkEnd w:id="4417"/>
      <w:bookmarkEnd w:id="4418"/>
      <w:bookmarkEnd w:id="4419"/>
      <w:bookmarkEnd w:id="4420"/>
      <w:bookmarkEnd w:id="4421"/>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422" w:name="_Toc66114965"/>
      <w:bookmarkStart w:id="4423" w:name="_Toc67686476"/>
      <w:bookmarkStart w:id="4424" w:name="_Toc74994765"/>
      <w:bookmarkStart w:id="4425" w:name="_Toc85468022"/>
      <w:bookmarkStart w:id="4426" w:name="_Toc89183070"/>
      <w:bookmarkStart w:id="4427" w:name="_Toc90651372"/>
      <w:bookmarkStart w:id="4428" w:name="_Toc96933522"/>
      <w:bookmarkStart w:id="4429" w:name="_Toc98507361"/>
      <w:bookmarkStart w:id="4430" w:name="_Toc98507814"/>
      <w:bookmarkStart w:id="4431" w:name="_Toc122098419"/>
      <w:bookmarkStart w:id="4432" w:name="_Toc169755684"/>
      <w:r w:rsidRPr="00616F0C">
        <w:lastRenderedPageBreak/>
        <w:t>6.</w:t>
      </w:r>
      <w:r>
        <w:t>2</w:t>
      </w:r>
      <w:r w:rsidRPr="00616F0C">
        <w:t>.5.2</w:t>
      </w:r>
      <w:r w:rsidRPr="00616F0C">
        <w:tab/>
        <w:t>Timer Expiry Notification</w:t>
      </w:r>
      <w:bookmarkEnd w:id="4422"/>
      <w:bookmarkEnd w:id="4423"/>
      <w:bookmarkEnd w:id="4424"/>
      <w:bookmarkEnd w:id="4425"/>
      <w:bookmarkEnd w:id="4426"/>
      <w:bookmarkEnd w:id="4427"/>
      <w:bookmarkEnd w:id="4428"/>
      <w:bookmarkEnd w:id="4429"/>
      <w:bookmarkEnd w:id="4430"/>
      <w:bookmarkEnd w:id="4431"/>
      <w:bookmarkEnd w:id="4432"/>
    </w:p>
    <w:p w14:paraId="352B4826" w14:textId="77777777" w:rsidR="00E134FC" w:rsidRPr="00616F0C" w:rsidRDefault="00E134FC" w:rsidP="00E134FC">
      <w:pPr>
        <w:pStyle w:val="Heading5"/>
        <w:rPr>
          <w:noProof/>
        </w:rPr>
      </w:pPr>
      <w:bookmarkStart w:id="4433" w:name="_Toc66114966"/>
      <w:bookmarkStart w:id="4434" w:name="_Toc67686477"/>
      <w:bookmarkStart w:id="4435" w:name="_Toc74994766"/>
      <w:bookmarkStart w:id="4436" w:name="_Toc85468023"/>
      <w:bookmarkStart w:id="4437" w:name="_Toc89183071"/>
      <w:bookmarkStart w:id="4438" w:name="_Toc90651373"/>
      <w:bookmarkStart w:id="4439" w:name="_Toc96933523"/>
      <w:bookmarkStart w:id="4440" w:name="_Toc98507362"/>
      <w:bookmarkStart w:id="4441" w:name="_Toc98507815"/>
      <w:bookmarkStart w:id="4442" w:name="_Toc122098420"/>
      <w:bookmarkStart w:id="4443" w:name="_Toc169755685"/>
      <w:r w:rsidRPr="00616F0C">
        <w:t>6.</w:t>
      </w:r>
      <w:r>
        <w:t>2</w:t>
      </w:r>
      <w:r w:rsidRPr="00616F0C">
        <w:t>.5.2</w:t>
      </w:r>
      <w:r w:rsidRPr="00616F0C">
        <w:rPr>
          <w:noProof/>
        </w:rPr>
        <w:t>.1</w:t>
      </w:r>
      <w:r w:rsidRPr="00616F0C">
        <w:rPr>
          <w:noProof/>
        </w:rPr>
        <w:tab/>
        <w:t>Description</w:t>
      </w:r>
      <w:bookmarkEnd w:id="4433"/>
      <w:bookmarkEnd w:id="4434"/>
      <w:bookmarkEnd w:id="4435"/>
      <w:bookmarkEnd w:id="4436"/>
      <w:bookmarkEnd w:id="4437"/>
      <w:bookmarkEnd w:id="4438"/>
      <w:bookmarkEnd w:id="4439"/>
      <w:bookmarkEnd w:id="4440"/>
      <w:bookmarkEnd w:id="4441"/>
      <w:bookmarkEnd w:id="4442"/>
      <w:bookmarkEnd w:id="4443"/>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444" w:name="_Toc66114967"/>
      <w:bookmarkStart w:id="4445" w:name="_Toc67686478"/>
      <w:bookmarkStart w:id="4446" w:name="_Toc74994767"/>
      <w:bookmarkStart w:id="4447" w:name="_Toc85468024"/>
      <w:bookmarkStart w:id="4448" w:name="_Toc89183072"/>
      <w:bookmarkStart w:id="4449" w:name="_Toc90651374"/>
      <w:bookmarkStart w:id="4450" w:name="_Toc96933524"/>
      <w:bookmarkStart w:id="4451" w:name="_Toc98507363"/>
      <w:bookmarkStart w:id="4452" w:name="_Toc98507816"/>
      <w:bookmarkStart w:id="4453" w:name="_Toc122098421"/>
      <w:bookmarkStart w:id="4454" w:name="_Toc169755686"/>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444"/>
      <w:bookmarkEnd w:id="4445"/>
      <w:bookmarkEnd w:id="4446"/>
      <w:bookmarkEnd w:id="4447"/>
      <w:bookmarkEnd w:id="4448"/>
      <w:bookmarkEnd w:id="4449"/>
      <w:bookmarkEnd w:id="4450"/>
      <w:bookmarkEnd w:id="4451"/>
      <w:bookmarkEnd w:id="4452"/>
      <w:bookmarkEnd w:id="4453"/>
      <w:bookmarkEnd w:id="4454"/>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455" w:name="_Toc66114968"/>
      <w:bookmarkStart w:id="4456" w:name="_Toc67686479"/>
      <w:bookmarkStart w:id="4457" w:name="_Toc74994768"/>
      <w:bookmarkStart w:id="4458" w:name="_Toc85468025"/>
      <w:bookmarkStart w:id="4459" w:name="_Toc89183073"/>
      <w:bookmarkStart w:id="4460" w:name="_Toc90651375"/>
      <w:bookmarkStart w:id="4461" w:name="_Toc96933525"/>
      <w:bookmarkStart w:id="4462" w:name="_Toc98507364"/>
      <w:bookmarkStart w:id="4463" w:name="_Toc98507817"/>
      <w:bookmarkStart w:id="4464" w:name="_Toc122098422"/>
      <w:bookmarkStart w:id="4465" w:name="_Toc169755687"/>
      <w:r w:rsidRPr="00616F0C">
        <w:t>6.</w:t>
      </w:r>
      <w:r>
        <w:t>2</w:t>
      </w:r>
      <w:r w:rsidRPr="00616F0C">
        <w:t>.5.2</w:t>
      </w:r>
      <w:r w:rsidRPr="00616F0C">
        <w:rPr>
          <w:noProof/>
        </w:rPr>
        <w:t>.3</w:t>
      </w:r>
      <w:r w:rsidRPr="00616F0C">
        <w:rPr>
          <w:noProof/>
        </w:rPr>
        <w:tab/>
        <w:t>Standard Methods</w:t>
      </w:r>
      <w:bookmarkEnd w:id="4455"/>
      <w:bookmarkEnd w:id="4456"/>
      <w:bookmarkEnd w:id="4457"/>
      <w:bookmarkEnd w:id="4458"/>
      <w:bookmarkEnd w:id="4459"/>
      <w:bookmarkEnd w:id="4460"/>
      <w:bookmarkEnd w:id="4461"/>
      <w:bookmarkEnd w:id="4462"/>
      <w:bookmarkEnd w:id="4463"/>
      <w:bookmarkEnd w:id="4464"/>
      <w:bookmarkEnd w:id="4465"/>
    </w:p>
    <w:p w14:paraId="62300934" w14:textId="77777777" w:rsidR="00E134FC" w:rsidRPr="00616F0C" w:rsidRDefault="00E134FC" w:rsidP="00E134FC">
      <w:pPr>
        <w:pStyle w:val="H6"/>
        <w:rPr>
          <w:noProof/>
        </w:rPr>
      </w:pPr>
      <w:bookmarkStart w:id="4466" w:name="_Toc66114969"/>
      <w:bookmarkStart w:id="4467" w:name="_Toc67686480"/>
      <w:bookmarkStart w:id="4468" w:name="_Toc74994769"/>
      <w:bookmarkStart w:id="4469" w:name="_Toc85468026"/>
      <w:bookmarkStart w:id="4470" w:name="_Toc89183074"/>
      <w:bookmarkStart w:id="4471" w:name="_Toc90651376"/>
      <w:bookmarkStart w:id="4472" w:name="_Toc96933526"/>
      <w:r w:rsidRPr="00616F0C">
        <w:t>6.</w:t>
      </w:r>
      <w:r>
        <w:t>2</w:t>
      </w:r>
      <w:r w:rsidRPr="00616F0C">
        <w:t>.5.2.3</w:t>
      </w:r>
      <w:r w:rsidRPr="00616F0C">
        <w:rPr>
          <w:noProof/>
        </w:rPr>
        <w:t>.1</w:t>
      </w:r>
      <w:r w:rsidRPr="00616F0C">
        <w:rPr>
          <w:noProof/>
        </w:rPr>
        <w:tab/>
        <w:t>POST</w:t>
      </w:r>
      <w:bookmarkEnd w:id="4466"/>
      <w:bookmarkEnd w:id="4467"/>
      <w:bookmarkEnd w:id="4468"/>
      <w:bookmarkEnd w:id="4469"/>
      <w:bookmarkEnd w:id="4470"/>
      <w:bookmarkEnd w:id="4471"/>
      <w:bookmarkEnd w:id="4472"/>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473" w:name="_Toc66114970"/>
      <w:bookmarkStart w:id="4474" w:name="_Toc67686481"/>
      <w:bookmarkStart w:id="4475" w:name="_Toc74994770"/>
      <w:bookmarkStart w:id="4476" w:name="_Toc85468027"/>
      <w:bookmarkStart w:id="4477" w:name="_Toc89181529"/>
      <w:bookmarkStart w:id="4478" w:name="_Toc89183075"/>
      <w:bookmarkStart w:id="4479" w:name="_Toc90651377"/>
      <w:bookmarkStart w:id="4480" w:name="_Toc96933527"/>
      <w:bookmarkStart w:id="4481" w:name="_Toc98507365"/>
      <w:bookmarkStart w:id="4482" w:name="_Toc98507818"/>
      <w:bookmarkStart w:id="4483" w:name="_Toc122098423"/>
      <w:bookmarkStart w:id="4484" w:name="_Toc169755688"/>
      <w:r w:rsidRPr="00616F0C">
        <w:t>6.</w:t>
      </w:r>
      <w:r>
        <w:t>2</w:t>
      </w:r>
      <w:r w:rsidRPr="00616F0C">
        <w:t>.6</w:t>
      </w:r>
      <w:r w:rsidRPr="00616F0C">
        <w:tab/>
        <w:t>Data Model</w:t>
      </w:r>
      <w:bookmarkEnd w:id="4473"/>
      <w:bookmarkEnd w:id="4474"/>
      <w:bookmarkEnd w:id="4475"/>
      <w:bookmarkEnd w:id="4476"/>
      <w:bookmarkEnd w:id="4477"/>
      <w:bookmarkEnd w:id="4478"/>
      <w:bookmarkEnd w:id="4479"/>
      <w:bookmarkEnd w:id="4480"/>
      <w:bookmarkEnd w:id="4481"/>
      <w:bookmarkEnd w:id="4482"/>
      <w:bookmarkEnd w:id="4483"/>
      <w:bookmarkEnd w:id="4484"/>
    </w:p>
    <w:p w14:paraId="66EBE0DB" w14:textId="77777777" w:rsidR="00E134FC" w:rsidRPr="00616F0C" w:rsidRDefault="00E134FC" w:rsidP="00E134FC">
      <w:pPr>
        <w:pStyle w:val="Heading4"/>
      </w:pPr>
      <w:bookmarkStart w:id="4485" w:name="_Toc66114971"/>
      <w:bookmarkStart w:id="4486" w:name="_Toc67686482"/>
      <w:bookmarkStart w:id="4487" w:name="_Toc74994771"/>
      <w:bookmarkStart w:id="4488" w:name="_Toc85468028"/>
      <w:bookmarkStart w:id="4489" w:name="_Toc89183076"/>
      <w:bookmarkStart w:id="4490" w:name="_Toc90651378"/>
      <w:bookmarkStart w:id="4491" w:name="_Toc96933528"/>
      <w:bookmarkStart w:id="4492" w:name="_Toc98507366"/>
      <w:bookmarkStart w:id="4493" w:name="_Toc98507819"/>
      <w:bookmarkStart w:id="4494" w:name="_Toc122098424"/>
      <w:bookmarkStart w:id="4495" w:name="_Toc169755689"/>
      <w:r w:rsidRPr="00616F0C">
        <w:t>6.</w:t>
      </w:r>
      <w:r>
        <w:t>2</w:t>
      </w:r>
      <w:r w:rsidRPr="00616F0C">
        <w:t>.6.1</w:t>
      </w:r>
      <w:r w:rsidRPr="00616F0C">
        <w:tab/>
        <w:t>General</w:t>
      </w:r>
      <w:bookmarkEnd w:id="4485"/>
      <w:bookmarkEnd w:id="4486"/>
      <w:bookmarkEnd w:id="4487"/>
      <w:bookmarkEnd w:id="4488"/>
      <w:bookmarkEnd w:id="4489"/>
      <w:bookmarkEnd w:id="4490"/>
      <w:bookmarkEnd w:id="4491"/>
      <w:bookmarkEnd w:id="4492"/>
      <w:bookmarkEnd w:id="4493"/>
      <w:bookmarkEnd w:id="4494"/>
      <w:bookmarkEnd w:id="4495"/>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496" w:name="_Toc66114972"/>
      <w:bookmarkStart w:id="4497" w:name="_Toc67686483"/>
      <w:bookmarkStart w:id="4498" w:name="_Toc74994772"/>
      <w:bookmarkStart w:id="4499" w:name="_Toc85468029"/>
      <w:bookmarkStart w:id="4500" w:name="_Toc89183077"/>
      <w:bookmarkStart w:id="4501" w:name="_Toc90651379"/>
      <w:bookmarkStart w:id="4502" w:name="_Toc96933529"/>
      <w:bookmarkStart w:id="4503" w:name="_Toc98507367"/>
      <w:bookmarkStart w:id="4504" w:name="_Toc98507820"/>
      <w:bookmarkStart w:id="4505" w:name="_Toc122098425"/>
      <w:bookmarkStart w:id="4506" w:name="_Toc169755690"/>
      <w:r w:rsidRPr="00616F0C">
        <w:rPr>
          <w:lang w:val="en-US"/>
        </w:rPr>
        <w:t>6.</w:t>
      </w:r>
      <w:r>
        <w:rPr>
          <w:lang w:val="en-US"/>
        </w:rPr>
        <w:t>2</w:t>
      </w:r>
      <w:r w:rsidRPr="00616F0C">
        <w:rPr>
          <w:lang w:val="en-US"/>
        </w:rPr>
        <w:t>.6.2</w:t>
      </w:r>
      <w:r w:rsidRPr="00616F0C">
        <w:rPr>
          <w:lang w:val="en-US"/>
        </w:rPr>
        <w:tab/>
        <w:t>Structured data types</w:t>
      </w:r>
      <w:bookmarkEnd w:id="4496"/>
      <w:bookmarkEnd w:id="4497"/>
      <w:bookmarkEnd w:id="4498"/>
      <w:bookmarkEnd w:id="4499"/>
      <w:bookmarkEnd w:id="4500"/>
      <w:bookmarkEnd w:id="4501"/>
      <w:bookmarkEnd w:id="4502"/>
      <w:bookmarkEnd w:id="4503"/>
      <w:bookmarkEnd w:id="4504"/>
      <w:bookmarkEnd w:id="4505"/>
      <w:bookmarkEnd w:id="4506"/>
    </w:p>
    <w:p w14:paraId="55C7863F" w14:textId="77777777" w:rsidR="00E134FC" w:rsidRPr="00616F0C" w:rsidRDefault="00E134FC" w:rsidP="00E134FC">
      <w:pPr>
        <w:pStyle w:val="Heading5"/>
      </w:pPr>
      <w:bookmarkStart w:id="4507" w:name="_Toc66114973"/>
      <w:bookmarkStart w:id="4508" w:name="_Toc67686484"/>
      <w:bookmarkStart w:id="4509" w:name="_Toc74994773"/>
      <w:bookmarkStart w:id="4510" w:name="_Toc85468030"/>
      <w:bookmarkStart w:id="4511" w:name="_Toc89183078"/>
      <w:bookmarkStart w:id="4512" w:name="_Toc90651380"/>
      <w:bookmarkStart w:id="4513" w:name="_Toc96933530"/>
      <w:bookmarkStart w:id="4514" w:name="_Toc98507368"/>
      <w:bookmarkStart w:id="4515" w:name="_Toc98507821"/>
      <w:bookmarkStart w:id="4516" w:name="_Toc122098426"/>
      <w:bookmarkStart w:id="4517" w:name="_Toc169755691"/>
      <w:r w:rsidRPr="00616F0C">
        <w:t>6.</w:t>
      </w:r>
      <w:r>
        <w:t>2</w:t>
      </w:r>
      <w:r w:rsidRPr="00616F0C">
        <w:t>.6.2.1</w:t>
      </w:r>
      <w:r w:rsidRPr="00616F0C">
        <w:tab/>
        <w:t>Introduction</w:t>
      </w:r>
      <w:bookmarkEnd w:id="4507"/>
      <w:bookmarkEnd w:id="4508"/>
      <w:bookmarkEnd w:id="4509"/>
      <w:bookmarkEnd w:id="4510"/>
      <w:bookmarkEnd w:id="4511"/>
      <w:bookmarkEnd w:id="4512"/>
      <w:bookmarkEnd w:id="4513"/>
      <w:bookmarkEnd w:id="4514"/>
      <w:bookmarkEnd w:id="4515"/>
      <w:bookmarkEnd w:id="4516"/>
      <w:bookmarkEnd w:id="4517"/>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518" w:name="_Toc66114974"/>
      <w:bookmarkStart w:id="4519" w:name="_Toc67686485"/>
      <w:bookmarkStart w:id="4520" w:name="_Toc74994774"/>
      <w:bookmarkStart w:id="4521" w:name="_Toc85468031"/>
      <w:bookmarkStart w:id="4522" w:name="_Toc89183079"/>
      <w:bookmarkStart w:id="4523" w:name="_Toc90651381"/>
      <w:bookmarkStart w:id="4524" w:name="_Toc96933531"/>
      <w:bookmarkStart w:id="4525" w:name="_Toc98507369"/>
      <w:bookmarkStart w:id="4526" w:name="_Toc98507822"/>
      <w:bookmarkStart w:id="4527" w:name="_Toc122098427"/>
      <w:bookmarkStart w:id="4528" w:name="_Toc169755692"/>
      <w:r w:rsidRPr="00616F0C">
        <w:t>6.</w:t>
      </w:r>
      <w:r>
        <w:t>2</w:t>
      </w:r>
      <w:r w:rsidRPr="00616F0C">
        <w:t>.6.2.2</w:t>
      </w:r>
      <w:r w:rsidRPr="00616F0C">
        <w:tab/>
        <w:t xml:space="preserve">Type: </w:t>
      </w:r>
      <w:r>
        <w:t>Timer</w:t>
      </w:r>
      <w:bookmarkEnd w:id="4518"/>
      <w:bookmarkEnd w:id="4519"/>
      <w:bookmarkEnd w:id="4520"/>
      <w:bookmarkEnd w:id="4521"/>
      <w:bookmarkEnd w:id="4522"/>
      <w:bookmarkEnd w:id="4523"/>
      <w:bookmarkEnd w:id="4524"/>
      <w:bookmarkEnd w:id="4525"/>
      <w:bookmarkEnd w:id="4526"/>
      <w:bookmarkEnd w:id="4527"/>
      <w:bookmarkEnd w:id="452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529" w:name="_Toc66114975"/>
      <w:bookmarkStart w:id="4530" w:name="_Toc67686486"/>
      <w:bookmarkStart w:id="4531" w:name="_Toc74994775"/>
      <w:bookmarkStart w:id="4532" w:name="_Toc85468032"/>
      <w:bookmarkStart w:id="4533" w:name="_Toc89183080"/>
      <w:bookmarkStart w:id="4534" w:name="_Toc90651382"/>
      <w:bookmarkStart w:id="4535" w:name="_Toc96933532"/>
      <w:bookmarkStart w:id="4536" w:name="_Toc98507370"/>
      <w:bookmarkStart w:id="4537" w:name="_Toc98507823"/>
      <w:bookmarkStart w:id="4538" w:name="_Toc122098428"/>
      <w:bookmarkStart w:id="4539" w:name="_Toc169755693"/>
      <w:r w:rsidRPr="00616F0C">
        <w:t>6.</w:t>
      </w:r>
      <w:r>
        <w:t>2</w:t>
      </w:r>
      <w:r w:rsidRPr="00616F0C">
        <w:t>.6.2.</w:t>
      </w:r>
      <w:r>
        <w:t>3</w:t>
      </w:r>
      <w:r w:rsidRPr="00616F0C">
        <w:tab/>
        <w:t xml:space="preserve">Type: </w:t>
      </w:r>
      <w:r>
        <w:t>TimerIdList</w:t>
      </w:r>
      <w:bookmarkEnd w:id="4529"/>
      <w:bookmarkEnd w:id="4530"/>
      <w:bookmarkEnd w:id="4531"/>
      <w:bookmarkEnd w:id="4532"/>
      <w:bookmarkEnd w:id="4533"/>
      <w:bookmarkEnd w:id="4534"/>
      <w:bookmarkEnd w:id="4535"/>
      <w:bookmarkEnd w:id="4536"/>
      <w:bookmarkEnd w:id="4537"/>
      <w:bookmarkEnd w:id="4538"/>
      <w:bookmarkEnd w:id="4539"/>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540" w:name="_Toc66114976"/>
      <w:bookmarkStart w:id="4541" w:name="_Toc67686487"/>
      <w:bookmarkStart w:id="4542" w:name="_Toc74994776"/>
      <w:bookmarkStart w:id="4543" w:name="_Toc85468033"/>
      <w:bookmarkStart w:id="4544" w:name="_Toc89183081"/>
      <w:bookmarkStart w:id="4545" w:name="_Toc90651383"/>
      <w:bookmarkStart w:id="4546" w:name="_Toc96933533"/>
      <w:bookmarkStart w:id="4547" w:name="_Toc98507371"/>
      <w:bookmarkStart w:id="4548" w:name="_Toc98507824"/>
      <w:bookmarkStart w:id="4549" w:name="_Toc122098429"/>
      <w:bookmarkStart w:id="4550" w:name="_Toc169755694"/>
      <w:r w:rsidRPr="00616F0C">
        <w:rPr>
          <w:lang w:val="en-US"/>
        </w:rPr>
        <w:t>6.</w:t>
      </w:r>
      <w:r>
        <w:rPr>
          <w:lang w:val="en-US"/>
        </w:rPr>
        <w:t>2</w:t>
      </w:r>
      <w:r w:rsidRPr="00616F0C">
        <w:rPr>
          <w:lang w:val="en-US"/>
        </w:rPr>
        <w:t>.6.3</w:t>
      </w:r>
      <w:r w:rsidRPr="00616F0C">
        <w:rPr>
          <w:lang w:val="en-US"/>
        </w:rPr>
        <w:tab/>
        <w:t>Simple data types and enumerations</w:t>
      </w:r>
      <w:bookmarkEnd w:id="4540"/>
      <w:bookmarkEnd w:id="4541"/>
      <w:bookmarkEnd w:id="4542"/>
      <w:bookmarkEnd w:id="4543"/>
      <w:bookmarkEnd w:id="4544"/>
      <w:bookmarkEnd w:id="4545"/>
      <w:bookmarkEnd w:id="4546"/>
      <w:bookmarkEnd w:id="4547"/>
      <w:bookmarkEnd w:id="4548"/>
      <w:bookmarkEnd w:id="4549"/>
      <w:bookmarkEnd w:id="4550"/>
    </w:p>
    <w:p w14:paraId="384D9D8B" w14:textId="77777777" w:rsidR="00E134FC" w:rsidRPr="00616F0C" w:rsidRDefault="00E134FC" w:rsidP="00E134FC">
      <w:pPr>
        <w:pStyle w:val="Heading5"/>
      </w:pPr>
      <w:bookmarkStart w:id="4551" w:name="_Toc66114977"/>
      <w:bookmarkStart w:id="4552" w:name="_Toc67686488"/>
      <w:bookmarkStart w:id="4553" w:name="_Toc74994777"/>
      <w:bookmarkStart w:id="4554" w:name="_Toc85468034"/>
      <w:bookmarkStart w:id="4555" w:name="_Toc89183082"/>
      <w:bookmarkStart w:id="4556" w:name="_Toc90651384"/>
      <w:bookmarkStart w:id="4557" w:name="_Toc96933534"/>
      <w:bookmarkStart w:id="4558" w:name="_Toc98507372"/>
      <w:bookmarkStart w:id="4559" w:name="_Toc98507825"/>
      <w:bookmarkStart w:id="4560" w:name="_Toc122098430"/>
      <w:bookmarkStart w:id="4561" w:name="_Toc169755695"/>
      <w:r w:rsidRPr="00616F0C">
        <w:t>6.</w:t>
      </w:r>
      <w:r>
        <w:t>2</w:t>
      </w:r>
      <w:r w:rsidRPr="00616F0C">
        <w:t>.6.3.1</w:t>
      </w:r>
      <w:r w:rsidRPr="00616F0C">
        <w:tab/>
        <w:t>Introduction</w:t>
      </w:r>
      <w:bookmarkEnd w:id="4551"/>
      <w:bookmarkEnd w:id="4552"/>
      <w:bookmarkEnd w:id="4553"/>
      <w:bookmarkEnd w:id="4554"/>
      <w:bookmarkEnd w:id="4555"/>
      <w:bookmarkEnd w:id="4556"/>
      <w:bookmarkEnd w:id="4557"/>
      <w:bookmarkEnd w:id="4558"/>
      <w:bookmarkEnd w:id="4559"/>
      <w:bookmarkEnd w:id="4560"/>
      <w:bookmarkEnd w:id="4561"/>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562" w:name="_Toc66114978"/>
      <w:bookmarkStart w:id="4563" w:name="_Toc67686489"/>
      <w:bookmarkStart w:id="4564" w:name="_Toc74994778"/>
      <w:bookmarkStart w:id="4565" w:name="_Toc85468035"/>
      <w:bookmarkStart w:id="4566" w:name="_Toc89183083"/>
      <w:bookmarkStart w:id="4567" w:name="_Toc90651385"/>
      <w:bookmarkStart w:id="4568" w:name="_Toc96933535"/>
      <w:bookmarkStart w:id="4569" w:name="_Toc98507373"/>
      <w:bookmarkStart w:id="4570" w:name="_Toc98507826"/>
      <w:bookmarkStart w:id="4571" w:name="_Toc122098431"/>
      <w:bookmarkStart w:id="4572" w:name="_Toc169755696"/>
      <w:r w:rsidRPr="00616F0C">
        <w:t>6.</w:t>
      </w:r>
      <w:r>
        <w:t>2</w:t>
      </w:r>
      <w:r w:rsidRPr="00616F0C">
        <w:t>.6.3.2</w:t>
      </w:r>
      <w:r w:rsidRPr="00616F0C">
        <w:tab/>
        <w:t>Simple data types</w:t>
      </w:r>
      <w:bookmarkEnd w:id="4562"/>
      <w:bookmarkEnd w:id="4563"/>
      <w:bookmarkEnd w:id="4564"/>
      <w:bookmarkEnd w:id="4565"/>
      <w:bookmarkEnd w:id="4566"/>
      <w:bookmarkEnd w:id="4567"/>
      <w:bookmarkEnd w:id="4568"/>
      <w:bookmarkEnd w:id="4569"/>
      <w:bookmarkEnd w:id="4570"/>
      <w:bookmarkEnd w:id="4571"/>
      <w:bookmarkEnd w:id="4572"/>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573" w:name="_Toc66114979"/>
      <w:bookmarkStart w:id="4574" w:name="_Toc67686490"/>
      <w:bookmarkStart w:id="4575" w:name="_Toc74994779"/>
      <w:bookmarkStart w:id="4576" w:name="_Toc85468036"/>
      <w:bookmarkStart w:id="4577" w:name="_Toc89181530"/>
      <w:bookmarkStart w:id="4578" w:name="_Toc89183084"/>
      <w:bookmarkStart w:id="4579" w:name="_Toc90651386"/>
      <w:bookmarkStart w:id="4580" w:name="_Toc96933536"/>
      <w:bookmarkStart w:id="4581" w:name="_Toc98507374"/>
      <w:bookmarkStart w:id="4582" w:name="_Toc98507827"/>
      <w:bookmarkStart w:id="4583" w:name="_Toc122098432"/>
      <w:bookmarkStart w:id="4584" w:name="_Toc169755697"/>
      <w:r w:rsidRPr="00616F0C">
        <w:t>6.</w:t>
      </w:r>
      <w:r>
        <w:t>2</w:t>
      </w:r>
      <w:r w:rsidRPr="00616F0C">
        <w:t>.7</w:t>
      </w:r>
      <w:r w:rsidRPr="00616F0C">
        <w:tab/>
        <w:t>Error Handling</w:t>
      </w:r>
      <w:bookmarkEnd w:id="4573"/>
      <w:bookmarkEnd w:id="4574"/>
      <w:bookmarkEnd w:id="4575"/>
      <w:bookmarkEnd w:id="4576"/>
      <w:bookmarkEnd w:id="4577"/>
      <w:bookmarkEnd w:id="4578"/>
      <w:bookmarkEnd w:id="4579"/>
      <w:bookmarkEnd w:id="4580"/>
      <w:bookmarkEnd w:id="4581"/>
      <w:bookmarkEnd w:id="4582"/>
      <w:bookmarkEnd w:id="4583"/>
      <w:bookmarkEnd w:id="4584"/>
    </w:p>
    <w:p w14:paraId="6026F245" w14:textId="77777777" w:rsidR="00E134FC" w:rsidRPr="00616F0C" w:rsidRDefault="00E134FC" w:rsidP="00E134FC">
      <w:pPr>
        <w:pStyle w:val="Heading4"/>
      </w:pPr>
      <w:bookmarkStart w:id="4585" w:name="_Toc66114980"/>
      <w:bookmarkStart w:id="4586" w:name="_Toc67686491"/>
      <w:bookmarkStart w:id="4587" w:name="_Toc74994780"/>
      <w:bookmarkStart w:id="4588" w:name="_Toc85468037"/>
      <w:bookmarkStart w:id="4589" w:name="_Toc89183085"/>
      <w:bookmarkStart w:id="4590" w:name="_Toc90651387"/>
      <w:bookmarkStart w:id="4591" w:name="_Toc96933537"/>
      <w:bookmarkStart w:id="4592" w:name="_Toc98507375"/>
      <w:bookmarkStart w:id="4593" w:name="_Toc98507828"/>
      <w:bookmarkStart w:id="4594" w:name="_Toc122098433"/>
      <w:bookmarkStart w:id="4595" w:name="_Toc169755698"/>
      <w:r w:rsidRPr="00616F0C">
        <w:t>6.</w:t>
      </w:r>
      <w:r>
        <w:t>2</w:t>
      </w:r>
      <w:r w:rsidRPr="00616F0C">
        <w:t>.7.1</w:t>
      </w:r>
      <w:r w:rsidRPr="00616F0C">
        <w:tab/>
        <w:t>General</w:t>
      </w:r>
      <w:bookmarkEnd w:id="4585"/>
      <w:bookmarkEnd w:id="4586"/>
      <w:bookmarkEnd w:id="4587"/>
      <w:bookmarkEnd w:id="4588"/>
      <w:bookmarkEnd w:id="4589"/>
      <w:bookmarkEnd w:id="4590"/>
      <w:bookmarkEnd w:id="4591"/>
      <w:bookmarkEnd w:id="4592"/>
      <w:bookmarkEnd w:id="4593"/>
      <w:bookmarkEnd w:id="4594"/>
      <w:bookmarkEnd w:id="459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596" w:name="_Toc66114981"/>
      <w:bookmarkStart w:id="4597" w:name="_Toc67686492"/>
      <w:bookmarkStart w:id="4598" w:name="_Toc74994781"/>
      <w:bookmarkStart w:id="4599" w:name="_Toc85468038"/>
      <w:bookmarkStart w:id="4600" w:name="_Toc89183086"/>
      <w:bookmarkStart w:id="4601" w:name="_Toc90651388"/>
      <w:bookmarkStart w:id="4602" w:name="_Toc96933538"/>
      <w:bookmarkStart w:id="4603" w:name="_Toc98507376"/>
      <w:bookmarkStart w:id="4604" w:name="_Toc98507829"/>
      <w:bookmarkStart w:id="4605" w:name="_Toc122098434"/>
      <w:bookmarkStart w:id="4606" w:name="_Toc169755699"/>
      <w:r w:rsidRPr="00616F0C">
        <w:t>6.</w:t>
      </w:r>
      <w:r>
        <w:t>2</w:t>
      </w:r>
      <w:r w:rsidRPr="00616F0C">
        <w:t>.7.2</w:t>
      </w:r>
      <w:r w:rsidRPr="00616F0C">
        <w:tab/>
        <w:t>Protocol Errors</w:t>
      </w:r>
      <w:bookmarkEnd w:id="4596"/>
      <w:bookmarkEnd w:id="4597"/>
      <w:bookmarkEnd w:id="4598"/>
      <w:bookmarkEnd w:id="4599"/>
      <w:bookmarkEnd w:id="4600"/>
      <w:bookmarkEnd w:id="4601"/>
      <w:bookmarkEnd w:id="4602"/>
      <w:bookmarkEnd w:id="4603"/>
      <w:bookmarkEnd w:id="4604"/>
      <w:bookmarkEnd w:id="4605"/>
      <w:bookmarkEnd w:id="4606"/>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607" w:name="_Toc66114982"/>
      <w:bookmarkStart w:id="4608" w:name="_Toc67686493"/>
      <w:bookmarkStart w:id="4609" w:name="_Toc74994782"/>
      <w:bookmarkStart w:id="4610" w:name="_Toc85468039"/>
      <w:bookmarkStart w:id="4611" w:name="_Toc89183087"/>
      <w:bookmarkStart w:id="4612" w:name="_Toc90651389"/>
      <w:bookmarkStart w:id="4613" w:name="_Toc96933539"/>
      <w:bookmarkStart w:id="4614" w:name="_Toc98507377"/>
      <w:bookmarkStart w:id="4615" w:name="_Toc98507830"/>
      <w:bookmarkStart w:id="4616" w:name="_Toc122098435"/>
      <w:bookmarkStart w:id="4617" w:name="_Toc169755700"/>
      <w:r w:rsidRPr="00616F0C">
        <w:t>6.</w:t>
      </w:r>
      <w:r>
        <w:t>2</w:t>
      </w:r>
      <w:r w:rsidRPr="00616F0C">
        <w:t>.7.3</w:t>
      </w:r>
      <w:r w:rsidRPr="00616F0C">
        <w:tab/>
        <w:t>Application Errors</w:t>
      </w:r>
      <w:bookmarkEnd w:id="4607"/>
      <w:bookmarkEnd w:id="4608"/>
      <w:bookmarkEnd w:id="4609"/>
      <w:bookmarkEnd w:id="4610"/>
      <w:bookmarkEnd w:id="4611"/>
      <w:bookmarkEnd w:id="4612"/>
      <w:bookmarkEnd w:id="4613"/>
      <w:bookmarkEnd w:id="4614"/>
      <w:bookmarkEnd w:id="4615"/>
      <w:bookmarkEnd w:id="4616"/>
      <w:bookmarkEnd w:id="461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618" w:name="_Toc66114983"/>
      <w:bookmarkStart w:id="4619" w:name="_Toc67686494"/>
      <w:bookmarkStart w:id="4620" w:name="_Toc74994783"/>
      <w:bookmarkStart w:id="4621" w:name="_Toc85468040"/>
      <w:bookmarkStart w:id="4622" w:name="_Toc89181531"/>
      <w:bookmarkStart w:id="4623" w:name="_Toc89183088"/>
      <w:bookmarkStart w:id="4624" w:name="_Toc90651390"/>
      <w:bookmarkStart w:id="4625" w:name="_Toc96933540"/>
      <w:bookmarkStart w:id="4626" w:name="_Toc98507378"/>
      <w:bookmarkStart w:id="4627" w:name="_Toc98507831"/>
      <w:bookmarkStart w:id="4628" w:name="_Toc122098436"/>
      <w:bookmarkStart w:id="4629" w:name="_Toc169755701"/>
      <w:r w:rsidRPr="00616F0C">
        <w:t>6.</w:t>
      </w:r>
      <w:r>
        <w:t>2</w:t>
      </w:r>
      <w:r w:rsidRPr="00616F0C">
        <w:t>.8</w:t>
      </w:r>
      <w:r w:rsidRPr="00616F0C">
        <w:rPr>
          <w:lang w:eastAsia="zh-CN"/>
        </w:rPr>
        <w:tab/>
        <w:t>Feature negotiation</w:t>
      </w:r>
      <w:bookmarkEnd w:id="4618"/>
      <w:bookmarkEnd w:id="4619"/>
      <w:bookmarkEnd w:id="4620"/>
      <w:bookmarkEnd w:id="4621"/>
      <w:bookmarkEnd w:id="4622"/>
      <w:bookmarkEnd w:id="4623"/>
      <w:bookmarkEnd w:id="4624"/>
      <w:bookmarkEnd w:id="4625"/>
      <w:bookmarkEnd w:id="4626"/>
      <w:bookmarkEnd w:id="4627"/>
      <w:bookmarkEnd w:id="4628"/>
      <w:bookmarkEnd w:id="4629"/>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630" w:name="_Toc66114984"/>
      <w:bookmarkStart w:id="4631" w:name="_Toc67686495"/>
      <w:bookmarkStart w:id="4632" w:name="_Toc74994784"/>
      <w:bookmarkStart w:id="4633" w:name="_Toc85468041"/>
      <w:bookmarkStart w:id="4634" w:name="_Toc89181532"/>
      <w:bookmarkStart w:id="4635" w:name="_Toc89183089"/>
      <w:bookmarkStart w:id="4636" w:name="_Toc90651391"/>
      <w:bookmarkStart w:id="4637" w:name="_Toc96933541"/>
      <w:bookmarkStart w:id="4638" w:name="_Toc98507379"/>
      <w:bookmarkStart w:id="4639" w:name="_Toc98507832"/>
      <w:bookmarkStart w:id="4640" w:name="_Toc122098437"/>
      <w:bookmarkStart w:id="4641" w:name="_Toc169755702"/>
      <w:r w:rsidRPr="00616F0C">
        <w:t>6.</w:t>
      </w:r>
      <w:r>
        <w:t>2</w:t>
      </w:r>
      <w:r w:rsidRPr="00616F0C">
        <w:t>.9</w:t>
      </w:r>
      <w:r w:rsidRPr="00616F0C">
        <w:tab/>
        <w:t>Security</w:t>
      </w:r>
      <w:bookmarkEnd w:id="4630"/>
      <w:bookmarkEnd w:id="4631"/>
      <w:bookmarkEnd w:id="4632"/>
      <w:bookmarkEnd w:id="4633"/>
      <w:bookmarkEnd w:id="4634"/>
      <w:bookmarkEnd w:id="4635"/>
      <w:bookmarkEnd w:id="4636"/>
      <w:bookmarkEnd w:id="4637"/>
      <w:bookmarkEnd w:id="4638"/>
      <w:bookmarkEnd w:id="4639"/>
      <w:bookmarkEnd w:id="4640"/>
      <w:bookmarkEnd w:id="464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642" w:name="_Toc22187602"/>
      <w:bookmarkStart w:id="4643" w:name="_Toc22630824"/>
      <w:bookmarkStart w:id="4644" w:name="_Toc34227119"/>
      <w:bookmarkStart w:id="4645" w:name="_Toc34749834"/>
      <w:bookmarkStart w:id="4646" w:name="_Toc34750394"/>
      <w:bookmarkStart w:id="4647" w:name="_Toc34750584"/>
      <w:bookmarkStart w:id="4648" w:name="_Toc35940990"/>
      <w:bookmarkStart w:id="4649" w:name="_Toc35937423"/>
      <w:bookmarkStart w:id="4650" w:name="_Toc36463817"/>
      <w:bookmarkStart w:id="4651" w:name="_Toc43131773"/>
      <w:bookmarkStart w:id="4652" w:name="_Toc45032608"/>
      <w:bookmarkStart w:id="4653" w:name="_Toc49782302"/>
      <w:bookmarkStart w:id="4654" w:name="_Toc51873738"/>
      <w:bookmarkStart w:id="4655" w:name="_Toc57209234"/>
      <w:bookmarkStart w:id="4656" w:name="_Toc58588577"/>
      <w:bookmarkStart w:id="4657" w:name="_Toc66114985"/>
      <w:bookmarkStart w:id="4658" w:name="_Toc67686496"/>
      <w:bookmarkStart w:id="4659" w:name="_Toc74994785"/>
      <w:bookmarkStart w:id="4660" w:name="_Toc85468042"/>
      <w:bookmarkStart w:id="4661" w:name="_Toc89183090"/>
      <w:bookmarkStart w:id="4662" w:name="_Toc90651392"/>
      <w:bookmarkStart w:id="4663" w:name="_Toc96933542"/>
      <w:bookmarkStart w:id="4664" w:name="_Toc98507380"/>
      <w:bookmarkStart w:id="4665" w:name="_Toc98507833"/>
      <w:bookmarkStart w:id="4666" w:name="_Toc122098438"/>
      <w:bookmarkStart w:id="4667" w:name="_Toc169755703"/>
      <w:r w:rsidRPr="00616F0C">
        <w:lastRenderedPageBreak/>
        <w:t>Annex A (normative):</w:t>
      </w:r>
      <w:r w:rsidRPr="00616F0C">
        <w:br/>
        <w:t>OpenAPI specification</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4BD10EC" w14:textId="77777777" w:rsidR="00E134FC" w:rsidRPr="00616F0C" w:rsidRDefault="00E134FC" w:rsidP="0029216D">
      <w:pPr>
        <w:pStyle w:val="Heading1"/>
      </w:pPr>
      <w:bookmarkStart w:id="4668" w:name="_Toc22187603"/>
      <w:bookmarkStart w:id="4669" w:name="_Toc22630825"/>
      <w:bookmarkStart w:id="4670" w:name="_Toc34227120"/>
      <w:bookmarkStart w:id="4671" w:name="_Toc34749835"/>
      <w:bookmarkStart w:id="4672" w:name="_Toc34750395"/>
      <w:bookmarkStart w:id="4673" w:name="_Toc34750585"/>
      <w:bookmarkStart w:id="4674" w:name="_Toc35940991"/>
      <w:bookmarkStart w:id="4675" w:name="_Toc35937424"/>
      <w:bookmarkStart w:id="4676" w:name="_Toc36463818"/>
      <w:bookmarkStart w:id="4677" w:name="_Toc43131774"/>
      <w:bookmarkStart w:id="4678" w:name="_Toc45032609"/>
      <w:bookmarkStart w:id="4679" w:name="_Toc49782303"/>
      <w:bookmarkStart w:id="4680" w:name="_Toc51873739"/>
      <w:bookmarkStart w:id="4681" w:name="_Toc57209235"/>
      <w:bookmarkStart w:id="4682" w:name="_Toc58588578"/>
      <w:bookmarkStart w:id="4683" w:name="_Toc66114986"/>
      <w:bookmarkStart w:id="4684" w:name="_Toc67686497"/>
      <w:bookmarkStart w:id="4685" w:name="_Toc74994786"/>
      <w:bookmarkStart w:id="4686" w:name="_Toc85468043"/>
      <w:bookmarkStart w:id="4687" w:name="_Toc89181533"/>
      <w:bookmarkStart w:id="4688" w:name="_Toc89183091"/>
      <w:bookmarkStart w:id="4689" w:name="_Toc90651393"/>
      <w:bookmarkStart w:id="4690" w:name="_Toc96933543"/>
      <w:bookmarkStart w:id="4691" w:name="_Toc98507381"/>
      <w:bookmarkStart w:id="4692" w:name="_Toc98507834"/>
      <w:bookmarkStart w:id="4693" w:name="_Toc122098439"/>
      <w:bookmarkStart w:id="4694" w:name="_Toc169755704"/>
      <w:r w:rsidRPr="00616F0C">
        <w:t>A.1</w:t>
      </w:r>
      <w:r w:rsidRPr="00616F0C">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4695" w:name="_Toc22187604"/>
      <w:bookmarkStart w:id="4696" w:name="_Toc22630826"/>
      <w:bookmarkStart w:id="4697" w:name="_Toc34227121"/>
      <w:bookmarkStart w:id="4698" w:name="_Toc34749836"/>
      <w:bookmarkStart w:id="4699" w:name="_Toc34750396"/>
      <w:bookmarkStart w:id="4700" w:name="_Toc34750586"/>
      <w:bookmarkStart w:id="4701" w:name="_Toc35940992"/>
      <w:bookmarkStart w:id="4702" w:name="_Toc35937425"/>
      <w:bookmarkStart w:id="4703" w:name="_Toc36463819"/>
      <w:bookmarkStart w:id="4704" w:name="_Toc43131775"/>
      <w:bookmarkStart w:id="4705" w:name="_Toc45032610"/>
      <w:bookmarkStart w:id="4706" w:name="_Toc49782304"/>
      <w:bookmarkStart w:id="4707" w:name="_Toc51873740"/>
      <w:bookmarkStart w:id="4708" w:name="_Toc57209236"/>
      <w:bookmarkStart w:id="4709" w:name="_Toc58588579"/>
      <w:bookmarkStart w:id="4710" w:name="_Toc66114987"/>
      <w:bookmarkStart w:id="4711" w:name="_Toc67686498"/>
      <w:bookmarkStart w:id="4712" w:name="_Toc74994787"/>
      <w:bookmarkStart w:id="4713" w:name="_Toc85468044"/>
      <w:bookmarkStart w:id="4714" w:name="_Toc89181534"/>
      <w:bookmarkStart w:id="4715" w:name="_Toc89183092"/>
      <w:bookmarkStart w:id="4716" w:name="_Toc90651394"/>
      <w:bookmarkStart w:id="4717" w:name="_Toc96933544"/>
      <w:bookmarkStart w:id="4718" w:name="_Toc98507382"/>
      <w:bookmarkStart w:id="4719" w:name="_Toc98507835"/>
      <w:bookmarkStart w:id="4720" w:name="_Toc122098440"/>
      <w:bookmarkStart w:id="4721" w:name="_Toc169755705"/>
      <w:r w:rsidRPr="00616F0C">
        <w:t>A.2</w:t>
      </w:r>
      <w:r w:rsidRPr="00616F0C">
        <w:tab/>
        <w:t>Nudsf_DataRepository API</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D6F3344"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r w:rsidR="002058C1">
        <w:rPr>
          <w:lang w:val="fr-FR"/>
        </w:rPr>
        <w:t>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4E0E6A6E" w:rsidR="00E134FC" w:rsidRPr="00616F0C" w:rsidRDefault="00E134FC" w:rsidP="00E134FC">
      <w:pPr>
        <w:pStyle w:val="PL"/>
      </w:pPr>
      <w:r w:rsidRPr="00616F0C">
        <w:t xml:space="preserve">    © 202</w:t>
      </w:r>
      <w:r w:rsidR="002058C1">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1A15D6AE"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8B2939">
        <w:t>8</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lastRenderedPageBreak/>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lastRenderedPageBreak/>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lastRenderedPageBreak/>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CE3E55A"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w:t>
      </w:r>
    </w:p>
    <w:p w14:paraId="7DE2A0C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multipart/mixed:</w:t>
      </w:r>
    </w:p>
    <w:p w14:paraId="7A3F18DB"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61A981AB"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$ref: '#/components/schemas/Record'</w:t>
      </w:r>
    </w:p>
    <w:p w14:paraId="3EE05D8E"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encoding:</w:t>
      </w:r>
    </w:p>
    <w:p w14:paraId="4071E1A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6BEAD86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contentType: application/json</w:t>
      </w:r>
    </w:p>
    <w:p w14:paraId="2B7CB040"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headers:</w:t>
      </w:r>
    </w:p>
    <w:p w14:paraId="69825001"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47441E83"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1B5373DD"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6B90AAD1"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27F6035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23EB24B5"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0EEBF02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headers:</w:t>
      </w:r>
    </w:p>
    <w:p w14:paraId="0C68A4B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2583E230"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4F891FE2"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5A98EFC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3833747E"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2908DF64"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546EBC1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3732CA7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lastRenderedPageBreak/>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lastRenderedPageBreak/>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lastRenderedPageBreak/>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lastRenderedPageBreak/>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lastRenderedPageBreak/>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lastRenderedPageBreak/>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lastRenderedPageBreak/>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lastRenderedPageBreak/>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lastRenderedPageBreak/>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lastRenderedPageBreak/>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lastRenderedPageBreak/>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lastRenderedPageBreak/>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8F79E3" w:rsidRDefault="00E134FC" w:rsidP="00E134FC">
      <w:pPr>
        <w:pStyle w:val="PL"/>
        <w:rPr>
          <w:lang w:val="de-DE"/>
        </w:rPr>
      </w:pPr>
      <w:r w:rsidRPr="00616F0C">
        <w:rPr>
          <w:lang w:val="en-US"/>
        </w:rPr>
        <w:t xml:space="preserve">      </w:t>
      </w:r>
      <w:r w:rsidRPr="008F79E3">
        <w:rPr>
          <w:lang w:val="de-DE"/>
        </w:rPr>
        <w:t>operationId: GetMetaSchema</w:t>
      </w:r>
    </w:p>
    <w:p w14:paraId="7155C4E7" w14:textId="77777777" w:rsidR="00E134FC" w:rsidRPr="008F79E3" w:rsidRDefault="00E134FC" w:rsidP="00E134FC">
      <w:pPr>
        <w:pStyle w:val="PL"/>
        <w:rPr>
          <w:lang w:val="de-DE"/>
        </w:rPr>
      </w:pPr>
      <w:r w:rsidRPr="008F79E3">
        <w:rPr>
          <w:lang w:val="de-DE"/>
        </w:rPr>
        <w:t xml:space="preserve">      tags:</w:t>
      </w:r>
    </w:p>
    <w:p w14:paraId="026FBBB9" w14:textId="77777777" w:rsidR="00E134FC" w:rsidRPr="008F79E3" w:rsidRDefault="00E134FC" w:rsidP="00E134FC">
      <w:pPr>
        <w:pStyle w:val="PL"/>
        <w:rPr>
          <w:lang w:val="de-DE"/>
        </w:rPr>
      </w:pPr>
      <w:r w:rsidRPr="008F79E3">
        <w:rPr>
          <w:lang w:val="de-DE"/>
        </w:rPr>
        <w:t xml:space="preserve">      - MetaSchema CRUD</w:t>
      </w:r>
    </w:p>
    <w:p w14:paraId="1381479B" w14:textId="77777777" w:rsidR="00E134FC" w:rsidRPr="008F79E3" w:rsidRDefault="00E134FC" w:rsidP="00E134FC">
      <w:pPr>
        <w:pStyle w:val="PL"/>
        <w:rPr>
          <w:lang w:val="de-DE"/>
        </w:rPr>
      </w:pPr>
      <w:r w:rsidRPr="008F79E3">
        <w:rPr>
          <w:lang w:val="de-DE"/>
        </w:rPr>
        <w:t xml:space="preserve">      parameters:</w:t>
      </w:r>
    </w:p>
    <w:p w14:paraId="61A4BCE8" w14:textId="77777777" w:rsidR="00E134FC" w:rsidRPr="00616F0C" w:rsidRDefault="00E134FC" w:rsidP="00E134FC">
      <w:pPr>
        <w:pStyle w:val="PL"/>
        <w:rPr>
          <w:lang w:val="en-US"/>
        </w:rPr>
      </w:pPr>
      <w:r w:rsidRPr="008F79E3">
        <w:rPr>
          <w:lang w:val="de-DE"/>
        </w:rPr>
        <w:t xml:space="preserve">        </w:t>
      </w:r>
      <w:r w:rsidRPr="00616F0C">
        <w:rPr>
          <w:lang w:val="en-US"/>
        </w:rPr>
        <w:t>-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lastRenderedPageBreak/>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0A6A3E11" w:rsidR="00E134FC" w:rsidRPr="00616F0C" w:rsidRDefault="00E134FC" w:rsidP="00E134FC">
      <w:pPr>
        <w:pStyle w:val="PL"/>
        <w:rPr>
          <w:lang w:val="en-US"/>
        </w:rPr>
      </w:pPr>
      <w:r w:rsidRPr="00616F0C">
        <w:rPr>
          <w:lang w:val="en-US"/>
        </w:rPr>
        <w:t xml:space="preserve">            the URI of the created </w:t>
      </w:r>
      <w:r w:rsidR="00565051">
        <w:rPr>
          <w:lang w:val="en-US"/>
        </w:rPr>
        <w:t>Meta Schema</w:t>
      </w:r>
      <w:r w:rsidRPr="00616F0C">
        <w:rPr>
          <w:lang w:val="en-US"/>
        </w:rPr>
        <w:t>.</w:t>
      </w:r>
    </w:p>
    <w:p w14:paraId="29BD580E" w14:textId="77777777" w:rsidR="009D2453" w:rsidRPr="00B3056F" w:rsidRDefault="009D2453" w:rsidP="009D2453">
      <w:pPr>
        <w:pStyle w:val="PL"/>
      </w:pPr>
      <w:r w:rsidRPr="00B3056F">
        <w:t xml:space="preserve">          content:</w:t>
      </w:r>
    </w:p>
    <w:p w14:paraId="5FE7E9A6" w14:textId="77777777" w:rsidR="009D2453" w:rsidRPr="00B3056F" w:rsidRDefault="009D2453" w:rsidP="009D2453">
      <w:pPr>
        <w:pStyle w:val="PL"/>
      </w:pPr>
      <w:r w:rsidRPr="00B3056F">
        <w:t xml:space="preserve">            application/json:</w:t>
      </w:r>
    </w:p>
    <w:p w14:paraId="5EFB79F7" w14:textId="77777777" w:rsidR="009D2453" w:rsidRPr="00B3056F" w:rsidRDefault="009D2453" w:rsidP="009D2453">
      <w:pPr>
        <w:pStyle w:val="PL"/>
      </w:pPr>
      <w:r w:rsidRPr="00B3056F">
        <w:t xml:space="preserve">              schema:</w:t>
      </w:r>
    </w:p>
    <w:p w14:paraId="7082F1D0" w14:textId="77777777" w:rsidR="009D2453" w:rsidRPr="00616F0C" w:rsidRDefault="009D2453" w:rsidP="009D2453">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lastRenderedPageBreak/>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F79E3" w:rsidRDefault="00E134FC" w:rsidP="00E134FC">
      <w:pPr>
        <w:pStyle w:val="PL"/>
        <w:rPr>
          <w:lang w:val="en-US"/>
        </w:rPr>
      </w:pPr>
      <w:r w:rsidRPr="00616F0C">
        <w:rPr>
          <w:lang w:val="en-US"/>
        </w:rPr>
        <w:t xml:space="preserve">      </w:t>
      </w:r>
      <w:r w:rsidRPr="008F79E3">
        <w:rPr>
          <w:lang w:val="en-US"/>
        </w:rPr>
        <w:t>operationId: DeleteMetaSchema</w:t>
      </w:r>
    </w:p>
    <w:p w14:paraId="682CFFDD" w14:textId="77777777" w:rsidR="00E134FC" w:rsidRPr="008F79E3" w:rsidRDefault="00E134FC" w:rsidP="00E134FC">
      <w:pPr>
        <w:pStyle w:val="PL"/>
        <w:rPr>
          <w:lang w:val="en-US"/>
        </w:rPr>
      </w:pPr>
      <w:r w:rsidRPr="008F79E3">
        <w:rPr>
          <w:lang w:val="en-US"/>
        </w:rPr>
        <w:t xml:space="preserve">      tags:</w:t>
      </w:r>
    </w:p>
    <w:p w14:paraId="2160A04C" w14:textId="77777777" w:rsidR="00E134FC" w:rsidRPr="008F79E3" w:rsidRDefault="00E134FC" w:rsidP="00E134FC">
      <w:pPr>
        <w:pStyle w:val="PL"/>
        <w:rPr>
          <w:lang w:val="en-US"/>
        </w:rPr>
      </w:pPr>
      <w:r w:rsidRPr="008F79E3">
        <w:rPr>
          <w:lang w:val="en-US"/>
        </w:rPr>
        <w:t xml:space="preserve">        - MetaSchema CRUD</w:t>
      </w:r>
    </w:p>
    <w:p w14:paraId="12F24360" w14:textId="77777777" w:rsidR="00E134FC" w:rsidRPr="008F79E3" w:rsidRDefault="00E134FC" w:rsidP="00E134FC">
      <w:pPr>
        <w:pStyle w:val="PL"/>
        <w:rPr>
          <w:lang w:val="en-US"/>
        </w:rPr>
      </w:pPr>
      <w:r w:rsidRPr="008F79E3">
        <w:rPr>
          <w:lang w:val="en-US"/>
        </w:rPr>
        <w:t xml:space="preserve">      parameters:</w:t>
      </w:r>
    </w:p>
    <w:p w14:paraId="730F8374" w14:textId="77777777" w:rsidR="00E134FC" w:rsidRPr="00616F0C" w:rsidRDefault="00E134FC" w:rsidP="00E134FC">
      <w:pPr>
        <w:pStyle w:val="PL"/>
        <w:rPr>
          <w:lang w:val="en-US"/>
        </w:rPr>
      </w:pPr>
      <w:r w:rsidRPr="008F79E3">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lastRenderedPageBreak/>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lastRenderedPageBreak/>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lastRenderedPageBreak/>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lastRenderedPageBreak/>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lastRenderedPageBreak/>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F79E3" w:rsidRDefault="00E134FC" w:rsidP="00E134FC">
      <w:pPr>
        <w:pStyle w:val="PL"/>
        <w:rPr>
          <w:lang w:val="de-DE"/>
        </w:rPr>
      </w:pPr>
      <w:r w:rsidRPr="008E4219">
        <w:rPr>
          <w:lang w:val="en-US"/>
        </w:rPr>
        <w:t xml:space="preserve">    </w:t>
      </w:r>
      <w:r w:rsidRPr="008F79E3">
        <w:rPr>
          <w:lang w:val="de-DE"/>
        </w:rPr>
        <w:t>MetaSchema:</w:t>
      </w:r>
    </w:p>
    <w:p w14:paraId="40402687" w14:textId="77777777" w:rsidR="00E134FC" w:rsidRPr="008F79E3" w:rsidRDefault="00E134FC" w:rsidP="00E134FC">
      <w:pPr>
        <w:pStyle w:val="PL"/>
        <w:rPr>
          <w:lang w:val="de-DE"/>
        </w:rPr>
      </w:pPr>
      <w:r w:rsidRPr="008F79E3">
        <w:rPr>
          <w:lang w:val="de-DE"/>
        </w:rPr>
        <w:t xml:space="preserve">      description: Defines the Meta Schema</w:t>
      </w:r>
    </w:p>
    <w:p w14:paraId="7812DB16" w14:textId="77777777" w:rsidR="00E134FC" w:rsidRDefault="00E134FC" w:rsidP="00E134FC">
      <w:pPr>
        <w:pStyle w:val="PL"/>
        <w:rPr>
          <w:lang w:val="en-US"/>
        </w:rPr>
      </w:pPr>
      <w:r w:rsidRPr="008F79E3">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8F79E3" w:rsidRDefault="00E134FC" w:rsidP="00E134FC">
      <w:pPr>
        <w:pStyle w:val="PL"/>
        <w:rPr>
          <w:lang w:val="de-DE"/>
        </w:rPr>
      </w:pPr>
      <w:r w:rsidRPr="000A2355">
        <w:rPr>
          <w:lang w:val="en-US"/>
        </w:rPr>
        <w:t xml:space="preserve">        </w:t>
      </w:r>
      <w:r w:rsidRPr="008F79E3">
        <w:rPr>
          <w:lang w:val="de-DE"/>
        </w:rPr>
        <w:t>schemaId:</w:t>
      </w:r>
    </w:p>
    <w:p w14:paraId="1ECD42C6" w14:textId="77777777" w:rsidR="00E134FC" w:rsidRPr="008F79E3" w:rsidRDefault="00E134FC" w:rsidP="00E134FC">
      <w:pPr>
        <w:pStyle w:val="PL"/>
        <w:rPr>
          <w:lang w:val="de-DE"/>
        </w:rPr>
      </w:pPr>
      <w:r w:rsidRPr="008F79E3">
        <w:rPr>
          <w:lang w:val="de-DE"/>
        </w:rPr>
        <w:t xml:space="preserve">          $ref: '#/components/schemas/SchemaId'</w:t>
      </w:r>
    </w:p>
    <w:p w14:paraId="43876E29" w14:textId="77777777" w:rsidR="00E134FC" w:rsidRPr="008F79E3" w:rsidRDefault="00E134FC" w:rsidP="00E134FC">
      <w:pPr>
        <w:pStyle w:val="PL"/>
        <w:rPr>
          <w:lang w:val="de-DE"/>
        </w:rPr>
      </w:pPr>
      <w:r w:rsidRPr="008F79E3">
        <w:rPr>
          <w:lang w:val="de-DE"/>
        </w:rPr>
        <w:t xml:space="preserve">        metaTags:</w:t>
      </w:r>
    </w:p>
    <w:p w14:paraId="3D99F8A1" w14:textId="77777777" w:rsidR="00E134FC" w:rsidRDefault="00E134FC" w:rsidP="00E134FC">
      <w:pPr>
        <w:pStyle w:val="PL"/>
        <w:rPr>
          <w:lang w:val="en-US"/>
        </w:rPr>
      </w:pPr>
      <w:r w:rsidRPr="008F79E3">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lastRenderedPageBreak/>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lastRenderedPageBreak/>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lastRenderedPageBreak/>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4722" w:name="_Toc66114988"/>
      <w:bookmarkStart w:id="4723" w:name="_Toc67686499"/>
      <w:bookmarkStart w:id="4724" w:name="_Toc74994788"/>
      <w:bookmarkStart w:id="4725" w:name="_Toc85468045"/>
      <w:bookmarkStart w:id="4726" w:name="_Toc89181535"/>
      <w:bookmarkStart w:id="4727" w:name="_Toc89183093"/>
      <w:bookmarkStart w:id="4728" w:name="_Toc90651395"/>
      <w:bookmarkStart w:id="4729" w:name="_Toc96933545"/>
      <w:bookmarkStart w:id="4730" w:name="_Toc98507383"/>
      <w:bookmarkStart w:id="4731" w:name="_Toc98507836"/>
      <w:bookmarkStart w:id="4732" w:name="_Toc122098441"/>
      <w:bookmarkStart w:id="4733" w:name="_Toc169755706"/>
      <w:bookmarkStart w:id="4734" w:name="historyclause"/>
      <w:r w:rsidRPr="00616F0C">
        <w:t>A.</w:t>
      </w:r>
      <w:r>
        <w:t>3</w:t>
      </w:r>
      <w:r w:rsidRPr="00616F0C">
        <w:tab/>
        <w:t>Nudsf_</w:t>
      </w:r>
      <w:r>
        <w:t>Timer</w:t>
      </w:r>
      <w:r w:rsidRPr="00616F0C">
        <w:t xml:space="preserve"> API</w:t>
      </w:r>
      <w:bookmarkEnd w:id="4722"/>
      <w:bookmarkEnd w:id="4723"/>
      <w:bookmarkEnd w:id="4724"/>
      <w:bookmarkEnd w:id="4725"/>
      <w:bookmarkEnd w:id="4726"/>
      <w:bookmarkEnd w:id="4727"/>
      <w:bookmarkEnd w:id="4728"/>
      <w:bookmarkEnd w:id="4729"/>
      <w:bookmarkEnd w:id="4730"/>
      <w:bookmarkEnd w:id="4731"/>
      <w:bookmarkEnd w:id="4732"/>
      <w:bookmarkEnd w:id="4733"/>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FF04AA">
        <w:rPr>
          <w:lang w:val="sv-SE"/>
        </w:rPr>
        <w:t>Nudsf_Timer</w:t>
      </w:r>
    </w:p>
    <w:p w14:paraId="368DB168" w14:textId="79CC000B"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22AA2D4"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lastRenderedPageBreak/>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lastRenderedPageBreak/>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lastRenderedPageBreak/>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8B3A4E" w:rsidRDefault="00E134FC" w:rsidP="00E134FC">
      <w:pPr>
        <w:pStyle w:val="PL"/>
        <w:rPr>
          <w:lang w:val="en-US"/>
        </w:rPr>
      </w:pPr>
      <w:r w:rsidRPr="00616F0C">
        <w:rPr>
          <w:lang w:val="en-US"/>
        </w:rPr>
        <w:t xml:space="preserve">      </w:t>
      </w:r>
      <w:r w:rsidRPr="008B3A4E">
        <w:rPr>
          <w:lang w:val="en-US"/>
        </w:rPr>
        <w:t>operationId: UpdateTimer</w:t>
      </w:r>
    </w:p>
    <w:p w14:paraId="26C46354" w14:textId="77777777" w:rsidR="00E134FC" w:rsidRPr="008B3A4E" w:rsidRDefault="00E134FC" w:rsidP="00E134FC">
      <w:pPr>
        <w:pStyle w:val="PL"/>
        <w:rPr>
          <w:lang w:val="en-US"/>
        </w:rPr>
      </w:pPr>
      <w:r w:rsidRPr="008B3A4E">
        <w:rPr>
          <w:lang w:val="en-US"/>
        </w:rPr>
        <w:t xml:space="preserve">      tags:</w:t>
      </w:r>
    </w:p>
    <w:p w14:paraId="5723560C" w14:textId="77777777" w:rsidR="00E134FC" w:rsidRPr="008B3A4E" w:rsidRDefault="00E134FC" w:rsidP="00E134FC">
      <w:pPr>
        <w:pStyle w:val="PL"/>
        <w:rPr>
          <w:lang w:val="en-US"/>
        </w:rPr>
      </w:pPr>
      <w:r w:rsidRPr="008B3A4E">
        <w:rPr>
          <w:lang w:val="en-US"/>
        </w:rPr>
        <w:t xml:space="preserve">      - Timer Update</w:t>
      </w:r>
    </w:p>
    <w:p w14:paraId="01A8DD9C" w14:textId="77777777" w:rsidR="00E134FC" w:rsidRPr="008B3A4E" w:rsidRDefault="00E134FC" w:rsidP="00E134FC">
      <w:pPr>
        <w:pStyle w:val="PL"/>
        <w:rPr>
          <w:lang w:val="en-US"/>
        </w:rPr>
      </w:pPr>
      <w:r w:rsidRPr="008B3A4E">
        <w:rPr>
          <w:lang w:val="en-US"/>
        </w:rPr>
        <w:t xml:space="preserve">      parameters:</w:t>
      </w:r>
    </w:p>
    <w:p w14:paraId="464A5594" w14:textId="77777777" w:rsidR="00E134FC" w:rsidRPr="00616F0C" w:rsidRDefault="00E134FC" w:rsidP="00E134FC">
      <w:pPr>
        <w:pStyle w:val="PL"/>
        <w:rPr>
          <w:lang w:val="en-US"/>
        </w:rPr>
      </w:pPr>
      <w:r w:rsidRPr="008B3A4E">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lastRenderedPageBreak/>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lastRenderedPageBreak/>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735" w:name="_Toc34227122"/>
      <w:bookmarkStart w:id="4736" w:name="_Toc34749837"/>
      <w:bookmarkStart w:id="4737" w:name="_Toc34750397"/>
      <w:bookmarkStart w:id="4738" w:name="_Toc34750587"/>
      <w:bookmarkStart w:id="4739" w:name="_Toc35940993"/>
      <w:bookmarkStart w:id="4740" w:name="_Toc35937426"/>
      <w:bookmarkStart w:id="4741" w:name="_Toc36463820"/>
      <w:bookmarkStart w:id="4742" w:name="_Toc43131776"/>
      <w:bookmarkStart w:id="4743" w:name="_Toc45032611"/>
      <w:bookmarkStart w:id="4744" w:name="_Toc49782305"/>
      <w:bookmarkStart w:id="4745" w:name="_Toc51873741"/>
      <w:bookmarkStart w:id="4746" w:name="_Toc57209237"/>
      <w:bookmarkStart w:id="4747" w:name="_Toc58588580"/>
      <w:bookmarkStart w:id="4748" w:name="_Toc66114989"/>
      <w:bookmarkStart w:id="4749" w:name="_Toc67686500"/>
      <w:bookmarkStart w:id="4750" w:name="_Toc74994789"/>
      <w:bookmarkStart w:id="4751" w:name="_Toc85468046"/>
      <w:bookmarkStart w:id="4752" w:name="_Toc89183094"/>
      <w:bookmarkStart w:id="4753" w:name="_Toc90651396"/>
      <w:bookmarkStart w:id="4754" w:name="_Toc96933546"/>
      <w:bookmarkStart w:id="4755" w:name="_Toc98507384"/>
      <w:bookmarkStart w:id="4756" w:name="_Toc98507837"/>
      <w:bookmarkStart w:id="4757" w:name="_Toc122098442"/>
      <w:bookmarkStart w:id="4758" w:name="_Toc169755707"/>
      <w:bookmarkStart w:id="4759" w:name="_Toc22187605"/>
      <w:bookmarkStart w:id="4760" w:name="_Toc22630827"/>
      <w:r w:rsidRPr="00616F0C">
        <w:lastRenderedPageBreak/>
        <w:t>Annex B (informative):</w:t>
      </w:r>
      <w:r w:rsidRPr="00616F0C">
        <w:br/>
        <w:t>Search Examples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5.5pt;height:50.25pt" o:ole="">
            <v:imagedata r:id="rId87" o:title=""/>
          </v:shape>
          <o:OLEObject Type="Embed" ProgID="Word.Document.12" ShapeID="_x0000_i1061" DrawAspect="Content" ObjectID="_1780560094" r:id="rId88">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75pt;height:129.8pt" o:ole="">
            <v:imagedata r:id="rId89" o:title=""/>
          </v:shape>
          <o:OLEObject Type="Embed" ProgID="Word.Document.12" ShapeID="_x0000_i1062" DrawAspect="Content" ObjectID="_1780560095" r:id="rId90">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4.9pt;height:50.25pt" o:ole="">
            <v:imagedata r:id="rId91" o:title=""/>
          </v:shape>
          <o:OLEObject Type="Embed" ProgID="Word.Document.12" ShapeID="_x0000_i1063" DrawAspect="Content" ObjectID="_1780560096" r:id="rId92">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3"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7pt;height:28.5pt" o:ole="">
            <v:imagedata r:id="rId94" o:title=""/>
          </v:shape>
          <o:OLEObject Type="Embed" ProgID="Word.Document.12" ShapeID="_x0000_i1064" DrawAspect="Content" ObjectID="_1780560097" r:id="rId95">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4761" w:name="_Toc34227123"/>
      <w:bookmarkStart w:id="4762" w:name="_Toc34749838"/>
      <w:bookmarkStart w:id="4763" w:name="_Toc34750398"/>
      <w:bookmarkStart w:id="4764" w:name="_Toc34750588"/>
      <w:bookmarkStart w:id="4765" w:name="_Toc35940994"/>
      <w:bookmarkStart w:id="4766" w:name="_Toc35937427"/>
      <w:bookmarkStart w:id="4767" w:name="_Toc36463821"/>
      <w:bookmarkStart w:id="4768" w:name="_Toc43131777"/>
      <w:bookmarkStart w:id="4769" w:name="_Toc45032612"/>
      <w:bookmarkStart w:id="4770" w:name="_Toc49782306"/>
      <w:bookmarkStart w:id="4771" w:name="_Toc51873742"/>
      <w:bookmarkStart w:id="4772" w:name="_Toc57209238"/>
      <w:bookmarkStart w:id="4773" w:name="_Toc58588581"/>
      <w:bookmarkStart w:id="4774" w:name="_Toc66114990"/>
      <w:bookmarkStart w:id="4775" w:name="_Toc67686501"/>
      <w:bookmarkStart w:id="4776" w:name="_Toc74994790"/>
      <w:bookmarkStart w:id="4777" w:name="_Toc85468047"/>
      <w:bookmarkStart w:id="4778" w:name="_Toc89183095"/>
      <w:bookmarkStart w:id="4779" w:name="_Toc90651397"/>
      <w:bookmarkStart w:id="4780" w:name="_Toc96933547"/>
      <w:bookmarkStart w:id="4781" w:name="_Toc98507385"/>
      <w:bookmarkStart w:id="4782" w:name="_Toc98507838"/>
      <w:bookmarkStart w:id="4783" w:name="_Toc122098443"/>
      <w:bookmarkStart w:id="4784" w:name="_Toc169755708"/>
      <w:r w:rsidRPr="00616F0C">
        <w:t>Annex C (informative):</w:t>
      </w:r>
      <w:r w:rsidRPr="00616F0C">
        <w:br/>
        <w:t>HTTP Multipart Examples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957F487" w14:textId="77777777" w:rsidR="00E134FC" w:rsidRPr="00616F0C" w:rsidRDefault="00E134FC" w:rsidP="0029216D">
      <w:pPr>
        <w:pStyle w:val="Heading1"/>
        <w:rPr>
          <w:lang w:val="en-US"/>
        </w:rPr>
      </w:pPr>
      <w:bookmarkStart w:id="4785" w:name="_Toc25074014"/>
      <w:bookmarkStart w:id="4786" w:name="_Toc27584654"/>
      <w:bookmarkStart w:id="4787" w:name="_Toc34227124"/>
      <w:bookmarkStart w:id="4788" w:name="_Toc34749839"/>
      <w:bookmarkStart w:id="4789" w:name="_Toc34750399"/>
      <w:bookmarkStart w:id="4790" w:name="_Toc34750589"/>
      <w:bookmarkStart w:id="4791" w:name="_Toc35940995"/>
      <w:bookmarkStart w:id="4792" w:name="_Toc35937428"/>
      <w:bookmarkStart w:id="4793" w:name="_Toc36463822"/>
      <w:bookmarkStart w:id="4794" w:name="_Toc43131778"/>
      <w:bookmarkStart w:id="4795" w:name="_Toc45032613"/>
      <w:bookmarkStart w:id="4796" w:name="_Toc49782307"/>
      <w:bookmarkStart w:id="4797" w:name="_Toc51873743"/>
      <w:bookmarkStart w:id="4798" w:name="_Toc57209239"/>
      <w:bookmarkStart w:id="4799" w:name="_Toc58588582"/>
      <w:bookmarkStart w:id="4800" w:name="_Toc66114991"/>
      <w:bookmarkStart w:id="4801" w:name="_Toc67686502"/>
      <w:bookmarkStart w:id="4802" w:name="_Toc74994791"/>
      <w:bookmarkStart w:id="4803" w:name="_Toc85468048"/>
      <w:bookmarkStart w:id="4804" w:name="_Toc89181536"/>
      <w:bookmarkStart w:id="4805" w:name="_Toc89183096"/>
      <w:bookmarkStart w:id="4806" w:name="_Toc90651398"/>
      <w:bookmarkStart w:id="4807" w:name="_Toc96933548"/>
      <w:bookmarkStart w:id="4808" w:name="_Toc98507386"/>
      <w:bookmarkStart w:id="4809" w:name="_Toc98507839"/>
      <w:bookmarkStart w:id="4810" w:name="_Toc122098444"/>
      <w:bookmarkStart w:id="4811" w:name="_Toc169755709"/>
      <w:r w:rsidRPr="00616F0C">
        <w:rPr>
          <w:lang w:val="en-US"/>
        </w:rPr>
        <w:t>C.1</w:t>
      </w:r>
      <w:r w:rsidRPr="00616F0C">
        <w:rPr>
          <w:lang w:val="en-US"/>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4812" w:name="_Toc34227125"/>
      <w:bookmarkStart w:id="4813" w:name="_Toc34749840"/>
      <w:bookmarkStart w:id="4814" w:name="_Toc34750400"/>
      <w:bookmarkStart w:id="4815" w:name="_Toc34750590"/>
      <w:bookmarkStart w:id="4816" w:name="_Toc35940996"/>
      <w:bookmarkStart w:id="4817" w:name="_Toc35937429"/>
      <w:bookmarkStart w:id="4818" w:name="_Toc36463823"/>
      <w:bookmarkStart w:id="4819" w:name="_Toc43131779"/>
      <w:bookmarkStart w:id="4820" w:name="_Toc45032614"/>
      <w:bookmarkStart w:id="4821" w:name="_Toc49782308"/>
      <w:bookmarkStart w:id="4822" w:name="_Toc51873744"/>
      <w:bookmarkStart w:id="4823" w:name="_Toc57209240"/>
      <w:bookmarkStart w:id="4824" w:name="_Toc58588583"/>
      <w:bookmarkStart w:id="4825" w:name="_Toc66114992"/>
      <w:bookmarkStart w:id="4826" w:name="_Toc67686503"/>
      <w:bookmarkStart w:id="4827" w:name="_Toc74994792"/>
      <w:bookmarkStart w:id="4828" w:name="_Toc85468049"/>
      <w:bookmarkStart w:id="4829" w:name="_Toc89181537"/>
      <w:bookmarkStart w:id="4830" w:name="_Toc89183097"/>
      <w:bookmarkStart w:id="4831" w:name="_Toc90651399"/>
      <w:bookmarkStart w:id="4832" w:name="_Toc96933549"/>
      <w:bookmarkStart w:id="4833" w:name="_Toc98507387"/>
      <w:bookmarkStart w:id="4834" w:name="_Toc98507840"/>
      <w:bookmarkStart w:id="4835" w:name="_Toc122098445"/>
      <w:bookmarkStart w:id="4836" w:name="_Toc169755710"/>
      <w:r w:rsidRPr="00616F0C">
        <w:rPr>
          <w:lang w:val="en-US"/>
        </w:rPr>
        <w:t>C.2</w:t>
      </w:r>
      <w:r w:rsidRPr="00616F0C">
        <w:rPr>
          <w:lang w:val="en-US"/>
        </w:rPr>
        <w:tab/>
        <w:t>Example HTTP multipart Record</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4837" w:name="_Toc34227126"/>
      <w:bookmarkStart w:id="4838" w:name="_Toc34749841"/>
      <w:bookmarkStart w:id="4839" w:name="_Toc34750401"/>
      <w:bookmarkStart w:id="4840" w:name="_Toc34750591"/>
      <w:bookmarkStart w:id="4841" w:name="_Toc35940997"/>
      <w:bookmarkStart w:id="4842" w:name="_Toc35937430"/>
      <w:bookmarkStart w:id="4843" w:name="_Toc36463824"/>
      <w:bookmarkStart w:id="4844" w:name="_Toc43131780"/>
      <w:bookmarkStart w:id="4845" w:name="_Toc45032615"/>
      <w:bookmarkStart w:id="4846" w:name="_Toc49782309"/>
      <w:bookmarkStart w:id="4847" w:name="_Toc51873745"/>
      <w:bookmarkStart w:id="4848" w:name="_Toc57209241"/>
      <w:bookmarkStart w:id="4849" w:name="_Toc58588584"/>
      <w:bookmarkStart w:id="4850" w:name="_Toc66114993"/>
      <w:bookmarkStart w:id="4851" w:name="_Toc67686504"/>
      <w:bookmarkStart w:id="4852" w:name="_Toc74994793"/>
      <w:bookmarkStart w:id="4853" w:name="_Toc85468050"/>
      <w:bookmarkStart w:id="4854" w:name="_Toc89181538"/>
      <w:bookmarkStart w:id="4855" w:name="_Toc89183098"/>
      <w:bookmarkStart w:id="4856" w:name="_Toc90651400"/>
      <w:bookmarkStart w:id="4857" w:name="_Toc96933550"/>
      <w:bookmarkStart w:id="4858" w:name="_Toc98507388"/>
      <w:bookmarkStart w:id="4859" w:name="_Toc98507841"/>
      <w:bookmarkStart w:id="4860" w:name="_Toc122098446"/>
      <w:bookmarkStart w:id="4861" w:name="_Toc169755711"/>
      <w:r w:rsidRPr="00616F0C">
        <w:rPr>
          <w:lang w:val="en-US"/>
        </w:rPr>
        <w:t>C.3</w:t>
      </w:r>
      <w:r w:rsidRPr="00616F0C">
        <w:rPr>
          <w:lang w:val="en-US"/>
        </w:rPr>
        <w:tab/>
        <w:t>Example HTTP multipart BlockCollection</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w:t>
      </w:r>
      <w:r w:rsidRPr="00616F0C">
        <w:rPr>
          <w:lang w:val="en-US"/>
        </w:rPr>
        <w:lastRenderedPageBreak/>
        <w:t>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4862" w:name="_Toc43131781"/>
      <w:bookmarkStart w:id="4863" w:name="_Toc45032616"/>
      <w:bookmarkStart w:id="4864" w:name="_Toc49782310"/>
      <w:bookmarkStart w:id="4865" w:name="_Toc51873746"/>
      <w:bookmarkStart w:id="4866" w:name="_Toc57209242"/>
      <w:bookmarkStart w:id="4867" w:name="_Toc58588585"/>
      <w:bookmarkStart w:id="4868" w:name="_Toc66114994"/>
      <w:bookmarkStart w:id="4869" w:name="_Toc67686505"/>
      <w:bookmarkStart w:id="4870" w:name="_Toc74994794"/>
      <w:bookmarkStart w:id="4871" w:name="_Toc85468051"/>
      <w:bookmarkStart w:id="4872" w:name="_Toc89181539"/>
      <w:bookmarkStart w:id="4873" w:name="_Toc89183099"/>
      <w:bookmarkStart w:id="4874" w:name="_Toc90651401"/>
      <w:bookmarkStart w:id="4875" w:name="_Toc96933551"/>
      <w:bookmarkStart w:id="4876" w:name="_Toc98507389"/>
      <w:bookmarkStart w:id="4877" w:name="_Toc98507842"/>
      <w:bookmarkStart w:id="4878" w:name="_Toc122098447"/>
      <w:bookmarkStart w:id="4879" w:name="_Toc169755712"/>
      <w:r>
        <w:rPr>
          <w:lang w:val="en-US"/>
        </w:rPr>
        <w:t>C.4</w:t>
      </w:r>
      <w:r w:rsidRPr="00616F0C">
        <w:rPr>
          <w:lang w:val="en-US"/>
        </w:rPr>
        <w:tab/>
        <w:t>Example HTTP multipart Record</w:t>
      </w:r>
      <w:r>
        <w:rPr>
          <w:lang w:val="en-US"/>
        </w:rPr>
        <w:t>Notification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4880" w:name="_Toc34227127"/>
      <w:bookmarkStart w:id="4881" w:name="_Toc34749842"/>
      <w:bookmarkStart w:id="4882" w:name="_Toc34750402"/>
      <w:bookmarkStart w:id="4883" w:name="_Toc34750592"/>
      <w:bookmarkStart w:id="4884" w:name="_Toc35940998"/>
      <w:bookmarkStart w:id="4885" w:name="_Toc35937431"/>
      <w:bookmarkStart w:id="4886" w:name="_Toc36463825"/>
      <w:bookmarkStart w:id="4887" w:name="_Toc43131782"/>
      <w:bookmarkStart w:id="4888" w:name="_Toc45032617"/>
      <w:bookmarkStart w:id="4889" w:name="_Toc49782311"/>
      <w:bookmarkStart w:id="4890" w:name="_Toc51873747"/>
      <w:bookmarkStart w:id="4891" w:name="_Toc57209243"/>
      <w:bookmarkStart w:id="4892" w:name="_Toc58588586"/>
      <w:bookmarkStart w:id="4893" w:name="_Toc66114995"/>
      <w:bookmarkStart w:id="4894" w:name="_Toc67686506"/>
      <w:bookmarkStart w:id="4895" w:name="_Toc74994795"/>
      <w:bookmarkStart w:id="4896" w:name="_Toc85468052"/>
      <w:bookmarkStart w:id="4897" w:name="_Toc89183100"/>
      <w:bookmarkStart w:id="4898" w:name="_Toc90651402"/>
      <w:bookmarkStart w:id="4899" w:name="_Toc96933552"/>
      <w:bookmarkStart w:id="4900" w:name="_Toc98507390"/>
      <w:bookmarkStart w:id="4901" w:name="_Toc98507843"/>
      <w:bookmarkStart w:id="4902" w:name="_Toc122098448"/>
      <w:bookmarkStart w:id="4903" w:name="_Toc169755713"/>
      <w:r w:rsidRPr="00616F0C">
        <w:lastRenderedPageBreak/>
        <w:t>Annex D (informative):</w:t>
      </w:r>
      <w:r w:rsidRPr="00616F0C">
        <w:br/>
        <w:t>Change history</w:t>
      </w:r>
      <w:bookmarkEnd w:id="4759"/>
      <w:bookmarkEnd w:id="4760"/>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bookmarkEnd w:id="4734"/>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71154C" w:rsidRPr="00616F0C" w14:paraId="7C5E6984" w14:textId="77777777" w:rsidTr="000E33A5">
        <w:tc>
          <w:tcPr>
            <w:tcW w:w="800" w:type="dxa"/>
            <w:shd w:val="solid" w:color="FFFFFF" w:fill="auto"/>
          </w:tcPr>
          <w:p w14:paraId="027AA41B" w14:textId="41BCBDB6" w:rsidR="0071154C" w:rsidRDefault="0071154C" w:rsidP="0071154C">
            <w:pPr>
              <w:pStyle w:val="TAC"/>
              <w:rPr>
                <w:sz w:val="16"/>
                <w:szCs w:val="16"/>
              </w:rPr>
            </w:pPr>
            <w:r>
              <w:rPr>
                <w:sz w:val="16"/>
                <w:szCs w:val="16"/>
              </w:rPr>
              <w:t>2022-12</w:t>
            </w:r>
          </w:p>
        </w:tc>
        <w:tc>
          <w:tcPr>
            <w:tcW w:w="800" w:type="dxa"/>
            <w:shd w:val="solid" w:color="FFFFFF" w:fill="auto"/>
          </w:tcPr>
          <w:p w14:paraId="35F66139" w14:textId="00C6CD02" w:rsidR="0071154C" w:rsidRDefault="0071154C" w:rsidP="0071154C">
            <w:pPr>
              <w:pStyle w:val="TAC"/>
              <w:rPr>
                <w:sz w:val="16"/>
                <w:szCs w:val="16"/>
              </w:rPr>
            </w:pPr>
            <w:r>
              <w:rPr>
                <w:sz w:val="16"/>
                <w:szCs w:val="16"/>
              </w:rPr>
              <w:t>CT#98</w:t>
            </w:r>
          </w:p>
        </w:tc>
        <w:tc>
          <w:tcPr>
            <w:tcW w:w="1094" w:type="dxa"/>
            <w:shd w:val="solid" w:color="FFFFFF" w:fill="auto"/>
          </w:tcPr>
          <w:p w14:paraId="47FC9124" w14:textId="65B369B1" w:rsidR="0071154C" w:rsidRDefault="0071154C" w:rsidP="0071154C">
            <w:pPr>
              <w:pStyle w:val="TAC"/>
              <w:rPr>
                <w:sz w:val="16"/>
                <w:szCs w:val="16"/>
              </w:rPr>
            </w:pPr>
            <w:r>
              <w:rPr>
                <w:sz w:val="16"/>
                <w:szCs w:val="16"/>
              </w:rPr>
              <w:t>CP-223065</w:t>
            </w:r>
          </w:p>
        </w:tc>
        <w:tc>
          <w:tcPr>
            <w:tcW w:w="456" w:type="dxa"/>
            <w:shd w:val="solid" w:color="FFFFFF" w:fill="auto"/>
          </w:tcPr>
          <w:p w14:paraId="3F58DCDB" w14:textId="2EEA8C56" w:rsidR="0071154C" w:rsidRDefault="0071154C" w:rsidP="0071154C">
            <w:pPr>
              <w:pStyle w:val="TAL"/>
              <w:rPr>
                <w:sz w:val="16"/>
                <w:szCs w:val="16"/>
              </w:rPr>
            </w:pPr>
            <w:r>
              <w:rPr>
                <w:sz w:val="16"/>
                <w:szCs w:val="16"/>
              </w:rPr>
              <w:t>0057</w:t>
            </w:r>
          </w:p>
        </w:tc>
        <w:tc>
          <w:tcPr>
            <w:tcW w:w="394" w:type="dxa"/>
            <w:shd w:val="solid" w:color="FFFFFF" w:fill="auto"/>
          </w:tcPr>
          <w:p w14:paraId="4F1DA209" w14:textId="771686CC" w:rsidR="0071154C" w:rsidRDefault="0071154C" w:rsidP="0071154C">
            <w:pPr>
              <w:pStyle w:val="TAR"/>
              <w:rPr>
                <w:sz w:val="16"/>
                <w:szCs w:val="16"/>
              </w:rPr>
            </w:pPr>
            <w:r>
              <w:rPr>
                <w:sz w:val="16"/>
                <w:szCs w:val="16"/>
              </w:rPr>
              <w:t>1</w:t>
            </w:r>
          </w:p>
        </w:tc>
        <w:tc>
          <w:tcPr>
            <w:tcW w:w="425" w:type="dxa"/>
            <w:shd w:val="solid" w:color="FFFFFF" w:fill="auto"/>
          </w:tcPr>
          <w:p w14:paraId="3EDE235D" w14:textId="363E2BDB" w:rsidR="0071154C" w:rsidRDefault="0071154C" w:rsidP="0071154C">
            <w:pPr>
              <w:pStyle w:val="TAC"/>
              <w:rPr>
                <w:sz w:val="16"/>
                <w:szCs w:val="16"/>
              </w:rPr>
            </w:pPr>
            <w:r>
              <w:rPr>
                <w:sz w:val="16"/>
                <w:szCs w:val="16"/>
              </w:rPr>
              <w:t>F</w:t>
            </w:r>
          </w:p>
        </w:tc>
        <w:tc>
          <w:tcPr>
            <w:tcW w:w="4962" w:type="dxa"/>
            <w:shd w:val="solid" w:color="FFFFFF" w:fill="auto"/>
          </w:tcPr>
          <w:p w14:paraId="6AFF766E" w14:textId="0A255232" w:rsidR="0071154C" w:rsidRPr="00E66078" w:rsidRDefault="0071154C" w:rsidP="0071154C">
            <w:pPr>
              <w:pStyle w:val="TAL"/>
            </w:pPr>
            <w:r w:rsidRPr="00E66078">
              <w:t>Removing editor's notes from Rel-17</w:t>
            </w:r>
          </w:p>
        </w:tc>
        <w:tc>
          <w:tcPr>
            <w:tcW w:w="708" w:type="dxa"/>
            <w:shd w:val="solid" w:color="FFFFFF" w:fill="auto"/>
          </w:tcPr>
          <w:p w14:paraId="656F5D62" w14:textId="54CEEF47" w:rsidR="0071154C" w:rsidRDefault="0071154C" w:rsidP="0071154C">
            <w:pPr>
              <w:pStyle w:val="TAC"/>
              <w:rPr>
                <w:sz w:val="16"/>
                <w:szCs w:val="16"/>
              </w:rPr>
            </w:pPr>
            <w:r>
              <w:rPr>
                <w:sz w:val="16"/>
                <w:szCs w:val="16"/>
              </w:rPr>
              <w:t>17.7.0</w:t>
            </w:r>
          </w:p>
        </w:tc>
      </w:tr>
      <w:tr w:rsidR="008B2939" w:rsidRPr="00616F0C" w14:paraId="06A0145D" w14:textId="77777777" w:rsidTr="000E33A5">
        <w:tc>
          <w:tcPr>
            <w:tcW w:w="800" w:type="dxa"/>
            <w:shd w:val="solid" w:color="FFFFFF" w:fill="auto"/>
          </w:tcPr>
          <w:p w14:paraId="58B88337" w14:textId="0C9AC5B3" w:rsidR="008B2939" w:rsidRDefault="008B2939" w:rsidP="0071154C">
            <w:pPr>
              <w:pStyle w:val="TAC"/>
              <w:rPr>
                <w:sz w:val="16"/>
                <w:szCs w:val="16"/>
              </w:rPr>
            </w:pPr>
            <w:r>
              <w:rPr>
                <w:sz w:val="16"/>
                <w:szCs w:val="16"/>
              </w:rPr>
              <w:t>2024-06</w:t>
            </w:r>
          </w:p>
        </w:tc>
        <w:tc>
          <w:tcPr>
            <w:tcW w:w="800" w:type="dxa"/>
            <w:shd w:val="solid" w:color="FFFFFF" w:fill="auto"/>
          </w:tcPr>
          <w:p w14:paraId="398EC752" w14:textId="3BAFDAF2" w:rsidR="008B2939" w:rsidRDefault="008B2939" w:rsidP="0071154C">
            <w:pPr>
              <w:pStyle w:val="TAC"/>
              <w:rPr>
                <w:sz w:val="16"/>
                <w:szCs w:val="16"/>
              </w:rPr>
            </w:pPr>
            <w:r>
              <w:rPr>
                <w:sz w:val="16"/>
                <w:szCs w:val="16"/>
              </w:rPr>
              <w:t>CT#104</w:t>
            </w:r>
          </w:p>
        </w:tc>
        <w:tc>
          <w:tcPr>
            <w:tcW w:w="1094" w:type="dxa"/>
            <w:shd w:val="solid" w:color="FFFFFF" w:fill="auto"/>
          </w:tcPr>
          <w:p w14:paraId="358175AC" w14:textId="31DF2B4F" w:rsidR="008B2939" w:rsidRDefault="00085ABA" w:rsidP="0071154C">
            <w:pPr>
              <w:pStyle w:val="TAC"/>
              <w:rPr>
                <w:sz w:val="16"/>
                <w:szCs w:val="16"/>
              </w:rPr>
            </w:pPr>
            <w:r w:rsidRPr="00085ABA">
              <w:rPr>
                <w:sz w:val="16"/>
                <w:szCs w:val="16"/>
              </w:rPr>
              <w:t>CP-241069</w:t>
            </w:r>
          </w:p>
        </w:tc>
        <w:tc>
          <w:tcPr>
            <w:tcW w:w="456" w:type="dxa"/>
            <w:shd w:val="solid" w:color="FFFFFF" w:fill="auto"/>
          </w:tcPr>
          <w:p w14:paraId="428C1C01" w14:textId="1F9E483F" w:rsidR="008B2939" w:rsidRDefault="00085ABA" w:rsidP="0071154C">
            <w:pPr>
              <w:pStyle w:val="TAL"/>
              <w:rPr>
                <w:sz w:val="16"/>
                <w:szCs w:val="16"/>
              </w:rPr>
            </w:pPr>
            <w:r>
              <w:rPr>
                <w:sz w:val="16"/>
                <w:szCs w:val="16"/>
              </w:rPr>
              <w:t>0078</w:t>
            </w:r>
          </w:p>
        </w:tc>
        <w:tc>
          <w:tcPr>
            <w:tcW w:w="394" w:type="dxa"/>
            <w:shd w:val="solid" w:color="FFFFFF" w:fill="auto"/>
          </w:tcPr>
          <w:p w14:paraId="141B2802" w14:textId="77777777" w:rsidR="008B2939" w:rsidRDefault="008B2939" w:rsidP="0071154C">
            <w:pPr>
              <w:pStyle w:val="TAR"/>
              <w:rPr>
                <w:sz w:val="16"/>
                <w:szCs w:val="16"/>
              </w:rPr>
            </w:pPr>
          </w:p>
        </w:tc>
        <w:tc>
          <w:tcPr>
            <w:tcW w:w="425" w:type="dxa"/>
            <w:shd w:val="solid" w:color="FFFFFF" w:fill="auto"/>
          </w:tcPr>
          <w:p w14:paraId="70DA9FCD" w14:textId="55F7DAE9" w:rsidR="008B2939" w:rsidRDefault="00085ABA" w:rsidP="0071154C">
            <w:pPr>
              <w:pStyle w:val="TAC"/>
              <w:rPr>
                <w:sz w:val="16"/>
                <w:szCs w:val="16"/>
              </w:rPr>
            </w:pPr>
            <w:r>
              <w:rPr>
                <w:sz w:val="16"/>
                <w:szCs w:val="16"/>
              </w:rPr>
              <w:t>F</w:t>
            </w:r>
          </w:p>
        </w:tc>
        <w:tc>
          <w:tcPr>
            <w:tcW w:w="4962" w:type="dxa"/>
            <w:shd w:val="solid" w:color="FFFFFF" w:fill="auto"/>
          </w:tcPr>
          <w:p w14:paraId="0E317BD4" w14:textId="50A5EFC3" w:rsidR="008B2939" w:rsidRPr="00E66078" w:rsidRDefault="000774C5" w:rsidP="0071154C">
            <w:pPr>
              <w:pStyle w:val="TAL"/>
            </w:pPr>
            <w:r w:rsidRPr="000774C5">
              <w:t>Corrections to OpenAPI</w:t>
            </w:r>
          </w:p>
        </w:tc>
        <w:tc>
          <w:tcPr>
            <w:tcW w:w="708" w:type="dxa"/>
            <w:shd w:val="solid" w:color="FFFFFF" w:fill="auto"/>
          </w:tcPr>
          <w:p w14:paraId="1B682D57" w14:textId="5173CAAC" w:rsidR="008B2939" w:rsidRDefault="000774C5" w:rsidP="0071154C">
            <w:pPr>
              <w:pStyle w:val="TAC"/>
              <w:rPr>
                <w:sz w:val="16"/>
                <w:szCs w:val="16"/>
              </w:rPr>
            </w:pPr>
            <w:r>
              <w:rPr>
                <w:sz w:val="16"/>
                <w:szCs w:val="16"/>
              </w:rPr>
              <w:t>17.8.0</w:t>
            </w:r>
          </w:p>
        </w:tc>
      </w:tr>
      <w:tr w:rsidR="000774C5" w:rsidRPr="00616F0C" w14:paraId="6F02AE00" w14:textId="77777777" w:rsidTr="000E33A5">
        <w:tc>
          <w:tcPr>
            <w:tcW w:w="800" w:type="dxa"/>
            <w:shd w:val="solid" w:color="FFFFFF" w:fill="auto"/>
          </w:tcPr>
          <w:p w14:paraId="61452103" w14:textId="5D84DC56" w:rsidR="000774C5" w:rsidRDefault="000774C5" w:rsidP="000774C5">
            <w:pPr>
              <w:pStyle w:val="TAC"/>
              <w:rPr>
                <w:sz w:val="16"/>
                <w:szCs w:val="16"/>
              </w:rPr>
            </w:pPr>
            <w:r>
              <w:rPr>
                <w:sz w:val="16"/>
                <w:szCs w:val="16"/>
              </w:rPr>
              <w:t>2024-06</w:t>
            </w:r>
          </w:p>
        </w:tc>
        <w:tc>
          <w:tcPr>
            <w:tcW w:w="800" w:type="dxa"/>
            <w:shd w:val="solid" w:color="FFFFFF" w:fill="auto"/>
          </w:tcPr>
          <w:p w14:paraId="3410534C" w14:textId="4D05C5A1" w:rsidR="000774C5" w:rsidRDefault="000774C5" w:rsidP="000774C5">
            <w:pPr>
              <w:pStyle w:val="TAC"/>
              <w:rPr>
                <w:sz w:val="16"/>
                <w:szCs w:val="16"/>
              </w:rPr>
            </w:pPr>
            <w:r>
              <w:rPr>
                <w:sz w:val="16"/>
                <w:szCs w:val="16"/>
              </w:rPr>
              <w:t>CT#104</w:t>
            </w:r>
          </w:p>
        </w:tc>
        <w:tc>
          <w:tcPr>
            <w:tcW w:w="1094" w:type="dxa"/>
            <w:shd w:val="solid" w:color="FFFFFF" w:fill="auto"/>
          </w:tcPr>
          <w:p w14:paraId="715850F7" w14:textId="524B3D7A" w:rsidR="000774C5" w:rsidRDefault="001E2DE5" w:rsidP="000774C5">
            <w:pPr>
              <w:pStyle w:val="TAC"/>
              <w:rPr>
                <w:sz w:val="16"/>
                <w:szCs w:val="16"/>
              </w:rPr>
            </w:pPr>
            <w:r w:rsidRPr="001E2DE5">
              <w:rPr>
                <w:sz w:val="16"/>
                <w:szCs w:val="16"/>
              </w:rPr>
              <w:t>CP-241063</w:t>
            </w:r>
          </w:p>
        </w:tc>
        <w:tc>
          <w:tcPr>
            <w:tcW w:w="456" w:type="dxa"/>
            <w:shd w:val="solid" w:color="FFFFFF" w:fill="auto"/>
          </w:tcPr>
          <w:p w14:paraId="64270312" w14:textId="2F5744DF" w:rsidR="000774C5" w:rsidRDefault="001E2DE5" w:rsidP="000774C5">
            <w:pPr>
              <w:pStyle w:val="TAL"/>
              <w:rPr>
                <w:sz w:val="16"/>
                <w:szCs w:val="16"/>
              </w:rPr>
            </w:pPr>
            <w:r>
              <w:rPr>
                <w:sz w:val="16"/>
                <w:szCs w:val="16"/>
              </w:rPr>
              <w:t>0081</w:t>
            </w:r>
          </w:p>
        </w:tc>
        <w:tc>
          <w:tcPr>
            <w:tcW w:w="394" w:type="dxa"/>
            <w:shd w:val="solid" w:color="FFFFFF" w:fill="auto"/>
          </w:tcPr>
          <w:p w14:paraId="47ADC6BE" w14:textId="77777777" w:rsidR="000774C5" w:rsidRDefault="000774C5" w:rsidP="000774C5">
            <w:pPr>
              <w:pStyle w:val="TAR"/>
              <w:rPr>
                <w:sz w:val="16"/>
                <w:szCs w:val="16"/>
              </w:rPr>
            </w:pPr>
          </w:p>
        </w:tc>
        <w:tc>
          <w:tcPr>
            <w:tcW w:w="425" w:type="dxa"/>
            <w:shd w:val="solid" w:color="FFFFFF" w:fill="auto"/>
          </w:tcPr>
          <w:p w14:paraId="70AE54DE" w14:textId="643CDE21" w:rsidR="000774C5" w:rsidRDefault="001E2DE5" w:rsidP="000774C5">
            <w:pPr>
              <w:pStyle w:val="TAC"/>
              <w:rPr>
                <w:sz w:val="16"/>
                <w:szCs w:val="16"/>
              </w:rPr>
            </w:pPr>
            <w:r>
              <w:rPr>
                <w:sz w:val="16"/>
                <w:szCs w:val="16"/>
              </w:rPr>
              <w:t>F</w:t>
            </w:r>
          </w:p>
        </w:tc>
        <w:tc>
          <w:tcPr>
            <w:tcW w:w="4962" w:type="dxa"/>
            <w:shd w:val="solid" w:color="FFFFFF" w:fill="auto"/>
          </w:tcPr>
          <w:p w14:paraId="6AFAAD6D" w14:textId="3C0F5516" w:rsidR="000774C5" w:rsidRPr="00E66078" w:rsidRDefault="001E2DE5" w:rsidP="000774C5">
            <w:pPr>
              <w:pStyle w:val="TAL"/>
            </w:pPr>
            <w:r w:rsidRPr="002421DF">
              <w:t>29.598 Rel-17 API version and External doc update</w:t>
            </w:r>
          </w:p>
        </w:tc>
        <w:tc>
          <w:tcPr>
            <w:tcW w:w="708" w:type="dxa"/>
            <w:shd w:val="solid" w:color="FFFFFF" w:fill="auto"/>
          </w:tcPr>
          <w:p w14:paraId="2DDC1447" w14:textId="65269E29" w:rsidR="000774C5" w:rsidRDefault="001E2DE5" w:rsidP="000774C5">
            <w:pPr>
              <w:pStyle w:val="TAC"/>
              <w:rPr>
                <w:sz w:val="16"/>
                <w:szCs w:val="16"/>
              </w:rPr>
            </w:pPr>
            <w:r>
              <w:rPr>
                <w:sz w:val="16"/>
                <w:szCs w:val="16"/>
              </w:rPr>
              <w:t>17.8.0</w:t>
            </w:r>
          </w:p>
        </w:tc>
      </w:tr>
    </w:tbl>
    <w:p w14:paraId="6AE5F0B0" w14:textId="77777777" w:rsidR="00080512" w:rsidRDefault="00080512" w:rsidP="00E134FC"/>
    <w:sectPr w:rsidR="00080512">
      <w:headerReference w:type="default" r:id="rId96"/>
      <w:footerReference w:type="even" r:id="rId97"/>
      <w:footerReference w:type="default" r:id="rId98"/>
      <w:footerReference w:type="firs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6ADC37" w14:textId="77777777" w:rsidR="003C579A" w:rsidRDefault="003C579A">
      <w:r>
        <w:separator/>
      </w:r>
    </w:p>
  </w:endnote>
  <w:endnote w:type="continuationSeparator" w:id="0">
    <w:p w14:paraId="08E7981A" w14:textId="77777777" w:rsidR="003C579A" w:rsidRDefault="003C5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DB527C" w14:textId="02D4B32C" w:rsidR="008B3A4E" w:rsidRDefault="008B3A4E">
    <w:pPr>
      <w:pStyle w:val="Footer"/>
    </w:pPr>
    <w:r>
      <w:rPr>
        <w:noProof/>
      </w:rPr>
      <mc:AlternateContent>
        <mc:Choice Requires="wps">
          <w:drawing>
            <wp:anchor distT="0" distB="0" distL="0" distR="0" simplePos="0" relativeHeight="251659264" behindDoc="0" locked="0" layoutInCell="1" allowOverlap="1" wp14:anchorId="34EA58C1" wp14:editId="4F9C51B9">
              <wp:simplePos x="635" y="635"/>
              <wp:positionH relativeFrom="page">
                <wp:align>right</wp:align>
              </wp:positionH>
              <wp:positionV relativeFrom="page">
                <wp:align>bottom</wp:align>
              </wp:positionV>
              <wp:extent cx="443865" cy="443865"/>
              <wp:effectExtent l="0" t="0" r="0" b="0"/>
              <wp:wrapNone/>
              <wp:docPr id="1664792905"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EBD13D" w14:textId="1FC6C277"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4EA58C1"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06EBD13D" w14:textId="1FC6C277"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C843DD" w14:textId="5A4899F3" w:rsidR="008B3A4E" w:rsidRDefault="008B3A4E">
    <w:pPr>
      <w:pStyle w:val="Footer"/>
    </w:pPr>
    <w:r>
      <w:rPr>
        <w:noProof/>
      </w:rPr>
      <mc:AlternateContent>
        <mc:Choice Requires="wps">
          <w:drawing>
            <wp:anchor distT="0" distB="0" distL="0" distR="0" simplePos="0" relativeHeight="251660288" behindDoc="0" locked="0" layoutInCell="1" allowOverlap="1" wp14:anchorId="2E46D9CB" wp14:editId="659C0D32">
              <wp:simplePos x="635" y="635"/>
              <wp:positionH relativeFrom="page">
                <wp:align>right</wp:align>
              </wp:positionH>
              <wp:positionV relativeFrom="page">
                <wp:align>bottom</wp:align>
              </wp:positionV>
              <wp:extent cx="443865" cy="443865"/>
              <wp:effectExtent l="0" t="0" r="0" b="0"/>
              <wp:wrapNone/>
              <wp:docPr id="1358936217"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097BB2A" w14:textId="27F3F4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E46D9CB"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1097BB2A" w14:textId="27F3F4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2907BB" w14:textId="2FBD92D1" w:rsidR="008B3A4E" w:rsidRDefault="008B3A4E">
    <w:pPr>
      <w:pStyle w:val="Footer"/>
    </w:pPr>
    <w:r>
      <w:rPr>
        <w:noProof/>
      </w:rPr>
      <mc:AlternateContent>
        <mc:Choice Requires="wps">
          <w:drawing>
            <wp:anchor distT="0" distB="0" distL="0" distR="0" simplePos="0" relativeHeight="251658240" behindDoc="0" locked="0" layoutInCell="1" allowOverlap="1" wp14:anchorId="16B62249" wp14:editId="5DEE4ED5">
              <wp:simplePos x="635" y="635"/>
              <wp:positionH relativeFrom="page">
                <wp:align>right</wp:align>
              </wp:positionH>
              <wp:positionV relativeFrom="page">
                <wp:align>bottom</wp:align>
              </wp:positionV>
              <wp:extent cx="443865" cy="443865"/>
              <wp:effectExtent l="0" t="0" r="0" b="0"/>
              <wp:wrapNone/>
              <wp:docPr id="1127488536"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8C7F3B5" w14:textId="39DD53C6"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16B62249"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textbox style="mso-fit-shape-to-text:t" inset="0,0,20pt,15pt">
                <w:txbxContent>
                  <w:p w14:paraId="48C7F3B5" w14:textId="39DD53C6"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E3B308" w14:textId="0A146269" w:rsidR="008B3A4E" w:rsidRDefault="008B3A4E">
    <w:pPr>
      <w:pStyle w:val="Footer"/>
    </w:pPr>
    <w:r>
      <w:rPr>
        <w:noProof/>
      </w:rPr>
      <mc:AlternateContent>
        <mc:Choice Requires="wps">
          <w:drawing>
            <wp:anchor distT="0" distB="0" distL="0" distR="0" simplePos="0" relativeHeight="251662336" behindDoc="0" locked="0" layoutInCell="1" allowOverlap="1" wp14:anchorId="4B0FF996" wp14:editId="4240C563">
              <wp:simplePos x="635" y="635"/>
              <wp:positionH relativeFrom="page">
                <wp:align>right</wp:align>
              </wp:positionH>
              <wp:positionV relativeFrom="page">
                <wp:align>bottom</wp:align>
              </wp:positionV>
              <wp:extent cx="443865" cy="443865"/>
              <wp:effectExtent l="0" t="0" r="0" b="0"/>
              <wp:wrapNone/>
              <wp:docPr id="842946473"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5439850" w14:textId="3D37198B"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B0FF996"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textbox style="mso-fit-shape-to-text:t" inset="0,0,20pt,15pt">
                <w:txbxContent>
                  <w:p w14:paraId="75439850" w14:textId="3D37198B"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5EC29010" w:rsidR="0071154C" w:rsidRDefault="008B3A4E">
    <w:pPr>
      <w:pStyle w:val="Footer"/>
    </w:pPr>
    <w:r>
      <w:rPr>
        <w:noProof/>
      </w:rPr>
      <mc:AlternateContent>
        <mc:Choice Requires="wps">
          <w:drawing>
            <wp:anchor distT="0" distB="0" distL="0" distR="0" simplePos="0" relativeHeight="251663360" behindDoc="0" locked="0" layoutInCell="1" allowOverlap="1" wp14:anchorId="691D974B" wp14:editId="53BC31F5">
              <wp:simplePos x="635" y="635"/>
              <wp:positionH relativeFrom="page">
                <wp:align>right</wp:align>
              </wp:positionH>
              <wp:positionV relativeFrom="page">
                <wp:align>bottom</wp:align>
              </wp:positionV>
              <wp:extent cx="443865" cy="443865"/>
              <wp:effectExtent l="0" t="0" r="0" b="0"/>
              <wp:wrapNone/>
              <wp:docPr id="24181616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708768C" w14:textId="6AB896AC"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91D974B"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textbox style="mso-fit-shape-to-text:t" inset="0,0,20pt,15pt">
                <w:txbxContent>
                  <w:p w14:paraId="0708768C" w14:textId="6AB896AC"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r w:rsidR="0071154C">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4E5DF" w14:textId="4F9FD97C" w:rsidR="008B3A4E" w:rsidRDefault="008B3A4E">
    <w:pPr>
      <w:pStyle w:val="Footer"/>
    </w:pPr>
    <w:r>
      <w:rPr>
        <w:noProof/>
      </w:rPr>
      <mc:AlternateContent>
        <mc:Choice Requires="wps">
          <w:drawing>
            <wp:anchor distT="0" distB="0" distL="0" distR="0" simplePos="0" relativeHeight="251661312" behindDoc="0" locked="0" layoutInCell="1" allowOverlap="1" wp14:anchorId="42675771" wp14:editId="29905A8C">
              <wp:simplePos x="635" y="635"/>
              <wp:positionH relativeFrom="page">
                <wp:align>right</wp:align>
              </wp:positionH>
              <wp:positionV relativeFrom="page">
                <wp:align>bottom</wp:align>
              </wp:positionV>
              <wp:extent cx="443865" cy="443865"/>
              <wp:effectExtent l="0" t="0" r="0" b="0"/>
              <wp:wrapNone/>
              <wp:docPr id="407842055"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21ABF5" w14:textId="5ACEA3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267577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textbox style="mso-fit-shape-to-text:t" inset="0,0,20pt,15pt">
                <w:txbxContent>
                  <w:p w14:paraId="4421ABF5" w14:textId="5ACEA354" w:rsidR="008B3A4E" w:rsidRPr="008B3A4E" w:rsidRDefault="008B3A4E" w:rsidP="008B3A4E">
                    <w:pPr>
                      <w:spacing w:after="0"/>
                      <w:rPr>
                        <w:rFonts w:ascii="Calibri" w:eastAsia="Calibri" w:hAnsi="Calibri" w:cs="Calibri"/>
                        <w:noProof/>
                        <w:color w:val="000000"/>
                        <w:sz w:val="16"/>
                        <w:szCs w:val="16"/>
                      </w:rPr>
                    </w:pPr>
                    <w:r w:rsidRPr="008B3A4E">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11B624" w14:textId="77777777" w:rsidR="003C579A" w:rsidRDefault="003C579A">
      <w:r>
        <w:separator/>
      </w:r>
    </w:p>
  </w:footnote>
  <w:footnote w:type="continuationSeparator" w:id="0">
    <w:p w14:paraId="04A00334" w14:textId="77777777" w:rsidR="003C579A" w:rsidRDefault="003C57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227FDA8" w:rsidR="0071154C" w:rsidRDefault="007115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4ADB">
      <w:rPr>
        <w:rFonts w:ascii="Arial" w:hAnsi="Arial" w:cs="Arial"/>
        <w:b/>
        <w:noProof/>
        <w:sz w:val="18"/>
        <w:szCs w:val="18"/>
      </w:rPr>
      <w:t>3GPP TS 29.598 V17.8.0 (2024-06)</w:t>
    </w:r>
    <w:r>
      <w:rPr>
        <w:rFonts w:ascii="Arial" w:hAnsi="Arial" w:cs="Arial"/>
        <w:b/>
        <w:sz w:val="18"/>
        <w:szCs w:val="18"/>
      </w:rPr>
      <w:fldChar w:fldCharType="end"/>
    </w:r>
  </w:p>
  <w:p w14:paraId="7A6BC72E" w14:textId="77777777" w:rsidR="0071154C" w:rsidRDefault="007115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E7B34">
      <w:rPr>
        <w:rFonts w:ascii="Arial" w:hAnsi="Arial" w:cs="Arial"/>
        <w:b/>
        <w:noProof/>
        <w:sz w:val="18"/>
        <w:szCs w:val="18"/>
      </w:rPr>
      <w:t>48</w:t>
    </w:r>
    <w:r>
      <w:rPr>
        <w:rFonts w:ascii="Arial" w:hAnsi="Arial" w:cs="Arial"/>
        <w:b/>
        <w:sz w:val="18"/>
        <w:szCs w:val="18"/>
      </w:rPr>
      <w:fldChar w:fldCharType="end"/>
    </w:r>
  </w:p>
  <w:p w14:paraId="13C538E8" w14:textId="0B300060" w:rsidR="0071154C" w:rsidRDefault="007115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4ADB">
      <w:rPr>
        <w:rFonts w:ascii="Arial" w:hAnsi="Arial" w:cs="Arial"/>
        <w:b/>
        <w:noProof/>
        <w:sz w:val="18"/>
        <w:szCs w:val="18"/>
      </w:rPr>
      <w:t>Release 17</w:t>
    </w:r>
    <w:r>
      <w:rPr>
        <w:rFonts w:ascii="Arial" w:hAnsi="Arial" w:cs="Arial"/>
        <w:b/>
        <w:sz w:val="18"/>
        <w:szCs w:val="18"/>
      </w:rPr>
      <w:fldChar w:fldCharType="end"/>
    </w:r>
  </w:p>
  <w:p w14:paraId="1024E63D" w14:textId="77777777" w:rsidR="0071154C" w:rsidRDefault="007115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38243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246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6110565">
    <w:abstractNumId w:val="11"/>
  </w:num>
  <w:num w:numId="4" w16cid:durableId="1447895572">
    <w:abstractNumId w:val="16"/>
  </w:num>
  <w:num w:numId="5" w16cid:durableId="265966736">
    <w:abstractNumId w:val="15"/>
  </w:num>
  <w:num w:numId="6" w16cid:durableId="1155298159">
    <w:abstractNumId w:val="13"/>
  </w:num>
  <w:num w:numId="7" w16cid:durableId="590965740">
    <w:abstractNumId w:val="14"/>
  </w:num>
  <w:num w:numId="8" w16cid:durableId="2099135186">
    <w:abstractNumId w:val="12"/>
  </w:num>
  <w:num w:numId="9" w16cid:durableId="564296143">
    <w:abstractNumId w:val="2"/>
  </w:num>
  <w:num w:numId="10" w16cid:durableId="1785273249">
    <w:abstractNumId w:val="1"/>
  </w:num>
  <w:num w:numId="11" w16cid:durableId="1129007680">
    <w:abstractNumId w:val="0"/>
  </w:num>
  <w:num w:numId="12" w16cid:durableId="634218949">
    <w:abstractNumId w:val="9"/>
  </w:num>
  <w:num w:numId="13" w16cid:durableId="2061511785">
    <w:abstractNumId w:val="7"/>
  </w:num>
  <w:num w:numId="14" w16cid:durableId="1376662781">
    <w:abstractNumId w:val="6"/>
  </w:num>
  <w:num w:numId="15" w16cid:durableId="470446990">
    <w:abstractNumId w:val="5"/>
  </w:num>
  <w:num w:numId="16" w16cid:durableId="1088383117">
    <w:abstractNumId w:val="4"/>
  </w:num>
  <w:num w:numId="17" w16cid:durableId="1647392778">
    <w:abstractNumId w:val="8"/>
  </w:num>
  <w:num w:numId="18" w16cid:durableId="12649160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ADB"/>
    <w:rsid w:val="00033397"/>
    <w:rsid w:val="00040095"/>
    <w:rsid w:val="00051834"/>
    <w:rsid w:val="00054A22"/>
    <w:rsid w:val="00062023"/>
    <w:rsid w:val="000655A6"/>
    <w:rsid w:val="000774C5"/>
    <w:rsid w:val="00080512"/>
    <w:rsid w:val="00085ABA"/>
    <w:rsid w:val="000C47C3"/>
    <w:rsid w:val="000D58AB"/>
    <w:rsid w:val="000E33A5"/>
    <w:rsid w:val="001227DE"/>
    <w:rsid w:val="00133525"/>
    <w:rsid w:val="001A4C42"/>
    <w:rsid w:val="001A7420"/>
    <w:rsid w:val="001B6637"/>
    <w:rsid w:val="001C21C3"/>
    <w:rsid w:val="001D02C2"/>
    <w:rsid w:val="001E2DE5"/>
    <w:rsid w:val="001E5635"/>
    <w:rsid w:val="001E7B34"/>
    <w:rsid w:val="001F0C1D"/>
    <w:rsid w:val="001F1132"/>
    <w:rsid w:val="001F168B"/>
    <w:rsid w:val="0020005C"/>
    <w:rsid w:val="002058C1"/>
    <w:rsid w:val="002347A2"/>
    <w:rsid w:val="002675F0"/>
    <w:rsid w:val="002760EE"/>
    <w:rsid w:val="0029216D"/>
    <w:rsid w:val="002B6339"/>
    <w:rsid w:val="002E00EE"/>
    <w:rsid w:val="003172DC"/>
    <w:rsid w:val="0035462D"/>
    <w:rsid w:val="00356555"/>
    <w:rsid w:val="00363EFC"/>
    <w:rsid w:val="00363FC7"/>
    <w:rsid w:val="003765B8"/>
    <w:rsid w:val="003A04B9"/>
    <w:rsid w:val="003C3971"/>
    <w:rsid w:val="003C579A"/>
    <w:rsid w:val="00423334"/>
    <w:rsid w:val="004345EC"/>
    <w:rsid w:val="00465515"/>
    <w:rsid w:val="00473E88"/>
    <w:rsid w:val="0049751D"/>
    <w:rsid w:val="004C30AC"/>
    <w:rsid w:val="004D3578"/>
    <w:rsid w:val="004E213A"/>
    <w:rsid w:val="004F0988"/>
    <w:rsid w:val="004F3340"/>
    <w:rsid w:val="0053388B"/>
    <w:rsid w:val="00535773"/>
    <w:rsid w:val="00543E6C"/>
    <w:rsid w:val="00556EA5"/>
    <w:rsid w:val="00565051"/>
    <w:rsid w:val="00565087"/>
    <w:rsid w:val="00565793"/>
    <w:rsid w:val="00581008"/>
    <w:rsid w:val="00597B11"/>
    <w:rsid w:val="005D1638"/>
    <w:rsid w:val="005D2E01"/>
    <w:rsid w:val="005D7526"/>
    <w:rsid w:val="005E4BB2"/>
    <w:rsid w:val="005F788A"/>
    <w:rsid w:val="00602AEA"/>
    <w:rsid w:val="00614FDF"/>
    <w:rsid w:val="0063543D"/>
    <w:rsid w:val="00636555"/>
    <w:rsid w:val="00647114"/>
    <w:rsid w:val="006912E9"/>
    <w:rsid w:val="006A323F"/>
    <w:rsid w:val="006B30D0"/>
    <w:rsid w:val="006C3D95"/>
    <w:rsid w:val="006E5C86"/>
    <w:rsid w:val="00701116"/>
    <w:rsid w:val="0071154C"/>
    <w:rsid w:val="0071174C"/>
    <w:rsid w:val="00713C44"/>
    <w:rsid w:val="00734A5B"/>
    <w:rsid w:val="0074026F"/>
    <w:rsid w:val="007429F6"/>
    <w:rsid w:val="00744E76"/>
    <w:rsid w:val="00765EA3"/>
    <w:rsid w:val="007675A9"/>
    <w:rsid w:val="00774DA4"/>
    <w:rsid w:val="00781F0F"/>
    <w:rsid w:val="007B600E"/>
    <w:rsid w:val="007F0F4A"/>
    <w:rsid w:val="007F1F1E"/>
    <w:rsid w:val="008028A4"/>
    <w:rsid w:val="00830747"/>
    <w:rsid w:val="008768CA"/>
    <w:rsid w:val="008B2939"/>
    <w:rsid w:val="008B3A4E"/>
    <w:rsid w:val="008C34DF"/>
    <w:rsid w:val="008C384C"/>
    <w:rsid w:val="008E16EE"/>
    <w:rsid w:val="008E2D68"/>
    <w:rsid w:val="008E6756"/>
    <w:rsid w:val="008F79E3"/>
    <w:rsid w:val="0090271F"/>
    <w:rsid w:val="00902E23"/>
    <w:rsid w:val="009114D7"/>
    <w:rsid w:val="0091348E"/>
    <w:rsid w:val="00917CCB"/>
    <w:rsid w:val="00933FB0"/>
    <w:rsid w:val="00941EBA"/>
    <w:rsid w:val="00942EC2"/>
    <w:rsid w:val="009D2453"/>
    <w:rsid w:val="009D3827"/>
    <w:rsid w:val="009F37B7"/>
    <w:rsid w:val="00A10F02"/>
    <w:rsid w:val="00A164B4"/>
    <w:rsid w:val="00A26956"/>
    <w:rsid w:val="00A27486"/>
    <w:rsid w:val="00A53724"/>
    <w:rsid w:val="00A56066"/>
    <w:rsid w:val="00A73129"/>
    <w:rsid w:val="00A82346"/>
    <w:rsid w:val="00A87859"/>
    <w:rsid w:val="00A92BA1"/>
    <w:rsid w:val="00A95A32"/>
    <w:rsid w:val="00A977B1"/>
    <w:rsid w:val="00AB4A5D"/>
    <w:rsid w:val="00AC6BC6"/>
    <w:rsid w:val="00AE65E2"/>
    <w:rsid w:val="00AF1460"/>
    <w:rsid w:val="00B07861"/>
    <w:rsid w:val="00B15449"/>
    <w:rsid w:val="00B93086"/>
    <w:rsid w:val="00BA1257"/>
    <w:rsid w:val="00BA19ED"/>
    <w:rsid w:val="00BA4B8D"/>
    <w:rsid w:val="00BA6C9B"/>
    <w:rsid w:val="00BB2677"/>
    <w:rsid w:val="00BC0F7D"/>
    <w:rsid w:val="00BC5E47"/>
    <w:rsid w:val="00BD7D31"/>
    <w:rsid w:val="00BE3255"/>
    <w:rsid w:val="00BF128E"/>
    <w:rsid w:val="00C074DD"/>
    <w:rsid w:val="00C1496A"/>
    <w:rsid w:val="00C33079"/>
    <w:rsid w:val="00C45231"/>
    <w:rsid w:val="00C551FF"/>
    <w:rsid w:val="00C72833"/>
    <w:rsid w:val="00C80F1D"/>
    <w:rsid w:val="00C91962"/>
    <w:rsid w:val="00C93F40"/>
    <w:rsid w:val="00CA17F9"/>
    <w:rsid w:val="00CA3D0C"/>
    <w:rsid w:val="00D57972"/>
    <w:rsid w:val="00D675A9"/>
    <w:rsid w:val="00D738D6"/>
    <w:rsid w:val="00D755EB"/>
    <w:rsid w:val="00D76048"/>
    <w:rsid w:val="00D82E6F"/>
    <w:rsid w:val="00D87E00"/>
    <w:rsid w:val="00D9134D"/>
    <w:rsid w:val="00DA7A03"/>
    <w:rsid w:val="00DB1818"/>
    <w:rsid w:val="00DC13C4"/>
    <w:rsid w:val="00DC309B"/>
    <w:rsid w:val="00DC4DA2"/>
    <w:rsid w:val="00DD4C17"/>
    <w:rsid w:val="00DD74A5"/>
    <w:rsid w:val="00DF2B1F"/>
    <w:rsid w:val="00DF62CD"/>
    <w:rsid w:val="00E134FC"/>
    <w:rsid w:val="00E16509"/>
    <w:rsid w:val="00E44582"/>
    <w:rsid w:val="00E77645"/>
    <w:rsid w:val="00EA15B0"/>
    <w:rsid w:val="00EA5EA7"/>
    <w:rsid w:val="00EC014D"/>
    <w:rsid w:val="00EC4A25"/>
    <w:rsid w:val="00EF608C"/>
    <w:rsid w:val="00F025A2"/>
    <w:rsid w:val="00F04712"/>
    <w:rsid w:val="00F13360"/>
    <w:rsid w:val="00F22EC7"/>
    <w:rsid w:val="00F325C8"/>
    <w:rsid w:val="00F653B8"/>
    <w:rsid w:val="00F9008D"/>
    <w:rsid w:val="00FA1266"/>
    <w:rsid w:val="00FC1192"/>
    <w:rsid w:val="00FE6372"/>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9.emf"/><Relationship Id="rId50" Type="http://schemas.openxmlformats.org/officeDocument/2006/relationships/oleObject" Target="embeddings/Microsoft_Visio_2003-2010_Drawing17.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3.vsd"/><Relationship Id="rId76" Type="http://schemas.openxmlformats.org/officeDocument/2006/relationships/oleObject" Target="embeddings/Microsoft_Visio_2003-2010_Drawing27.vsd"/><Relationship Id="rId84" Type="http://schemas.openxmlformats.org/officeDocument/2006/relationships/oleObject" Target="embeddings/Microsoft_Visio_2003-2010_Drawing30.vsd"/><Relationship Id="rId89" Type="http://schemas.openxmlformats.org/officeDocument/2006/relationships/image" Target="media/image40.emf"/><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Word_Document5.doc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footer" Target="footer1.xm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2.vsd"/><Relationship Id="rId74" Type="http://schemas.openxmlformats.org/officeDocument/2006/relationships/oleObject" Target="embeddings/Microsoft_Visio_2003-2010_Drawing26.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3.vsdx"/><Relationship Id="rId90" Type="http://schemas.openxmlformats.org/officeDocument/2006/relationships/package" Target="embeddings/Microsoft_Word_Document4.docx"/><Relationship Id="rId95" Type="http://schemas.openxmlformats.org/officeDocument/2006/relationships/package" Target="embeddings/Microsoft_Word_Document6.docx"/><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package" Target="embeddings/Microsoft_Visio_Drawing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5.vsd"/><Relationship Id="rId80" Type="http://schemas.openxmlformats.org/officeDocument/2006/relationships/oleObject" Target="embeddings/Microsoft_Visio_2003-2010_Drawing29.vsd"/><Relationship Id="rId85" Type="http://schemas.openxmlformats.org/officeDocument/2006/relationships/image" Target="media/image38.emf"/><Relationship Id="rId93" Type="http://schemas.openxmlformats.org/officeDocument/2006/relationships/hyperlink" Target="https://bottlecaps.de/rr/ui" TargetMode="External"/><Relationship Id="rId98" Type="http://schemas.openxmlformats.org/officeDocument/2006/relationships/footer" Target="footer5.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1.vsdx"/><Relationship Id="rId70" Type="http://schemas.openxmlformats.org/officeDocument/2006/relationships/oleObject" Target="embeddings/Microsoft_Visio_2003-2010_Drawing24.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Word_Document.docx"/><Relationship Id="rId91" Type="http://schemas.openxmlformats.org/officeDocument/2006/relationships/image" Target="media/image41.emf"/><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28.vsd"/><Relationship Id="rId81" Type="http://schemas.openxmlformats.org/officeDocument/2006/relationships/image" Target="media/image36.emf"/><Relationship Id="rId86" Type="http://schemas.openxmlformats.org/officeDocument/2006/relationships/oleObject" Target="embeddings/Microsoft_Visio_2003-2010_Drawing31.vsd"/><Relationship Id="rId94" Type="http://schemas.openxmlformats.org/officeDocument/2006/relationships/image" Target="media/image42.emf"/><Relationship Id="rId99" Type="http://schemas.openxmlformats.org/officeDocument/2006/relationships/footer" Target="footer6.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oleObject" Target="embeddings/Microsoft_Visio_2003-2010_Drawing1.vsd"/><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96D150-CC8F-4177-8A67-728FF28A5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34118</Words>
  <Characters>222111</Characters>
  <Application>Microsoft Office Word</Application>
  <DocSecurity>0</DocSecurity>
  <Lines>9657</Lines>
  <Paragraphs>8540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17)</dc:subject>
  <dc:creator>Kimmo Kymalainen MCC</dc:creator>
  <cp:keywords/>
  <dc:description/>
  <cp:lastModifiedBy>MCC</cp:lastModifiedBy>
  <cp:revision>34</cp:revision>
  <cp:lastPrinted>2019-02-25T14:05:00Z</cp:lastPrinted>
  <dcterms:created xsi:type="dcterms:W3CDTF">2022-03-18T13:52:00Z</dcterms:created>
  <dcterms:modified xsi:type="dcterms:W3CDTF">2024-06-22T09:13:00Z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43341c18,633ab949,50ffb899,184f2d07,323e57a9,e69d266</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2024-06-07T14:02:18Z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b9a2ba6e-2d8f-4192-b411-e1e97be94b3f</vt:lpwstr>
  </property>
  <property fmtid="{D5CDD505-2E9C-101B-9397-08002B2CF9AE}" pid="11" name="MSIP_Label_c8f49a32-fde3-48a5-9266-b5b0972a22dc_ContentBits">
    <vt:lpwstr>2</vt:lpwstr>
  </property>
  <property fmtid="{D5CDD505-2E9C-101B-9397-08002B2CF9AE}" pid="12" name="GrammarlyDocumentId">
    <vt:lpwstr>0a3d7b075df58a536876ccb7596bb80bec58e0e0f9af9e5be44f1690a1f1789d</vt:lpwstr>
  </property>
</Properties>
</file>