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2EFF80BE"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17</w:t>
            </w:r>
            <w:r w:rsidRPr="00D1205D">
              <w:rPr>
                <w:noProof w:val="0"/>
              </w:rPr>
              <w:t>.</w:t>
            </w:r>
            <w:r w:rsidR="00EF40C0">
              <w:rPr>
                <w:noProof w:val="0"/>
              </w:rPr>
              <w:t>1</w:t>
            </w:r>
            <w:r w:rsidR="001125CF">
              <w:rPr>
                <w:noProof w:val="0"/>
              </w:rPr>
              <w:t>4</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sidR="001125CF">
              <w:rPr>
                <w:noProof w:val="0"/>
                <w:sz w:val="32"/>
                <w:lang w:eastAsia="zh-CN"/>
              </w:rPr>
              <w:t>4</w:t>
            </w:r>
            <w:r w:rsidRPr="00D1205D">
              <w:rPr>
                <w:noProof w:val="0"/>
                <w:sz w:val="32"/>
              </w:rPr>
              <w:t>-</w:t>
            </w:r>
            <w:r w:rsidR="001125CF">
              <w:rPr>
                <w:noProof w:val="0"/>
                <w:sz w:val="32"/>
              </w:rPr>
              <w:t>03</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77777777" w:rsidR="003A75CC" w:rsidRPr="00D42C6D" w:rsidRDefault="003A75CC" w:rsidP="008956DC">
            <w:pPr>
              <w:pStyle w:val="ZT"/>
              <w:framePr w:wrap="auto" w:hAnchor="text" w:yAlign="inline"/>
              <w:rPr>
                <w:i/>
                <w:sz w:val="28"/>
              </w:rPr>
            </w:pPr>
            <w:r w:rsidRPr="00D1205D">
              <w:t>(</w:t>
            </w:r>
            <w:r w:rsidRPr="00D1205D">
              <w:rPr>
                <w:rStyle w:val="ZGSM"/>
              </w:rPr>
              <w:t>Release 17</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tr w:rsidR="003A75CC" w:rsidRPr="00D42C6D" w14:paraId="47064438" w14:textId="77777777" w:rsidTr="008956DC">
        <w:trPr>
          <w:cantSplit/>
          <w:trHeight w:hRule="exact" w:val="1531"/>
        </w:trPr>
        <w:tc>
          <w:tcPr>
            <w:tcW w:w="4883" w:type="dxa"/>
            <w:shd w:val="clear" w:color="auto" w:fill="auto"/>
          </w:tcPr>
          <w:p w14:paraId="5CF498B0" w14:textId="6D6015F0" w:rsidR="003A75CC" w:rsidRPr="00D42C6D" w:rsidRDefault="003A75CC" w:rsidP="008956DC">
            <w:pPr>
              <w:rPr>
                <w:i/>
              </w:rPr>
            </w:pPr>
            <w:r>
              <w:rPr>
                <w:i/>
                <w:noProof/>
              </w:rPr>
              <w:drawing>
                <wp:inline distT="0" distB="0" distL="0" distR="0" wp14:anchorId="777DF8F6" wp14:editId="10DF9B93">
                  <wp:extent cx="1212850" cy="844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shd w:val="clear" w:color="auto" w:fill="auto"/>
          </w:tcPr>
          <w:p w14:paraId="2E928BB4" w14:textId="0B5A62AB" w:rsidR="003A75CC" w:rsidRPr="00D42C6D" w:rsidRDefault="003A75CC" w:rsidP="008956DC">
            <w:pPr>
              <w:jc w:val="right"/>
            </w:pPr>
            <w:bookmarkStart w:id="3"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3"/>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4"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4"/>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611C6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5"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6"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6"/>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7"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56A8DA8A" w:rsidR="003A75CC" w:rsidRPr="00D42C6D" w:rsidRDefault="003A75CC" w:rsidP="008956DC">
            <w:pPr>
              <w:pStyle w:val="FP"/>
              <w:jc w:val="center"/>
              <w:rPr>
                <w:noProof/>
                <w:sz w:val="18"/>
              </w:rPr>
            </w:pPr>
            <w:r w:rsidRPr="00D42C6D">
              <w:rPr>
                <w:noProof/>
                <w:sz w:val="18"/>
              </w:rPr>
              <w:t xml:space="preserve">© </w:t>
            </w:r>
            <w:r>
              <w:rPr>
                <w:noProof/>
                <w:sz w:val="18"/>
              </w:rPr>
              <w:t>202</w:t>
            </w:r>
            <w:r w:rsidR="001125CF">
              <w:rPr>
                <w:noProof/>
                <w:sz w:val="18"/>
              </w:rPr>
              <w:t>4</w:t>
            </w:r>
            <w:r w:rsidRPr="00D42C6D">
              <w:rPr>
                <w:noProof/>
                <w:sz w:val="18"/>
              </w:rPr>
              <w:t>, 3GPP Organizational Partners (ARIB, ATIS, CCSA, ETSI, TSDSI, TTA, TTC).</w:t>
            </w:r>
            <w:bookmarkStart w:id="8" w:name="copyrightaddon"/>
            <w:bookmarkEnd w:id="8"/>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7"/>
          </w:p>
          <w:p w14:paraId="473D9AAA" w14:textId="77777777" w:rsidR="003A75CC" w:rsidRPr="00D42C6D" w:rsidRDefault="003A75CC" w:rsidP="008956DC"/>
        </w:tc>
      </w:tr>
      <w:bookmarkEnd w:id="5"/>
    </w:tbl>
    <w:p w14:paraId="6874C4F6" w14:textId="76470936" w:rsidR="00080512" w:rsidRPr="00D1205D" w:rsidRDefault="003A75CC" w:rsidP="002D7984">
      <w:pPr>
        <w:pStyle w:val="TT"/>
      </w:pPr>
      <w:r w:rsidRPr="00D42C6D">
        <w:br w:type="page"/>
      </w:r>
      <w:r w:rsidR="00080512" w:rsidRPr="00D1205D">
        <w:lastRenderedPageBreak/>
        <w:t>Contents</w:t>
      </w:r>
    </w:p>
    <w:p w14:paraId="7D8B4B69" w14:textId="489E7747" w:rsidR="00087A3D" w:rsidRDefault="005F6A64">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087A3D">
        <w:rPr>
          <w:noProof/>
        </w:rPr>
        <w:t>Foreword</w:t>
      </w:r>
      <w:r w:rsidR="00087A3D">
        <w:rPr>
          <w:noProof/>
        </w:rPr>
        <w:tab/>
      </w:r>
      <w:r w:rsidR="00087A3D">
        <w:rPr>
          <w:noProof/>
        </w:rPr>
        <w:fldChar w:fldCharType="begin" w:fldLock="1"/>
      </w:r>
      <w:r w:rsidR="00087A3D">
        <w:rPr>
          <w:noProof/>
        </w:rPr>
        <w:instrText xml:space="preserve"> PAGEREF _Toc160971253 \h </w:instrText>
      </w:r>
      <w:r w:rsidR="00087A3D">
        <w:rPr>
          <w:noProof/>
        </w:rPr>
      </w:r>
      <w:r w:rsidR="00087A3D">
        <w:rPr>
          <w:noProof/>
        </w:rPr>
        <w:fldChar w:fldCharType="separate"/>
      </w:r>
      <w:r w:rsidR="00087A3D">
        <w:rPr>
          <w:noProof/>
        </w:rPr>
        <w:t>8</w:t>
      </w:r>
      <w:r w:rsidR="00087A3D">
        <w:rPr>
          <w:noProof/>
        </w:rPr>
        <w:fldChar w:fldCharType="end"/>
      </w:r>
    </w:p>
    <w:p w14:paraId="63D90011" w14:textId="6B32CCA8" w:rsidR="00087A3D" w:rsidRDefault="00087A3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_Toc160971254 \h </w:instrText>
      </w:r>
      <w:r>
        <w:rPr>
          <w:noProof/>
        </w:rPr>
      </w:r>
      <w:r>
        <w:rPr>
          <w:noProof/>
        </w:rPr>
        <w:fldChar w:fldCharType="separate"/>
      </w:r>
      <w:r>
        <w:rPr>
          <w:noProof/>
        </w:rPr>
        <w:t>9</w:t>
      </w:r>
      <w:r>
        <w:rPr>
          <w:noProof/>
        </w:rPr>
        <w:fldChar w:fldCharType="end"/>
      </w:r>
    </w:p>
    <w:p w14:paraId="16E46F02" w14:textId="0E2F4932" w:rsidR="00087A3D" w:rsidRDefault="00087A3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_Toc160971255 \h </w:instrText>
      </w:r>
      <w:r>
        <w:rPr>
          <w:noProof/>
        </w:rPr>
      </w:r>
      <w:r>
        <w:rPr>
          <w:noProof/>
        </w:rPr>
        <w:fldChar w:fldCharType="separate"/>
      </w:r>
      <w:r>
        <w:rPr>
          <w:noProof/>
        </w:rPr>
        <w:t>9</w:t>
      </w:r>
      <w:r>
        <w:rPr>
          <w:noProof/>
        </w:rPr>
        <w:fldChar w:fldCharType="end"/>
      </w:r>
    </w:p>
    <w:p w14:paraId="5483699B" w14:textId="2BC9ECBC" w:rsidR="00087A3D" w:rsidRDefault="00087A3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_Toc160971256 \h </w:instrText>
      </w:r>
      <w:r>
        <w:rPr>
          <w:noProof/>
        </w:rPr>
      </w:r>
      <w:r>
        <w:rPr>
          <w:noProof/>
        </w:rPr>
        <w:fldChar w:fldCharType="separate"/>
      </w:r>
      <w:r>
        <w:rPr>
          <w:noProof/>
        </w:rPr>
        <w:t>11</w:t>
      </w:r>
      <w:r>
        <w:rPr>
          <w:noProof/>
        </w:rPr>
        <w:fldChar w:fldCharType="end"/>
      </w:r>
    </w:p>
    <w:p w14:paraId="50773CE5" w14:textId="454D3C91"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_Toc160971257 \h </w:instrText>
      </w:r>
      <w:r>
        <w:rPr>
          <w:noProof/>
        </w:rPr>
      </w:r>
      <w:r>
        <w:rPr>
          <w:noProof/>
        </w:rPr>
        <w:fldChar w:fldCharType="separate"/>
      </w:r>
      <w:r>
        <w:rPr>
          <w:noProof/>
        </w:rPr>
        <w:t>11</w:t>
      </w:r>
      <w:r>
        <w:rPr>
          <w:noProof/>
        </w:rPr>
        <w:fldChar w:fldCharType="end"/>
      </w:r>
    </w:p>
    <w:p w14:paraId="0967F204" w14:textId="3F83B26F"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_Toc160971258 \h </w:instrText>
      </w:r>
      <w:r>
        <w:rPr>
          <w:noProof/>
        </w:rPr>
      </w:r>
      <w:r>
        <w:rPr>
          <w:noProof/>
        </w:rPr>
        <w:fldChar w:fldCharType="separate"/>
      </w:r>
      <w:r>
        <w:rPr>
          <w:noProof/>
        </w:rPr>
        <w:t>12</w:t>
      </w:r>
      <w:r>
        <w:rPr>
          <w:noProof/>
        </w:rPr>
        <w:fldChar w:fldCharType="end"/>
      </w:r>
    </w:p>
    <w:p w14:paraId="73BC283D" w14:textId="34E8C268"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_Toc160971259 \h </w:instrText>
      </w:r>
      <w:r>
        <w:rPr>
          <w:noProof/>
        </w:rPr>
      </w:r>
      <w:r>
        <w:rPr>
          <w:noProof/>
        </w:rPr>
        <w:fldChar w:fldCharType="separate"/>
      </w:r>
      <w:r>
        <w:rPr>
          <w:noProof/>
        </w:rPr>
        <w:t>12</w:t>
      </w:r>
      <w:r>
        <w:rPr>
          <w:noProof/>
        </w:rPr>
        <w:fldChar w:fldCharType="end"/>
      </w:r>
    </w:p>
    <w:p w14:paraId="1460B37C" w14:textId="30C5FF7A"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_Toc160971260 \h </w:instrText>
      </w:r>
      <w:r>
        <w:rPr>
          <w:noProof/>
        </w:rPr>
      </w:r>
      <w:r>
        <w:rPr>
          <w:noProof/>
        </w:rPr>
        <w:fldChar w:fldCharType="separate"/>
      </w:r>
      <w:r>
        <w:rPr>
          <w:noProof/>
        </w:rPr>
        <w:t>12</w:t>
      </w:r>
      <w:r>
        <w:rPr>
          <w:noProof/>
        </w:rPr>
        <w:fldChar w:fldCharType="end"/>
      </w:r>
    </w:p>
    <w:p w14:paraId="5CD25152" w14:textId="13B872D9"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ABNF operators</w:t>
      </w:r>
      <w:r>
        <w:rPr>
          <w:noProof/>
        </w:rPr>
        <w:tab/>
      </w:r>
      <w:r>
        <w:rPr>
          <w:noProof/>
        </w:rPr>
        <w:fldChar w:fldCharType="begin" w:fldLock="1"/>
      </w:r>
      <w:r>
        <w:rPr>
          <w:noProof/>
        </w:rPr>
        <w:instrText xml:space="preserve"> PAGEREF _Toc160971261 \h </w:instrText>
      </w:r>
      <w:r>
        <w:rPr>
          <w:noProof/>
        </w:rPr>
      </w:r>
      <w:r>
        <w:rPr>
          <w:noProof/>
        </w:rPr>
        <w:fldChar w:fldCharType="separate"/>
      </w:r>
      <w:r>
        <w:rPr>
          <w:noProof/>
        </w:rPr>
        <w:t>12</w:t>
      </w:r>
      <w:r>
        <w:rPr>
          <w:noProof/>
        </w:rPr>
        <w:fldChar w:fldCharType="end"/>
      </w:r>
    </w:p>
    <w:p w14:paraId="0B869640" w14:textId="25751DC7"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_Toc160971262 \h </w:instrText>
      </w:r>
      <w:r>
        <w:rPr>
          <w:noProof/>
        </w:rPr>
      </w:r>
      <w:r>
        <w:rPr>
          <w:noProof/>
        </w:rPr>
        <w:fldChar w:fldCharType="separate"/>
      </w:r>
      <w:r>
        <w:rPr>
          <w:noProof/>
        </w:rPr>
        <w:t>12</w:t>
      </w:r>
      <w:r>
        <w:rPr>
          <w:noProof/>
        </w:rPr>
        <w:fldChar w:fldCharType="end"/>
      </w:r>
    </w:p>
    <w:p w14:paraId="453ED876" w14:textId="5E8226CE"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_Toc160971263 \h </w:instrText>
      </w:r>
      <w:r>
        <w:rPr>
          <w:noProof/>
        </w:rPr>
      </w:r>
      <w:r>
        <w:rPr>
          <w:noProof/>
        </w:rPr>
        <w:fldChar w:fldCharType="separate"/>
      </w:r>
      <w:r>
        <w:rPr>
          <w:noProof/>
        </w:rPr>
        <w:t>12</w:t>
      </w:r>
      <w:r>
        <w:rPr>
          <w:noProof/>
        </w:rPr>
        <w:fldChar w:fldCharType="end"/>
      </w:r>
    </w:p>
    <w:p w14:paraId="1702FE16" w14:textId="4961EFE9" w:rsidR="00087A3D" w:rsidRDefault="00087A3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_Toc160971264 \h </w:instrText>
      </w:r>
      <w:r>
        <w:rPr>
          <w:noProof/>
        </w:rPr>
      </w:r>
      <w:r>
        <w:rPr>
          <w:noProof/>
        </w:rPr>
        <w:fldChar w:fldCharType="separate"/>
      </w:r>
      <w:r>
        <w:rPr>
          <w:noProof/>
        </w:rPr>
        <w:t>13</w:t>
      </w:r>
      <w:r>
        <w:rPr>
          <w:noProof/>
        </w:rPr>
        <w:fldChar w:fldCharType="end"/>
      </w:r>
    </w:p>
    <w:p w14:paraId="68DA55F3" w14:textId="47CC8935"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_Toc160971265 \h </w:instrText>
      </w:r>
      <w:r>
        <w:rPr>
          <w:noProof/>
        </w:rPr>
      </w:r>
      <w:r>
        <w:rPr>
          <w:noProof/>
        </w:rPr>
        <w:fldChar w:fldCharType="separate"/>
      </w:r>
      <w:r>
        <w:rPr>
          <w:noProof/>
        </w:rPr>
        <w:t>13</w:t>
      </w:r>
      <w:r>
        <w:rPr>
          <w:noProof/>
        </w:rPr>
        <w:fldChar w:fldCharType="end"/>
      </w:r>
    </w:p>
    <w:p w14:paraId="1B2041D1" w14:textId="28D90283"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_Toc160971266 \h </w:instrText>
      </w:r>
      <w:r>
        <w:rPr>
          <w:noProof/>
        </w:rPr>
      </w:r>
      <w:r>
        <w:rPr>
          <w:noProof/>
        </w:rPr>
        <w:fldChar w:fldCharType="separate"/>
      </w:r>
      <w:r>
        <w:rPr>
          <w:noProof/>
        </w:rPr>
        <w:t>13</w:t>
      </w:r>
      <w:r>
        <w:rPr>
          <w:noProof/>
        </w:rPr>
        <w:fldChar w:fldCharType="end"/>
      </w:r>
    </w:p>
    <w:p w14:paraId="3F89B00A" w14:textId="1F9E672C"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_Toc160971267 \h </w:instrText>
      </w:r>
      <w:r>
        <w:rPr>
          <w:noProof/>
        </w:rPr>
      </w:r>
      <w:r>
        <w:rPr>
          <w:noProof/>
        </w:rPr>
        <w:fldChar w:fldCharType="separate"/>
      </w:r>
      <w:r>
        <w:rPr>
          <w:noProof/>
        </w:rPr>
        <w:t>13</w:t>
      </w:r>
      <w:r>
        <w:rPr>
          <w:noProof/>
        </w:rPr>
        <w:fldChar w:fldCharType="end"/>
      </w:r>
    </w:p>
    <w:p w14:paraId="2033438E" w14:textId="05949D2D"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_Toc160971268 \h </w:instrText>
      </w:r>
      <w:r>
        <w:rPr>
          <w:noProof/>
        </w:rPr>
      </w:r>
      <w:r>
        <w:rPr>
          <w:noProof/>
        </w:rPr>
        <w:fldChar w:fldCharType="separate"/>
      </w:r>
      <w:r>
        <w:rPr>
          <w:noProof/>
        </w:rPr>
        <w:t>13</w:t>
      </w:r>
      <w:r>
        <w:rPr>
          <w:noProof/>
        </w:rPr>
        <w:fldChar w:fldCharType="end"/>
      </w:r>
    </w:p>
    <w:p w14:paraId="69B362D8" w14:textId="2BD1587B"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_Toc160971269 \h </w:instrText>
      </w:r>
      <w:r>
        <w:rPr>
          <w:noProof/>
        </w:rPr>
      </w:r>
      <w:r>
        <w:rPr>
          <w:noProof/>
        </w:rPr>
        <w:fldChar w:fldCharType="separate"/>
      </w:r>
      <w:r>
        <w:rPr>
          <w:noProof/>
        </w:rPr>
        <w:t>13</w:t>
      </w:r>
      <w:r>
        <w:rPr>
          <w:noProof/>
        </w:rPr>
        <w:fldChar w:fldCharType="end"/>
      </w:r>
    </w:p>
    <w:p w14:paraId="21E3E484" w14:textId="6D9FEFB9" w:rsidR="00087A3D" w:rsidRDefault="00087A3D">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_Toc160971270 \h </w:instrText>
      </w:r>
      <w:r>
        <w:rPr>
          <w:noProof/>
        </w:rPr>
      </w:r>
      <w:r>
        <w:rPr>
          <w:noProof/>
        </w:rPr>
        <w:fldChar w:fldCharType="separate"/>
      </w:r>
      <w:r>
        <w:rPr>
          <w:noProof/>
        </w:rPr>
        <w:t>14</w:t>
      </w:r>
      <w:r>
        <w:rPr>
          <w:noProof/>
        </w:rPr>
        <w:fldChar w:fldCharType="end"/>
      </w:r>
    </w:p>
    <w:p w14:paraId="3EC272F2" w14:textId="1C9F0D56"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_Toc160971271 \h </w:instrText>
      </w:r>
      <w:r>
        <w:rPr>
          <w:noProof/>
        </w:rPr>
      </w:r>
      <w:r>
        <w:rPr>
          <w:noProof/>
        </w:rPr>
        <w:fldChar w:fldCharType="separate"/>
      </w:r>
      <w:r>
        <w:rPr>
          <w:noProof/>
        </w:rPr>
        <w:t>14</w:t>
      </w:r>
      <w:r>
        <w:rPr>
          <w:noProof/>
        </w:rPr>
        <w:fldChar w:fldCharType="end"/>
      </w:r>
    </w:p>
    <w:p w14:paraId="44C08355" w14:textId="6525C919"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_Toc160971272 \h </w:instrText>
      </w:r>
      <w:r>
        <w:rPr>
          <w:noProof/>
        </w:rPr>
      </w:r>
      <w:r>
        <w:rPr>
          <w:noProof/>
        </w:rPr>
        <w:fldChar w:fldCharType="separate"/>
      </w:r>
      <w:r>
        <w:rPr>
          <w:noProof/>
        </w:rPr>
        <w:t>14</w:t>
      </w:r>
      <w:r>
        <w:rPr>
          <w:noProof/>
        </w:rPr>
        <w:fldChar w:fldCharType="end"/>
      </w:r>
    </w:p>
    <w:p w14:paraId="287B306B" w14:textId="7531E1F4"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_Toc160971273 \h </w:instrText>
      </w:r>
      <w:r>
        <w:rPr>
          <w:noProof/>
        </w:rPr>
      </w:r>
      <w:r>
        <w:rPr>
          <w:noProof/>
        </w:rPr>
        <w:fldChar w:fldCharType="separate"/>
      </w:r>
      <w:r>
        <w:rPr>
          <w:noProof/>
        </w:rPr>
        <w:t>14</w:t>
      </w:r>
      <w:r>
        <w:rPr>
          <w:noProof/>
        </w:rPr>
        <w:fldChar w:fldCharType="end"/>
      </w:r>
    </w:p>
    <w:p w14:paraId="18FD38DD" w14:textId="39D73381"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_Toc160971274 \h </w:instrText>
      </w:r>
      <w:r>
        <w:rPr>
          <w:noProof/>
        </w:rPr>
      </w:r>
      <w:r>
        <w:rPr>
          <w:noProof/>
        </w:rPr>
        <w:fldChar w:fldCharType="separate"/>
      </w:r>
      <w:r>
        <w:rPr>
          <w:noProof/>
        </w:rPr>
        <w:t>14</w:t>
      </w:r>
      <w:r>
        <w:rPr>
          <w:noProof/>
        </w:rPr>
        <w:fldChar w:fldCharType="end"/>
      </w:r>
    </w:p>
    <w:p w14:paraId="457B2E68" w14:textId="35FAD7AD"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_Toc160971275 \h </w:instrText>
      </w:r>
      <w:r>
        <w:rPr>
          <w:noProof/>
        </w:rPr>
      </w:r>
      <w:r>
        <w:rPr>
          <w:noProof/>
        </w:rPr>
        <w:fldChar w:fldCharType="separate"/>
      </w:r>
      <w:r>
        <w:rPr>
          <w:noProof/>
        </w:rPr>
        <w:t>14</w:t>
      </w:r>
      <w:r>
        <w:rPr>
          <w:noProof/>
        </w:rPr>
        <w:fldChar w:fldCharType="end"/>
      </w:r>
    </w:p>
    <w:p w14:paraId="21B0277F" w14:textId="35F87970"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_Toc160971276 \h </w:instrText>
      </w:r>
      <w:r>
        <w:rPr>
          <w:noProof/>
        </w:rPr>
      </w:r>
      <w:r>
        <w:rPr>
          <w:noProof/>
        </w:rPr>
        <w:fldChar w:fldCharType="separate"/>
      </w:r>
      <w:r>
        <w:rPr>
          <w:noProof/>
        </w:rPr>
        <w:t>15</w:t>
      </w:r>
      <w:r>
        <w:rPr>
          <w:noProof/>
        </w:rPr>
        <w:fldChar w:fldCharType="end"/>
      </w:r>
    </w:p>
    <w:p w14:paraId="7DE7F332" w14:textId="2973B220"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_Toc160971277 \h </w:instrText>
      </w:r>
      <w:r>
        <w:rPr>
          <w:noProof/>
        </w:rPr>
      </w:r>
      <w:r>
        <w:rPr>
          <w:noProof/>
        </w:rPr>
        <w:fldChar w:fldCharType="separate"/>
      </w:r>
      <w:r>
        <w:rPr>
          <w:noProof/>
        </w:rPr>
        <w:t>17</w:t>
      </w:r>
      <w:r>
        <w:rPr>
          <w:noProof/>
        </w:rPr>
        <w:fldChar w:fldCharType="end"/>
      </w:r>
    </w:p>
    <w:p w14:paraId="4669D0FB" w14:textId="53A1615A"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_Toc160971278 \h </w:instrText>
      </w:r>
      <w:r>
        <w:rPr>
          <w:noProof/>
        </w:rPr>
      </w:r>
      <w:r>
        <w:rPr>
          <w:noProof/>
        </w:rPr>
        <w:fldChar w:fldCharType="separate"/>
      </w:r>
      <w:r>
        <w:rPr>
          <w:noProof/>
        </w:rPr>
        <w:t>17</w:t>
      </w:r>
      <w:r>
        <w:rPr>
          <w:noProof/>
        </w:rPr>
        <w:fldChar w:fldCharType="end"/>
      </w:r>
    </w:p>
    <w:p w14:paraId="648304EC" w14:textId="12703CCC"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_Toc160971279 \h </w:instrText>
      </w:r>
      <w:r>
        <w:rPr>
          <w:noProof/>
        </w:rPr>
      </w:r>
      <w:r>
        <w:rPr>
          <w:noProof/>
        </w:rPr>
        <w:fldChar w:fldCharType="separate"/>
      </w:r>
      <w:r>
        <w:rPr>
          <w:noProof/>
        </w:rPr>
        <w:t>18</w:t>
      </w:r>
      <w:r>
        <w:rPr>
          <w:noProof/>
        </w:rPr>
        <w:fldChar w:fldCharType="end"/>
      </w:r>
    </w:p>
    <w:p w14:paraId="1160C67A" w14:textId="2A17A1D7"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_Toc160971280 \h </w:instrText>
      </w:r>
      <w:r>
        <w:rPr>
          <w:noProof/>
        </w:rPr>
      </w:r>
      <w:r>
        <w:rPr>
          <w:noProof/>
        </w:rPr>
        <w:fldChar w:fldCharType="separate"/>
      </w:r>
      <w:r>
        <w:rPr>
          <w:noProof/>
        </w:rPr>
        <w:t>18</w:t>
      </w:r>
      <w:r>
        <w:rPr>
          <w:noProof/>
        </w:rPr>
        <w:fldChar w:fldCharType="end"/>
      </w:r>
    </w:p>
    <w:p w14:paraId="48AAE9A5" w14:textId="48A95E7D"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_Toc160971281 \h </w:instrText>
      </w:r>
      <w:r>
        <w:rPr>
          <w:noProof/>
        </w:rPr>
      </w:r>
      <w:r>
        <w:rPr>
          <w:noProof/>
        </w:rPr>
        <w:fldChar w:fldCharType="separate"/>
      </w:r>
      <w:r>
        <w:rPr>
          <w:noProof/>
        </w:rPr>
        <w:t>23</w:t>
      </w:r>
      <w:r>
        <w:rPr>
          <w:noProof/>
        </w:rPr>
        <w:fldChar w:fldCharType="end"/>
      </w:r>
    </w:p>
    <w:p w14:paraId="5FD2490A" w14:textId="1E986A86"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_Toc160971282 \h </w:instrText>
      </w:r>
      <w:r>
        <w:rPr>
          <w:noProof/>
        </w:rPr>
      </w:r>
      <w:r>
        <w:rPr>
          <w:noProof/>
        </w:rPr>
        <w:fldChar w:fldCharType="separate"/>
      </w:r>
      <w:r>
        <w:rPr>
          <w:noProof/>
        </w:rPr>
        <w:t>23</w:t>
      </w:r>
      <w:r>
        <w:rPr>
          <w:noProof/>
        </w:rPr>
        <w:fldChar w:fldCharType="end"/>
      </w:r>
    </w:p>
    <w:p w14:paraId="2148E644" w14:textId="6FEE6330"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_Toc160971283 \h </w:instrText>
      </w:r>
      <w:r>
        <w:rPr>
          <w:noProof/>
        </w:rPr>
      </w:r>
      <w:r>
        <w:rPr>
          <w:noProof/>
        </w:rPr>
        <w:fldChar w:fldCharType="separate"/>
      </w:r>
      <w:r>
        <w:rPr>
          <w:noProof/>
        </w:rPr>
        <w:t>23</w:t>
      </w:r>
      <w:r>
        <w:rPr>
          <w:noProof/>
        </w:rPr>
        <w:fldChar w:fldCharType="end"/>
      </w:r>
    </w:p>
    <w:p w14:paraId="04B68C2F" w14:textId="1B4E56E3"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5.2.3.2.5</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_Toc160971284 \h </w:instrText>
      </w:r>
      <w:r>
        <w:rPr>
          <w:noProof/>
        </w:rPr>
      </w:r>
      <w:r>
        <w:rPr>
          <w:noProof/>
        </w:rPr>
        <w:fldChar w:fldCharType="separate"/>
      </w:r>
      <w:r>
        <w:rPr>
          <w:noProof/>
        </w:rPr>
        <w:t>24</w:t>
      </w:r>
      <w:r>
        <w:rPr>
          <w:noProof/>
        </w:rPr>
        <w:fldChar w:fldCharType="end"/>
      </w:r>
    </w:p>
    <w:p w14:paraId="6A2C9381" w14:textId="02E921F6"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5.2.3.2.6</w:t>
      </w:r>
      <w:r>
        <w:rPr>
          <w:rFonts w:asciiTheme="minorHAnsi" w:eastAsiaTheme="minorEastAsia" w:hAnsiTheme="minorHAnsi" w:cstheme="minorBidi"/>
          <w:noProof/>
          <w:kern w:val="2"/>
          <w:sz w:val="22"/>
          <w:szCs w:val="22"/>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_Toc160971285 \h </w:instrText>
      </w:r>
      <w:r>
        <w:rPr>
          <w:noProof/>
        </w:rPr>
      </w:r>
      <w:r>
        <w:rPr>
          <w:noProof/>
        </w:rPr>
        <w:fldChar w:fldCharType="separate"/>
      </w:r>
      <w:r>
        <w:rPr>
          <w:noProof/>
        </w:rPr>
        <w:t>25</w:t>
      </w:r>
      <w:r>
        <w:rPr>
          <w:noProof/>
        </w:rPr>
        <w:fldChar w:fldCharType="end"/>
      </w:r>
    </w:p>
    <w:p w14:paraId="4B23B10D" w14:textId="649802A3"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_Toc160971286 \h </w:instrText>
      </w:r>
      <w:r>
        <w:rPr>
          <w:noProof/>
        </w:rPr>
      </w:r>
      <w:r>
        <w:rPr>
          <w:noProof/>
        </w:rPr>
        <w:fldChar w:fldCharType="separate"/>
      </w:r>
      <w:r>
        <w:rPr>
          <w:noProof/>
        </w:rPr>
        <w:t>28</w:t>
      </w:r>
      <w:r>
        <w:rPr>
          <w:noProof/>
        </w:rPr>
        <w:fldChar w:fldCharType="end"/>
      </w:r>
    </w:p>
    <w:p w14:paraId="334C1CDC" w14:textId="3B5FC5ED"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5.2.3.2.8</w:t>
      </w:r>
      <w:r>
        <w:rPr>
          <w:rFonts w:asciiTheme="minorHAnsi" w:eastAsiaTheme="minorEastAsia" w:hAnsiTheme="minorHAnsi" w:cstheme="minorBidi"/>
          <w:noProof/>
          <w:kern w:val="2"/>
          <w:sz w:val="22"/>
          <w:szCs w:val="22"/>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_Toc160971287 \h </w:instrText>
      </w:r>
      <w:r>
        <w:rPr>
          <w:noProof/>
        </w:rPr>
      </w:r>
      <w:r>
        <w:rPr>
          <w:noProof/>
        </w:rPr>
        <w:fldChar w:fldCharType="separate"/>
      </w:r>
      <w:r>
        <w:rPr>
          <w:noProof/>
        </w:rPr>
        <w:t>29</w:t>
      </w:r>
      <w:r>
        <w:rPr>
          <w:noProof/>
        </w:rPr>
        <w:fldChar w:fldCharType="end"/>
      </w:r>
    </w:p>
    <w:p w14:paraId="09FBF54C" w14:textId="20152D7E"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5.2.3.2.9</w:t>
      </w:r>
      <w:r>
        <w:rPr>
          <w:rFonts w:asciiTheme="minorHAnsi" w:eastAsiaTheme="minorEastAsia" w:hAnsiTheme="minorHAnsi" w:cstheme="minorBidi"/>
          <w:noProof/>
          <w:kern w:val="2"/>
          <w:sz w:val="22"/>
          <w:szCs w:val="22"/>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_Toc160971288 \h </w:instrText>
      </w:r>
      <w:r>
        <w:rPr>
          <w:noProof/>
        </w:rPr>
      </w:r>
      <w:r>
        <w:rPr>
          <w:noProof/>
        </w:rPr>
        <w:fldChar w:fldCharType="separate"/>
      </w:r>
      <w:r>
        <w:rPr>
          <w:noProof/>
        </w:rPr>
        <w:t>30</w:t>
      </w:r>
      <w:r>
        <w:rPr>
          <w:noProof/>
        </w:rPr>
        <w:fldChar w:fldCharType="end"/>
      </w:r>
    </w:p>
    <w:p w14:paraId="21FE2221" w14:textId="2CAFB0E8"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5.2.3.2.10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_Toc160971289 \h </w:instrText>
      </w:r>
      <w:r>
        <w:rPr>
          <w:noProof/>
        </w:rPr>
      </w:r>
      <w:r>
        <w:rPr>
          <w:noProof/>
        </w:rPr>
        <w:fldChar w:fldCharType="separate"/>
      </w:r>
      <w:r>
        <w:rPr>
          <w:noProof/>
        </w:rPr>
        <w:t>32</w:t>
      </w:r>
      <w:r>
        <w:rPr>
          <w:noProof/>
        </w:rPr>
        <w:fldChar w:fldCharType="end"/>
      </w:r>
    </w:p>
    <w:p w14:paraId="2D700456" w14:textId="25220C25"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5.2.3.2.11</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_Toc160971290 \h </w:instrText>
      </w:r>
      <w:r>
        <w:rPr>
          <w:noProof/>
        </w:rPr>
      </w:r>
      <w:r>
        <w:rPr>
          <w:noProof/>
        </w:rPr>
        <w:fldChar w:fldCharType="separate"/>
      </w:r>
      <w:r>
        <w:rPr>
          <w:noProof/>
        </w:rPr>
        <w:t>34</w:t>
      </w:r>
      <w:r>
        <w:rPr>
          <w:noProof/>
        </w:rPr>
        <w:fldChar w:fldCharType="end"/>
      </w:r>
    </w:p>
    <w:p w14:paraId="3D63217F" w14:textId="662AB679"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5.2.3.2.12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_Toc160971291 \h </w:instrText>
      </w:r>
      <w:r>
        <w:rPr>
          <w:noProof/>
        </w:rPr>
      </w:r>
      <w:r>
        <w:rPr>
          <w:noProof/>
        </w:rPr>
        <w:fldChar w:fldCharType="separate"/>
      </w:r>
      <w:r>
        <w:rPr>
          <w:noProof/>
        </w:rPr>
        <w:t>35</w:t>
      </w:r>
      <w:r>
        <w:rPr>
          <w:noProof/>
        </w:rPr>
        <w:fldChar w:fldCharType="end"/>
      </w:r>
    </w:p>
    <w:p w14:paraId="1F08DF34" w14:textId="4EEDE564"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5.2.3.2.13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_Toc160971292 \h </w:instrText>
      </w:r>
      <w:r>
        <w:rPr>
          <w:noProof/>
        </w:rPr>
      </w:r>
      <w:r>
        <w:rPr>
          <w:noProof/>
        </w:rPr>
        <w:fldChar w:fldCharType="separate"/>
      </w:r>
      <w:r>
        <w:rPr>
          <w:noProof/>
        </w:rPr>
        <w:t>36</w:t>
      </w:r>
      <w:r>
        <w:rPr>
          <w:noProof/>
        </w:rPr>
        <w:fldChar w:fldCharType="end"/>
      </w:r>
    </w:p>
    <w:p w14:paraId="32678E1B" w14:textId="190E384E"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5.2.3.2.14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_Toc160971293 \h </w:instrText>
      </w:r>
      <w:r>
        <w:rPr>
          <w:noProof/>
        </w:rPr>
      </w:r>
      <w:r>
        <w:rPr>
          <w:noProof/>
        </w:rPr>
        <w:fldChar w:fldCharType="separate"/>
      </w:r>
      <w:r>
        <w:rPr>
          <w:noProof/>
        </w:rPr>
        <w:t>36</w:t>
      </w:r>
      <w:r>
        <w:rPr>
          <w:noProof/>
        </w:rPr>
        <w:fldChar w:fldCharType="end"/>
      </w:r>
    </w:p>
    <w:p w14:paraId="49C36ED6" w14:textId="01FF8083"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5.2.3.2.16</w:t>
      </w:r>
      <w:r>
        <w:rPr>
          <w:rFonts w:asciiTheme="minorHAnsi" w:eastAsiaTheme="minorEastAsia" w:hAnsiTheme="minorHAnsi" w:cstheme="minorBidi"/>
          <w:noProof/>
          <w:kern w:val="2"/>
          <w:sz w:val="22"/>
          <w:szCs w:val="22"/>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_Toc160971294 \h </w:instrText>
      </w:r>
      <w:r>
        <w:rPr>
          <w:noProof/>
        </w:rPr>
      </w:r>
      <w:r>
        <w:rPr>
          <w:noProof/>
        </w:rPr>
        <w:fldChar w:fldCharType="separate"/>
      </w:r>
      <w:r>
        <w:rPr>
          <w:noProof/>
        </w:rPr>
        <w:t>37</w:t>
      </w:r>
      <w:r>
        <w:rPr>
          <w:noProof/>
        </w:rPr>
        <w:fldChar w:fldCharType="end"/>
      </w:r>
    </w:p>
    <w:p w14:paraId="697FD717" w14:textId="1CF870BE"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5.2.3.2.17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_Toc160971295 \h </w:instrText>
      </w:r>
      <w:r>
        <w:rPr>
          <w:noProof/>
        </w:rPr>
      </w:r>
      <w:r>
        <w:rPr>
          <w:noProof/>
        </w:rPr>
        <w:fldChar w:fldCharType="separate"/>
      </w:r>
      <w:r>
        <w:rPr>
          <w:noProof/>
        </w:rPr>
        <w:t>37</w:t>
      </w:r>
      <w:r>
        <w:rPr>
          <w:noProof/>
        </w:rPr>
        <w:fldChar w:fldCharType="end"/>
      </w:r>
    </w:p>
    <w:p w14:paraId="686B74E7" w14:textId="2070010D"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5.2.3.2.18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_Toc160971296 \h </w:instrText>
      </w:r>
      <w:r>
        <w:rPr>
          <w:noProof/>
        </w:rPr>
      </w:r>
      <w:r>
        <w:rPr>
          <w:noProof/>
        </w:rPr>
        <w:fldChar w:fldCharType="separate"/>
      </w:r>
      <w:r>
        <w:rPr>
          <w:noProof/>
        </w:rPr>
        <w:t>38</w:t>
      </w:r>
      <w:r>
        <w:rPr>
          <w:noProof/>
        </w:rPr>
        <w:fldChar w:fldCharType="end"/>
      </w:r>
    </w:p>
    <w:p w14:paraId="7D70C32A" w14:textId="1C6B9896"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5.2.3.2.19</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_Toc160971297 \h </w:instrText>
      </w:r>
      <w:r>
        <w:rPr>
          <w:noProof/>
        </w:rPr>
      </w:r>
      <w:r>
        <w:rPr>
          <w:noProof/>
        </w:rPr>
        <w:fldChar w:fldCharType="separate"/>
      </w:r>
      <w:r>
        <w:rPr>
          <w:noProof/>
        </w:rPr>
        <w:t>38</w:t>
      </w:r>
      <w:r>
        <w:rPr>
          <w:noProof/>
        </w:rPr>
        <w:fldChar w:fldCharType="end"/>
      </w:r>
    </w:p>
    <w:p w14:paraId="69FC2F1F" w14:textId="13D16FD8"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5.2.3.2.20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_Toc160971298 \h </w:instrText>
      </w:r>
      <w:r>
        <w:rPr>
          <w:noProof/>
        </w:rPr>
      </w:r>
      <w:r>
        <w:rPr>
          <w:noProof/>
        </w:rPr>
        <w:fldChar w:fldCharType="separate"/>
      </w:r>
      <w:r>
        <w:rPr>
          <w:noProof/>
        </w:rPr>
        <w:t>38</w:t>
      </w:r>
      <w:r>
        <w:rPr>
          <w:noProof/>
        </w:rPr>
        <w:fldChar w:fldCharType="end"/>
      </w:r>
    </w:p>
    <w:p w14:paraId="0AA8A4B0" w14:textId="4771AC04"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5.2.3.2.21</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_Toc160971299 \h </w:instrText>
      </w:r>
      <w:r>
        <w:rPr>
          <w:noProof/>
        </w:rPr>
      </w:r>
      <w:r>
        <w:rPr>
          <w:noProof/>
        </w:rPr>
        <w:fldChar w:fldCharType="separate"/>
      </w:r>
      <w:r>
        <w:rPr>
          <w:noProof/>
        </w:rPr>
        <w:t>38</w:t>
      </w:r>
      <w:r>
        <w:rPr>
          <w:noProof/>
        </w:rPr>
        <w:fldChar w:fldCharType="end"/>
      </w:r>
    </w:p>
    <w:p w14:paraId="02C2A10C" w14:textId="31D8206C"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5.2.3.2.22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_Toc160971300 \h </w:instrText>
      </w:r>
      <w:r>
        <w:rPr>
          <w:noProof/>
        </w:rPr>
      </w:r>
      <w:r>
        <w:rPr>
          <w:noProof/>
        </w:rPr>
        <w:fldChar w:fldCharType="separate"/>
      </w:r>
      <w:r>
        <w:rPr>
          <w:noProof/>
        </w:rPr>
        <w:t>39</w:t>
      </w:r>
      <w:r>
        <w:rPr>
          <w:noProof/>
        </w:rPr>
        <w:fldChar w:fldCharType="end"/>
      </w:r>
    </w:p>
    <w:p w14:paraId="7FA90A2B" w14:textId="46EDBB73"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_Toc160971301 \h </w:instrText>
      </w:r>
      <w:r>
        <w:rPr>
          <w:noProof/>
        </w:rPr>
      </w:r>
      <w:r>
        <w:rPr>
          <w:noProof/>
        </w:rPr>
        <w:fldChar w:fldCharType="separate"/>
      </w:r>
      <w:r>
        <w:rPr>
          <w:noProof/>
        </w:rPr>
        <w:t>39</w:t>
      </w:r>
      <w:r>
        <w:rPr>
          <w:noProof/>
        </w:rPr>
        <w:fldChar w:fldCharType="end"/>
      </w:r>
    </w:p>
    <w:p w14:paraId="12F81866" w14:textId="1FBADC3E"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_Toc160971302 \h </w:instrText>
      </w:r>
      <w:r>
        <w:rPr>
          <w:noProof/>
        </w:rPr>
      </w:r>
      <w:r>
        <w:rPr>
          <w:noProof/>
        </w:rPr>
        <w:fldChar w:fldCharType="separate"/>
      </w:r>
      <w:r>
        <w:rPr>
          <w:noProof/>
        </w:rPr>
        <w:t>39</w:t>
      </w:r>
      <w:r>
        <w:rPr>
          <w:noProof/>
        </w:rPr>
        <w:fldChar w:fldCharType="end"/>
      </w:r>
    </w:p>
    <w:p w14:paraId="52CCC683" w14:textId="36D62067"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5.2.3.3.2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_Toc160971303 \h </w:instrText>
      </w:r>
      <w:r>
        <w:rPr>
          <w:noProof/>
        </w:rPr>
      </w:r>
      <w:r>
        <w:rPr>
          <w:noProof/>
        </w:rPr>
        <w:fldChar w:fldCharType="separate"/>
      </w:r>
      <w:r>
        <w:rPr>
          <w:noProof/>
        </w:rPr>
        <w:t>42</w:t>
      </w:r>
      <w:r>
        <w:rPr>
          <w:noProof/>
        </w:rPr>
        <w:fldChar w:fldCharType="end"/>
      </w:r>
    </w:p>
    <w:p w14:paraId="14E8780B" w14:textId="71E33637"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5.2.3.3.3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_Toc160971304 \h </w:instrText>
      </w:r>
      <w:r>
        <w:rPr>
          <w:noProof/>
        </w:rPr>
      </w:r>
      <w:r>
        <w:rPr>
          <w:noProof/>
        </w:rPr>
        <w:fldChar w:fldCharType="separate"/>
      </w:r>
      <w:r>
        <w:rPr>
          <w:noProof/>
        </w:rPr>
        <w:t>42</w:t>
      </w:r>
      <w:r>
        <w:rPr>
          <w:noProof/>
        </w:rPr>
        <w:fldChar w:fldCharType="end"/>
      </w:r>
    </w:p>
    <w:p w14:paraId="3551F96A" w14:textId="7BD9481E"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5.2.3.3.4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_Toc160971305 \h </w:instrText>
      </w:r>
      <w:r>
        <w:rPr>
          <w:noProof/>
        </w:rPr>
      </w:r>
      <w:r>
        <w:rPr>
          <w:noProof/>
        </w:rPr>
        <w:fldChar w:fldCharType="separate"/>
      </w:r>
      <w:r>
        <w:rPr>
          <w:noProof/>
        </w:rPr>
        <w:t>42</w:t>
      </w:r>
      <w:r>
        <w:rPr>
          <w:noProof/>
        </w:rPr>
        <w:fldChar w:fldCharType="end"/>
      </w:r>
    </w:p>
    <w:p w14:paraId="24DA32EC" w14:textId="0AA7CB31"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sidRPr="00DA3C13">
        <w:rPr>
          <w:noProof/>
          <w:lang w:val="en-US"/>
        </w:rPr>
        <w:t>5.2.3.3.5</w:t>
      </w:r>
      <w:r>
        <w:rPr>
          <w:rFonts w:asciiTheme="minorHAnsi" w:eastAsiaTheme="minorEastAsia" w:hAnsiTheme="minorHAnsi" w:cstheme="minorBidi"/>
          <w:noProof/>
          <w:kern w:val="2"/>
          <w:sz w:val="22"/>
          <w:szCs w:val="22"/>
          <w:lang w:eastAsia="en-GB"/>
          <w14:ligatures w14:val="standardContextual"/>
        </w:rPr>
        <w:tab/>
      </w:r>
      <w:r w:rsidRPr="00DA3C13">
        <w:rPr>
          <w:noProof/>
          <w:lang w:val="en-US" w:eastAsia="zh-CN"/>
        </w:rPr>
        <w:t>3gpp-Sbi-Alternate-Chf-Id</w:t>
      </w:r>
      <w:r>
        <w:rPr>
          <w:noProof/>
        </w:rPr>
        <w:tab/>
      </w:r>
      <w:r>
        <w:rPr>
          <w:noProof/>
        </w:rPr>
        <w:fldChar w:fldCharType="begin" w:fldLock="1"/>
      </w:r>
      <w:r>
        <w:rPr>
          <w:noProof/>
        </w:rPr>
        <w:instrText xml:space="preserve"> PAGEREF _Toc160971306 \h </w:instrText>
      </w:r>
      <w:r>
        <w:rPr>
          <w:noProof/>
        </w:rPr>
      </w:r>
      <w:r>
        <w:rPr>
          <w:noProof/>
        </w:rPr>
        <w:fldChar w:fldCharType="separate"/>
      </w:r>
      <w:r>
        <w:rPr>
          <w:noProof/>
        </w:rPr>
        <w:t>43</w:t>
      </w:r>
      <w:r>
        <w:rPr>
          <w:noProof/>
        </w:rPr>
        <w:fldChar w:fldCharType="end"/>
      </w:r>
    </w:p>
    <w:p w14:paraId="61E05249" w14:textId="528A91BF"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sidRPr="00DA3C13">
        <w:rPr>
          <w:noProof/>
          <w:lang w:val="fr-FR"/>
        </w:rPr>
        <w:t>5.2.3.3.6</w:t>
      </w:r>
      <w:r>
        <w:rPr>
          <w:rFonts w:asciiTheme="minorHAnsi" w:eastAsiaTheme="minorEastAsia" w:hAnsiTheme="minorHAnsi" w:cstheme="minorBidi"/>
          <w:noProof/>
          <w:kern w:val="2"/>
          <w:sz w:val="22"/>
          <w:szCs w:val="22"/>
          <w:lang w:eastAsia="en-GB"/>
          <w14:ligatures w14:val="standardContextual"/>
        </w:rPr>
        <w:tab/>
      </w:r>
      <w:r w:rsidRPr="00DA3C13">
        <w:rPr>
          <w:noProof/>
          <w:lang w:val="fr-FR" w:eastAsia="zh-CN"/>
        </w:rPr>
        <w:t>3gpp-Sbi-Notif-Accepted-Encoding</w:t>
      </w:r>
      <w:r>
        <w:rPr>
          <w:noProof/>
        </w:rPr>
        <w:tab/>
      </w:r>
      <w:r>
        <w:rPr>
          <w:noProof/>
        </w:rPr>
        <w:fldChar w:fldCharType="begin" w:fldLock="1"/>
      </w:r>
      <w:r>
        <w:rPr>
          <w:noProof/>
        </w:rPr>
        <w:instrText xml:space="preserve"> PAGEREF _Toc160971307 \h </w:instrText>
      </w:r>
      <w:r>
        <w:rPr>
          <w:noProof/>
        </w:rPr>
      </w:r>
      <w:r>
        <w:rPr>
          <w:noProof/>
        </w:rPr>
        <w:fldChar w:fldCharType="separate"/>
      </w:r>
      <w:r>
        <w:rPr>
          <w:noProof/>
        </w:rPr>
        <w:t>44</w:t>
      </w:r>
      <w:r>
        <w:rPr>
          <w:noProof/>
        </w:rPr>
        <w:fldChar w:fldCharType="end"/>
      </w:r>
    </w:p>
    <w:p w14:paraId="75C1B074" w14:textId="0B8A2E01"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5.2.3.3.7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_Toc160971308 \h </w:instrText>
      </w:r>
      <w:r>
        <w:rPr>
          <w:noProof/>
        </w:rPr>
      </w:r>
      <w:r>
        <w:rPr>
          <w:noProof/>
        </w:rPr>
        <w:fldChar w:fldCharType="separate"/>
      </w:r>
      <w:r>
        <w:rPr>
          <w:noProof/>
        </w:rPr>
        <w:t>44</w:t>
      </w:r>
      <w:r>
        <w:rPr>
          <w:noProof/>
        </w:rPr>
        <w:fldChar w:fldCharType="end"/>
      </w:r>
    </w:p>
    <w:p w14:paraId="229B4E99" w14:textId="67FC584D"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5.2.3.3.8</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3gpp-Sbi-Response-Inf</w:t>
      </w:r>
      <w:r w:rsidRPr="00DA3C13">
        <w:rPr>
          <w:noProof/>
          <w:lang w:val="fr-FR" w:eastAsia="zh-CN"/>
        </w:rPr>
        <w:t>o</w:t>
      </w:r>
      <w:r>
        <w:rPr>
          <w:noProof/>
        </w:rPr>
        <w:tab/>
      </w:r>
      <w:r>
        <w:rPr>
          <w:noProof/>
        </w:rPr>
        <w:fldChar w:fldCharType="begin" w:fldLock="1"/>
      </w:r>
      <w:r>
        <w:rPr>
          <w:noProof/>
        </w:rPr>
        <w:instrText xml:space="preserve"> PAGEREF _Toc160971309 \h </w:instrText>
      </w:r>
      <w:r>
        <w:rPr>
          <w:noProof/>
        </w:rPr>
      </w:r>
      <w:r>
        <w:rPr>
          <w:noProof/>
        </w:rPr>
        <w:fldChar w:fldCharType="separate"/>
      </w:r>
      <w:r>
        <w:rPr>
          <w:noProof/>
        </w:rPr>
        <w:t>45</w:t>
      </w:r>
      <w:r>
        <w:rPr>
          <w:noProof/>
        </w:rPr>
        <w:fldChar w:fldCharType="end"/>
      </w:r>
    </w:p>
    <w:p w14:paraId="3B23122F" w14:textId="4E844945"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_Toc160971310 \h </w:instrText>
      </w:r>
      <w:r>
        <w:rPr>
          <w:noProof/>
        </w:rPr>
      </w:r>
      <w:r>
        <w:rPr>
          <w:noProof/>
        </w:rPr>
        <w:fldChar w:fldCharType="separate"/>
      </w:r>
      <w:r>
        <w:rPr>
          <w:noProof/>
        </w:rPr>
        <w:t>46</w:t>
      </w:r>
      <w:r>
        <w:rPr>
          <w:noProof/>
        </w:rPr>
        <w:fldChar w:fldCharType="end"/>
      </w:r>
    </w:p>
    <w:p w14:paraId="4B7D5D4E" w14:textId="3E4C315F"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5.2.3.3.10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3gpp-Sbi-S</w:t>
      </w:r>
      <w:r w:rsidRPr="00DA3C13">
        <w:rPr>
          <w:noProof/>
          <w:lang w:val="en-US"/>
        </w:rPr>
        <w:t>election-Info</w:t>
      </w:r>
      <w:r>
        <w:rPr>
          <w:noProof/>
        </w:rPr>
        <w:tab/>
      </w:r>
      <w:r>
        <w:rPr>
          <w:noProof/>
        </w:rPr>
        <w:fldChar w:fldCharType="begin" w:fldLock="1"/>
      </w:r>
      <w:r>
        <w:rPr>
          <w:noProof/>
        </w:rPr>
        <w:instrText xml:space="preserve"> PAGEREF _Toc160971311 \h </w:instrText>
      </w:r>
      <w:r>
        <w:rPr>
          <w:noProof/>
        </w:rPr>
      </w:r>
      <w:r>
        <w:rPr>
          <w:noProof/>
        </w:rPr>
        <w:fldChar w:fldCharType="separate"/>
      </w:r>
      <w:r>
        <w:rPr>
          <w:noProof/>
        </w:rPr>
        <w:t>46</w:t>
      </w:r>
      <w:r>
        <w:rPr>
          <w:noProof/>
        </w:rPr>
        <w:fldChar w:fldCharType="end"/>
      </w:r>
    </w:p>
    <w:p w14:paraId="23715713" w14:textId="31EDDA34"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5.2.3.3.11</w:t>
      </w:r>
      <w:r>
        <w:rPr>
          <w:rFonts w:asciiTheme="minorHAnsi" w:eastAsiaTheme="minorEastAsia" w:hAnsiTheme="minorHAnsi" w:cstheme="minorBidi"/>
          <w:noProof/>
          <w:kern w:val="2"/>
          <w:sz w:val="22"/>
          <w:szCs w:val="22"/>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_Toc160971312 \h </w:instrText>
      </w:r>
      <w:r>
        <w:rPr>
          <w:noProof/>
        </w:rPr>
      </w:r>
      <w:r>
        <w:rPr>
          <w:noProof/>
        </w:rPr>
        <w:fldChar w:fldCharType="separate"/>
      </w:r>
      <w:r>
        <w:rPr>
          <w:noProof/>
        </w:rPr>
        <w:t>47</w:t>
      </w:r>
      <w:r>
        <w:rPr>
          <w:noProof/>
        </w:rPr>
        <w:fldChar w:fldCharType="end"/>
      </w:r>
    </w:p>
    <w:p w14:paraId="4E26304B" w14:textId="4A3667FF"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5.2.3.3.12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_Toc160971313 \h </w:instrText>
      </w:r>
      <w:r>
        <w:rPr>
          <w:noProof/>
        </w:rPr>
      </w:r>
      <w:r>
        <w:rPr>
          <w:noProof/>
        </w:rPr>
        <w:fldChar w:fldCharType="separate"/>
      </w:r>
      <w:r>
        <w:rPr>
          <w:noProof/>
        </w:rPr>
        <w:t>48</w:t>
      </w:r>
      <w:r>
        <w:rPr>
          <w:noProof/>
        </w:rPr>
        <w:fldChar w:fldCharType="end"/>
      </w:r>
    </w:p>
    <w:p w14:paraId="2A179686" w14:textId="5DFCFF10"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rPr>
        <w:t>HTTP error handling</w:t>
      </w:r>
      <w:r>
        <w:rPr>
          <w:noProof/>
        </w:rPr>
        <w:tab/>
      </w:r>
      <w:r>
        <w:rPr>
          <w:noProof/>
        </w:rPr>
        <w:fldChar w:fldCharType="begin" w:fldLock="1"/>
      </w:r>
      <w:r>
        <w:rPr>
          <w:noProof/>
        </w:rPr>
        <w:instrText xml:space="preserve"> PAGEREF _Toc160971314 \h </w:instrText>
      </w:r>
      <w:r>
        <w:rPr>
          <w:noProof/>
        </w:rPr>
      </w:r>
      <w:r>
        <w:rPr>
          <w:noProof/>
        </w:rPr>
        <w:fldChar w:fldCharType="separate"/>
      </w:r>
      <w:r>
        <w:rPr>
          <w:noProof/>
        </w:rPr>
        <w:t>49</w:t>
      </w:r>
      <w:r>
        <w:rPr>
          <w:noProof/>
        </w:rPr>
        <w:fldChar w:fldCharType="end"/>
      </w:r>
    </w:p>
    <w:p w14:paraId="65F64E05" w14:textId="5C4D62FF"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5.2.5</w:t>
      </w:r>
      <w:r>
        <w:rPr>
          <w:rFonts w:asciiTheme="minorHAnsi" w:eastAsiaTheme="minorEastAsia" w:hAnsiTheme="minorHAnsi" w:cstheme="minorBidi"/>
          <w:noProof/>
          <w:kern w:val="2"/>
          <w:sz w:val="22"/>
          <w:szCs w:val="22"/>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_Toc160971315 \h </w:instrText>
      </w:r>
      <w:r>
        <w:rPr>
          <w:noProof/>
        </w:rPr>
      </w:r>
      <w:r>
        <w:rPr>
          <w:noProof/>
        </w:rPr>
        <w:fldChar w:fldCharType="separate"/>
      </w:r>
      <w:r>
        <w:rPr>
          <w:noProof/>
        </w:rPr>
        <w:t>49</w:t>
      </w:r>
      <w:r>
        <w:rPr>
          <w:noProof/>
        </w:rPr>
        <w:fldChar w:fldCharType="end"/>
      </w:r>
    </w:p>
    <w:p w14:paraId="351C10A0" w14:textId="26FC298A"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5.2.6</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_Toc160971316 \h </w:instrText>
      </w:r>
      <w:r>
        <w:rPr>
          <w:noProof/>
        </w:rPr>
      </w:r>
      <w:r>
        <w:rPr>
          <w:noProof/>
        </w:rPr>
        <w:fldChar w:fldCharType="separate"/>
      </w:r>
      <w:r>
        <w:rPr>
          <w:noProof/>
        </w:rPr>
        <w:t>49</w:t>
      </w:r>
      <w:r>
        <w:rPr>
          <w:noProof/>
        </w:rPr>
        <w:fldChar w:fldCharType="end"/>
      </w:r>
    </w:p>
    <w:p w14:paraId="10B698CE" w14:textId="42A448B3"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5.2.7</w:t>
      </w:r>
      <w:r>
        <w:rPr>
          <w:rFonts w:asciiTheme="minorHAnsi" w:eastAsiaTheme="minorEastAsia" w:hAnsiTheme="minorHAnsi" w:cstheme="minorBidi"/>
          <w:noProof/>
          <w:kern w:val="2"/>
          <w:sz w:val="22"/>
          <w:szCs w:val="22"/>
          <w:lang w:eastAsia="en-GB"/>
          <w14:ligatures w14:val="standardContextual"/>
        </w:rPr>
        <w:tab/>
      </w:r>
      <w:r>
        <w:rPr>
          <w:noProof/>
        </w:rPr>
        <w:t>HTTP status codes</w:t>
      </w:r>
      <w:r>
        <w:rPr>
          <w:noProof/>
        </w:rPr>
        <w:tab/>
      </w:r>
      <w:r>
        <w:rPr>
          <w:noProof/>
        </w:rPr>
        <w:fldChar w:fldCharType="begin" w:fldLock="1"/>
      </w:r>
      <w:r>
        <w:rPr>
          <w:noProof/>
        </w:rPr>
        <w:instrText xml:space="preserve"> PAGEREF _Toc160971317 \h </w:instrText>
      </w:r>
      <w:r>
        <w:rPr>
          <w:noProof/>
        </w:rPr>
      </w:r>
      <w:r>
        <w:rPr>
          <w:noProof/>
        </w:rPr>
        <w:fldChar w:fldCharType="separate"/>
      </w:r>
      <w:r>
        <w:rPr>
          <w:noProof/>
        </w:rPr>
        <w:t>50</w:t>
      </w:r>
      <w:r>
        <w:rPr>
          <w:noProof/>
        </w:rPr>
        <w:fldChar w:fldCharType="end"/>
      </w:r>
    </w:p>
    <w:p w14:paraId="4810BFAC" w14:textId="168ABCC5"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_Toc160971318 \h </w:instrText>
      </w:r>
      <w:r>
        <w:rPr>
          <w:noProof/>
        </w:rPr>
      </w:r>
      <w:r>
        <w:rPr>
          <w:noProof/>
        </w:rPr>
        <w:fldChar w:fldCharType="separate"/>
      </w:r>
      <w:r>
        <w:rPr>
          <w:noProof/>
        </w:rPr>
        <w:t>50</w:t>
      </w:r>
      <w:r>
        <w:rPr>
          <w:noProof/>
        </w:rPr>
        <w:fldChar w:fldCharType="end"/>
      </w:r>
    </w:p>
    <w:p w14:paraId="45960319" w14:textId="6B215A71"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_Toc160971319 \h </w:instrText>
      </w:r>
      <w:r>
        <w:rPr>
          <w:noProof/>
        </w:rPr>
      </w:r>
      <w:r>
        <w:rPr>
          <w:noProof/>
        </w:rPr>
        <w:fldChar w:fldCharType="separate"/>
      </w:r>
      <w:r>
        <w:rPr>
          <w:noProof/>
        </w:rPr>
        <w:t>51</w:t>
      </w:r>
      <w:r>
        <w:rPr>
          <w:noProof/>
        </w:rPr>
        <w:fldChar w:fldCharType="end"/>
      </w:r>
    </w:p>
    <w:p w14:paraId="2701B937" w14:textId="0D8AAD6C"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_Toc160971320 \h </w:instrText>
      </w:r>
      <w:r>
        <w:rPr>
          <w:noProof/>
        </w:rPr>
      </w:r>
      <w:r>
        <w:rPr>
          <w:noProof/>
        </w:rPr>
        <w:fldChar w:fldCharType="separate"/>
      </w:r>
      <w:r>
        <w:rPr>
          <w:noProof/>
        </w:rPr>
        <w:t>56</w:t>
      </w:r>
      <w:r>
        <w:rPr>
          <w:noProof/>
        </w:rPr>
        <w:fldChar w:fldCharType="end"/>
      </w:r>
    </w:p>
    <w:p w14:paraId="082B3260" w14:textId="0FDC2D62"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SCP/SEPP</w:t>
      </w:r>
      <w:r>
        <w:rPr>
          <w:noProof/>
        </w:rPr>
        <w:tab/>
      </w:r>
      <w:r>
        <w:rPr>
          <w:noProof/>
        </w:rPr>
        <w:fldChar w:fldCharType="begin" w:fldLock="1"/>
      </w:r>
      <w:r>
        <w:rPr>
          <w:noProof/>
        </w:rPr>
        <w:instrText xml:space="preserve"> PAGEREF _Toc160971321 \h </w:instrText>
      </w:r>
      <w:r>
        <w:rPr>
          <w:noProof/>
        </w:rPr>
      </w:r>
      <w:r>
        <w:rPr>
          <w:noProof/>
        </w:rPr>
        <w:fldChar w:fldCharType="separate"/>
      </w:r>
      <w:r>
        <w:rPr>
          <w:noProof/>
        </w:rPr>
        <w:t>57</w:t>
      </w:r>
      <w:r>
        <w:rPr>
          <w:noProof/>
        </w:rPr>
        <w:fldChar w:fldCharType="end"/>
      </w:r>
    </w:p>
    <w:p w14:paraId="7C38339C" w14:textId="6CA70A92"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5.2.8</w:t>
      </w:r>
      <w:r>
        <w:rPr>
          <w:rFonts w:asciiTheme="minorHAnsi" w:eastAsiaTheme="minorEastAsia" w:hAnsiTheme="minorHAnsi" w:cstheme="minorBidi"/>
          <w:noProof/>
          <w:kern w:val="2"/>
          <w:sz w:val="22"/>
          <w:szCs w:val="22"/>
          <w:lang w:eastAsia="en-GB"/>
          <w14:ligatures w14:val="standardContextual"/>
        </w:rPr>
        <w:tab/>
      </w:r>
      <w:r>
        <w:rPr>
          <w:noProof/>
        </w:rPr>
        <w:t>HTTP/2 request retries</w:t>
      </w:r>
      <w:r>
        <w:rPr>
          <w:noProof/>
        </w:rPr>
        <w:tab/>
      </w:r>
      <w:r>
        <w:rPr>
          <w:noProof/>
        </w:rPr>
        <w:fldChar w:fldCharType="begin" w:fldLock="1"/>
      </w:r>
      <w:r>
        <w:rPr>
          <w:noProof/>
        </w:rPr>
        <w:instrText xml:space="preserve"> PAGEREF _Toc160971322 \h </w:instrText>
      </w:r>
      <w:r>
        <w:rPr>
          <w:noProof/>
        </w:rPr>
      </w:r>
      <w:r>
        <w:rPr>
          <w:noProof/>
        </w:rPr>
        <w:fldChar w:fldCharType="separate"/>
      </w:r>
      <w:r>
        <w:rPr>
          <w:noProof/>
        </w:rPr>
        <w:t>60</w:t>
      </w:r>
      <w:r>
        <w:rPr>
          <w:noProof/>
        </w:rPr>
        <w:fldChar w:fldCharType="end"/>
      </w:r>
    </w:p>
    <w:p w14:paraId="1320E45B" w14:textId="1D004F80"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5.2.9</w:t>
      </w:r>
      <w:r>
        <w:rPr>
          <w:rFonts w:asciiTheme="minorHAnsi" w:eastAsiaTheme="minorEastAsia" w:hAnsiTheme="minorHAnsi" w:cstheme="minorBidi"/>
          <w:noProof/>
          <w:kern w:val="2"/>
          <w:sz w:val="22"/>
          <w:szCs w:val="22"/>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_Toc160971323 \h </w:instrText>
      </w:r>
      <w:r>
        <w:rPr>
          <w:noProof/>
        </w:rPr>
      </w:r>
      <w:r>
        <w:rPr>
          <w:noProof/>
        </w:rPr>
        <w:fldChar w:fldCharType="separate"/>
      </w:r>
      <w:r>
        <w:rPr>
          <w:noProof/>
        </w:rPr>
        <w:t>61</w:t>
      </w:r>
      <w:r>
        <w:rPr>
          <w:noProof/>
        </w:rPr>
        <w:fldChar w:fldCharType="end"/>
      </w:r>
    </w:p>
    <w:p w14:paraId="6FE5341F" w14:textId="6D9806E1"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5.2.10</w:t>
      </w:r>
      <w:r>
        <w:rPr>
          <w:rFonts w:asciiTheme="minorHAnsi" w:eastAsiaTheme="minorEastAsia" w:hAnsiTheme="minorHAnsi" w:cstheme="minorBidi"/>
          <w:noProof/>
          <w:kern w:val="2"/>
          <w:sz w:val="22"/>
          <w:szCs w:val="22"/>
          <w:lang w:eastAsia="en-GB"/>
          <w14:ligatures w14:val="standardContextual"/>
        </w:rPr>
        <w:tab/>
      </w:r>
      <w:r>
        <w:rPr>
          <w:noProof/>
        </w:rPr>
        <w:t>URL Encoding of data</w:t>
      </w:r>
      <w:r>
        <w:rPr>
          <w:noProof/>
        </w:rPr>
        <w:tab/>
      </w:r>
      <w:r>
        <w:rPr>
          <w:noProof/>
        </w:rPr>
        <w:fldChar w:fldCharType="begin" w:fldLock="1"/>
      </w:r>
      <w:r>
        <w:rPr>
          <w:noProof/>
        </w:rPr>
        <w:instrText xml:space="preserve"> PAGEREF _Toc160971324 \h </w:instrText>
      </w:r>
      <w:r>
        <w:rPr>
          <w:noProof/>
        </w:rPr>
      </w:r>
      <w:r>
        <w:rPr>
          <w:noProof/>
        </w:rPr>
        <w:fldChar w:fldCharType="separate"/>
      </w:r>
      <w:r>
        <w:rPr>
          <w:noProof/>
        </w:rPr>
        <w:t>61</w:t>
      </w:r>
      <w:r>
        <w:rPr>
          <w:noProof/>
        </w:rPr>
        <w:fldChar w:fldCharType="end"/>
      </w:r>
    </w:p>
    <w:p w14:paraId="470D8AE3" w14:textId="78685572"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_Toc160971325 \h </w:instrText>
      </w:r>
      <w:r>
        <w:rPr>
          <w:noProof/>
        </w:rPr>
      </w:r>
      <w:r>
        <w:rPr>
          <w:noProof/>
        </w:rPr>
        <w:fldChar w:fldCharType="separate"/>
      </w:r>
      <w:r>
        <w:rPr>
          <w:noProof/>
        </w:rPr>
        <w:t>61</w:t>
      </w:r>
      <w:r>
        <w:rPr>
          <w:noProof/>
        </w:rPr>
        <w:fldChar w:fldCharType="end"/>
      </w:r>
    </w:p>
    <w:p w14:paraId="6D960998" w14:textId="0AF89F36"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_Toc160971326 \h </w:instrText>
      </w:r>
      <w:r>
        <w:rPr>
          <w:noProof/>
        </w:rPr>
      </w:r>
      <w:r>
        <w:rPr>
          <w:noProof/>
        </w:rPr>
        <w:fldChar w:fldCharType="separate"/>
      </w:r>
      <w:r>
        <w:rPr>
          <w:noProof/>
        </w:rPr>
        <w:t>62</w:t>
      </w:r>
      <w:r>
        <w:rPr>
          <w:noProof/>
        </w:rPr>
        <w:fldChar w:fldCharType="end"/>
      </w:r>
    </w:p>
    <w:p w14:paraId="2FFAF1F9" w14:textId="4CB9C56F"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5.2.10.3</w:t>
      </w:r>
      <w:r>
        <w:rPr>
          <w:rFonts w:asciiTheme="minorHAnsi" w:eastAsiaTheme="minorEastAsia" w:hAnsiTheme="minorHAnsi" w:cstheme="minorBidi"/>
          <w:noProof/>
          <w:kern w:val="2"/>
          <w:sz w:val="22"/>
          <w:szCs w:val="22"/>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_Toc160971327 \h </w:instrText>
      </w:r>
      <w:r>
        <w:rPr>
          <w:noProof/>
        </w:rPr>
      </w:r>
      <w:r>
        <w:rPr>
          <w:noProof/>
        </w:rPr>
        <w:fldChar w:fldCharType="separate"/>
      </w:r>
      <w:r>
        <w:rPr>
          <w:noProof/>
        </w:rPr>
        <w:t>63</w:t>
      </w:r>
      <w:r>
        <w:rPr>
          <w:noProof/>
        </w:rPr>
        <w:fldChar w:fldCharType="end"/>
      </w:r>
    </w:p>
    <w:p w14:paraId="4921AAB5" w14:textId="67F43E67"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_Toc160971328 \h </w:instrText>
      </w:r>
      <w:r>
        <w:rPr>
          <w:noProof/>
        </w:rPr>
      </w:r>
      <w:r>
        <w:rPr>
          <w:noProof/>
        </w:rPr>
        <w:fldChar w:fldCharType="separate"/>
      </w:r>
      <w:r>
        <w:rPr>
          <w:noProof/>
        </w:rPr>
        <w:t>63</w:t>
      </w:r>
      <w:r>
        <w:rPr>
          <w:noProof/>
        </w:rPr>
        <w:fldChar w:fldCharType="end"/>
      </w:r>
    </w:p>
    <w:p w14:paraId="2B9EC602" w14:textId="5749DC64"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_Toc160971329 \h </w:instrText>
      </w:r>
      <w:r>
        <w:rPr>
          <w:noProof/>
        </w:rPr>
      </w:r>
      <w:r>
        <w:rPr>
          <w:noProof/>
        </w:rPr>
        <w:fldChar w:fldCharType="separate"/>
      </w:r>
      <w:r>
        <w:rPr>
          <w:noProof/>
        </w:rPr>
        <w:t>63</w:t>
      </w:r>
      <w:r>
        <w:rPr>
          <w:noProof/>
        </w:rPr>
        <w:fldChar w:fldCharType="end"/>
      </w:r>
    </w:p>
    <w:p w14:paraId="051F15EB" w14:textId="637C5808"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5.5</w:t>
      </w:r>
      <w:r>
        <w:rPr>
          <w:rFonts w:asciiTheme="minorHAnsi" w:eastAsiaTheme="minorEastAsia" w:hAnsiTheme="minorHAnsi" w:cstheme="minorBidi"/>
          <w:noProof/>
          <w:kern w:val="2"/>
          <w:sz w:val="22"/>
          <w:szCs w:val="22"/>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_Toc160971330 \h </w:instrText>
      </w:r>
      <w:r>
        <w:rPr>
          <w:noProof/>
        </w:rPr>
      </w:r>
      <w:r>
        <w:rPr>
          <w:noProof/>
        </w:rPr>
        <w:fldChar w:fldCharType="separate"/>
      </w:r>
      <w:r>
        <w:rPr>
          <w:noProof/>
        </w:rPr>
        <w:t>64</w:t>
      </w:r>
      <w:r>
        <w:rPr>
          <w:noProof/>
        </w:rPr>
        <w:fldChar w:fldCharType="end"/>
      </w:r>
    </w:p>
    <w:p w14:paraId="14988E06" w14:textId="40E95EC0" w:rsidR="00087A3D" w:rsidRDefault="00087A3D">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_Toc160971331 \h </w:instrText>
      </w:r>
      <w:r>
        <w:rPr>
          <w:noProof/>
        </w:rPr>
      </w:r>
      <w:r>
        <w:rPr>
          <w:noProof/>
        </w:rPr>
        <w:fldChar w:fldCharType="separate"/>
      </w:r>
      <w:r>
        <w:rPr>
          <w:noProof/>
        </w:rPr>
        <w:t>64</w:t>
      </w:r>
      <w:r>
        <w:rPr>
          <w:noProof/>
        </w:rPr>
        <w:fldChar w:fldCharType="end"/>
      </w:r>
    </w:p>
    <w:p w14:paraId="3B8D31C1" w14:textId="6150AEEA"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Routing Mechanisms</w:t>
      </w:r>
      <w:r>
        <w:rPr>
          <w:noProof/>
        </w:rPr>
        <w:tab/>
      </w:r>
      <w:r>
        <w:rPr>
          <w:noProof/>
        </w:rPr>
        <w:fldChar w:fldCharType="begin" w:fldLock="1"/>
      </w:r>
      <w:r>
        <w:rPr>
          <w:noProof/>
        </w:rPr>
        <w:instrText xml:space="preserve"> PAGEREF _Toc160971332 \h </w:instrText>
      </w:r>
      <w:r>
        <w:rPr>
          <w:noProof/>
        </w:rPr>
      </w:r>
      <w:r>
        <w:rPr>
          <w:noProof/>
        </w:rPr>
        <w:fldChar w:fldCharType="separate"/>
      </w:r>
      <w:r>
        <w:rPr>
          <w:noProof/>
        </w:rPr>
        <w:t>64</w:t>
      </w:r>
      <w:r>
        <w:rPr>
          <w:noProof/>
        </w:rPr>
        <w:fldChar w:fldCharType="end"/>
      </w:r>
    </w:p>
    <w:p w14:paraId="32BA8E15" w14:textId="2E13C8CC"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_Toc160971333 \h </w:instrText>
      </w:r>
      <w:r>
        <w:rPr>
          <w:noProof/>
        </w:rPr>
      </w:r>
      <w:r>
        <w:rPr>
          <w:noProof/>
        </w:rPr>
        <w:fldChar w:fldCharType="separate"/>
      </w:r>
      <w:r>
        <w:rPr>
          <w:noProof/>
        </w:rPr>
        <w:t>64</w:t>
      </w:r>
      <w:r>
        <w:rPr>
          <w:noProof/>
        </w:rPr>
        <w:fldChar w:fldCharType="end"/>
      </w:r>
    </w:p>
    <w:p w14:paraId="39E994B8" w14:textId="6912B624"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_Toc160971334 \h </w:instrText>
      </w:r>
      <w:r>
        <w:rPr>
          <w:noProof/>
        </w:rPr>
      </w:r>
      <w:r>
        <w:rPr>
          <w:noProof/>
        </w:rPr>
        <w:fldChar w:fldCharType="separate"/>
      </w:r>
      <w:r>
        <w:rPr>
          <w:noProof/>
        </w:rPr>
        <w:t>64</w:t>
      </w:r>
      <w:r>
        <w:rPr>
          <w:noProof/>
        </w:rPr>
        <w:fldChar w:fldCharType="end"/>
      </w:r>
    </w:p>
    <w:p w14:paraId="50FB2F8F" w14:textId="28EBB5C8"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Connecting inbound</w:t>
      </w:r>
      <w:r>
        <w:rPr>
          <w:noProof/>
        </w:rPr>
        <w:tab/>
      </w:r>
      <w:r>
        <w:rPr>
          <w:noProof/>
        </w:rPr>
        <w:fldChar w:fldCharType="begin" w:fldLock="1"/>
      </w:r>
      <w:r>
        <w:rPr>
          <w:noProof/>
        </w:rPr>
        <w:instrText xml:space="preserve"> PAGEREF _Toc160971335 \h </w:instrText>
      </w:r>
      <w:r>
        <w:rPr>
          <w:noProof/>
        </w:rPr>
      </w:r>
      <w:r>
        <w:rPr>
          <w:noProof/>
        </w:rPr>
        <w:fldChar w:fldCharType="separate"/>
      </w:r>
      <w:r>
        <w:rPr>
          <w:noProof/>
        </w:rPr>
        <w:t>64</w:t>
      </w:r>
      <w:r>
        <w:rPr>
          <w:noProof/>
        </w:rPr>
        <w:fldChar w:fldCharType="end"/>
      </w:r>
    </w:p>
    <w:p w14:paraId="4F5C5D2F" w14:textId="5CFEA47D"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_Toc160971336 \h </w:instrText>
      </w:r>
      <w:r>
        <w:rPr>
          <w:noProof/>
        </w:rPr>
      </w:r>
      <w:r>
        <w:rPr>
          <w:noProof/>
        </w:rPr>
        <w:fldChar w:fldCharType="separate"/>
      </w:r>
      <w:r>
        <w:rPr>
          <w:noProof/>
        </w:rPr>
        <w:t>64</w:t>
      </w:r>
      <w:r>
        <w:rPr>
          <w:noProof/>
        </w:rPr>
        <w:fldChar w:fldCharType="end"/>
      </w:r>
    </w:p>
    <w:p w14:paraId="256FC4EB" w14:textId="704DF00E"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_Toc160971337 \h </w:instrText>
      </w:r>
      <w:r>
        <w:rPr>
          <w:noProof/>
        </w:rPr>
      </w:r>
      <w:r>
        <w:rPr>
          <w:noProof/>
        </w:rPr>
        <w:fldChar w:fldCharType="separate"/>
      </w:r>
      <w:r>
        <w:rPr>
          <w:noProof/>
        </w:rPr>
        <w:t>64</w:t>
      </w:r>
      <w:r>
        <w:rPr>
          <w:noProof/>
        </w:rPr>
        <w:fldChar w:fldCharType="end"/>
      </w:r>
    </w:p>
    <w:p w14:paraId="4BE233FA" w14:textId="50AEE479"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Routing within a PLMN</w:t>
      </w:r>
      <w:r>
        <w:rPr>
          <w:noProof/>
        </w:rPr>
        <w:tab/>
      </w:r>
      <w:r>
        <w:rPr>
          <w:noProof/>
        </w:rPr>
        <w:fldChar w:fldCharType="begin" w:fldLock="1"/>
      </w:r>
      <w:r>
        <w:rPr>
          <w:noProof/>
        </w:rPr>
        <w:instrText xml:space="preserve"> PAGEREF _Toc160971338 \h </w:instrText>
      </w:r>
      <w:r>
        <w:rPr>
          <w:noProof/>
        </w:rPr>
      </w:r>
      <w:r>
        <w:rPr>
          <w:noProof/>
        </w:rPr>
        <w:fldChar w:fldCharType="separate"/>
      </w:r>
      <w:r>
        <w:rPr>
          <w:noProof/>
        </w:rPr>
        <w:t>65</w:t>
      </w:r>
      <w:r>
        <w:rPr>
          <w:noProof/>
        </w:rPr>
        <w:fldChar w:fldCharType="end"/>
      </w:r>
    </w:p>
    <w:p w14:paraId="3FF0D809" w14:textId="0FCA218B"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Routing across PLMN</w:t>
      </w:r>
      <w:r>
        <w:rPr>
          <w:noProof/>
        </w:rPr>
        <w:tab/>
      </w:r>
      <w:r>
        <w:rPr>
          <w:noProof/>
        </w:rPr>
        <w:fldChar w:fldCharType="begin" w:fldLock="1"/>
      </w:r>
      <w:r>
        <w:rPr>
          <w:noProof/>
        </w:rPr>
        <w:instrText xml:space="preserve"> PAGEREF _Toc160971339 \h </w:instrText>
      </w:r>
      <w:r>
        <w:rPr>
          <w:noProof/>
        </w:rPr>
      </w:r>
      <w:r>
        <w:rPr>
          <w:noProof/>
        </w:rPr>
        <w:fldChar w:fldCharType="separate"/>
      </w:r>
      <w:r>
        <w:rPr>
          <w:noProof/>
        </w:rPr>
        <w:t>65</w:t>
      </w:r>
      <w:r>
        <w:rPr>
          <w:noProof/>
        </w:rPr>
        <w:fldChar w:fldCharType="end"/>
      </w:r>
    </w:p>
    <w:p w14:paraId="159C9F6C" w14:textId="590753D5"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6.1.4.3.1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_Toc160971340 \h </w:instrText>
      </w:r>
      <w:r>
        <w:rPr>
          <w:noProof/>
        </w:rPr>
      </w:r>
      <w:r>
        <w:rPr>
          <w:noProof/>
        </w:rPr>
        <w:fldChar w:fldCharType="separate"/>
      </w:r>
      <w:r>
        <w:rPr>
          <w:noProof/>
        </w:rPr>
        <w:t>65</w:t>
      </w:r>
      <w:r>
        <w:rPr>
          <w:noProof/>
        </w:rPr>
        <w:fldChar w:fldCharType="end"/>
      </w:r>
    </w:p>
    <w:p w14:paraId="349CB705" w14:textId="2D9CF412"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6.1.4.3.2</w:t>
      </w:r>
      <w:r>
        <w:rPr>
          <w:rFonts w:asciiTheme="minorHAnsi" w:eastAsiaTheme="minorEastAsia" w:hAnsiTheme="minorHAnsi" w:cstheme="minorBidi"/>
          <w:noProof/>
          <w:kern w:val="2"/>
          <w:sz w:val="22"/>
          <w:szCs w:val="22"/>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_Toc160971341 \h </w:instrText>
      </w:r>
      <w:r>
        <w:rPr>
          <w:noProof/>
        </w:rPr>
      </w:r>
      <w:r>
        <w:rPr>
          <w:noProof/>
        </w:rPr>
        <w:fldChar w:fldCharType="separate"/>
      </w:r>
      <w:r>
        <w:rPr>
          <w:noProof/>
        </w:rPr>
        <w:t>66</w:t>
      </w:r>
      <w:r>
        <w:rPr>
          <w:noProof/>
        </w:rPr>
        <w:fldChar w:fldCharType="end"/>
      </w:r>
    </w:p>
    <w:p w14:paraId="7B260AE9" w14:textId="2AC06D26"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6.1.4.3.3</w:t>
      </w:r>
      <w:r>
        <w:rPr>
          <w:rFonts w:asciiTheme="minorHAnsi" w:eastAsiaTheme="minorEastAsia" w:hAnsiTheme="minorHAnsi" w:cstheme="minorBidi"/>
          <w:noProof/>
          <w:kern w:val="2"/>
          <w:sz w:val="22"/>
          <w:szCs w:val="22"/>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_Toc160971342 \h </w:instrText>
      </w:r>
      <w:r>
        <w:rPr>
          <w:noProof/>
        </w:rPr>
      </w:r>
      <w:r>
        <w:rPr>
          <w:noProof/>
        </w:rPr>
        <w:fldChar w:fldCharType="separate"/>
      </w:r>
      <w:r>
        <w:rPr>
          <w:noProof/>
        </w:rPr>
        <w:t>66</w:t>
      </w:r>
      <w:r>
        <w:rPr>
          <w:noProof/>
        </w:rPr>
        <w:fldChar w:fldCharType="end"/>
      </w:r>
    </w:p>
    <w:p w14:paraId="7D7D9383" w14:textId="4D72DB53"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rPr>
        <w:t>6.1.4.3.4</w:t>
      </w:r>
      <w:r>
        <w:rPr>
          <w:rFonts w:asciiTheme="minorHAnsi" w:eastAsiaTheme="minorEastAsia" w:hAnsiTheme="minorHAnsi" w:cstheme="minorBidi"/>
          <w:noProof/>
          <w:kern w:val="2"/>
          <w:sz w:val="22"/>
          <w:szCs w:val="22"/>
          <w:lang w:eastAsia="en-GB"/>
          <w14:ligatures w14:val="standardContextual"/>
        </w:rPr>
        <w:tab/>
      </w:r>
      <w:r>
        <w:rPr>
          <w:noProof/>
        </w:rPr>
        <w:t>Routing between SEPPs</w:t>
      </w:r>
      <w:r>
        <w:rPr>
          <w:noProof/>
        </w:rPr>
        <w:tab/>
      </w:r>
      <w:r>
        <w:rPr>
          <w:noProof/>
        </w:rPr>
        <w:fldChar w:fldCharType="begin" w:fldLock="1"/>
      </w:r>
      <w:r>
        <w:rPr>
          <w:noProof/>
        </w:rPr>
        <w:instrText xml:space="preserve"> PAGEREF _Toc160971343 \h </w:instrText>
      </w:r>
      <w:r>
        <w:rPr>
          <w:noProof/>
        </w:rPr>
      </w:r>
      <w:r>
        <w:rPr>
          <w:noProof/>
        </w:rPr>
        <w:fldChar w:fldCharType="separate"/>
      </w:r>
      <w:r>
        <w:rPr>
          <w:noProof/>
        </w:rPr>
        <w:t>67</w:t>
      </w:r>
      <w:r>
        <w:rPr>
          <w:noProof/>
        </w:rPr>
        <w:fldChar w:fldCharType="end"/>
      </w:r>
    </w:p>
    <w:p w14:paraId="559106FE" w14:textId="08E17CCA"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Host header</w:t>
      </w:r>
      <w:r>
        <w:rPr>
          <w:noProof/>
        </w:rPr>
        <w:tab/>
      </w:r>
      <w:r>
        <w:rPr>
          <w:noProof/>
        </w:rPr>
        <w:fldChar w:fldCharType="begin" w:fldLock="1"/>
      </w:r>
      <w:r>
        <w:rPr>
          <w:noProof/>
        </w:rPr>
        <w:instrText xml:space="preserve"> PAGEREF _Toc160971344 \h </w:instrText>
      </w:r>
      <w:r>
        <w:rPr>
          <w:noProof/>
        </w:rPr>
      </w:r>
      <w:r>
        <w:rPr>
          <w:noProof/>
        </w:rPr>
        <w:fldChar w:fldCharType="separate"/>
      </w:r>
      <w:r>
        <w:rPr>
          <w:noProof/>
        </w:rPr>
        <w:t>67</w:t>
      </w:r>
      <w:r>
        <w:rPr>
          <w:noProof/>
        </w:rPr>
        <w:fldChar w:fldCharType="end"/>
      </w:r>
    </w:p>
    <w:p w14:paraId="37C62899" w14:textId="5F86A8FD"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Message forwarding</w:t>
      </w:r>
      <w:r>
        <w:rPr>
          <w:noProof/>
        </w:rPr>
        <w:tab/>
      </w:r>
      <w:r>
        <w:rPr>
          <w:noProof/>
        </w:rPr>
        <w:fldChar w:fldCharType="begin" w:fldLock="1"/>
      </w:r>
      <w:r>
        <w:rPr>
          <w:noProof/>
        </w:rPr>
        <w:instrText xml:space="preserve"> PAGEREF _Toc160971345 \h </w:instrText>
      </w:r>
      <w:r>
        <w:rPr>
          <w:noProof/>
        </w:rPr>
      </w:r>
      <w:r>
        <w:rPr>
          <w:noProof/>
        </w:rPr>
        <w:fldChar w:fldCharType="separate"/>
      </w:r>
      <w:r>
        <w:rPr>
          <w:noProof/>
        </w:rPr>
        <w:t>67</w:t>
      </w:r>
      <w:r>
        <w:rPr>
          <w:noProof/>
        </w:rPr>
        <w:fldChar w:fldCharType="end"/>
      </w:r>
    </w:p>
    <w:p w14:paraId="481045C1" w14:textId="0FEABE75"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_Toc160971346 \h </w:instrText>
      </w:r>
      <w:r>
        <w:rPr>
          <w:noProof/>
        </w:rPr>
      </w:r>
      <w:r>
        <w:rPr>
          <w:noProof/>
        </w:rPr>
        <w:fldChar w:fldCharType="separate"/>
      </w:r>
      <w:r>
        <w:rPr>
          <w:noProof/>
        </w:rPr>
        <w:t>67</w:t>
      </w:r>
      <w:r>
        <w:rPr>
          <w:noProof/>
        </w:rPr>
        <w:fldChar w:fldCharType="end"/>
      </w:r>
    </w:p>
    <w:p w14:paraId="3350E497" w14:textId="7168E40D"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_Toc160971347 \h </w:instrText>
      </w:r>
      <w:r>
        <w:rPr>
          <w:noProof/>
        </w:rPr>
      </w:r>
      <w:r>
        <w:rPr>
          <w:noProof/>
        </w:rPr>
        <w:fldChar w:fldCharType="separate"/>
      </w:r>
      <w:r>
        <w:rPr>
          <w:noProof/>
        </w:rPr>
        <w:t>67</w:t>
      </w:r>
      <w:r>
        <w:rPr>
          <w:noProof/>
        </w:rPr>
        <w:fldChar w:fldCharType="end"/>
      </w:r>
    </w:p>
    <w:p w14:paraId="415E48C7" w14:textId="5627231D"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_Toc160971348 \h </w:instrText>
      </w:r>
      <w:r>
        <w:rPr>
          <w:noProof/>
        </w:rPr>
      </w:r>
      <w:r>
        <w:rPr>
          <w:noProof/>
        </w:rPr>
        <w:fldChar w:fldCharType="separate"/>
      </w:r>
      <w:r>
        <w:rPr>
          <w:noProof/>
        </w:rPr>
        <w:t>68</w:t>
      </w:r>
      <w:r>
        <w:rPr>
          <w:noProof/>
        </w:rPr>
        <w:fldChar w:fldCharType="end"/>
      </w:r>
    </w:p>
    <w:p w14:paraId="591ABE8D" w14:textId="1C1BFF59"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_Toc160971349 \h </w:instrText>
      </w:r>
      <w:r>
        <w:rPr>
          <w:noProof/>
        </w:rPr>
      </w:r>
      <w:r>
        <w:rPr>
          <w:noProof/>
        </w:rPr>
        <w:fldChar w:fldCharType="separate"/>
      </w:r>
      <w:r>
        <w:rPr>
          <w:noProof/>
        </w:rPr>
        <w:t>69</w:t>
      </w:r>
      <w:r>
        <w:rPr>
          <w:noProof/>
        </w:rPr>
        <w:fldChar w:fldCharType="end"/>
      </w:r>
    </w:p>
    <w:p w14:paraId="720D1344" w14:textId="555A9FE7"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_Toc160971350 \h </w:instrText>
      </w:r>
      <w:r>
        <w:rPr>
          <w:noProof/>
        </w:rPr>
      </w:r>
      <w:r>
        <w:rPr>
          <w:noProof/>
        </w:rPr>
        <w:fldChar w:fldCharType="separate"/>
      </w:r>
      <w:r>
        <w:rPr>
          <w:noProof/>
        </w:rPr>
        <w:t>69</w:t>
      </w:r>
      <w:r>
        <w:rPr>
          <w:noProof/>
        </w:rPr>
        <w:fldChar w:fldCharType="end"/>
      </w:r>
    </w:p>
    <w:p w14:paraId="7AA9150E" w14:textId="4F855316"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_Toc160971351 \h </w:instrText>
      </w:r>
      <w:r>
        <w:rPr>
          <w:noProof/>
        </w:rPr>
      </w:r>
      <w:r>
        <w:rPr>
          <w:noProof/>
        </w:rPr>
        <w:fldChar w:fldCharType="separate"/>
      </w:r>
      <w:r>
        <w:rPr>
          <w:noProof/>
        </w:rPr>
        <w:t>69</w:t>
      </w:r>
      <w:r>
        <w:rPr>
          <w:noProof/>
        </w:rPr>
        <w:fldChar w:fldCharType="end"/>
      </w:r>
    </w:p>
    <w:p w14:paraId="4399B5F1" w14:textId="668C1583"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_Toc160971352 \h </w:instrText>
      </w:r>
      <w:r>
        <w:rPr>
          <w:noProof/>
        </w:rPr>
      </w:r>
      <w:r>
        <w:rPr>
          <w:noProof/>
        </w:rPr>
        <w:fldChar w:fldCharType="separate"/>
      </w:r>
      <w:r>
        <w:rPr>
          <w:noProof/>
        </w:rPr>
        <w:t>69</w:t>
      </w:r>
      <w:r>
        <w:rPr>
          <w:noProof/>
        </w:rPr>
        <w:fldChar w:fldCharType="end"/>
      </w:r>
    </w:p>
    <w:p w14:paraId="7AE5C221" w14:textId="5D674E3A"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_Toc160971353 \h </w:instrText>
      </w:r>
      <w:r>
        <w:rPr>
          <w:noProof/>
        </w:rPr>
      </w:r>
      <w:r>
        <w:rPr>
          <w:noProof/>
        </w:rPr>
        <w:fldChar w:fldCharType="separate"/>
      </w:r>
      <w:r>
        <w:rPr>
          <w:noProof/>
        </w:rPr>
        <w:t>69</w:t>
      </w:r>
      <w:r>
        <w:rPr>
          <w:noProof/>
        </w:rPr>
        <w:fldChar w:fldCharType="end"/>
      </w:r>
    </w:p>
    <w:p w14:paraId="5B555530" w14:textId="0D1E28B6"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_Toc160971354 \h </w:instrText>
      </w:r>
      <w:r>
        <w:rPr>
          <w:noProof/>
        </w:rPr>
      </w:r>
      <w:r>
        <w:rPr>
          <w:noProof/>
        </w:rPr>
        <w:fldChar w:fldCharType="separate"/>
      </w:r>
      <w:r>
        <w:rPr>
          <w:noProof/>
        </w:rPr>
        <w:t>70</w:t>
      </w:r>
      <w:r>
        <w:rPr>
          <w:noProof/>
        </w:rPr>
        <w:fldChar w:fldCharType="end"/>
      </w:r>
    </w:p>
    <w:p w14:paraId="73B1ED2C" w14:textId="482EB170"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_Toc160971355 \h </w:instrText>
      </w:r>
      <w:r>
        <w:rPr>
          <w:noProof/>
        </w:rPr>
      </w:r>
      <w:r>
        <w:rPr>
          <w:noProof/>
        </w:rPr>
        <w:fldChar w:fldCharType="separate"/>
      </w:r>
      <w:r>
        <w:rPr>
          <w:noProof/>
        </w:rPr>
        <w:t>70</w:t>
      </w:r>
      <w:r>
        <w:rPr>
          <w:noProof/>
        </w:rPr>
        <w:fldChar w:fldCharType="end"/>
      </w:r>
    </w:p>
    <w:p w14:paraId="0BE4AFEB" w14:textId="199F08EA"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_Toc160971356 \h </w:instrText>
      </w:r>
      <w:r>
        <w:rPr>
          <w:noProof/>
        </w:rPr>
      </w:r>
      <w:r>
        <w:rPr>
          <w:noProof/>
        </w:rPr>
        <w:fldChar w:fldCharType="separate"/>
      </w:r>
      <w:r>
        <w:rPr>
          <w:noProof/>
        </w:rPr>
        <w:t>70</w:t>
      </w:r>
      <w:r>
        <w:rPr>
          <w:noProof/>
        </w:rPr>
        <w:fldChar w:fldCharType="end"/>
      </w:r>
    </w:p>
    <w:p w14:paraId="5F3D7275" w14:textId="415EB96C"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_Toc160971357 \h </w:instrText>
      </w:r>
      <w:r>
        <w:rPr>
          <w:noProof/>
        </w:rPr>
      </w:r>
      <w:r>
        <w:rPr>
          <w:noProof/>
        </w:rPr>
        <w:fldChar w:fldCharType="separate"/>
      </w:r>
      <w:r>
        <w:rPr>
          <w:noProof/>
        </w:rPr>
        <w:t>70</w:t>
      </w:r>
      <w:r>
        <w:rPr>
          <w:noProof/>
        </w:rPr>
        <w:fldChar w:fldCharType="end"/>
      </w:r>
    </w:p>
    <w:p w14:paraId="535CD329" w14:textId="75C333AF"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6.3.3.4.2</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_Toc160971358 \h </w:instrText>
      </w:r>
      <w:r>
        <w:rPr>
          <w:noProof/>
        </w:rPr>
      </w:r>
      <w:r>
        <w:rPr>
          <w:noProof/>
        </w:rPr>
        <w:fldChar w:fldCharType="separate"/>
      </w:r>
      <w:r>
        <w:rPr>
          <w:noProof/>
        </w:rPr>
        <w:t>71</w:t>
      </w:r>
      <w:r>
        <w:rPr>
          <w:noProof/>
        </w:rPr>
        <w:fldChar w:fldCharType="end"/>
      </w:r>
    </w:p>
    <w:p w14:paraId="2B1DB1E0" w14:textId="1F5B3D63"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6.3.3.4.3</w:t>
      </w:r>
      <w:r>
        <w:rPr>
          <w:rFonts w:asciiTheme="minorHAnsi" w:eastAsiaTheme="minorEastAsia" w:hAnsiTheme="minorHAnsi" w:cstheme="minorBidi"/>
          <w:noProof/>
          <w:kern w:val="2"/>
          <w:sz w:val="22"/>
          <w:szCs w:val="22"/>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_Toc160971359 \h </w:instrText>
      </w:r>
      <w:r>
        <w:rPr>
          <w:noProof/>
        </w:rPr>
      </w:r>
      <w:r>
        <w:rPr>
          <w:noProof/>
        </w:rPr>
        <w:fldChar w:fldCharType="separate"/>
      </w:r>
      <w:r>
        <w:rPr>
          <w:noProof/>
        </w:rPr>
        <w:t>71</w:t>
      </w:r>
      <w:r>
        <w:rPr>
          <w:noProof/>
        </w:rPr>
        <w:fldChar w:fldCharType="end"/>
      </w:r>
    </w:p>
    <w:p w14:paraId="2D3D9A05" w14:textId="01E0069B"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6.3.3.4.4</w:t>
      </w:r>
      <w:r>
        <w:rPr>
          <w:rFonts w:asciiTheme="minorHAnsi" w:eastAsiaTheme="minorEastAsia" w:hAnsiTheme="minorHAnsi" w:cstheme="minorBidi"/>
          <w:noProof/>
          <w:kern w:val="2"/>
          <w:sz w:val="22"/>
          <w:szCs w:val="22"/>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_Toc160971360 \h </w:instrText>
      </w:r>
      <w:r>
        <w:rPr>
          <w:noProof/>
        </w:rPr>
      </w:r>
      <w:r>
        <w:rPr>
          <w:noProof/>
        </w:rPr>
        <w:fldChar w:fldCharType="separate"/>
      </w:r>
      <w:r>
        <w:rPr>
          <w:noProof/>
        </w:rPr>
        <w:t>71</w:t>
      </w:r>
      <w:r>
        <w:rPr>
          <w:noProof/>
        </w:rPr>
        <w:fldChar w:fldCharType="end"/>
      </w:r>
    </w:p>
    <w:p w14:paraId="2F4A7BC6" w14:textId="6031AEA2"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6.3.3.4.5</w:t>
      </w:r>
      <w:r>
        <w:rPr>
          <w:rFonts w:asciiTheme="minorHAnsi" w:eastAsiaTheme="minorEastAsia" w:hAnsiTheme="minorHAnsi" w:cstheme="minorBidi"/>
          <w:noProof/>
          <w:kern w:val="2"/>
          <w:sz w:val="22"/>
          <w:szCs w:val="22"/>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_Toc160971361 \h </w:instrText>
      </w:r>
      <w:r>
        <w:rPr>
          <w:noProof/>
        </w:rPr>
      </w:r>
      <w:r>
        <w:rPr>
          <w:noProof/>
        </w:rPr>
        <w:fldChar w:fldCharType="separate"/>
      </w:r>
      <w:r>
        <w:rPr>
          <w:noProof/>
        </w:rPr>
        <w:t>73</w:t>
      </w:r>
      <w:r>
        <w:rPr>
          <w:noProof/>
        </w:rPr>
        <w:fldChar w:fldCharType="end"/>
      </w:r>
    </w:p>
    <w:p w14:paraId="577B191E" w14:textId="68B91D28"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_Toc160971362 \h </w:instrText>
      </w:r>
      <w:r>
        <w:rPr>
          <w:noProof/>
        </w:rPr>
      </w:r>
      <w:r>
        <w:rPr>
          <w:noProof/>
        </w:rPr>
        <w:fldChar w:fldCharType="separate"/>
      </w:r>
      <w:r>
        <w:rPr>
          <w:noProof/>
        </w:rPr>
        <w:t>74</w:t>
      </w:r>
      <w:r>
        <w:rPr>
          <w:noProof/>
        </w:rPr>
        <w:fldChar w:fldCharType="end"/>
      </w:r>
    </w:p>
    <w:p w14:paraId="287F8AF6" w14:textId="6DC24525"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_Toc160971363 \h </w:instrText>
      </w:r>
      <w:r>
        <w:rPr>
          <w:noProof/>
        </w:rPr>
      </w:r>
      <w:r>
        <w:rPr>
          <w:noProof/>
        </w:rPr>
        <w:fldChar w:fldCharType="separate"/>
      </w:r>
      <w:r>
        <w:rPr>
          <w:noProof/>
        </w:rPr>
        <w:t>74</w:t>
      </w:r>
      <w:r>
        <w:rPr>
          <w:noProof/>
        </w:rPr>
        <w:fldChar w:fldCharType="end"/>
      </w:r>
    </w:p>
    <w:p w14:paraId="4002CAE5" w14:textId="66626E97"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_Toc160971364 \h </w:instrText>
      </w:r>
      <w:r>
        <w:rPr>
          <w:noProof/>
        </w:rPr>
      </w:r>
      <w:r>
        <w:rPr>
          <w:noProof/>
        </w:rPr>
        <w:fldChar w:fldCharType="separate"/>
      </w:r>
      <w:r>
        <w:rPr>
          <w:noProof/>
        </w:rPr>
        <w:t>74</w:t>
      </w:r>
      <w:r>
        <w:rPr>
          <w:noProof/>
        </w:rPr>
        <w:fldChar w:fldCharType="end"/>
      </w:r>
    </w:p>
    <w:p w14:paraId="462E90A0" w14:textId="4CB47E2D"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_Toc160971365 \h </w:instrText>
      </w:r>
      <w:r>
        <w:rPr>
          <w:noProof/>
        </w:rPr>
      </w:r>
      <w:r>
        <w:rPr>
          <w:noProof/>
        </w:rPr>
        <w:fldChar w:fldCharType="separate"/>
      </w:r>
      <w:r>
        <w:rPr>
          <w:noProof/>
        </w:rPr>
        <w:t>74</w:t>
      </w:r>
      <w:r>
        <w:rPr>
          <w:noProof/>
        </w:rPr>
        <w:fldChar w:fldCharType="end"/>
      </w:r>
    </w:p>
    <w:p w14:paraId="036F3760" w14:textId="6514B52D"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_Toc160971366 \h </w:instrText>
      </w:r>
      <w:r>
        <w:rPr>
          <w:noProof/>
        </w:rPr>
      </w:r>
      <w:r>
        <w:rPr>
          <w:noProof/>
        </w:rPr>
        <w:fldChar w:fldCharType="separate"/>
      </w:r>
      <w:r>
        <w:rPr>
          <w:noProof/>
        </w:rPr>
        <w:t>74</w:t>
      </w:r>
      <w:r>
        <w:rPr>
          <w:noProof/>
        </w:rPr>
        <w:fldChar w:fldCharType="end"/>
      </w:r>
    </w:p>
    <w:p w14:paraId="5CAC0AE8" w14:textId="0466F592"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_Toc160971367 \h </w:instrText>
      </w:r>
      <w:r>
        <w:rPr>
          <w:noProof/>
        </w:rPr>
      </w:r>
      <w:r>
        <w:rPr>
          <w:noProof/>
        </w:rPr>
        <w:fldChar w:fldCharType="separate"/>
      </w:r>
      <w:r>
        <w:rPr>
          <w:noProof/>
        </w:rPr>
        <w:t>75</w:t>
      </w:r>
      <w:r>
        <w:rPr>
          <w:noProof/>
        </w:rPr>
        <w:fldChar w:fldCharType="end"/>
      </w:r>
    </w:p>
    <w:p w14:paraId="4F2B467D" w14:textId="611A3A8A"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_Toc160971368 \h </w:instrText>
      </w:r>
      <w:r>
        <w:rPr>
          <w:noProof/>
        </w:rPr>
      </w:r>
      <w:r>
        <w:rPr>
          <w:noProof/>
        </w:rPr>
        <w:fldChar w:fldCharType="separate"/>
      </w:r>
      <w:r>
        <w:rPr>
          <w:noProof/>
        </w:rPr>
        <w:t>75</w:t>
      </w:r>
      <w:r>
        <w:rPr>
          <w:noProof/>
        </w:rPr>
        <w:fldChar w:fldCharType="end"/>
      </w:r>
    </w:p>
    <w:p w14:paraId="4A3C0BF1" w14:textId="15C991F1"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6.4.2.2</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_Toc160971369 \h </w:instrText>
      </w:r>
      <w:r>
        <w:rPr>
          <w:noProof/>
        </w:rPr>
      </w:r>
      <w:r>
        <w:rPr>
          <w:noProof/>
        </w:rPr>
        <w:fldChar w:fldCharType="separate"/>
      </w:r>
      <w:r>
        <w:rPr>
          <w:noProof/>
        </w:rPr>
        <w:t>75</w:t>
      </w:r>
      <w:r>
        <w:rPr>
          <w:noProof/>
        </w:rPr>
        <w:fldChar w:fldCharType="end"/>
      </w:r>
    </w:p>
    <w:p w14:paraId="7CA2F0EB" w14:textId="4203B034"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6.4.2.3</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_Toc160971370 \h </w:instrText>
      </w:r>
      <w:r>
        <w:rPr>
          <w:noProof/>
        </w:rPr>
      </w:r>
      <w:r>
        <w:rPr>
          <w:noProof/>
        </w:rPr>
        <w:fldChar w:fldCharType="separate"/>
      </w:r>
      <w:r>
        <w:rPr>
          <w:noProof/>
        </w:rPr>
        <w:t>75</w:t>
      </w:r>
      <w:r>
        <w:rPr>
          <w:noProof/>
        </w:rPr>
        <w:fldChar w:fldCharType="end"/>
      </w:r>
    </w:p>
    <w:p w14:paraId="12015572" w14:textId="309214BF"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_Toc160971371 \h </w:instrText>
      </w:r>
      <w:r>
        <w:rPr>
          <w:noProof/>
        </w:rPr>
      </w:r>
      <w:r>
        <w:rPr>
          <w:noProof/>
        </w:rPr>
        <w:fldChar w:fldCharType="separate"/>
      </w:r>
      <w:r>
        <w:rPr>
          <w:noProof/>
        </w:rPr>
        <w:t>76</w:t>
      </w:r>
      <w:r>
        <w:rPr>
          <w:noProof/>
        </w:rPr>
        <w:fldChar w:fldCharType="end"/>
      </w:r>
    </w:p>
    <w:p w14:paraId="5837A372" w14:textId="75204EBC"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6.4.3</w:t>
      </w:r>
      <w:r>
        <w:rPr>
          <w:rFonts w:asciiTheme="minorHAnsi" w:eastAsiaTheme="minorEastAsia" w:hAnsiTheme="minorHAnsi" w:cstheme="minorBidi"/>
          <w:noProof/>
          <w:kern w:val="2"/>
          <w:sz w:val="22"/>
          <w:szCs w:val="22"/>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_Toc160971372 \h </w:instrText>
      </w:r>
      <w:r>
        <w:rPr>
          <w:noProof/>
        </w:rPr>
      </w:r>
      <w:r>
        <w:rPr>
          <w:noProof/>
        </w:rPr>
        <w:fldChar w:fldCharType="separate"/>
      </w:r>
      <w:r>
        <w:rPr>
          <w:noProof/>
        </w:rPr>
        <w:t>76</w:t>
      </w:r>
      <w:r>
        <w:rPr>
          <w:noProof/>
        </w:rPr>
        <w:fldChar w:fldCharType="end"/>
      </w:r>
    </w:p>
    <w:p w14:paraId="69862C9F" w14:textId="48853FBB"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_Toc160971373 \h </w:instrText>
      </w:r>
      <w:r>
        <w:rPr>
          <w:noProof/>
        </w:rPr>
      </w:r>
      <w:r>
        <w:rPr>
          <w:noProof/>
        </w:rPr>
        <w:fldChar w:fldCharType="separate"/>
      </w:r>
      <w:r>
        <w:rPr>
          <w:noProof/>
        </w:rPr>
        <w:t>76</w:t>
      </w:r>
      <w:r>
        <w:rPr>
          <w:noProof/>
        </w:rPr>
        <w:fldChar w:fldCharType="end"/>
      </w:r>
    </w:p>
    <w:p w14:paraId="5B6AB24B" w14:textId="271D01E4"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_Toc160971374 \h </w:instrText>
      </w:r>
      <w:r>
        <w:rPr>
          <w:noProof/>
        </w:rPr>
      </w:r>
      <w:r>
        <w:rPr>
          <w:noProof/>
        </w:rPr>
        <w:fldChar w:fldCharType="separate"/>
      </w:r>
      <w:r>
        <w:rPr>
          <w:noProof/>
        </w:rPr>
        <w:t>77</w:t>
      </w:r>
      <w:r>
        <w:rPr>
          <w:noProof/>
        </w:rPr>
        <w:fldChar w:fldCharType="end"/>
      </w:r>
    </w:p>
    <w:p w14:paraId="2746BB9E" w14:textId="5B028DD0"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6.4.3.3</w:t>
      </w:r>
      <w:r>
        <w:rPr>
          <w:rFonts w:asciiTheme="minorHAnsi" w:eastAsiaTheme="minorEastAsia" w:hAnsiTheme="minorHAnsi" w:cstheme="minorBidi"/>
          <w:noProof/>
          <w:kern w:val="2"/>
          <w:sz w:val="22"/>
          <w:szCs w:val="22"/>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_Toc160971375 \h </w:instrText>
      </w:r>
      <w:r>
        <w:rPr>
          <w:noProof/>
        </w:rPr>
      </w:r>
      <w:r>
        <w:rPr>
          <w:noProof/>
        </w:rPr>
        <w:fldChar w:fldCharType="separate"/>
      </w:r>
      <w:r>
        <w:rPr>
          <w:noProof/>
        </w:rPr>
        <w:t>77</w:t>
      </w:r>
      <w:r>
        <w:rPr>
          <w:noProof/>
        </w:rPr>
        <w:fldChar w:fldCharType="end"/>
      </w:r>
    </w:p>
    <w:p w14:paraId="5F98641A" w14:textId="0CB82F25"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_Toc160971376 \h </w:instrText>
      </w:r>
      <w:r>
        <w:rPr>
          <w:noProof/>
        </w:rPr>
      </w:r>
      <w:r>
        <w:rPr>
          <w:noProof/>
        </w:rPr>
        <w:fldChar w:fldCharType="separate"/>
      </w:r>
      <w:r>
        <w:rPr>
          <w:noProof/>
        </w:rPr>
        <w:t>77</w:t>
      </w:r>
      <w:r>
        <w:rPr>
          <w:noProof/>
        </w:rPr>
        <w:fldChar w:fldCharType="end"/>
      </w:r>
    </w:p>
    <w:p w14:paraId="74453320" w14:textId="6B36724B"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_Toc160971377 \h </w:instrText>
      </w:r>
      <w:r>
        <w:rPr>
          <w:noProof/>
        </w:rPr>
      </w:r>
      <w:r>
        <w:rPr>
          <w:noProof/>
        </w:rPr>
        <w:fldChar w:fldCharType="separate"/>
      </w:r>
      <w:r>
        <w:rPr>
          <w:noProof/>
        </w:rPr>
        <w:t>77</w:t>
      </w:r>
      <w:r>
        <w:rPr>
          <w:noProof/>
        </w:rPr>
        <w:fldChar w:fldCharType="end"/>
      </w:r>
    </w:p>
    <w:p w14:paraId="1DC7523B" w14:textId="18813065"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6.4.3.4.2</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_Toc160971378 \h </w:instrText>
      </w:r>
      <w:r>
        <w:rPr>
          <w:noProof/>
        </w:rPr>
      </w:r>
      <w:r>
        <w:rPr>
          <w:noProof/>
        </w:rPr>
        <w:fldChar w:fldCharType="separate"/>
      </w:r>
      <w:r>
        <w:rPr>
          <w:noProof/>
        </w:rPr>
        <w:t>78</w:t>
      </w:r>
      <w:r>
        <w:rPr>
          <w:noProof/>
        </w:rPr>
        <w:fldChar w:fldCharType="end"/>
      </w:r>
    </w:p>
    <w:p w14:paraId="02AA61CD" w14:textId="1106F3D7"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6.4.3.4.3</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_Toc160971379 \h </w:instrText>
      </w:r>
      <w:r>
        <w:rPr>
          <w:noProof/>
        </w:rPr>
      </w:r>
      <w:r>
        <w:rPr>
          <w:noProof/>
        </w:rPr>
        <w:fldChar w:fldCharType="separate"/>
      </w:r>
      <w:r>
        <w:rPr>
          <w:noProof/>
        </w:rPr>
        <w:t>78</w:t>
      </w:r>
      <w:r>
        <w:rPr>
          <w:noProof/>
        </w:rPr>
        <w:fldChar w:fldCharType="end"/>
      </w:r>
    </w:p>
    <w:p w14:paraId="5D76AA12" w14:textId="20A7A0C3"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_Toc160971380 \h </w:instrText>
      </w:r>
      <w:r>
        <w:rPr>
          <w:noProof/>
        </w:rPr>
      </w:r>
      <w:r>
        <w:rPr>
          <w:noProof/>
        </w:rPr>
        <w:fldChar w:fldCharType="separate"/>
      </w:r>
      <w:r>
        <w:rPr>
          <w:noProof/>
        </w:rPr>
        <w:t>79</w:t>
      </w:r>
      <w:r>
        <w:rPr>
          <w:noProof/>
        </w:rPr>
        <w:fldChar w:fldCharType="end"/>
      </w:r>
    </w:p>
    <w:p w14:paraId="2C676203" w14:textId="5D6BBFA8"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6.4.3.4.5</w:t>
      </w:r>
      <w:r>
        <w:rPr>
          <w:rFonts w:asciiTheme="minorHAnsi" w:eastAsiaTheme="minorEastAsia" w:hAnsiTheme="minorHAnsi" w:cstheme="minorBidi"/>
          <w:noProof/>
          <w:kern w:val="2"/>
          <w:sz w:val="22"/>
          <w:szCs w:val="22"/>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_Toc160971381 \h </w:instrText>
      </w:r>
      <w:r>
        <w:rPr>
          <w:noProof/>
        </w:rPr>
      </w:r>
      <w:r>
        <w:rPr>
          <w:noProof/>
        </w:rPr>
        <w:fldChar w:fldCharType="separate"/>
      </w:r>
      <w:r>
        <w:rPr>
          <w:noProof/>
        </w:rPr>
        <w:t>79</w:t>
      </w:r>
      <w:r>
        <w:rPr>
          <w:noProof/>
        </w:rPr>
        <w:fldChar w:fldCharType="end"/>
      </w:r>
    </w:p>
    <w:p w14:paraId="1527E608" w14:textId="456D07C1"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6.4.3.5</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_Toc160971382 \h </w:instrText>
      </w:r>
      <w:r>
        <w:rPr>
          <w:noProof/>
        </w:rPr>
      </w:r>
      <w:r>
        <w:rPr>
          <w:noProof/>
        </w:rPr>
        <w:fldChar w:fldCharType="separate"/>
      </w:r>
      <w:r>
        <w:rPr>
          <w:noProof/>
        </w:rPr>
        <w:t>83</w:t>
      </w:r>
      <w:r>
        <w:rPr>
          <w:noProof/>
        </w:rPr>
        <w:fldChar w:fldCharType="end"/>
      </w:r>
    </w:p>
    <w:p w14:paraId="36B08BB0" w14:textId="13F32A52"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_Toc160971383 \h </w:instrText>
      </w:r>
      <w:r>
        <w:rPr>
          <w:noProof/>
        </w:rPr>
      </w:r>
      <w:r>
        <w:rPr>
          <w:noProof/>
        </w:rPr>
        <w:fldChar w:fldCharType="separate"/>
      </w:r>
      <w:r>
        <w:rPr>
          <w:noProof/>
        </w:rPr>
        <w:t>83</w:t>
      </w:r>
      <w:r>
        <w:rPr>
          <w:noProof/>
        </w:rPr>
        <w:fldChar w:fldCharType="end"/>
      </w:r>
    </w:p>
    <w:p w14:paraId="2DEB9D0E" w14:textId="535D1605"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6.4.3.5.2</w:t>
      </w:r>
      <w:r>
        <w:rPr>
          <w:rFonts w:asciiTheme="minorHAnsi" w:eastAsiaTheme="minorEastAsia" w:hAnsiTheme="minorHAnsi" w:cstheme="minorBidi"/>
          <w:noProof/>
          <w:kern w:val="2"/>
          <w:sz w:val="22"/>
          <w:szCs w:val="22"/>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_Toc160971384 \h </w:instrText>
      </w:r>
      <w:r>
        <w:rPr>
          <w:noProof/>
        </w:rPr>
      </w:r>
      <w:r>
        <w:rPr>
          <w:noProof/>
        </w:rPr>
        <w:fldChar w:fldCharType="separate"/>
      </w:r>
      <w:r>
        <w:rPr>
          <w:noProof/>
        </w:rPr>
        <w:t>84</w:t>
      </w:r>
      <w:r>
        <w:rPr>
          <w:noProof/>
        </w:rPr>
        <w:fldChar w:fldCharType="end"/>
      </w:r>
    </w:p>
    <w:p w14:paraId="42F4EBD1" w14:textId="35C4BDEB"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6.4.3.6</w:t>
      </w:r>
      <w:r>
        <w:rPr>
          <w:rFonts w:asciiTheme="minorHAnsi" w:eastAsiaTheme="minorEastAsia" w:hAnsiTheme="minorHAnsi" w:cstheme="minorBidi"/>
          <w:noProof/>
          <w:kern w:val="2"/>
          <w:sz w:val="22"/>
          <w:szCs w:val="22"/>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_Toc160971385 \h </w:instrText>
      </w:r>
      <w:r>
        <w:rPr>
          <w:noProof/>
        </w:rPr>
      </w:r>
      <w:r>
        <w:rPr>
          <w:noProof/>
        </w:rPr>
        <w:fldChar w:fldCharType="separate"/>
      </w:r>
      <w:r>
        <w:rPr>
          <w:noProof/>
        </w:rPr>
        <w:t>84</w:t>
      </w:r>
      <w:r>
        <w:rPr>
          <w:noProof/>
        </w:rPr>
        <w:fldChar w:fldCharType="end"/>
      </w:r>
    </w:p>
    <w:p w14:paraId="49078093" w14:textId="4D9AB8EC"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6.4.3.6.1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_Toc160971386 \h </w:instrText>
      </w:r>
      <w:r>
        <w:rPr>
          <w:noProof/>
        </w:rPr>
      </w:r>
      <w:r>
        <w:rPr>
          <w:noProof/>
        </w:rPr>
        <w:fldChar w:fldCharType="separate"/>
      </w:r>
      <w:r>
        <w:rPr>
          <w:noProof/>
        </w:rPr>
        <w:t>84</w:t>
      </w:r>
      <w:r>
        <w:rPr>
          <w:noProof/>
        </w:rPr>
        <w:fldChar w:fldCharType="end"/>
      </w:r>
    </w:p>
    <w:p w14:paraId="3FDC6477" w14:textId="09E24186"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_Toc160971387 \h </w:instrText>
      </w:r>
      <w:r>
        <w:rPr>
          <w:noProof/>
        </w:rPr>
      </w:r>
      <w:r>
        <w:rPr>
          <w:noProof/>
        </w:rPr>
        <w:fldChar w:fldCharType="separate"/>
      </w:r>
      <w:r>
        <w:rPr>
          <w:noProof/>
        </w:rPr>
        <w:t>84</w:t>
      </w:r>
      <w:r>
        <w:rPr>
          <w:noProof/>
        </w:rPr>
        <w:fldChar w:fldCharType="end"/>
      </w:r>
    </w:p>
    <w:p w14:paraId="0506F3A3" w14:textId="33FFB46B"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_Toc160971388 \h </w:instrText>
      </w:r>
      <w:r>
        <w:rPr>
          <w:noProof/>
        </w:rPr>
      </w:r>
      <w:r>
        <w:rPr>
          <w:noProof/>
        </w:rPr>
        <w:fldChar w:fldCharType="separate"/>
      </w:r>
      <w:r>
        <w:rPr>
          <w:noProof/>
        </w:rPr>
        <w:t>84</w:t>
      </w:r>
      <w:r>
        <w:rPr>
          <w:noProof/>
        </w:rPr>
        <w:fldChar w:fldCharType="end"/>
      </w:r>
    </w:p>
    <w:p w14:paraId="76BD75D9" w14:textId="7B3FFA68"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6.5.2</w:t>
      </w:r>
      <w:r>
        <w:rPr>
          <w:rFonts w:asciiTheme="minorHAnsi" w:eastAsiaTheme="minorEastAsia" w:hAnsiTheme="minorHAnsi" w:cstheme="minorBidi"/>
          <w:noProof/>
          <w:kern w:val="2"/>
          <w:sz w:val="22"/>
          <w:szCs w:val="22"/>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_Toc160971389 \h </w:instrText>
      </w:r>
      <w:r>
        <w:rPr>
          <w:noProof/>
        </w:rPr>
      </w:r>
      <w:r>
        <w:rPr>
          <w:noProof/>
        </w:rPr>
        <w:fldChar w:fldCharType="separate"/>
      </w:r>
      <w:r>
        <w:rPr>
          <w:noProof/>
        </w:rPr>
        <w:t>84</w:t>
      </w:r>
      <w:r>
        <w:rPr>
          <w:noProof/>
        </w:rPr>
        <w:fldChar w:fldCharType="end"/>
      </w:r>
    </w:p>
    <w:p w14:paraId="5D5F0A87" w14:textId="6CA32D26"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_Toc160971390 \h </w:instrText>
      </w:r>
      <w:r>
        <w:rPr>
          <w:noProof/>
        </w:rPr>
      </w:r>
      <w:r>
        <w:rPr>
          <w:noProof/>
        </w:rPr>
        <w:fldChar w:fldCharType="separate"/>
      </w:r>
      <w:r>
        <w:rPr>
          <w:noProof/>
        </w:rPr>
        <w:t>84</w:t>
      </w:r>
      <w:r>
        <w:rPr>
          <w:noProof/>
        </w:rPr>
        <w:fldChar w:fldCharType="end"/>
      </w:r>
    </w:p>
    <w:p w14:paraId="2223D142" w14:textId="623814A7"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6.5.2.2</w:t>
      </w:r>
      <w:r>
        <w:rPr>
          <w:rFonts w:asciiTheme="minorHAnsi" w:eastAsiaTheme="minorEastAsia" w:hAnsiTheme="minorHAnsi" w:cstheme="minorBidi"/>
          <w:noProof/>
          <w:kern w:val="2"/>
          <w:sz w:val="22"/>
          <w:szCs w:val="22"/>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_Toc160971391 \h </w:instrText>
      </w:r>
      <w:r>
        <w:rPr>
          <w:noProof/>
        </w:rPr>
      </w:r>
      <w:r>
        <w:rPr>
          <w:noProof/>
        </w:rPr>
        <w:fldChar w:fldCharType="separate"/>
      </w:r>
      <w:r>
        <w:rPr>
          <w:noProof/>
        </w:rPr>
        <w:t>84</w:t>
      </w:r>
      <w:r>
        <w:rPr>
          <w:noProof/>
        </w:rPr>
        <w:fldChar w:fldCharType="end"/>
      </w:r>
    </w:p>
    <w:p w14:paraId="531FA040" w14:textId="3F2492A4"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6.5.2.3</w:t>
      </w:r>
      <w:r>
        <w:rPr>
          <w:rFonts w:asciiTheme="minorHAnsi" w:eastAsiaTheme="minorEastAsia" w:hAnsiTheme="minorHAnsi" w:cstheme="minorBidi"/>
          <w:noProof/>
          <w:kern w:val="2"/>
          <w:sz w:val="22"/>
          <w:szCs w:val="22"/>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_Toc160971392 \h </w:instrText>
      </w:r>
      <w:r>
        <w:rPr>
          <w:noProof/>
        </w:rPr>
      </w:r>
      <w:r>
        <w:rPr>
          <w:noProof/>
        </w:rPr>
        <w:fldChar w:fldCharType="separate"/>
      </w:r>
      <w:r>
        <w:rPr>
          <w:noProof/>
        </w:rPr>
        <w:t>85</w:t>
      </w:r>
      <w:r>
        <w:rPr>
          <w:noProof/>
        </w:rPr>
        <w:fldChar w:fldCharType="end"/>
      </w:r>
    </w:p>
    <w:p w14:paraId="7F5397D4" w14:textId="27DF8A59"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6.5.3</w:t>
      </w:r>
      <w:r>
        <w:rPr>
          <w:rFonts w:asciiTheme="minorHAnsi" w:eastAsiaTheme="minorEastAsia" w:hAnsiTheme="minorHAnsi" w:cstheme="minorBidi"/>
          <w:noProof/>
          <w:kern w:val="2"/>
          <w:sz w:val="22"/>
          <w:szCs w:val="22"/>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_Toc160971393 \h </w:instrText>
      </w:r>
      <w:r>
        <w:rPr>
          <w:noProof/>
        </w:rPr>
      </w:r>
      <w:r>
        <w:rPr>
          <w:noProof/>
        </w:rPr>
        <w:fldChar w:fldCharType="separate"/>
      </w:r>
      <w:r>
        <w:rPr>
          <w:noProof/>
        </w:rPr>
        <w:t>86</w:t>
      </w:r>
      <w:r>
        <w:rPr>
          <w:noProof/>
        </w:rPr>
        <w:fldChar w:fldCharType="end"/>
      </w:r>
    </w:p>
    <w:p w14:paraId="44F4A563" w14:textId="4C11D924"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_Toc160971394 \h </w:instrText>
      </w:r>
      <w:r>
        <w:rPr>
          <w:noProof/>
        </w:rPr>
      </w:r>
      <w:r>
        <w:rPr>
          <w:noProof/>
        </w:rPr>
        <w:fldChar w:fldCharType="separate"/>
      </w:r>
      <w:r>
        <w:rPr>
          <w:noProof/>
        </w:rPr>
        <w:t>86</w:t>
      </w:r>
      <w:r>
        <w:rPr>
          <w:noProof/>
        </w:rPr>
        <w:fldChar w:fldCharType="end"/>
      </w:r>
    </w:p>
    <w:p w14:paraId="7879AD17" w14:textId="3F072D04"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_Toc160971395 \h </w:instrText>
      </w:r>
      <w:r>
        <w:rPr>
          <w:noProof/>
        </w:rPr>
      </w:r>
      <w:r>
        <w:rPr>
          <w:noProof/>
        </w:rPr>
        <w:fldChar w:fldCharType="separate"/>
      </w:r>
      <w:r>
        <w:rPr>
          <w:noProof/>
        </w:rPr>
        <w:t>86</w:t>
      </w:r>
      <w:r>
        <w:rPr>
          <w:noProof/>
        </w:rPr>
        <w:fldChar w:fldCharType="end"/>
      </w:r>
    </w:p>
    <w:p w14:paraId="6EF23B4C" w14:textId="5E9F4BBC"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_Toc160971396 \h </w:instrText>
      </w:r>
      <w:r>
        <w:rPr>
          <w:noProof/>
        </w:rPr>
      </w:r>
      <w:r>
        <w:rPr>
          <w:noProof/>
        </w:rPr>
        <w:fldChar w:fldCharType="separate"/>
      </w:r>
      <w:r>
        <w:rPr>
          <w:noProof/>
        </w:rPr>
        <w:t>87</w:t>
      </w:r>
      <w:r>
        <w:rPr>
          <w:noProof/>
        </w:rPr>
        <w:fldChar w:fldCharType="end"/>
      </w:r>
    </w:p>
    <w:p w14:paraId="5DD9BAD5" w14:textId="4439A429"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_Toc160971397 \h </w:instrText>
      </w:r>
      <w:r>
        <w:rPr>
          <w:noProof/>
        </w:rPr>
      </w:r>
      <w:r>
        <w:rPr>
          <w:noProof/>
        </w:rPr>
        <w:fldChar w:fldCharType="separate"/>
      </w:r>
      <w:r>
        <w:rPr>
          <w:noProof/>
        </w:rPr>
        <w:t>88</w:t>
      </w:r>
      <w:r>
        <w:rPr>
          <w:noProof/>
        </w:rPr>
        <w:fldChar w:fldCharType="end"/>
      </w:r>
    </w:p>
    <w:p w14:paraId="04E170B3" w14:textId="3C37B891"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_Toc160971398 \h </w:instrText>
      </w:r>
      <w:r>
        <w:rPr>
          <w:noProof/>
        </w:rPr>
      </w:r>
      <w:r>
        <w:rPr>
          <w:noProof/>
        </w:rPr>
        <w:fldChar w:fldCharType="separate"/>
      </w:r>
      <w:r>
        <w:rPr>
          <w:noProof/>
        </w:rPr>
        <w:t>88</w:t>
      </w:r>
      <w:r>
        <w:rPr>
          <w:noProof/>
        </w:rPr>
        <w:fldChar w:fldCharType="end"/>
      </w:r>
    </w:p>
    <w:p w14:paraId="57AD250B" w14:textId="18C2A0CE"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6.6.2</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_Toc160971399 \h </w:instrText>
      </w:r>
      <w:r>
        <w:rPr>
          <w:noProof/>
        </w:rPr>
      </w:r>
      <w:r>
        <w:rPr>
          <w:noProof/>
        </w:rPr>
        <w:fldChar w:fldCharType="separate"/>
      </w:r>
      <w:r>
        <w:rPr>
          <w:noProof/>
        </w:rPr>
        <w:t>88</w:t>
      </w:r>
      <w:r>
        <w:rPr>
          <w:noProof/>
        </w:rPr>
        <w:fldChar w:fldCharType="end"/>
      </w:r>
    </w:p>
    <w:p w14:paraId="287302AB" w14:textId="3F72F646"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rPr>
        <w:t>6.6.3</w:t>
      </w:r>
      <w:r>
        <w:rPr>
          <w:rFonts w:asciiTheme="minorHAnsi" w:eastAsiaTheme="minorEastAsia" w:hAnsiTheme="minorHAnsi" w:cstheme="minorBidi"/>
          <w:noProof/>
          <w:kern w:val="2"/>
          <w:sz w:val="22"/>
          <w:szCs w:val="22"/>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_Toc160971400 \h </w:instrText>
      </w:r>
      <w:r>
        <w:rPr>
          <w:noProof/>
        </w:rPr>
      </w:r>
      <w:r>
        <w:rPr>
          <w:noProof/>
        </w:rPr>
        <w:fldChar w:fldCharType="separate"/>
      </w:r>
      <w:r>
        <w:rPr>
          <w:noProof/>
        </w:rPr>
        <w:t>90</w:t>
      </w:r>
      <w:r>
        <w:rPr>
          <w:noProof/>
        </w:rPr>
        <w:fldChar w:fldCharType="end"/>
      </w:r>
    </w:p>
    <w:p w14:paraId="5F3A34A2" w14:textId="46CCC7BD"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rPr>
        <w:t>6.6.4</w:t>
      </w:r>
      <w:r>
        <w:rPr>
          <w:rFonts w:asciiTheme="minorHAnsi" w:eastAsiaTheme="minorEastAsia" w:hAnsiTheme="minorHAnsi" w:cstheme="minorBidi"/>
          <w:noProof/>
          <w:kern w:val="2"/>
          <w:sz w:val="22"/>
          <w:szCs w:val="22"/>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_Toc160971401 \h </w:instrText>
      </w:r>
      <w:r>
        <w:rPr>
          <w:noProof/>
        </w:rPr>
      </w:r>
      <w:r>
        <w:rPr>
          <w:noProof/>
        </w:rPr>
        <w:fldChar w:fldCharType="separate"/>
      </w:r>
      <w:r>
        <w:rPr>
          <w:noProof/>
        </w:rPr>
        <w:t>90</w:t>
      </w:r>
      <w:r>
        <w:rPr>
          <w:noProof/>
        </w:rPr>
        <w:fldChar w:fldCharType="end"/>
      </w:r>
    </w:p>
    <w:p w14:paraId="570214E0" w14:textId="38D994C3"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_Toc160971402 \h </w:instrText>
      </w:r>
      <w:r>
        <w:rPr>
          <w:noProof/>
        </w:rPr>
      </w:r>
      <w:r>
        <w:rPr>
          <w:noProof/>
        </w:rPr>
        <w:fldChar w:fldCharType="separate"/>
      </w:r>
      <w:r>
        <w:rPr>
          <w:noProof/>
        </w:rPr>
        <w:t>91</w:t>
      </w:r>
      <w:r>
        <w:rPr>
          <w:noProof/>
        </w:rPr>
        <w:fldChar w:fldCharType="end"/>
      </w:r>
    </w:p>
    <w:p w14:paraId="05E7B00B" w14:textId="4EE4C264"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_Toc160971403 \h </w:instrText>
      </w:r>
      <w:r>
        <w:rPr>
          <w:noProof/>
        </w:rPr>
      </w:r>
      <w:r>
        <w:rPr>
          <w:noProof/>
        </w:rPr>
        <w:fldChar w:fldCharType="separate"/>
      </w:r>
      <w:r>
        <w:rPr>
          <w:noProof/>
        </w:rPr>
        <w:t>91</w:t>
      </w:r>
      <w:r>
        <w:rPr>
          <w:noProof/>
        </w:rPr>
        <w:fldChar w:fldCharType="end"/>
      </w:r>
    </w:p>
    <w:p w14:paraId="2459413B" w14:textId="23A7A522"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6.7.2</w:t>
      </w:r>
      <w:r>
        <w:rPr>
          <w:rFonts w:asciiTheme="minorHAnsi" w:eastAsiaTheme="minorEastAsia" w:hAnsiTheme="minorHAnsi" w:cstheme="minorBidi"/>
          <w:noProof/>
          <w:kern w:val="2"/>
          <w:sz w:val="22"/>
          <w:szCs w:val="22"/>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_Toc160971404 \h </w:instrText>
      </w:r>
      <w:r>
        <w:rPr>
          <w:noProof/>
        </w:rPr>
      </w:r>
      <w:r>
        <w:rPr>
          <w:noProof/>
        </w:rPr>
        <w:fldChar w:fldCharType="separate"/>
      </w:r>
      <w:r>
        <w:rPr>
          <w:noProof/>
        </w:rPr>
        <w:t>91</w:t>
      </w:r>
      <w:r>
        <w:rPr>
          <w:noProof/>
        </w:rPr>
        <w:fldChar w:fldCharType="end"/>
      </w:r>
    </w:p>
    <w:p w14:paraId="0F2846DC" w14:textId="270CABDD"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6.7.3</w:t>
      </w:r>
      <w:r>
        <w:rPr>
          <w:rFonts w:asciiTheme="minorHAnsi" w:eastAsiaTheme="minorEastAsia" w:hAnsiTheme="minorHAnsi" w:cstheme="minorBidi"/>
          <w:noProof/>
          <w:kern w:val="2"/>
          <w:sz w:val="22"/>
          <w:szCs w:val="22"/>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_Toc160971405 \h </w:instrText>
      </w:r>
      <w:r>
        <w:rPr>
          <w:noProof/>
        </w:rPr>
      </w:r>
      <w:r>
        <w:rPr>
          <w:noProof/>
        </w:rPr>
        <w:fldChar w:fldCharType="separate"/>
      </w:r>
      <w:r>
        <w:rPr>
          <w:noProof/>
        </w:rPr>
        <w:t>91</w:t>
      </w:r>
      <w:r>
        <w:rPr>
          <w:noProof/>
        </w:rPr>
        <w:fldChar w:fldCharType="end"/>
      </w:r>
    </w:p>
    <w:p w14:paraId="173311E8" w14:textId="5233F35B"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6.7.4</w:t>
      </w:r>
      <w:r>
        <w:rPr>
          <w:rFonts w:asciiTheme="minorHAnsi" w:eastAsiaTheme="minorEastAsia" w:hAnsiTheme="minorHAnsi" w:cstheme="minorBidi"/>
          <w:noProof/>
          <w:kern w:val="2"/>
          <w:sz w:val="22"/>
          <w:szCs w:val="22"/>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_Toc160971406 \h </w:instrText>
      </w:r>
      <w:r>
        <w:rPr>
          <w:noProof/>
        </w:rPr>
      </w:r>
      <w:r>
        <w:rPr>
          <w:noProof/>
        </w:rPr>
        <w:fldChar w:fldCharType="separate"/>
      </w:r>
      <w:r>
        <w:rPr>
          <w:noProof/>
        </w:rPr>
        <w:t>92</w:t>
      </w:r>
      <w:r>
        <w:rPr>
          <w:noProof/>
        </w:rPr>
        <w:fldChar w:fldCharType="end"/>
      </w:r>
    </w:p>
    <w:p w14:paraId="1D42BCA9" w14:textId="17B00D4D"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6.7.4.1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_Toc160971407 \h </w:instrText>
      </w:r>
      <w:r>
        <w:rPr>
          <w:noProof/>
        </w:rPr>
      </w:r>
      <w:r>
        <w:rPr>
          <w:noProof/>
        </w:rPr>
        <w:fldChar w:fldCharType="separate"/>
      </w:r>
      <w:r>
        <w:rPr>
          <w:noProof/>
        </w:rPr>
        <w:t>92</w:t>
      </w:r>
      <w:r>
        <w:rPr>
          <w:noProof/>
        </w:rPr>
        <w:fldChar w:fldCharType="end"/>
      </w:r>
    </w:p>
    <w:p w14:paraId="244C6EE5" w14:textId="4849B545"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6.7.4.2</w:t>
      </w:r>
      <w:r>
        <w:rPr>
          <w:rFonts w:asciiTheme="minorHAnsi" w:eastAsiaTheme="minorEastAsia" w:hAnsiTheme="minorHAnsi" w:cstheme="minorBidi"/>
          <w:noProof/>
          <w:kern w:val="2"/>
          <w:sz w:val="22"/>
          <w:szCs w:val="22"/>
          <w:lang w:eastAsia="en-GB"/>
          <w14:ligatures w14:val="standardContextual"/>
        </w:rPr>
        <w:tab/>
      </w:r>
      <w:r>
        <w:rPr>
          <w:noProof/>
        </w:rPr>
        <w:t>N32 Procedures</w:t>
      </w:r>
      <w:r>
        <w:rPr>
          <w:noProof/>
        </w:rPr>
        <w:tab/>
      </w:r>
      <w:r>
        <w:rPr>
          <w:noProof/>
        </w:rPr>
        <w:fldChar w:fldCharType="begin" w:fldLock="1"/>
      </w:r>
      <w:r>
        <w:rPr>
          <w:noProof/>
        </w:rPr>
        <w:instrText xml:space="preserve"> PAGEREF _Toc160971408 \h </w:instrText>
      </w:r>
      <w:r>
        <w:rPr>
          <w:noProof/>
        </w:rPr>
      </w:r>
      <w:r>
        <w:rPr>
          <w:noProof/>
        </w:rPr>
        <w:fldChar w:fldCharType="separate"/>
      </w:r>
      <w:r>
        <w:rPr>
          <w:noProof/>
        </w:rPr>
        <w:t>93</w:t>
      </w:r>
      <w:r>
        <w:rPr>
          <w:noProof/>
        </w:rPr>
        <w:fldChar w:fldCharType="end"/>
      </w:r>
    </w:p>
    <w:p w14:paraId="23471651" w14:textId="651CDC74"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6.7.5</w:t>
      </w:r>
      <w:r>
        <w:rPr>
          <w:rFonts w:asciiTheme="minorHAnsi" w:eastAsiaTheme="minorEastAsia" w:hAnsiTheme="minorHAnsi" w:cstheme="minorBidi"/>
          <w:noProof/>
          <w:kern w:val="2"/>
          <w:sz w:val="22"/>
          <w:szCs w:val="22"/>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_Toc160971409 \h </w:instrText>
      </w:r>
      <w:r>
        <w:rPr>
          <w:noProof/>
        </w:rPr>
      </w:r>
      <w:r>
        <w:rPr>
          <w:noProof/>
        </w:rPr>
        <w:fldChar w:fldCharType="separate"/>
      </w:r>
      <w:r>
        <w:rPr>
          <w:noProof/>
        </w:rPr>
        <w:t>93</w:t>
      </w:r>
      <w:r>
        <w:rPr>
          <w:noProof/>
        </w:rPr>
        <w:fldChar w:fldCharType="end"/>
      </w:r>
    </w:p>
    <w:p w14:paraId="792FF412" w14:textId="07109D05"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6.7.5.1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_Toc160971410 \h </w:instrText>
      </w:r>
      <w:r>
        <w:rPr>
          <w:noProof/>
        </w:rPr>
      </w:r>
      <w:r>
        <w:rPr>
          <w:noProof/>
        </w:rPr>
        <w:fldChar w:fldCharType="separate"/>
      </w:r>
      <w:r>
        <w:rPr>
          <w:noProof/>
        </w:rPr>
        <w:t>93</w:t>
      </w:r>
      <w:r>
        <w:rPr>
          <w:noProof/>
        </w:rPr>
        <w:fldChar w:fldCharType="end"/>
      </w:r>
    </w:p>
    <w:p w14:paraId="3FB33DCA" w14:textId="12836F06"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6.7.5.2</w:t>
      </w:r>
      <w:r>
        <w:rPr>
          <w:rFonts w:asciiTheme="minorHAnsi" w:eastAsiaTheme="minorEastAsia" w:hAnsiTheme="minorHAnsi" w:cstheme="minorBidi"/>
          <w:noProof/>
          <w:kern w:val="2"/>
          <w:sz w:val="22"/>
          <w:szCs w:val="22"/>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_Toc160971411 \h </w:instrText>
      </w:r>
      <w:r>
        <w:rPr>
          <w:noProof/>
        </w:rPr>
      </w:r>
      <w:r>
        <w:rPr>
          <w:noProof/>
        </w:rPr>
        <w:fldChar w:fldCharType="separate"/>
      </w:r>
      <w:r>
        <w:rPr>
          <w:noProof/>
        </w:rPr>
        <w:t>93</w:t>
      </w:r>
      <w:r>
        <w:rPr>
          <w:noProof/>
        </w:rPr>
        <w:fldChar w:fldCharType="end"/>
      </w:r>
    </w:p>
    <w:p w14:paraId="5A5653E9" w14:textId="37EE7510"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_Toc160971412 \h </w:instrText>
      </w:r>
      <w:r>
        <w:rPr>
          <w:noProof/>
        </w:rPr>
      </w:r>
      <w:r>
        <w:rPr>
          <w:noProof/>
        </w:rPr>
        <w:fldChar w:fldCharType="separate"/>
      </w:r>
      <w:r>
        <w:rPr>
          <w:noProof/>
        </w:rPr>
        <w:t>94</w:t>
      </w:r>
      <w:r>
        <w:rPr>
          <w:noProof/>
        </w:rPr>
        <w:fldChar w:fldCharType="end"/>
      </w:r>
    </w:p>
    <w:p w14:paraId="3CDDF034" w14:textId="5F954F5A"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_Toc160971413 \h </w:instrText>
      </w:r>
      <w:r>
        <w:rPr>
          <w:noProof/>
        </w:rPr>
      </w:r>
      <w:r>
        <w:rPr>
          <w:noProof/>
        </w:rPr>
        <w:fldChar w:fldCharType="separate"/>
      </w:r>
      <w:r>
        <w:rPr>
          <w:noProof/>
        </w:rPr>
        <w:t>94</w:t>
      </w:r>
      <w:r>
        <w:rPr>
          <w:noProof/>
        </w:rPr>
        <w:fldChar w:fldCharType="end"/>
      </w:r>
    </w:p>
    <w:p w14:paraId="2954DD93" w14:textId="0411DF5C"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_Toc160971414 \h </w:instrText>
      </w:r>
      <w:r>
        <w:rPr>
          <w:noProof/>
        </w:rPr>
      </w:r>
      <w:r>
        <w:rPr>
          <w:noProof/>
        </w:rPr>
        <w:fldChar w:fldCharType="separate"/>
      </w:r>
      <w:r>
        <w:rPr>
          <w:noProof/>
        </w:rPr>
        <w:t>94</w:t>
      </w:r>
      <w:r>
        <w:rPr>
          <w:noProof/>
        </w:rPr>
        <w:fldChar w:fldCharType="end"/>
      </w:r>
    </w:p>
    <w:p w14:paraId="37C50C59" w14:textId="4A56ECD3"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_Toc160971415 \h </w:instrText>
      </w:r>
      <w:r>
        <w:rPr>
          <w:noProof/>
        </w:rPr>
      </w:r>
      <w:r>
        <w:rPr>
          <w:noProof/>
        </w:rPr>
        <w:fldChar w:fldCharType="separate"/>
      </w:r>
      <w:r>
        <w:rPr>
          <w:noProof/>
        </w:rPr>
        <w:t>95</w:t>
      </w:r>
      <w:r>
        <w:rPr>
          <w:noProof/>
        </w:rPr>
        <w:fldChar w:fldCharType="end"/>
      </w:r>
    </w:p>
    <w:p w14:paraId="1D7771CC" w14:textId="69FCA48E"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6.8.4</w:t>
      </w:r>
      <w:r>
        <w:rPr>
          <w:rFonts w:asciiTheme="minorHAnsi" w:eastAsiaTheme="minorEastAsia" w:hAnsiTheme="minorHAnsi" w:cstheme="minorBidi"/>
          <w:noProof/>
          <w:kern w:val="2"/>
          <w:sz w:val="22"/>
          <w:szCs w:val="22"/>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_Toc160971416 \h </w:instrText>
      </w:r>
      <w:r>
        <w:rPr>
          <w:noProof/>
        </w:rPr>
      </w:r>
      <w:r>
        <w:rPr>
          <w:noProof/>
        </w:rPr>
        <w:fldChar w:fldCharType="separate"/>
      </w:r>
      <w:r>
        <w:rPr>
          <w:noProof/>
        </w:rPr>
        <w:t>95</w:t>
      </w:r>
      <w:r>
        <w:rPr>
          <w:noProof/>
        </w:rPr>
        <w:fldChar w:fldCharType="end"/>
      </w:r>
    </w:p>
    <w:p w14:paraId="0A55732F" w14:textId="2311A12A"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6.8.5</w:t>
      </w:r>
      <w:r>
        <w:rPr>
          <w:rFonts w:asciiTheme="minorHAnsi" w:eastAsiaTheme="minorEastAsia" w:hAnsiTheme="minorHAnsi" w:cstheme="minorBidi"/>
          <w:noProof/>
          <w:kern w:val="2"/>
          <w:sz w:val="22"/>
          <w:szCs w:val="22"/>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_Toc160971417 \h </w:instrText>
      </w:r>
      <w:r>
        <w:rPr>
          <w:noProof/>
        </w:rPr>
      </w:r>
      <w:r>
        <w:rPr>
          <w:noProof/>
        </w:rPr>
        <w:fldChar w:fldCharType="separate"/>
      </w:r>
      <w:r>
        <w:rPr>
          <w:noProof/>
        </w:rPr>
        <w:t>96</w:t>
      </w:r>
      <w:r>
        <w:rPr>
          <w:noProof/>
        </w:rPr>
        <w:fldChar w:fldCharType="end"/>
      </w:r>
    </w:p>
    <w:p w14:paraId="0B307DE9" w14:textId="4E772DF6"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6.8.6</w:t>
      </w:r>
      <w:r>
        <w:rPr>
          <w:rFonts w:asciiTheme="minorHAnsi" w:eastAsiaTheme="minorEastAsia" w:hAnsiTheme="minorHAnsi" w:cstheme="minorBidi"/>
          <w:noProof/>
          <w:kern w:val="2"/>
          <w:sz w:val="22"/>
          <w:szCs w:val="22"/>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_Toc160971418 \h </w:instrText>
      </w:r>
      <w:r>
        <w:rPr>
          <w:noProof/>
        </w:rPr>
      </w:r>
      <w:r>
        <w:rPr>
          <w:noProof/>
        </w:rPr>
        <w:fldChar w:fldCharType="separate"/>
      </w:r>
      <w:r>
        <w:rPr>
          <w:noProof/>
        </w:rPr>
        <w:t>96</w:t>
      </w:r>
      <w:r>
        <w:rPr>
          <w:noProof/>
        </w:rPr>
        <w:fldChar w:fldCharType="end"/>
      </w:r>
    </w:p>
    <w:p w14:paraId="5E5B1116" w14:textId="6F758CAE"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6.8.7</w:t>
      </w:r>
      <w:r>
        <w:rPr>
          <w:rFonts w:asciiTheme="minorHAnsi" w:eastAsiaTheme="minorEastAsia" w:hAnsiTheme="minorHAnsi" w:cstheme="minorBidi"/>
          <w:noProof/>
          <w:kern w:val="2"/>
          <w:sz w:val="22"/>
          <w:szCs w:val="22"/>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_Toc160971419 \h </w:instrText>
      </w:r>
      <w:r>
        <w:rPr>
          <w:noProof/>
        </w:rPr>
      </w:r>
      <w:r>
        <w:rPr>
          <w:noProof/>
        </w:rPr>
        <w:fldChar w:fldCharType="separate"/>
      </w:r>
      <w:r>
        <w:rPr>
          <w:noProof/>
        </w:rPr>
        <w:t>96</w:t>
      </w:r>
      <w:r>
        <w:rPr>
          <w:noProof/>
        </w:rPr>
        <w:fldChar w:fldCharType="end"/>
      </w:r>
    </w:p>
    <w:p w14:paraId="66AB50BB" w14:textId="0BDBD5FB"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6.8.8</w:t>
      </w:r>
      <w:r>
        <w:rPr>
          <w:rFonts w:asciiTheme="minorHAnsi" w:eastAsiaTheme="minorEastAsia" w:hAnsiTheme="minorHAnsi" w:cstheme="minorBidi"/>
          <w:noProof/>
          <w:kern w:val="2"/>
          <w:sz w:val="22"/>
          <w:szCs w:val="22"/>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_Toc160971420 \h </w:instrText>
      </w:r>
      <w:r>
        <w:rPr>
          <w:noProof/>
        </w:rPr>
      </w:r>
      <w:r>
        <w:rPr>
          <w:noProof/>
        </w:rPr>
        <w:fldChar w:fldCharType="separate"/>
      </w:r>
      <w:r>
        <w:rPr>
          <w:noProof/>
        </w:rPr>
        <w:t>97</w:t>
      </w:r>
      <w:r>
        <w:rPr>
          <w:noProof/>
        </w:rPr>
        <w:fldChar w:fldCharType="end"/>
      </w:r>
    </w:p>
    <w:p w14:paraId="55450AAC" w14:textId="395D4F22"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_Toc160971421 \h </w:instrText>
      </w:r>
      <w:r>
        <w:rPr>
          <w:noProof/>
        </w:rPr>
      </w:r>
      <w:r>
        <w:rPr>
          <w:noProof/>
        </w:rPr>
        <w:fldChar w:fldCharType="separate"/>
      </w:r>
      <w:r>
        <w:rPr>
          <w:noProof/>
        </w:rPr>
        <w:t>97</w:t>
      </w:r>
      <w:r>
        <w:rPr>
          <w:noProof/>
        </w:rPr>
        <w:fldChar w:fldCharType="end"/>
      </w:r>
    </w:p>
    <w:p w14:paraId="54B7422C" w14:textId="0E772E90"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_Toc160971422 \h </w:instrText>
      </w:r>
      <w:r>
        <w:rPr>
          <w:noProof/>
        </w:rPr>
      </w:r>
      <w:r>
        <w:rPr>
          <w:noProof/>
        </w:rPr>
        <w:fldChar w:fldCharType="separate"/>
      </w:r>
      <w:r>
        <w:rPr>
          <w:noProof/>
        </w:rPr>
        <w:t>97</w:t>
      </w:r>
      <w:r>
        <w:rPr>
          <w:noProof/>
        </w:rPr>
        <w:fldChar w:fldCharType="end"/>
      </w:r>
    </w:p>
    <w:p w14:paraId="15727C16" w14:textId="2F379569"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6.9.2</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_Toc160971423 \h </w:instrText>
      </w:r>
      <w:r>
        <w:rPr>
          <w:noProof/>
        </w:rPr>
      </w:r>
      <w:r>
        <w:rPr>
          <w:noProof/>
        </w:rPr>
        <w:fldChar w:fldCharType="separate"/>
      </w:r>
      <w:r>
        <w:rPr>
          <w:noProof/>
        </w:rPr>
        <w:t>97</w:t>
      </w:r>
      <w:r>
        <w:rPr>
          <w:noProof/>
        </w:rPr>
        <w:fldChar w:fldCharType="end"/>
      </w:r>
    </w:p>
    <w:p w14:paraId="640F1342" w14:textId="1B2E1E60"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6.9.2.1</w:t>
      </w:r>
      <w:r>
        <w:rPr>
          <w:rFonts w:asciiTheme="minorHAnsi" w:eastAsiaTheme="minorEastAsia" w:hAnsiTheme="minorHAnsi" w:cstheme="minorBidi"/>
          <w:noProof/>
          <w:kern w:val="2"/>
          <w:sz w:val="22"/>
          <w:szCs w:val="22"/>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_Toc160971424 \h </w:instrText>
      </w:r>
      <w:r>
        <w:rPr>
          <w:noProof/>
        </w:rPr>
      </w:r>
      <w:r>
        <w:rPr>
          <w:noProof/>
        </w:rPr>
        <w:fldChar w:fldCharType="separate"/>
      </w:r>
      <w:r>
        <w:rPr>
          <w:noProof/>
        </w:rPr>
        <w:t>97</w:t>
      </w:r>
      <w:r>
        <w:rPr>
          <w:noProof/>
        </w:rPr>
        <w:fldChar w:fldCharType="end"/>
      </w:r>
    </w:p>
    <w:p w14:paraId="3162BED1" w14:textId="4C557301"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6.9.2.2</w:t>
      </w:r>
      <w:r>
        <w:rPr>
          <w:rFonts w:asciiTheme="minorHAnsi" w:eastAsiaTheme="minorEastAsia" w:hAnsiTheme="minorHAnsi" w:cstheme="minorBidi"/>
          <w:noProof/>
          <w:kern w:val="2"/>
          <w:sz w:val="22"/>
          <w:szCs w:val="22"/>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_Toc160971425 \h </w:instrText>
      </w:r>
      <w:r>
        <w:rPr>
          <w:noProof/>
        </w:rPr>
      </w:r>
      <w:r>
        <w:rPr>
          <w:noProof/>
        </w:rPr>
        <w:fldChar w:fldCharType="separate"/>
      </w:r>
      <w:r>
        <w:rPr>
          <w:noProof/>
        </w:rPr>
        <w:t>98</w:t>
      </w:r>
      <w:r>
        <w:rPr>
          <w:noProof/>
        </w:rPr>
        <w:fldChar w:fldCharType="end"/>
      </w:r>
    </w:p>
    <w:p w14:paraId="343F2AB9" w14:textId="76ED9B00"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_Toc160971426 \h </w:instrText>
      </w:r>
      <w:r>
        <w:rPr>
          <w:noProof/>
        </w:rPr>
      </w:r>
      <w:r>
        <w:rPr>
          <w:noProof/>
        </w:rPr>
        <w:fldChar w:fldCharType="separate"/>
      </w:r>
      <w:r>
        <w:rPr>
          <w:noProof/>
        </w:rPr>
        <w:t>98</w:t>
      </w:r>
      <w:r>
        <w:rPr>
          <w:noProof/>
        </w:rPr>
        <w:fldChar w:fldCharType="end"/>
      </w:r>
    </w:p>
    <w:p w14:paraId="7656CA07" w14:textId="2F6C6702"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_Toc160971427 \h </w:instrText>
      </w:r>
      <w:r>
        <w:rPr>
          <w:noProof/>
        </w:rPr>
      </w:r>
      <w:r>
        <w:rPr>
          <w:noProof/>
        </w:rPr>
        <w:fldChar w:fldCharType="separate"/>
      </w:r>
      <w:r>
        <w:rPr>
          <w:noProof/>
        </w:rPr>
        <w:t>98</w:t>
      </w:r>
      <w:r>
        <w:rPr>
          <w:noProof/>
        </w:rPr>
        <w:fldChar w:fldCharType="end"/>
      </w:r>
    </w:p>
    <w:p w14:paraId="7A91720A" w14:textId="2FEDCFDE"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6.10.2</w:t>
      </w:r>
      <w:r>
        <w:rPr>
          <w:rFonts w:asciiTheme="minorHAnsi" w:eastAsiaTheme="minorEastAsia" w:hAnsiTheme="minorHAnsi" w:cstheme="minorBidi"/>
          <w:noProof/>
          <w:kern w:val="2"/>
          <w:sz w:val="22"/>
          <w:szCs w:val="22"/>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_Toc160971428 \h </w:instrText>
      </w:r>
      <w:r>
        <w:rPr>
          <w:noProof/>
        </w:rPr>
      </w:r>
      <w:r>
        <w:rPr>
          <w:noProof/>
        </w:rPr>
        <w:fldChar w:fldCharType="separate"/>
      </w:r>
      <w:r>
        <w:rPr>
          <w:noProof/>
        </w:rPr>
        <w:t>98</w:t>
      </w:r>
      <w:r>
        <w:rPr>
          <w:noProof/>
        </w:rPr>
        <w:fldChar w:fldCharType="end"/>
      </w:r>
    </w:p>
    <w:p w14:paraId="38D0E172" w14:textId="7FF40DA0"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_Toc160971429 \h </w:instrText>
      </w:r>
      <w:r>
        <w:rPr>
          <w:noProof/>
        </w:rPr>
      </w:r>
      <w:r>
        <w:rPr>
          <w:noProof/>
        </w:rPr>
        <w:fldChar w:fldCharType="separate"/>
      </w:r>
      <w:r>
        <w:rPr>
          <w:noProof/>
        </w:rPr>
        <w:t>98</w:t>
      </w:r>
      <w:r>
        <w:rPr>
          <w:noProof/>
        </w:rPr>
        <w:fldChar w:fldCharType="end"/>
      </w:r>
    </w:p>
    <w:p w14:paraId="406596F9" w14:textId="581FD9A9"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6.10.2.2</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_Toc160971430 \h </w:instrText>
      </w:r>
      <w:r>
        <w:rPr>
          <w:noProof/>
        </w:rPr>
      </w:r>
      <w:r>
        <w:rPr>
          <w:noProof/>
        </w:rPr>
        <w:fldChar w:fldCharType="separate"/>
      </w:r>
      <w:r>
        <w:rPr>
          <w:noProof/>
        </w:rPr>
        <w:t>99</w:t>
      </w:r>
      <w:r>
        <w:rPr>
          <w:noProof/>
        </w:rPr>
        <w:fldChar w:fldCharType="end"/>
      </w:r>
    </w:p>
    <w:p w14:paraId="145DB004" w14:textId="663958CC"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6.10.2.3</w:t>
      </w:r>
      <w:r>
        <w:rPr>
          <w:rFonts w:asciiTheme="minorHAnsi" w:eastAsiaTheme="minorEastAsia" w:hAnsiTheme="minorHAnsi" w:cstheme="minorBidi"/>
          <w:noProof/>
          <w:kern w:val="2"/>
          <w:sz w:val="22"/>
          <w:szCs w:val="22"/>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_Toc160971431 \h </w:instrText>
      </w:r>
      <w:r>
        <w:rPr>
          <w:noProof/>
        </w:rPr>
      </w:r>
      <w:r>
        <w:rPr>
          <w:noProof/>
        </w:rPr>
        <w:fldChar w:fldCharType="separate"/>
      </w:r>
      <w:r>
        <w:rPr>
          <w:noProof/>
        </w:rPr>
        <w:t>99</w:t>
      </w:r>
      <w:r>
        <w:rPr>
          <w:noProof/>
        </w:rPr>
        <w:fldChar w:fldCharType="end"/>
      </w:r>
    </w:p>
    <w:p w14:paraId="69364FF5" w14:textId="7DAE0AB0"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6.10.2.4</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_Toc160971432 \h </w:instrText>
      </w:r>
      <w:r>
        <w:rPr>
          <w:noProof/>
        </w:rPr>
      </w:r>
      <w:r>
        <w:rPr>
          <w:noProof/>
        </w:rPr>
        <w:fldChar w:fldCharType="separate"/>
      </w:r>
      <w:r>
        <w:rPr>
          <w:noProof/>
        </w:rPr>
        <w:t>99</w:t>
      </w:r>
      <w:r>
        <w:rPr>
          <w:noProof/>
        </w:rPr>
        <w:fldChar w:fldCharType="end"/>
      </w:r>
    </w:p>
    <w:p w14:paraId="63A66748" w14:textId="36F7130C"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6.10.2.5</w:t>
      </w:r>
      <w:r>
        <w:rPr>
          <w:rFonts w:asciiTheme="minorHAnsi" w:eastAsiaTheme="minorEastAsia" w:hAnsiTheme="minorHAnsi" w:cstheme="minorBidi"/>
          <w:noProof/>
          <w:kern w:val="2"/>
          <w:sz w:val="22"/>
          <w:szCs w:val="22"/>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_Toc160971433 \h </w:instrText>
      </w:r>
      <w:r>
        <w:rPr>
          <w:noProof/>
        </w:rPr>
      </w:r>
      <w:r>
        <w:rPr>
          <w:noProof/>
        </w:rPr>
        <w:fldChar w:fldCharType="separate"/>
      </w:r>
      <w:r>
        <w:rPr>
          <w:noProof/>
        </w:rPr>
        <w:t>100</w:t>
      </w:r>
      <w:r>
        <w:rPr>
          <w:noProof/>
        </w:rPr>
        <w:fldChar w:fldCharType="end"/>
      </w:r>
    </w:p>
    <w:p w14:paraId="01D529F9" w14:textId="18F4600B"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6.10.2.6</w:t>
      </w:r>
      <w:r>
        <w:rPr>
          <w:rFonts w:asciiTheme="minorHAnsi" w:eastAsiaTheme="minorEastAsia" w:hAnsiTheme="minorHAnsi" w:cstheme="minorBidi"/>
          <w:noProof/>
          <w:kern w:val="2"/>
          <w:sz w:val="22"/>
          <w:szCs w:val="22"/>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_Toc160971434 \h </w:instrText>
      </w:r>
      <w:r>
        <w:rPr>
          <w:noProof/>
        </w:rPr>
      </w:r>
      <w:r>
        <w:rPr>
          <w:noProof/>
        </w:rPr>
        <w:fldChar w:fldCharType="separate"/>
      </w:r>
      <w:r>
        <w:rPr>
          <w:noProof/>
        </w:rPr>
        <w:t>101</w:t>
      </w:r>
      <w:r>
        <w:rPr>
          <w:noProof/>
        </w:rPr>
        <w:fldChar w:fldCharType="end"/>
      </w:r>
    </w:p>
    <w:p w14:paraId="69B7EFC0" w14:textId="5566388C"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6.10.2A</w:t>
      </w:r>
      <w:r>
        <w:rPr>
          <w:rFonts w:asciiTheme="minorHAnsi" w:eastAsiaTheme="minorEastAsia" w:hAnsiTheme="minorHAnsi" w:cstheme="minorBidi"/>
          <w:noProof/>
          <w:kern w:val="2"/>
          <w:sz w:val="22"/>
          <w:szCs w:val="22"/>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_Toc160971435 \h </w:instrText>
      </w:r>
      <w:r>
        <w:rPr>
          <w:noProof/>
        </w:rPr>
      </w:r>
      <w:r>
        <w:rPr>
          <w:noProof/>
        </w:rPr>
        <w:fldChar w:fldCharType="separate"/>
      </w:r>
      <w:r>
        <w:rPr>
          <w:noProof/>
        </w:rPr>
        <w:t>101</w:t>
      </w:r>
      <w:r>
        <w:rPr>
          <w:noProof/>
        </w:rPr>
        <w:fldChar w:fldCharType="end"/>
      </w:r>
    </w:p>
    <w:p w14:paraId="50757EBB" w14:textId="24571816"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6.10.2A.1</w:t>
      </w:r>
      <w:r>
        <w:rPr>
          <w:rFonts w:asciiTheme="minorHAnsi" w:eastAsiaTheme="minorEastAsia" w:hAnsiTheme="minorHAnsi" w:cstheme="minorBidi"/>
          <w:noProof/>
          <w:kern w:val="2"/>
          <w:sz w:val="22"/>
          <w:szCs w:val="22"/>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_Toc160971436 \h </w:instrText>
      </w:r>
      <w:r>
        <w:rPr>
          <w:noProof/>
        </w:rPr>
      </w:r>
      <w:r>
        <w:rPr>
          <w:noProof/>
        </w:rPr>
        <w:fldChar w:fldCharType="separate"/>
      </w:r>
      <w:r>
        <w:rPr>
          <w:noProof/>
        </w:rPr>
        <w:t>101</w:t>
      </w:r>
      <w:r>
        <w:rPr>
          <w:noProof/>
        </w:rPr>
        <w:fldChar w:fldCharType="end"/>
      </w:r>
    </w:p>
    <w:p w14:paraId="468B9E94" w14:textId="7B181F69"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6.10.2A.2</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_Toc160971437 \h </w:instrText>
      </w:r>
      <w:r>
        <w:rPr>
          <w:noProof/>
        </w:rPr>
      </w:r>
      <w:r>
        <w:rPr>
          <w:noProof/>
        </w:rPr>
        <w:fldChar w:fldCharType="separate"/>
      </w:r>
      <w:r>
        <w:rPr>
          <w:noProof/>
        </w:rPr>
        <w:t>101</w:t>
      </w:r>
      <w:r>
        <w:rPr>
          <w:noProof/>
        </w:rPr>
        <w:fldChar w:fldCharType="end"/>
      </w:r>
    </w:p>
    <w:p w14:paraId="754F7B04" w14:textId="0FD0B446"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6.10.2A.3</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_Toc160971438 \h </w:instrText>
      </w:r>
      <w:r>
        <w:rPr>
          <w:noProof/>
        </w:rPr>
      </w:r>
      <w:r>
        <w:rPr>
          <w:noProof/>
        </w:rPr>
        <w:fldChar w:fldCharType="separate"/>
      </w:r>
      <w:r>
        <w:rPr>
          <w:noProof/>
        </w:rPr>
        <w:t>102</w:t>
      </w:r>
      <w:r>
        <w:rPr>
          <w:noProof/>
        </w:rPr>
        <w:fldChar w:fldCharType="end"/>
      </w:r>
    </w:p>
    <w:p w14:paraId="052F2DD6" w14:textId="00B16D91"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6.10.3</w:t>
      </w:r>
      <w:r>
        <w:rPr>
          <w:rFonts w:asciiTheme="minorHAnsi" w:eastAsiaTheme="minorEastAsia" w:hAnsiTheme="minorHAnsi" w:cstheme="minorBidi"/>
          <w:noProof/>
          <w:kern w:val="2"/>
          <w:sz w:val="22"/>
          <w:szCs w:val="22"/>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_Toc160971439 \h </w:instrText>
      </w:r>
      <w:r>
        <w:rPr>
          <w:noProof/>
        </w:rPr>
      </w:r>
      <w:r>
        <w:rPr>
          <w:noProof/>
        </w:rPr>
        <w:fldChar w:fldCharType="separate"/>
      </w:r>
      <w:r>
        <w:rPr>
          <w:noProof/>
        </w:rPr>
        <w:t>102</w:t>
      </w:r>
      <w:r>
        <w:rPr>
          <w:noProof/>
        </w:rPr>
        <w:fldChar w:fldCharType="end"/>
      </w:r>
    </w:p>
    <w:p w14:paraId="7DFE1513" w14:textId="65094C9C"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_Toc160971440 \h </w:instrText>
      </w:r>
      <w:r>
        <w:rPr>
          <w:noProof/>
        </w:rPr>
      </w:r>
      <w:r>
        <w:rPr>
          <w:noProof/>
        </w:rPr>
        <w:fldChar w:fldCharType="separate"/>
      </w:r>
      <w:r>
        <w:rPr>
          <w:noProof/>
        </w:rPr>
        <w:t>102</w:t>
      </w:r>
      <w:r>
        <w:rPr>
          <w:noProof/>
        </w:rPr>
        <w:fldChar w:fldCharType="end"/>
      </w:r>
    </w:p>
    <w:p w14:paraId="177B6BCC" w14:textId="34DE584B"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_Toc160971441 \h </w:instrText>
      </w:r>
      <w:r>
        <w:rPr>
          <w:noProof/>
        </w:rPr>
      </w:r>
      <w:r>
        <w:rPr>
          <w:noProof/>
        </w:rPr>
        <w:fldChar w:fldCharType="separate"/>
      </w:r>
      <w:r>
        <w:rPr>
          <w:noProof/>
        </w:rPr>
        <w:t>102</w:t>
      </w:r>
      <w:r>
        <w:rPr>
          <w:noProof/>
        </w:rPr>
        <w:fldChar w:fldCharType="end"/>
      </w:r>
    </w:p>
    <w:p w14:paraId="74E3282E" w14:textId="2A29CBE9"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sidRPr="00DA3C13">
        <w:rPr>
          <w:noProof/>
          <w:lang w:val="en-US" w:eastAsia="zh-CN"/>
        </w:rPr>
        <w:t>6.10.3.3</w:t>
      </w:r>
      <w:r>
        <w:rPr>
          <w:rFonts w:asciiTheme="minorHAnsi" w:eastAsiaTheme="minorEastAsia" w:hAnsiTheme="minorHAnsi" w:cstheme="minorBidi"/>
          <w:noProof/>
          <w:kern w:val="2"/>
          <w:sz w:val="22"/>
          <w:szCs w:val="22"/>
          <w:lang w:eastAsia="en-GB"/>
          <w14:ligatures w14:val="standardContextual"/>
        </w:rPr>
        <w:tab/>
      </w:r>
      <w:r w:rsidRPr="00DA3C13">
        <w:rPr>
          <w:noProof/>
          <w:lang w:val="en-US" w:eastAsia="zh-CN"/>
        </w:rPr>
        <w:t>Notifications corresponding to default notification subscriptions</w:t>
      </w:r>
      <w:r>
        <w:rPr>
          <w:noProof/>
        </w:rPr>
        <w:tab/>
      </w:r>
      <w:r>
        <w:rPr>
          <w:noProof/>
        </w:rPr>
        <w:fldChar w:fldCharType="begin" w:fldLock="1"/>
      </w:r>
      <w:r>
        <w:rPr>
          <w:noProof/>
        </w:rPr>
        <w:instrText xml:space="preserve"> PAGEREF _Toc160971442 \h </w:instrText>
      </w:r>
      <w:r>
        <w:rPr>
          <w:noProof/>
        </w:rPr>
      </w:r>
      <w:r>
        <w:rPr>
          <w:noProof/>
        </w:rPr>
        <w:fldChar w:fldCharType="separate"/>
      </w:r>
      <w:r>
        <w:rPr>
          <w:noProof/>
        </w:rPr>
        <w:t>103</w:t>
      </w:r>
      <w:r>
        <w:rPr>
          <w:noProof/>
        </w:rPr>
        <w:fldChar w:fldCharType="end"/>
      </w:r>
    </w:p>
    <w:p w14:paraId="498959F5" w14:textId="45DACC01"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6.10.3.4</w:t>
      </w:r>
      <w:r>
        <w:rPr>
          <w:rFonts w:asciiTheme="minorHAnsi" w:eastAsiaTheme="minorEastAsia" w:hAnsiTheme="minorHAnsi" w:cstheme="minorBidi"/>
          <w:noProof/>
          <w:kern w:val="2"/>
          <w:sz w:val="22"/>
          <w:szCs w:val="22"/>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_Toc160971443 \h </w:instrText>
      </w:r>
      <w:r>
        <w:rPr>
          <w:noProof/>
        </w:rPr>
      </w:r>
      <w:r>
        <w:rPr>
          <w:noProof/>
        </w:rPr>
        <w:fldChar w:fldCharType="separate"/>
      </w:r>
      <w:r>
        <w:rPr>
          <w:noProof/>
        </w:rPr>
        <w:t>104</w:t>
      </w:r>
      <w:r>
        <w:rPr>
          <w:noProof/>
        </w:rPr>
        <w:fldChar w:fldCharType="end"/>
      </w:r>
    </w:p>
    <w:p w14:paraId="354CDF8D" w14:textId="2E6C0C98"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sidRPr="00DA3C13">
        <w:rPr>
          <w:noProof/>
          <w:lang w:val="en-US" w:eastAsia="zh-CN"/>
        </w:rPr>
        <w:t>6.10.3.5</w:t>
      </w:r>
      <w:r>
        <w:rPr>
          <w:rFonts w:asciiTheme="minorHAnsi" w:eastAsiaTheme="minorEastAsia" w:hAnsiTheme="minorHAnsi" w:cstheme="minorBidi"/>
          <w:noProof/>
          <w:kern w:val="2"/>
          <w:sz w:val="22"/>
          <w:szCs w:val="22"/>
          <w:lang w:eastAsia="en-GB"/>
          <w14:ligatures w14:val="standardContextual"/>
        </w:rPr>
        <w:tab/>
      </w:r>
      <w:r w:rsidRPr="00DA3C13">
        <w:rPr>
          <w:noProof/>
          <w:lang w:val="en-US" w:eastAsia="zh-CN"/>
        </w:rPr>
        <w:t>Returning an Alternate CHF instance ID to the NF Service Consumer</w:t>
      </w:r>
      <w:r>
        <w:rPr>
          <w:noProof/>
        </w:rPr>
        <w:tab/>
      </w:r>
      <w:r>
        <w:rPr>
          <w:noProof/>
        </w:rPr>
        <w:fldChar w:fldCharType="begin" w:fldLock="1"/>
      </w:r>
      <w:r>
        <w:rPr>
          <w:noProof/>
        </w:rPr>
        <w:instrText xml:space="preserve"> PAGEREF _Toc160971444 \h </w:instrText>
      </w:r>
      <w:r>
        <w:rPr>
          <w:noProof/>
        </w:rPr>
      </w:r>
      <w:r>
        <w:rPr>
          <w:noProof/>
        </w:rPr>
        <w:fldChar w:fldCharType="separate"/>
      </w:r>
      <w:r>
        <w:rPr>
          <w:noProof/>
        </w:rPr>
        <w:t>104</w:t>
      </w:r>
      <w:r>
        <w:rPr>
          <w:noProof/>
        </w:rPr>
        <w:fldChar w:fldCharType="end"/>
      </w:r>
    </w:p>
    <w:p w14:paraId="6128EC01" w14:textId="01C9EEE9"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6.10.4</w:t>
      </w:r>
      <w:r>
        <w:rPr>
          <w:rFonts w:asciiTheme="minorHAnsi" w:eastAsiaTheme="minorEastAsia" w:hAnsiTheme="minorHAnsi" w:cstheme="minorBidi"/>
          <w:noProof/>
          <w:kern w:val="2"/>
          <w:sz w:val="22"/>
          <w:szCs w:val="22"/>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_Toc160971445 \h </w:instrText>
      </w:r>
      <w:r>
        <w:rPr>
          <w:noProof/>
        </w:rPr>
      </w:r>
      <w:r>
        <w:rPr>
          <w:noProof/>
        </w:rPr>
        <w:fldChar w:fldCharType="separate"/>
      </w:r>
      <w:r>
        <w:rPr>
          <w:noProof/>
        </w:rPr>
        <w:t>105</w:t>
      </w:r>
      <w:r>
        <w:rPr>
          <w:noProof/>
        </w:rPr>
        <w:fldChar w:fldCharType="end"/>
      </w:r>
    </w:p>
    <w:p w14:paraId="79F2BCA6" w14:textId="41F381D5"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6.10.5</w:t>
      </w:r>
      <w:r>
        <w:rPr>
          <w:rFonts w:asciiTheme="minorHAnsi" w:eastAsiaTheme="minorEastAsia" w:hAnsiTheme="minorHAnsi" w:cstheme="minorBidi"/>
          <w:noProof/>
          <w:kern w:val="2"/>
          <w:sz w:val="22"/>
          <w:szCs w:val="22"/>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_Toc160971446 \h </w:instrText>
      </w:r>
      <w:r>
        <w:rPr>
          <w:noProof/>
        </w:rPr>
      </w:r>
      <w:r>
        <w:rPr>
          <w:noProof/>
        </w:rPr>
        <w:fldChar w:fldCharType="separate"/>
      </w:r>
      <w:r>
        <w:rPr>
          <w:noProof/>
        </w:rPr>
        <w:t>106</w:t>
      </w:r>
      <w:r>
        <w:rPr>
          <w:noProof/>
        </w:rPr>
        <w:fldChar w:fldCharType="end"/>
      </w:r>
    </w:p>
    <w:p w14:paraId="703C27C9" w14:textId="01655A27"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_Toc160971447 \h </w:instrText>
      </w:r>
      <w:r>
        <w:rPr>
          <w:noProof/>
        </w:rPr>
      </w:r>
      <w:r>
        <w:rPr>
          <w:noProof/>
        </w:rPr>
        <w:fldChar w:fldCharType="separate"/>
      </w:r>
      <w:r>
        <w:rPr>
          <w:noProof/>
        </w:rPr>
        <w:t>106</w:t>
      </w:r>
      <w:r>
        <w:rPr>
          <w:noProof/>
        </w:rPr>
        <w:fldChar w:fldCharType="end"/>
      </w:r>
    </w:p>
    <w:p w14:paraId="4ECF310C" w14:textId="4FA52157"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6.10.5.2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_Toc160971448 \h </w:instrText>
      </w:r>
      <w:r>
        <w:rPr>
          <w:noProof/>
        </w:rPr>
      </w:r>
      <w:r>
        <w:rPr>
          <w:noProof/>
        </w:rPr>
        <w:fldChar w:fldCharType="separate"/>
      </w:r>
      <w:r>
        <w:rPr>
          <w:noProof/>
        </w:rPr>
        <w:t>107</w:t>
      </w:r>
      <w:r>
        <w:rPr>
          <w:noProof/>
        </w:rPr>
        <w:fldChar w:fldCharType="end"/>
      </w:r>
    </w:p>
    <w:p w14:paraId="7D9969E7" w14:textId="1E8DECED"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6.10.6</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_Toc160971449 \h </w:instrText>
      </w:r>
      <w:r>
        <w:rPr>
          <w:noProof/>
        </w:rPr>
      </w:r>
      <w:r>
        <w:rPr>
          <w:noProof/>
        </w:rPr>
        <w:fldChar w:fldCharType="separate"/>
      </w:r>
      <w:r>
        <w:rPr>
          <w:noProof/>
        </w:rPr>
        <w:t>108</w:t>
      </w:r>
      <w:r>
        <w:rPr>
          <w:noProof/>
        </w:rPr>
        <w:fldChar w:fldCharType="end"/>
      </w:r>
    </w:p>
    <w:p w14:paraId="0180CD3D" w14:textId="7AA6B3FC"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6.10.7</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_Toc160971450 \h </w:instrText>
      </w:r>
      <w:r>
        <w:rPr>
          <w:noProof/>
        </w:rPr>
      </w:r>
      <w:r>
        <w:rPr>
          <w:noProof/>
        </w:rPr>
        <w:fldChar w:fldCharType="separate"/>
      </w:r>
      <w:r>
        <w:rPr>
          <w:noProof/>
        </w:rPr>
        <w:t>108</w:t>
      </w:r>
      <w:r>
        <w:rPr>
          <w:noProof/>
        </w:rPr>
        <w:fldChar w:fldCharType="end"/>
      </w:r>
    </w:p>
    <w:p w14:paraId="454E5CA0" w14:textId="121C02C6"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6.10.8</w:t>
      </w:r>
      <w:r>
        <w:rPr>
          <w:rFonts w:asciiTheme="minorHAnsi" w:eastAsiaTheme="minorEastAsia" w:hAnsiTheme="minorHAnsi" w:cstheme="minorBidi"/>
          <w:noProof/>
          <w:kern w:val="2"/>
          <w:sz w:val="22"/>
          <w:szCs w:val="22"/>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_Toc160971451 \h </w:instrText>
      </w:r>
      <w:r>
        <w:rPr>
          <w:noProof/>
        </w:rPr>
      </w:r>
      <w:r>
        <w:rPr>
          <w:noProof/>
        </w:rPr>
        <w:fldChar w:fldCharType="separate"/>
      </w:r>
      <w:r>
        <w:rPr>
          <w:noProof/>
        </w:rPr>
        <w:t>108</w:t>
      </w:r>
      <w:r>
        <w:rPr>
          <w:noProof/>
        </w:rPr>
        <w:fldChar w:fldCharType="end"/>
      </w:r>
    </w:p>
    <w:p w14:paraId="6A443A32" w14:textId="61D734E7"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_Toc160971452 \h </w:instrText>
      </w:r>
      <w:r>
        <w:rPr>
          <w:noProof/>
        </w:rPr>
      </w:r>
      <w:r>
        <w:rPr>
          <w:noProof/>
        </w:rPr>
        <w:fldChar w:fldCharType="separate"/>
      </w:r>
      <w:r>
        <w:rPr>
          <w:noProof/>
        </w:rPr>
        <w:t>108</w:t>
      </w:r>
      <w:r>
        <w:rPr>
          <w:noProof/>
        </w:rPr>
        <w:fldChar w:fldCharType="end"/>
      </w:r>
    </w:p>
    <w:p w14:paraId="56796DD3" w14:textId="3C49200A"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6.10.8.2</w:t>
      </w:r>
      <w:r>
        <w:rPr>
          <w:rFonts w:asciiTheme="minorHAnsi" w:eastAsiaTheme="minorEastAsia" w:hAnsiTheme="minorHAnsi" w:cstheme="minorBidi"/>
          <w:noProof/>
          <w:kern w:val="2"/>
          <w:sz w:val="22"/>
          <w:szCs w:val="22"/>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_Toc160971453 \h </w:instrText>
      </w:r>
      <w:r>
        <w:rPr>
          <w:noProof/>
        </w:rPr>
      </w:r>
      <w:r>
        <w:rPr>
          <w:noProof/>
        </w:rPr>
        <w:fldChar w:fldCharType="separate"/>
      </w:r>
      <w:r>
        <w:rPr>
          <w:noProof/>
        </w:rPr>
        <w:t>109</w:t>
      </w:r>
      <w:r>
        <w:rPr>
          <w:noProof/>
        </w:rPr>
        <w:fldChar w:fldCharType="end"/>
      </w:r>
    </w:p>
    <w:p w14:paraId="0B771371" w14:textId="5EEB09FA"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6.10.8.3</w:t>
      </w:r>
      <w:r>
        <w:rPr>
          <w:rFonts w:asciiTheme="minorHAnsi" w:eastAsiaTheme="minorEastAsia" w:hAnsiTheme="minorHAnsi" w:cstheme="minorBidi"/>
          <w:noProof/>
          <w:kern w:val="2"/>
          <w:sz w:val="22"/>
          <w:szCs w:val="22"/>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_Toc160971454 \h </w:instrText>
      </w:r>
      <w:r>
        <w:rPr>
          <w:noProof/>
        </w:rPr>
      </w:r>
      <w:r>
        <w:rPr>
          <w:noProof/>
        </w:rPr>
        <w:fldChar w:fldCharType="separate"/>
      </w:r>
      <w:r>
        <w:rPr>
          <w:noProof/>
        </w:rPr>
        <w:t>110</w:t>
      </w:r>
      <w:r>
        <w:rPr>
          <w:noProof/>
        </w:rPr>
        <w:fldChar w:fldCharType="end"/>
      </w:r>
    </w:p>
    <w:p w14:paraId="72319D14" w14:textId="626F5712"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6.10.9</w:t>
      </w:r>
      <w:r>
        <w:rPr>
          <w:rFonts w:asciiTheme="minorHAnsi" w:eastAsiaTheme="minorEastAsia" w:hAnsiTheme="minorHAnsi" w:cstheme="minorBidi"/>
          <w:noProof/>
          <w:kern w:val="2"/>
          <w:sz w:val="22"/>
          <w:szCs w:val="22"/>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_Toc160971455 \h </w:instrText>
      </w:r>
      <w:r>
        <w:rPr>
          <w:noProof/>
        </w:rPr>
      </w:r>
      <w:r>
        <w:rPr>
          <w:noProof/>
        </w:rPr>
        <w:fldChar w:fldCharType="separate"/>
      </w:r>
      <w:r>
        <w:rPr>
          <w:noProof/>
        </w:rPr>
        <w:t>110</w:t>
      </w:r>
      <w:r>
        <w:rPr>
          <w:noProof/>
        </w:rPr>
        <w:fldChar w:fldCharType="end"/>
      </w:r>
    </w:p>
    <w:p w14:paraId="74640FF5" w14:textId="5FAC70EE"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6.10.9.1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_Toc160971456 \h </w:instrText>
      </w:r>
      <w:r>
        <w:rPr>
          <w:noProof/>
        </w:rPr>
      </w:r>
      <w:r>
        <w:rPr>
          <w:noProof/>
        </w:rPr>
        <w:fldChar w:fldCharType="separate"/>
      </w:r>
      <w:r>
        <w:rPr>
          <w:noProof/>
        </w:rPr>
        <w:t>110</w:t>
      </w:r>
      <w:r>
        <w:rPr>
          <w:noProof/>
        </w:rPr>
        <w:fldChar w:fldCharType="end"/>
      </w:r>
    </w:p>
    <w:p w14:paraId="3DC52869" w14:textId="22DD5CBD"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6.10.10</w:t>
      </w:r>
      <w:r>
        <w:rPr>
          <w:rFonts w:asciiTheme="minorHAnsi" w:eastAsiaTheme="minorEastAsia" w:hAnsiTheme="minorHAnsi" w:cstheme="minorBidi"/>
          <w:noProof/>
          <w:kern w:val="2"/>
          <w:sz w:val="22"/>
          <w:szCs w:val="22"/>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_Toc160971457 \h </w:instrText>
      </w:r>
      <w:r>
        <w:rPr>
          <w:noProof/>
        </w:rPr>
      </w:r>
      <w:r>
        <w:rPr>
          <w:noProof/>
        </w:rPr>
        <w:fldChar w:fldCharType="separate"/>
      </w:r>
      <w:r>
        <w:rPr>
          <w:noProof/>
        </w:rPr>
        <w:t>111</w:t>
      </w:r>
      <w:r>
        <w:rPr>
          <w:noProof/>
        </w:rPr>
        <w:fldChar w:fldCharType="end"/>
      </w:r>
    </w:p>
    <w:p w14:paraId="4FAC081B" w14:textId="0DD22C5A"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_Toc160971458 \h </w:instrText>
      </w:r>
      <w:r>
        <w:rPr>
          <w:noProof/>
        </w:rPr>
      </w:r>
      <w:r>
        <w:rPr>
          <w:noProof/>
        </w:rPr>
        <w:fldChar w:fldCharType="separate"/>
      </w:r>
      <w:r>
        <w:rPr>
          <w:noProof/>
        </w:rPr>
        <w:t>111</w:t>
      </w:r>
      <w:r>
        <w:rPr>
          <w:noProof/>
        </w:rPr>
        <w:fldChar w:fldCharType="end"/>
      </w:r>
    </w:p>
    <w:p w14:paraId="15BFC3FC" w14:textId="1AAAE14D"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_Toc160971459 \h </w:instrText>
      </w:r>
      <w:r>
        <w:rPr>
          <w:noProof/>
        </w:rPr>
      </w:r>
      <w:r>
        <w:rPr>
          <w:noProof/>
        </w:rPr>
        <w:fldChar w:fldCharType="separate"/>
      </w:r>
      <w:r>
        <w:rPr>
          <w:noProof/>
        </w:rPr>
        <w:t>111</w:t>
      </w:r>
      <w:r>
        <w:rPr>
          <w:noProof/>
        </w:rPr>
        <w:fldChar w:fldCharType="end"/>
      </w:r>
    </w:p>
    <w:p w14:paraId="78CE5BA8" w14:textId="6987CC7F"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6.10.10.3</w:t>
      </w:r>
      <w:r>
        <w:rPr>
          <w:rFonts w:asciiTheme="minorHAnsi" w:eastAsiaTheme="minorEastAsia" w:hAnsiTheme="minorHAnsi" w:cstheme="minorBidi"/>
          <w:noProof/>
          <w:kern w:val="2"/>
          <w:sz w:val="22"/>
          <w:szCs w:val="22"/>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_Toc160971460 \h </w:instrText>
      </w:r>
      <w:r>
        <w:rPr>
          <w:noProof/>
        </w:rPr>
      </w:r>
      <w:r>
        <w:rPr>
          <w:noProof/>
        </w:rPr>
        <w:fldChar w:fldCharType="separate"/>
      </w:r>
      <w:r>
        <w:rPr>
          <w:noProof/>
        </w:rPr>
        <w:t>111</w:t>
      </w:r>
      <w:r>
        <w:rPr>
          <w:noProof/>
        </w:rPr>
        <w:fldChar w:fldCharType="end"/>
      </w:r>
    </w:p>
    <w:p w14:paraId="1F9F3651" w14:textId="6785F0C6"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sidRPr="00DA3C13">
        <w:rPr>
          <w:noProof/>
          <w:lang w:val="en-US" w:eastAsia="zh-CN"/>
        </w:rPr>
        <w:t>6.10.11</w:t>
      </w:r>
      <w:r>
        <w:rPr>
          <w:rFonts w:asciiTheme="minorHAnsi" w:eastAsiaTheme="minorEastAsia" w:hAnsiTheme="minorHAnsi" w:cstheme="minorBidi"/>
          <w:noProof/>
          <w:kern w:val="2"/>
          <w:sz w:val="22"/>
          <w:szCs w:val="22"/>
          <w:lang w:eastAsia="en-GB"/>
          <w14:ligatures w14:val="standardContextual"/>
        </w:rPr>
        <w:tab/>
      </w:r>
      <w:r w:rsidRPr="00DA3C13">
        <w:rPr>
          <w:noProof/>
          <w:lang w:val="en-US" w:eastAsia="zh-CN"/>
        </w:rPr>
        <w:t>Authorization of NF service access</w:t>
      </w:r>
      <w:r>
        <w:rPr>
          <w:noProof/>
        </w:rPr>
        <w:tab/>
      </w:r>
      <w:r>
        <w:rPr>
          <w:noProof/>
        </w:rPr>
        <w:fldChar w:fldCharType="begin" w:fldLock="1"/>
      </w:r>
      <w:r>
        <w:rPr>
          <w:noProof/>
        </w:rPr>
        <w:instrText xml:space="preserve"> PAGEREF _Toc160971461 \h </w:instrText>
      </w:r>
      <w:r>
        <w:rPr>
          <w:noProof/>
        </w:rPr>
      </w:r>
      <w:r>
        <w:rPr>
          <w:noProof/>
        </w:rPr>
        <w:fldChar w:fldCharType="separate"/>
      </w:r>
      <w:r>
        <w:rPr>
          <w:noProof/>
        </w:rPr>
        <w:t>112</w:t>
      </w:r>
      <w:r>
        <w:rPr>
          <w:noProof/>
        </w:rPr>
        <w:fldChar w:fldCharType="end"/>
      </w:r>
    </w:p>
    <w:p w14:paraId="39F385B0" w14:textId="0181837B"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sidRPr="00DA3C13">
        <w:rPr>
          <w:noProof/>
          <w:lang w:val="en-US"/>
        </w:rPr>
        <w:t>6.10.11.1</w:t>
      </w:r>
      <w:r>
        <w:rPr>
          <w:rFonts w:asciiTheme="minorHAnsi" w:eastAsiaTheme="minorEastAsia" w:hAnsiTheme="minorHAnsi" w:cstheme="minorBidi"/>
          <w:noProof/>
          <w:kern w:val="2"/>
          <w:sz w:val="22"/>
          <w:szCs w:val="22"/>
          <w:lang w:eastAsia="en-GB"/>
          <w14:ligatures w14:val="standardContextual"/>
        </w:rPr>
        <w:tab/>
      </w:r>
      <w:r w:rsidRPr="00DA3C13">
        <w:rPr>
          <w:noProof/>
          <w:lang w:val="en-US"/>
        </w:rPr>
        <w:t>General</w:t>
      </w:r>
      <w:r>
        <w:rPr>
          <w:noProof/>
        </w:rPr>
        <w:tab/>
      </w:r>
      <w:r>
        <w:rPr>
          <w:noProof/>
        </w:rPr>
        <w:fldChar w:fldCharType="begin" w:fldLock="1"/>
      </w:r>
      <w:r>
        <w:rPr>
          <w:noProof/>
        </w:rPr>
        <w:instrText xml:space="preserve"> PAGEREF _Toc160971462 \h </w:instrText>
      </w:r>
      <w:r>
        <w:rPr>
          <w:noProof/>
        </w:rPr>
      </w:r>
      <w:r>
        <w:rPr>
          <w:noProof/>
        </w:rPr>
        <w:fldChar w:fldCharType="separate"/>
      </w:r>
      <w:r>
        <w:rPr>
          <w:noProof/>
        </w:rPr>
        <w:t>112</w:t>
      </w:r>
      <w:r>
        <w:rPr>
          <w:noProof/>
        </w:rPr>
        <w:fldChar w:fldCharType="end"/>
      </w:r>
    </w:p>
    <w:p w14:paraId="4E5C769F" w14:textId="60A95F18"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sidRPr="00DA3C13">
        <w:rPr>
          <w:noProof/>
          <w:lang w:val="en-US"/>
        </w:rPr>
        <w:t>6.10.11.2</w:t>
      </w:r>
      <w:r>
        <w:rPr>
          <w:rFonts w:asciiTheme="minorHAnsi" w:eastAsiaTheme="minorEastAsia" w:hAnsiTheme="minorHAnsi" w:cstheme="minorBidi"/>
          <w:noProof/>
          <w:kern w:val="2"/>
          <w:sz w:val="22"/>
          <w:szCs w:val="22"/>
          <w:lang w:eastAsia="en-GB"/>
          <w14:ligatures w14:val="standardContextual"/>
        </w:rPr>
        <w:tab/>
      </w:r>
      <w:r w:rsidRPr="00DA3C13">
        <w:rPr>
          <w:noProof/>
          <w:lang w:val="en-US"/>
        </w:rPr>
        <w:t>Authorization for indirect communication with delegated discovery</w:t>
      </w:r>
      <w:r>
        <w:rPr>
          <w:noProof/>
        </w:rPr>
        <w:tab/>
      </w:r>
      <w:r>
        <w:rPr>
          <w:noProof/>
        </w:rPr>
        <w:fldChar w:fldCharType="begin" w:fldLock="1"/>
      </w:r>
      <w:r>
        <w:rPr>
          <w:noProof/>
        </w:rPr>
        <w:instrText xml:space="preserve"> PAGEREF _Toc160971463 \h </w:instrText>
      </w:r>
      <w:r>
        <w:rPr>
          <w:noProof/>
        </w:rPr>
      </w:r>
      <w:r>
        <w:rPr>
          <w:noProof/>
        </w:rPr>
        <w:fldChar w:fldCharType="separate"/>
      </w:r>
      <w:r>
        <w:rPr>
          <w:noProof/>
        </w:rPr>
        <w:t>112</w:t>
      </w:r>
      <w:r>
        <w:rPr>
          <w:noProof/>
        </w:rPr>
        <w:fldChar w:fldCharType="end"/>
      </w:r>
    </w:p>
    <w:p w14:paraId="4C3F88C1" w14:textId="19FE30A0"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sidRPr="00DA3C13">
        <w:rPr>
          <w:noProof/>
          <w:lang w:val="en-US"/>
        </w:rPr>
        <w:t>6.10.11.2.1</w:t>
      </w:r>
      <w:r>
        <w:rPr>
          <w:rFonts w:asciiTheme="minorHAnsi" w:eastAsiaTheme="minorEastAsia" w:hAnsiTheme="minorHAnsi" w:cstheme="minorBidi"/>
          <w:noProof/>
          <w:kern w:val="2"/>
          <w:sz w:val="22"/>
          <w:szCs w:val="22"/>
          <w:lang w:eastAsia="en-GB"/>
          <w14:ligatures w14:val="standardContextual"/>
        </w:rPr>
        <w:tab/>
      </w:r>
      <w:r w:rsidRPr="00DA3C13">
        <w:rPr>
          <w:noProof/>
          <w:lang w:val="en-US"/>
        </w:rPr>
        <w:t>General</w:t>
      </w:r>
      <w:r>
        <w:rPr>
          <w:noProof/>
        </w:rPr>
        <w:tab/>
      </w:r>
      <w:r>
        <w:rPr>
          <w:noProof/>
        </w:rPr>
        <w:fldChar w:fldCharType="begin" w:fldLock="1"/>
      </w:r>
      <w:r>
        <w:rPr>
          <w:noProof/>
        </w:rPr>
        <w:instrText xml:space="preserve"> PAGEREF _Toc160971464 \h </w:instrText>
      </w:r>
      <w:r>
        <w:rPr>
          <w:noProof/>
        </w:rPr>
      </w:r>
      <w:r>
        <w:rPr>
          <w:noProof/>
        </w:rPr>
        <w:fldChar w:fldCharType="separate"/>
      </w:r>
      <w:r>
        <w:rPr>
          <w:noProof/>
        </w:rPr>
        <w:t>112</w:t>
      </w:r>
      <w:r>
        <w:rPr>
          <w:noProof/>
        </w:rPr>
        <w:fldChar w:fldCharType="end"/>
      </w:r>
    </w:p>
    <w:p w14:paraId="3C6E2988" w14:textId="23CBB119"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sidRPr="00DA3C13">
        <w:rPr>
          <w:noProof/>
          <w:lang w:val="en-US"/>
        </w:rPr>
        <w:t>6.10.11.2.2</w:t>
      </w:r>
      <w:r>
        <w:rPr>
          <w:rFonts w:asciiTheme="minorHAnsi" w:eastAsiaTheme="minorEastAsia" w:hAnsiTheme="minorHAnsi" w:cstheme="minorBidi"/>
          <w:noProof/>
          <w:kern w:val="2"/>
          <w:sz w:val="22"/>
          <w:szCs w:val="22"/>
          <w:lang w:eastAsia="en-GB"/>
          <w14:ligatures w14:val="standardContextual"/>
        </w:rPr>
        <w:tab/>
      </w:r>
      <w:r w:rsidRPr="00DA3C13">
        <w:rPr>
          <w:noProof/>
          <w:lang w:val="en-US"/>
        </w:rPr>
        <w:t>Error handling when the SCP fails to obtain an access token</w:t>
      </w:r>
      <w:r>
        <w:rPr>
          <w:noProof/>
        </w:rPr>
        <w:tab/>
      </w:r>
      <w:r>
        <w:rPr>
          <w:noProof/>
        </w:rPr>
        <w:fldChar w:fldCharType="begin" w:fldLock="1"/>
      </w:r>
      <w:r>
        <w:rPr>
          <w:noProof/>
        </w:rPr>
        <w:instrText xml:space="preserve"> PAGEREF _Toc160971465 \h </w:instrText>
      </w:r>
      <w:r>
        <w:rPr>
          <w:noProof/>
        </w:rPr>
      </w:r>
      <w:r>
        <w:rPr>
          <w:noProof/>
        </w:rPr>
        <w:fldChar w:fldCharType="separate"/>
      </w:r>
      <w:r>
        <w:rPr>
          <w:noProof/>
        </w:rPr>
        <w:t>113</w:t>
      </w:r>
      <w:r>
        <w:rPr>
          <w:noProof/>
        </w:rPr>
        <w:fldChar w:fldCharType="end"/>
      </w:r>
    </w:p>
    <w:p w14:paraId="693C22F1" w14:textId="7D2BDF96" w:rsidR="00087A3D" w:rsidRDefault="00087A3D">
      <w:pPr>
        <w:pStyle w:val="TOC5"/>
        <w:rPr>
          <w:rFonts w:asciiTheme="minorHAnsi" w:eastAsiaTheme="minorEastAsia" w:hAnsiTheme="minorHAnsi" w:cstheme="minorBidi"/>
          <w:noProof/>
          <w:kern w:val="2"/>
          <w:sz w:val="22"/>
          <w:szCs w:val="22"/>
          <w:lang w:eastAsia="en-GB"/>
          <w14:ligatures w14:val="standardContextual"/>
        </w:rPr>
      </w:pPr>
      <w:r w:rsidRPr="00DA3C13">
        <w:rPr>
          <w:noProof/>
          <w:lang w:val="en-US"/>
        </w:rPr>
        <w:t>6.10.11.2.3</w:t>
      </w:r>
      <w:r>
        <w:rPr>
          <w:rFonts w:asciiTheme="minorHAnsi" w:eastAsiaTheme="minorEastAsia" w:hAnsiTheme="minorHAnsi" w:cstheme="minorBidi"/>
          <w:noProof/>
          <w:kern w:val="2"/>
          <w:sz w:val="22"/>
          <w:szCs w:val="22"/>
          <w:lang w:eastAsia="en-GB"/>
          <w14:ligatures w14:val="standardContextual"/>
        </w:rPr>
        <w:tab/>
      </w:r>
      <w:r w:rsidRPr="00DA3C13">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_Toc160971466 \h </w:instrText>
      </w:r>
      <w:r>
        <w:rPr>
          <w:noProof/>
        </w:rPr>
      </w:r>
      <w:r>
        <w:rPr>
          <w:noProof/>
        </w:rPr>
        <w:fldChar w:fldCharType="separate"/>
      </w:r>
      <w:r>
        <w:rPr>
          <w:noProof/>
        </w:rPr>
        <w:t>113</w:t>
      </w:r>
      <w:r>
        <w:rPr>
          <w:noProof/>
        </w:rPr>
        <w:fldChar w:fldCharType="end"/>
      </w:r>
    </w:p>
    <w:p w14:paraId="43155DE7" w14:textId="6C4D8E86"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sidRPr="00DA3C13">
        <w:rPr>
          <w:noProof/>
          <w:lang w:val="en-US"/>
        </w:rPr>
        <w:t>6.10.11.3</w:t>
      </w:r>
      <w:r>
        <w:rPr>
          <w:rFonts w:asciiTheme="minorHAnsi" w:eastAsiaTheme="minorEastAsia" w:hAnsiTheme="minorHAnsi" w:cstheme="minorBidi"/>
          <w:noProof/>
          <w:kern w:val="2"/>
          <w:sz w:val="22"/>
          <w:szCs w:val="22"/>
          <w:lang w:eastAsia="en-GB"/>
          <w14:ligatures w14:val="standardContextual"/>
        </w:rPr>
        <w:tab/>
      </w:r>
      <w:r w:rsidRPr="00DA3C13">
        <w:rPr>
          <w:noProof/>
          <w:lang w:val="en-US"/>
        </w:rPr>
        <w:t>Authorization for indirect communication without delegated discovery</w:t>
      </w:r>
      <w:r>
        <w:rPr>
          <w:noProof/>
        </w:rPr>
        <w:tab/>
      </w:r>
      <w:r>
        <w:rPr>
          <w:noProof/>
        </w:rPr>
        <w:fldChar w:fldCharType="begin" w:fldLock="1"/>
      </w:r>
      <w:r>
        <w:rPr>
          <w:noProof/>
        </w:rPr>
        <w:instrText xml:space="preserve"> PAGEREF _Toc160971467 \h </w:instrText>
      </w:r>
      <w:r>
        <w:rPr>
          <w:noProof/>
        </w:rPr>
      </w:r>
      <w:r>
        <w:rPr>
          <w:noProof/>
        </w:rPr>
        <w:fldChar w:fldCharType="separate"/>
      </w:r>
      <w:r>
        <w:rPr>
          <w:noProof/>
        </w:rPr>
        <w:t>114</w:t>
      </w:r>
      <w:r>
        <w:rPr>
          <w:noProof/>
        </w:rPr>
        <w:fldChar w:fldCharType="end"/>
      </w:r>
    </w:p>
    <w:p w14:paraId="25C04568" w14:textId="2CE64864"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_Toc160971468 \h </w:instrText>
      </w:r>
      <w:r>
        <w:rPr>
          <w:noProof/>
        </w:rPr>
      </w:r>
      <w:r>
        <w:rPr>
          <w:noProof/>
        </w:rPr>
        <w:fldChar w:fldCharType="separate"/>
      </w:r>
      <w:r>
        <w:rPr>
          <w:noProof/>
        </w:rPr>
        <w:t>114</w:t>
      </w:r>
      <w:r>
        <w:rPr>
          <w:noProof/>
        </w:rPr>
        <w:fldChar w:fldCharType="end"/>
      </w:r>
    </w:p>
    <w:p w14:paraId="5C335C21" w14:textId="6A6FA50A"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_Toc160971469 \h </w:instrText>
      </w:r>
      <w:r>
        <w:rPr>
          <w:noProof/>
        </w:rPr>
      </w:r>
      <w:r>
        <w:rPr>
          <w:noProof/>
        </w:rPr>
        <w:fldChar w:fldCharType="separate"/>
      </w:r>
      <w:r>
        <w:rPr>
          <w:noProof/>
        </w:rPr>
        <w:t>114</w:t>
      </w:r>
      <w:r>
        <w:rPr>
          <w:noProof/>
        </w:rPr>
        <w:fldChar w:fldCharType="end"/>
      </w:r>
    </w:p>
    <w:p w14:paraId="3962446A" w14:textId="020A14F6"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6.11.2</w:t>
      </w:r>
      <w:r>
        <w:rPr>
          <w:rFonts w:asciiTheme="minorHAnsi" w:eastAsiaTheme="minorEastAsia" w:hAnsiTheme="minorHAnsi" w:cstheme="minorBidi"/>
          <w:noProof/>
          <w:kern w:val="2"/>
          <w:sz w:val="22"/>
          <w:szCs w:val="22"/>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_Toc160971470 \h </w:instrText>
      </w:r>
      <w:r>
        <w:rPr>
          <w:noProof/>
        </w:rPr>
      </w:r>
      <w:r>
        <w:rPr>
          <w:noProof/>
        </w:rPr>
        <w:fldChar w:fldCharType="separate"/>
      </w:r>
      <w:r>
        <w:rPr>
          <w:noProof/>
        </w:rPr>
        <w:t>114</w:t>
      </w:r>
      <w:r>
        <w:rPr>
          <w:noProof/>
        </w:rPr>
        <w:fldChar w:fldCharType="end"/>
      </w:r>
    </w:p>
    <w:p w14:paraId="09E77BF7" w14:textId="18549EBC"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6.11.2.1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_Toc160971471 \h </w:instrText>
      </w:r>
      <w:r>
        <w:rPr>
          <w:noProof/>
        </w:rPr>
      </w:r>
      <w:r>
        <w:rPr>
          <w:noProof/>
        </w:rPr>
        <w:fldChar w:fldCharType="separate"/>
      </w:r>
      <w:r>
        <w:rPr>
          <w:noProof/>
        </w:rPr>
        <w:t>114</w:t>
      </w:r>
      <w:r>
        <w:rPr>
          <w:noProof/>
        </w:rPr>
        <w:fldChar w:fldCharType="end"/>
      </w:r>
    </w:p>
    <w:p w14:paraId="108B63F6" w14:textId="5608E3DC"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Pr>
          <w:noProof/>
        </w:rPr>
        <w:t>6.11.2.2</w:t>
      </w:r>
      <w:r>
        <w:rPr>
          <w:rFonts w:asciiTheme="minorHAnsi" w:eastAsiaTheme="minorEastAsia" w:hAnsiTheme="minorHAnsi" w:cstheme="minorBidi"/>
          <w:noProof/>
          <w:kern w:val="2"/>
          <w:sz w:val="22"/>
          <w:szCs w:val="22"/>
          <w:lang w:eastAsia="en-GB"/>
          <w14:ligatures w14:val="standardContextual"/>
        </w:rPr>
        <w:tab/>
      </w:r>
      <w:r>
        <w:rPr>
          <w:noProof/>
        </w:rPr>
        <w:t>Principles</w:t>
      </w:r>
      <w:r>
        <w:rPr>
          <w:noProof/>
        </w:rPr>
        <w:tab/>
      </w:r>
      <w:r>
        <w:rPr>
          <w:noProof/>
        </w:rPr>
        <w:fldChar w:fldCharType="begin" w:fldLock="1"/>
      </w:r>
      <w:r>
        <w:rPr>
          <w:noProof/>
        </w:rPr>
        <w:instrText xml:space="preserve"> PAGEREF _Toc160971472 \h </w:instrText>
      </w:r>
      <w:r>
        <w:rPr>
          <w:noProof/>
        </w:rPr>
      </w:r>
      <w:r>
        <w:rPr>
          <w:noProof/>
        </w:rPr>
        <w:fldChar w:fldCharType="separate"/>
      </w:r>
      <w:r>
        <w:rPr>
          <w:noProof/>
        </w:rPr>
        <w:t>114</w:t>
      </w:r>
      <w:r>
        <w:rPr>
          <w:noProof/>
        </w:rPr>
        <w:fldChar w:fldCharType="end"/>
      </w:r>
    </w:p>
    <w:p w14:paraId="4E8694CE" w14:textId="1C9A505E"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_Toc160971473 \h </w:instrText>
      </w:r>
      <w:r>
        <w:rPr>
          <w:noProof/>
        </w:rPr>
      </w:r>
      <w:r>
        <w:rPr>
          <w:noProof/>
        </w:rPr>
        <w:fldChar w:fldCharType="separate"/>
      </w:r>
      <w:r>
        <w:rPr>
          <w:noProof/>
        </w:rPr>
        <w:t>115</w:t>
      </w:r>
      <w:r>
        <w:rPr>
          <w:noProof/>
        </w:rPr>
        <w:fldChar w:fldCharType="end"/>
      </w:r>
    </w:p>
    <w:p w14:paraId="1C0784C5" w14:textId="54D22062"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_Toc160971474 \h </w:instrText>
      </w:r>
      <w:r>
        <w:rPr>
          <w:noProof/>
        </w:rPr>
      </w:r>
      <w:r>
        <w:rPr>
          <w:noProof/>
        </w:rPr>
        <w:fldChar w:fldCharType="separate"/>
      </w:r>
      <w:r>
        <w:rPr>
          <w:noProof/>
        </w:rPr>
        <w:t>115</w:t>
      </w:r>
      <w:r>
        <w:rPr>
          <w:noProof/>
        </w:rPr>
        <w:fldChar w:fldCharType="end"/>
      </w:r>
    </w:p>
    <w:p w14:paraId="677D3C8D" w14:textId="2E8F373A"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6.12.2</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_Toc160971475 \h </w:instrText>
      </w:r>
      <w:r>
        <w:rPr>
          <w:noProof/>
        </w:rPr>
      </w:r>
      <w:r>
        <w:rPr>
          <w:noProof/>
        </w:rPr>
        <w:fldChar w:fldCharType="separate"/>
      </w:r>
      <w:r>
        <w:rPr>
          <w:noProof/>
        </w:rPr>
        <w:t>117</w:t>
      </w:r>
      <w:r>
        <w:rPr>
          <w:noProof/>
        </w:rPr>
        <w:fldChar w:fldCharType="end"/>
      </w:r>
    </w:p>
    <w:p w14:paraId="4A88D5E6" w14:textId="205C8632"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6.12.3</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_Toc160971476 \h </w:instrText>
      </w:r>
      <w:r>
        <w:rPr>
          <w:noProof/>
        </w:rPr>
      </w:r>
      <w:r>
        <w:rPr>
          <w:noProof/>
        </w:rPr>
        <w:fldChar w:fldCharType="separate"/>
      </w:r>
      <w:r>
        <w:rPr>
          <w:noProof/>
        </w:rPr>
        <w:t>118</w:t>
      </w:r>
      <w:r>
        <w:rPr>
          <w:noProof/>
        </w:rPr>
        <w:fldChar w:fldCharType="end"/>
      </w:r>
    </w:p>
    <w:p w14:paraId="7E82A8E0" w14:textId="69B22154"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6.12.4</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_Toc160971477 \h </w:instrText>
      </w:r>
      <w:r>
        <w:rPr>
          <w:noProof/>
        </w:rPr>
      </w:r>
      <w:r>
        <w:rPr>
          <w:noProof/>
        </w:rPr>
        <w:fldChar w:fldCharType="separate"/>
      </w:r>
      <w:r>
        <w:rPr>
          <w:noProof/>
        </w:rPr>
        <w:t>118</w:t>
      </w:r>
      <w:r>
        <w:rPr>
          <w:noProof/>
        </w:rPr>
        <w:fldChar w:fldCharType="end"/>
      </w:r>
    </w:p>
    <w:p w14:paraId="75958EC9" w14:textId="30D006D0"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6.12.5</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_Toc160971478 \h </w:instrText>
      </w:r>
      <w:r>
        <w:rPr>
          <w:noProof/>
        </w:rPr>
      </w:r>
      <w:r>
        <w:rPr>
          <w:noProof/>
        </w:rPr>
        <w:fldChar w:fldCharType="separate"/>
      </w:r>
      <w:r>
        <w:rPr>
          <w:noProof/>
        </w:rPr>
        <w:t>120</w:t>
      </w:r>
      <w:r>
        <w:rPr>
          <w:noProof/>
        </w:rPr>
        <w:fldChar w:fldCharType="end"/>
      </w:r>
    </w:p>
    <w:p w14:paraId="0593A724" w14:textId="727BC676"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_Toc160971479 \h </w:instrText>
      </w:r>
      <w:r>
        <w:rPr>
          <w:noProof/>
        </w:rPr>
      </w:r>
      <w:r>
        <w:rPr>
          <w:noProof/>
        </w:rPr>
        <w:fldChar w:fldCharType="separate"/>
      </w:r>
      <w:r>
        <w:rPr>
          <w:noProof/>
        </w:rPr>
        <w:t>120</w:t>
      </w:r>
      <w:r>
        <w:rPr>
          <w:noProof/>
        </w:rPr>
        <w:fldChar w:fldCharType="end"/>
      </w:r>
    </w:p>
    <w:p w14:paraId="0C7FB5C5" w14:textId="67E92A7F"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sidRPr="00DA3C13">
        <w:rPr>
          <w:rFonts w:eastAsia="DengXian"/>
          <w:noProof/>
          <w:lang w:eastAsia="zh-CN"/>
        </w:rPr>
        <w:t>6.13.1</w:t>
      </w:r>
      <w:r>
        <w:rPr>
          <w:rFonts w:asciiTheme="minorHAnsi" w:eastAsiaTheme="minorEastAsia" w:hAnsiTheme="minorHAnsi" w:cstheme="minorBidi"/>
          <w:noProof/>
          <w:kern w:val="2"/>
          <w:sz w:val="22"/>
          <w:szCs w:val="22"/>
          <w:lang w:eastAsia="en-GB"/>
          <w14:ligatures w14:val="standardContextual"/>
        </w:rPr>
        <w:tab/>
      </w:r>
      <w:r w:rsidRPr="00DA3C13">
        <w:rPr>
          <w:rFonts w:eastAsia="DengXian"/>
          <w:noProof/>
          <w:lang w:eastAsia="zh-CN"/>
        </w:rPr>
        <w:t>General</w:t>
      </w:r>
      <w:r>
        <w:rPr>
          <w:noProof/>
        </w:rPr>
        <w:tab/>
      </w:r>
      <w:r>
        <w:rPr>
          <w:noProof/>
        </w:rPr>
        <w:fldChar w:fldCharType="begin" w:fldLock="1"/>
      </w:r>
      <w:r>
        <w:rPr>
          <w:noProof/>
        </w:rPr>
        <w:instrText xml:space="preserve"> PAGEREF _Toc160971480 \h </w:instrText>
      </w:r>
      <w:r>
        <w:rPr>
          <w:noProof/>
        </w:rPr>
      </w:r>
      <w:r>
        <w:rPr>
          <w:noProof/>
        </w:rPr>
        <w:fldChar w:fldCharType="separate"/>
      </w:r>
      <w:r>
        <w:rPr>
          <w:noProof/>
        </w:rPr>
        <w:t>120</w:t>
      </w:r>
      <w:r>
        <w:rPr>
          <w:noProof/>
        </w:rPr>
        <w:fldChar w:fldCharType="end"/>
      </w:r>
    </w:p>
    <w:p w14:paraId="1A6D080E" w14:textId="14FD8831"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sidRPr="00DA3C13">
        <w:rPr>
          <w:rFonts w:eastAsia="DengXian"/>
          <w:noProof/>
          <w:lang w:eastAsia="zh-CN"/>
        </w:rPr>
        <w:t>6.13.2</w:t>
      </w:r>
      <w:r>
        <w:rPr>
          <w:rFonts w:asciiTheme="minorHAnsi" w:eastAsiaTheme="minorEastAsia" w:hAnsiTheme="minorHAnsi" w:cstheme="minorBidi"/>
          <w:noProof/>
          <w:kern w:val="2"/>
          <w:sz w:val="22"/>
          <w:szCs w:val="22"/>
          <w:lang w:eastAsia="en-GB"/>
          <w14:ligatures w14:val="standardContextual"/>
        </w:rPr>
        <w:tab/>
      </w:r>
      <w:r w:rsidRPr="00DA3C13">
        <w:rPr>
          <w:rFonts w:eastAsia="DengXian"/>
          <w:noProof/>
          <w:lang w:eastAsia="zh-CN"/>
        </w:rPr>
        <w:t>SBI messages correlation using UE identifier</w:t>
      </w:r>
      <w:r>
        <w:rPr>
          <w:noProof/>
        </w:rPr>
        <w:tab/>
      </w:r>
      <w:r>
        <w:rPr>
          <w:noProof/>
        </w:rPr>
        <w:fldChar w:fldCharType="begin" w:fldLock="1"/>
      </w:r>
      <w:r>
        <w:rPr>
          <w:noProof/>
        </w:rPr>
        <w:instrText xml:space="preserve"> PAGEREF _Toc160971481 \h </w:instrText>
      </w:r>
      <w:r>
        <w:rPr>
          <w:noProof/>
        </w:rPr>
      </w:r>
      <w:r>
        <w:rPr>
          <w:noProof/>
        </w:rPr>
        <w:fldChar w:fldCharType="separate"/>
      </w:r>
      <w:r>
        <w:rPr>
          <w:noProof/>
        </w:rPr>
        <w:t>121</w:t>
      </w:r>
      <w:r>
        <w:rPr>
          <w:noProof/>
        </w:rPr>
        <w:fldChar w:fldCharType="end"/>
      </w:r>
    </w:p>
    <w:p w14:paraId="63DAD17B" w14:textId="3C9C1E9E"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sidRPr="00DA3C13">
        <w:rPr>
          <w:rFonts w:eastAsia="DengXian"/>
          <w:noProof/>
          <w:lang w:eastAsia="zh-CN"/>
        </w:rPr>
        <w:t>6.13.2.1</w:t>
      </w:r>
      <w:r>
        <w:rPr>
          <w:rFonts w:asciiTheme="minorHAnsi" w:eastAsiaTheme="minorEastAsia" w:hAnsiTheme="minorHAnsi" w:cstheme="minorBidi"/>
          <w:noProof/>
          <w:kern w:val="2"/>
          <w:sz w:val="22"/>
          <w:szCs w:val="22"/>
          <w:lang w:eastAsia="en-GB"/>
          <w14:ligatures w14:val="standardContextual"/>
        </w:rPr>
        <w:tab/>
      </w:r>
      <w:r w:rsidRPr="00DA3C13">
        <w:rPr>
          <w:rFonts w:eastAsia="DengXian"/>
          <w:noProof/>
          <w:lang w:eastAsia="zh-CN"/>
        </w:rPr>
        <w:t>General</w:t>
      </w:r>
      <w:r>
        <w:rPr>
          <w:noProof/>
        </w:rPr>
        <w:tab/>
      </w:r>
      <w:r>
        <w:rPr>
          <w:noProof/>
        </w:rPr>
        <w:fldChar w:fldCharType="begin" w:fldLock="1"/>
      </w:r>
      <w:r>
        <w:rPr>
          <w:noProof/>
        </w:rPr>
        <w:instrText xml:space="preserve"> PAGEREF _Toc160971482 \h </w:instrText>
      </w:r>
      <w:r>
        <w:rPr>
          <w:noProof/>
        </w:rPr>
      </w:r>
      <w:r>
        <w:rPr>
          <w:noProof/>
        </w:rPr>
        <w:fldChar w:fldCharType="separate"/>
      </w:r>
      <w:r>
        <w:rPr>
          <w:noProof/>
        </w:rPr>
        <w:t>121</w:t>
      </w:r>
      <w:r>
        <w:rPr>
          <w:noProof/>
        </w:rPr>
        <w:fldChar w:fldCharType="end"/>
      </w:r>
    </w:p>
    <w:p w14:paraId="5CA35810" w14:textId="7FF219A2"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sidRPr="00DA3C13">
        <w:rPr>
          <w:rFonts w:eastAsia="DengXian"/>
          <w:noProof/>
          <w:lang w:eastAsia="zh-CN"/>
        </w:rPr>
        <w:t>6.13.2.2</w:t>
      </w:r>
      <w:r>
        <w:rPr>
          <w:rFonts w:asciiTheme="minorHAnsi" w:eastAsiaTheme="minorEastAsia" w:hAnsiTheme="minorHAnsi" w:cstheme="minorBidi"/>
          <w:noProof/>
          <w:kern w:val="2"/>
          <w:sz w:val="22"/>
          <w:szCs w:val="22"/>
          <w:lang w:eastAsia="en-GB"/>
          <w14:ligatures w14:val="standardContextual"/>
        </w:rPr>
        <w:tab/>
      </w:r>
      <w:r w:rsidRPr="00DA3C13">
        <w:rPr>
          <w:rFonts w:eastAsia="DengXian"/>
          <w:noProof/>
          <w:lang w:eastAsia="zh-CN"/>
        </w:rPr>
        <w:t>Principles</w:t>
      </w:r>
      <w:r>
        <w:rPr>
          <w:noProof/>
        </w:rPr>
        <w:tab/>
      </w:r>
      <w:r>
        <w:rPr>
          <w:noProof/>
        </w:rPr>
        <w:fldChar w:fldCharType="begin" w:fldLock="1"/>
      </w:r>
      <w:r>
        <w:rPr>
          <w:noProof/>
        </w:rPr>
        <w:instrText xml:space="preserve"> PAGEREF _Toc160971483 \h </w:instrText>
      </w:r>
      <w:r>
        <w:rPr>
          <w:noProof/>
        </w:rPr>
      </w:r>
      <w:r>
        <w:rPr>
          <w:noProof/>
        </w:rPr>
        <w:fldChar w:fldCharType="separate"/>
      </w:r>
      <w:r>
        <w:rPr>
          <w:noProof/>
        </w:rPr>
        <w:t>121</w:t>
      </w:r>
      <w:r>
        <w:rPr>
          <w:noProof/>
        </w:rPr>
        <w:fldChar w:fldCharType="end"/>
      </w:r>
    </w:p>
    <w:p w14:paraId="01764BBD" w14:textId="1D3F5734"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sidRPr="00DA3C13">
        <w:rPr>
          <w:rFonts w:eastAsia="DengXian"/>
          <w:noProof/>
          <w:lang w:eastAsia="zh-CN"/>
        </w:rPr>
        <w:t>6.13.3</w:t>
      </w:r>
      <w:r>
        <w:rPr>
          <w:rFonts w:asciiTheme="minorHAnsi" w:eastAsiaTheme="minorEastAsia" w:hAnsiTheme="minorHAnsi" w:cstheme="minorBidi"/>
          <w:noProof/>
          <w:kern w:val="2"/>
          <w:sz w:val="22"/>
          <w:szCs w:val="22"/>
          <w:lang w:eastAsia="en-GB"/>
          <w14:ligatures w14:val="standardContextual"/>
        </w:rPr>
        <w:tab/>
      </w:r>
      <w:r w:rsidRPr="00DA3C13">
        <w:rPr>
          <w:rFonts w:eastAsia="DengXian"/>
          <w:noProof/>
          <w:lang w:eastAsia="zh-CN"/>
        </w:rPr>
        <w:t>SBI messages correlation using NF Peer Information</w:t>
      </w:r>
      <w:r>
        <w:rPr>
          <w:noProof/>
        </w:rPr>
        <w:tab/>
      </w:r>
      <w:r>
        <w:rPr>
          <w:noProof/>
        </w:rPr>
        <w:fldChar w:fldCharType="begin" w:fldLock="1"/>
      </w:r>
      <w:r>
        <w:rPr>
          <w:noProof/>
        </w:rPr>
        <w:instrText xml:space="preserve"> PAGEREF _Toc160971484 \h </w:instrText>
      </w:r>
      <w:r>
        <w:rPr>
          <w:noProof/>
        </w:rPr>
      </w:r>
      <w:r>
        <w:rPr>
          <w:noProof/>
        </w:rPr>
        <w:fldChar w:fldCharType="separate"/>
      </w:r>
      <w:r>
        <w:rPr>
          <w:noProof/>
        </w:rPr>
        <w:t>121</w:t>
      </w:r>
      <w:r>
        <w:rPr>
          <w:noProof/>
        </w:rPr>
        <w:fldChar w:fldCharType="end"/>
      </w:r>
    </w:p>
    <w:p w14:paraId="324430AE" w14:textId="5C04DB48"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sidRPr="00DA3C13">
        <w:rPr>
          <w:rFonts w:eastAsia="DengXian"/>
          <w:noProof/>
          <w:lang w:eastAsia="zh-CN"/>
        </w:rPr>
        <w:t>6.13.3.1</w:t>
      </w:r>
      <w:r>
        <w:rPr>
          <w:rFonts w:asciiTheme="minorHAnsi" w:eastAsiaTheme="minorEastAsia" w:hAnsiTheme="minorHAnsi" w:cstheme="minorBidi"/>
          <w:noProof/>
          <w:kern w:val="2"/>
          <w:sz w:val="22"/>
          <w:szCs w:val="22"/>
          <w:lang w:eastAsia="en-GB"/>
          <w14:ligatures w14:val="standardContextual"/>
        </w:rPr>
        <w:tab/>
      </w:r>
      <w:r w:rsidRPr="00DA3C13">
        <w:rPr>
          <w:rFonts w:eastAsia="DengXian"/>
          <w:noProof/>
          <w:lang w:eastAsia="zh-CN"/>
        </w:rPr>
        <w:t>General</w:t>
      </w:r>
      <w:r>
        <w:rPr>
          <w:noProof/>
        </w:rPr>
        <w:tab/>
      </w:r>
      <w:r>
        <w:rPr>
          <w:noProof/>
        </w:rPr>
        <w:fldChar w:fldCharType="begin" w:fldLock="1"/>
      </w:r>
      <w:r>
        <w:rPr>
          <w:noProof/>
        </w:rPr>
        <w:instrText xml:space="preserve"> PAGEREF _Toc160971485 \h </w:instrText>
      </w:r>
      <w:r>
        <w:rPr>
          <w:noProof/>
        </w:rPr>
      </w:r>
      <w:r>
        <w:rPr>
          <w:noProof/>
        </w:rPr>
        <w:fldChar w:fldCharType="separate"/>
      </w:r>
      <w:r>
        <w:rPr>
          <w:noProof/>
        </w:rPr>
        <w:t>121</w:t>
      </w:r>
      <w:r>
        <w:rPr>
          <w:noProof/>
        </w:rPr>
        <w:fldChar w:fldCharType="end"/>
      </w:r>
    </w:p>
    <w:p w14:paraId="7D0C64B1" w14:textId="61F22104" w:rsidR="00087A3D" w:rsidRDefault="00087A3D">
      <w:pPr>
        <w:pStyle w:val="TOC4"/>
        <w:rPr>
          <w:rFonts w:asciiTheme="minorHAnsi" w:eastAsiaTheme="minorEastAsia" w:hAnsiTheme="minorHAnsi" w:cstheme="minorBidi"/>
          <w:noProof/>
          <w:kern w:val="2"/>
          <w:sz w:val="22"/>
          <w:szCs w:val="22"/>
          <w:lang w:eastAsia="en-GB"/>
          <w14:ligatures w14:val="standardContextual"/>
        </w:rPr>
      </w:pPr>
      <w:r w:rsidRPr="00DA3C13">
        <w:rPr>
          <w:rFonts w:eastAsia="DengXian"/>
          <w:noProof/>
          <w:lang w:eastAsia="zh-CN"/>
        </w:rPr>
        <w:t>6.13.3.2</w:t>
      </w:r>
      <w:r>
        <w:rPr>
          <w:rFonts w:asciiTheme="minorHAnsi" w:eastAsiaTheme="minorEastAsia" w:hAnsiTheme="minorHAnsi" w:cstheme="minorBidi"/>
          <w:noProof/>
          <w:kern w:val="2"/>
          <w:sz w:val="22"/>
          <w:szCs w:val="22"/>
          <w:lang w:eastAsia="en-GB"/>
          <w14:ligatures w14:val="standardContextual"/>
        </w:rPr>
        <w:tab/>
      </w:r>
      <w:r w:rsidRPr="00DA3C13">
        <w:rPr>
          <w:rFonts w:eastAsia="DengXian"/>
          <w:noProof/>
          <w:lang w:eastAsia="zh-CN"/>
        </w:rPr>
        <w:t>Principles</w:t>
      </w:r>
      <w:r>
        <w:rPr>
          <w:noProof/>
        </w:rPr>
        <w:tab/>
      </w:r>
      <w:r>
        <w:rPr>
          <w:noProof/>
        </w:rPr>
        <w:fldChar w:fldCharType="begin" w:fldLock="1"/>
      </w:r>
      <w:r>
        <w:rPr>
          <w:noProof/>
        </w:rPr>
        <w:instrText xml:space="preserve"> PAGEREF _Toc160971486 \h </w:instrText>
      </w:r>
      <w:r>
        <w:rPr>
          <w:noProof/>
        </w:rPr>
      </w:r>
      <w:r>
        <w:rPr>
          <w:noProof/>
        </w:rPr>
        <w:fldChar w:fldCharType="separate"/>
      </w:r>
      <w:r>
        <w:rPr>
          <w:noProof/>
        </w:rPr>
        <w:t>122</w:t>
      </w:r>
      <w:r>
        <w:rPr>
          <w:noProof/>
        </w:rPr>
        <w:fldChar w:fldCharType="end"/>
      </w:r>
    </w:p>
    <w:p w14:paraId="5F7FCBB4" w14:textId="66B29456" w:rsidR="00087A3D" w:rsidRDefault="00087A3D">
      <w:pPr>
        <w:pStyle w:val="TOC2"/>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_Toc160971487 \h </w:instrText>
      </w:r>
      <w:r>
        <w:rPr>
          <w:noProof/>
        </w:rPr>
      </w:r>
      <w:r>
        <w:rPr>
          <w:noProof/>
        </w:rPr>
        <w:fldChar w:fldCharType="separate"/>
      </w:r>
      <w:r>
        <w:rPr>
          <w:noProof/>
        </w:rPr>
        <w:t>122</w:t>
      </w:r>
      <w:r>
        <w:rPr>
          <w:noProof/>
        </w:rPr>
        <w:fldChar w:fldCharType="end"/>
      </w:r>
    </w:p>
    <w:p w14:paraId="44B6A21D" w14:textId="5CE76636"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sidRPr="00DA3C13">
        <w:rPr>
          <w:rFonts w:eastAsia="DengXian"/>
          <w:noProof/>
          <w:lang w:eastAsia="zh-CN"/>
        </w:rPr>
        <w:t>6.14.1</w:t>
      </w:r>
      <w:r>
        <w:rPr>
          <w:rFonts w:asciiTheme="minorHAnsi" w:eastAsiaTheme="minorEastAsia" w:hAnsiTheme="minorHAnsi" w:cstheme="minorBidi"/>
          <w:noProof/>
          <w:kern w:val="2"/>
          <w:sz w:val="22"/>
          <w:szCs w:val="22"/>
          <w:lang w:eastAsia="en-GB"/>
          <w14:ligatures w14:val="standardContextual"/>
        </w:rPr>
        <w:tab/>
      </w:r>
      <w:r w:rsidRPr="00DA3C13">
        <w:rPr>
          <w:rFonts w:eastAsia="DengXian"/>
          <w:noProof/>
          <w:lang w:eastAsia="zh-CN"/>
        </w:rPr>
        <w:t>General</w:t>
      </w:r>
      <w:r>
        <w:rPr>
          <w:noProof/>
        </w:rPr>
        <w:tab/>
      </w:r>
      <w:r>
        <w:rPr>
          <w:noProof/>
        </w:rPr>
        <w:fldChar w:fldCharType="begin" w:fldLock="1"/>
      </w:r>
      <w:r>
        <w:rPr>
          <w:noProof/>
        </w:rPr>
        <w:instrText xml:space="preserve"> PAGEREF _Toc160971488 \h </w:instrText>
      </w:r>
      <w:r>
        <w:rPr>
          <w:noProof/>
        </w:rPr>
      </w:r>
      <w:r>
        <w:rPr>
          <w:noProof/>
        </w:rPr>
        <w:fldChar w:fldCharType="separate"/>
      </w:r>
      <w:r>
        <w:rPr>
          <w:noProof/>
        </w:rPr>
        <w:t>122</w:t>
      </w:r>
      <w:r>
        <w:rPr>
          <w:noProof/>
        </w:rPr>
        <w:fldChar w:fldCharType="end"/>
      </w:r>
    </w:p>
    <w:p w14:paraId="2D7617B1" w14:textId="26C5455B"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sidRPr="00DA3C13">
        <w:rPr>
          <w:rFonts w:eastAsia="DengXian"/>
          <w:noProof/>
          <w:lang w:eastAsia="zh-CN"/>
        </w:rPr>
        <w:t>6.14.2</w:t>
      </w:r>
      <w:r>
        <w:rPr>
          <w:rFonts w:asciiTheme="minorHAnsi" w:eastAsiaTheme="minorEastAsia" w:hAnsiTheme="minorHAnsi" w:cstheme="minorBidi"/>
          <w:noProof/>
          <w:kern w:val="2"/>
          <w:sz w:val="22"/>
          <w:szCs w:val="22"/>
          <w:lang w:eastAsia="en-GB"/>
          <w14:ligatures w14:val="standardContextual"/>
        </w:rPr>
        <w:tab/>
      </w:r>
      <w:r w:rsidRPr="00DA3C13">
        <w:rPr>
          <w:rFonts w:eastAsia="DengXian"/>
          <w:noProof/>
          <w:lang w:eastAsia="zh-CN"/>
        </w:rPr>
        <w:t>Inclusion of the intended purpose</w:t>
      </w:r>
      <w:r>
        <w:rPr>
          <w:noProof/>
        </w:rPr>
        <w:tab/>
      </w:r>
      <w:r>
        <w:rPr>
          <w:noProof/>
        </w:rPr>
        <w:fldChar w:fldCharType="begin" w:fldLock="1"/>
      </w:r>
      <w:r>
        <w:rPr>
          <w:noProof/>
        </w:rPr>
        <w:instrText xml:space="preserve"> PAGEREF _Toc160971489 \h </w:instrText>
      </w:r>
      <w:r>
        <w:rPr>
          <w:noProof/>
        </w:rPr>
      </w:r>
      <w:r>
        <w:rPr>
          <w:noProof/>
        </w:rPr>
        <w:fldChar w:fldCharType="separate"/>
      </w:r>
      <w:r>
        <w:rPr>
          <w:noProof/>
        </w:rPr>
        <w:t>122</w:t>
      </w:r>
      <w:r>
        <w:rPr>
          <w:noProof/>
        </w:rPr>
        <w:fldChar w:fldCharType="end"/>
      </w:r>
    </w:p>
    <w:p w14:paraId="26779D05" w14:textId="2E93EE99" w:rsidR="00087A3D" w:rsidRDefault="00087A3D">
      <w:pPr>
        <w:pStyle w:val="TOC3"/>
        <w:rPr>
          <w:rFonts w:asciiTheme="minorHAnsi" w:eastAsiaTheme="minorEastAsia" w:hAnsiTheme="minorHAnsi" w:cstheme="minorBidi"/>
          <w:noProof/>
          <w:kern w:val="2"/>
          <w:sz w:val="22"/>
          <w:szCs w:val="22"/>
          <w:lang w:eastAsia="en-GB"/>
          <w14:ligatures w14:val="standardContextual"/>
        </w:rPr>
      </w:pPr>
      <w:r w:rsidRPr="00DA3C13">
        <w:rPr>
          <w:rFonts w:eastAsia="DengXian"/>
          <w:noProof/>
          <w:lang w:eastAsia="zh-CN"/>
        </w:rPr>
        <w:t>6.14.3</w:t>
      </w:r>
      <w:r>
        <w:rPr>
          <w:rFonts w:asciiTheme="minorHAnsi" w:eastAsiaTheme="minorEastAsia" w:hAnsiTheme="minorHAnsi" w:cstheme="minorBidi"/>
          <w:noProof/>
          <w:kern w:val="2"/>
          <w:sz w:val="22"/>
          <w:szCs w:val="22"/>
          <w:lang w:eastAsia="en-GB"/>
          <w14:ligatures w14:val="standardContextual"/>
        </w:rPr>
        <w:tab/>
      </w:r>
      <w:r w:rsidRPr="00DA3C13">
        <w:rPr>
          <w:rFonts w:eastAsia="DengXian"/>
          <w:noProof/>
          <w:lang w:eastAsia="zh-CN"/>
        </w:rPr>
        <w:t>Evaluating the intended purpose</w:t>
      </w:r>
      <w:r>
        <w:rPr>
          <w:noProof/>
        </w:rPr>
        <w:tab/>
      </w:r>
      <w:r>
        <w:rPr>
          <w:noProof/>
        </w:rPr>
        <w:fldChar w:fldCharType="begin" w:fldLock="1"/>
      </w:r>
      <w:r>
        <w:rPr>
          <w:noProof/>
        </w:rPr>
        <w:instrText xml:space="preserve"> PAGEREF _Toc160971490 \h </w:instrText>
      </w:r>
      <w:r>
        <w:rPr>
          <w:noProof/>
        </w:rPr>
      </w:r>
      <w:r>
        <w:rPr>
          <w:noProof/>
        </w:rPr>
        <w:fldChar w:fldCharType="separate"/>
      </w:r>
      <w:r>
        <w:rPr>
          <w:noProof/>
        </w:rPr>
        <w:t>122</w:t>
      </w:r>
      <w:r>
        <w:rPr>
          <w:noProof/>
        </w:rPr>
        <w:fldChar w:fldCharType="end"/>
      </w:r>
    </w:p>
    <w:p w14:paraId="55CF99BD" w14:textId="4B1D3C99" w:rsidR="00087A3D" w:rsidRDefault="00087A3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(informative):</w:t>
      </w:r>
      <w:r>
        <w:rPr>
          <w:noProof/>
        </w:rPr>
        <w:tab/>
        <w:t>Client-side Adaptive Throttling for Overload Control</w:t>
      </w:r>
      <w:r>
        <w:rPr>
          <w:noProof/>
        </w:rPr>
        <w:tab/>
      </w:r>
      <w:r>
        <w:rPr>
          <w:noProof/>
        </w:rPr>
        <w:fldChar w:fldCharType="begin" w:fldLock="1"/>
      </w:r>
      <w:r>
        <w:rPr>
          <w:noProof/>
        </w:rPr>
        <w:instrText xml:space="preserve"> PAGEREF _Toc160971491 \h </w:instrText>
      </w:r>
      <w:r>
        <w:rPr>
          <w:noProof/>
        </w:rPr>
      </w:r>
      <w:r>
        <w:rPr>
          <w:noProof/>
        </w:rPr>
        <w:fldChar w:fldCharType="separate"/>
      </w:r>
      <w:r>
        <w:rPr>
          <w:noProof/>
        </w:rPr>
        <w:t>123</w:t>
      </w:r>
      <w:r>
        <w:rPr>
          <w:noProof/>
        </w:rPr>
        <w:fldChar w:fldCharType="end"/>
      </w:r>
    </w:p>
    <w:p w14:paraId="1849C818" w14:textId="17E3DF0F" w:rsidR="00087A3D" w:rsidRDefault="00087A3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_Toc160971492 \h </w:instrText>
      </w:r>
      <w:r>
        <w:rPr>
          <w:noProof/>
        </w:rPr>
      </w:r>
      <w:r>
        <w:rPr>
          <w:noProof/>
        </w:rPr>
        <w:fldChar w:fldCharType="separate"/>
      </w:r>
      <w:r>
        <w:rPr>
          <w:noProof/>
        </w:rPr>
        <w:t>124</w:t>
      </w:r>
      <w:r>
        <w:rPr>
          <w:noProof/>
        </w:rPr>
        <w:fldChar w:fldCharType="end"/>
      </w:r>
    </w:p>
    <w:p w14:paraId="618E11CA" w14:textId="0756686B" w:rsidR="00087A3D" w:rsidRDefault="00087A3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_Toc160971493 \h </w:instrText>
      </w:r>
      <w:r>
        <w:rPr>
          <w:noProof/>
        </w:rPr>
      </w:r>
      <w:r>
        <w:rPr>
          <w:noProof/>
        </w:rPr>
        <w:fldChar w:fldCharType="separate"/>
      </w:r>
      <w:r>
        <w:rPr>
          <w:noProof/>
        </w:rPr>
        <w:t>125</w:t>
      </w:r>
      <w:r>
        <w:rPr>
          <w:noProof/>
        </w:rPr>
        <w:fldChar w:fldCharType="end"/>
      </w:r>
    </w:p>
    <w:p w14:paraId="224D60C1" w14:textId="5E70F7BC" w:rsidR="00087A3D" w:rsidRDefault="00087A3D">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D</w:t>
      </w:r>
      <w:r>
        <w:rPr>
          <w:noProof/>
        </w:rPr>
        <w:t xml:space="preserve"> (informative):</w:t>
      </w:r>
      <w:r>
        <w:rPr>
          <w:noProof/>
        </w:rPr>
        <w:tab/>
        <w:t>Change history</w:t>
      </w:r>
      <w:r>
        <w:rPr>
          <w:noProof/>
        </w:rPr>
        <w:tab/>
      </w:r>
      <w:r>
        <w:rPr>
          <w:noProof/>
        </w:rPr>
        <w:fldChar w:fldCharType="begin" w:fldLock="1"/>
      </w:r>
      <w:r>
        <w:rPr>
          <w:noProof/>
        </w:rPr>
        <w:instrText xml:space="preserve"> PAGEREF _Toc160971494 \h </w:instrText>
      </w:r>
      <w:r>
        <w:rPr>
          <w:noProof/>
        </w:rPr>
      </w:r>
      <w:r>
        <w:rPr>
          <w:noProof/>
        </w:rPr>
        <w:fldChar w:fldCharType="separate"/>
      </w:r>
      <w:r>
        <w:rPr>
          <w:noProof/>
        </w:rPr>
        <w:t>126</w:t>
      </w:r>
      <w:r>
        <w:rPr>
          <w:noProof/>
        </w:rPr>
        <w:fldChar w:fldCharType="end"/>
      </w:r>
    </w:p>
    <w:p w14:paraId="5662205C" w14:textId="0D8594F2" w:rsidR="00080512" w:rsidRPr="00D1205D" w:rsidRDefault="005F6A64">
      <w:r>
        <w:rPr>
          <w:noProof/>
          <w:sz w:val="22"/>
        </w:rPr>
        <w:fldChar w:fldCharType="end"/>
      </w:r>
    </w:p>
    <w:p w14:paraId="0D8052D9" w14:textId="77777777" w:rsidR="00080512" w:rsidRPr="00D1205D" w:rsidRDefault="00080512" w:rsidP="002D7984">
      <w:pPr>
        <w:pStyle w:val="Heading1"/>
      </w:pPr>
      <w:bookmarkStart w:id="9" w:name="_CRForeword"/>
      <w:bookmarkEnd w:id="9"/>
      <w:r w:rsidRPr="00D1205D">
        <w:br w:type="page"/>
      </w:r>
      <w:bookmarkStart w:id="10" w:name="foreword"/>
      <w:bookmarkStart w:id="11" w:name="_Toc2086433"/>
      <w:bookmarkStart w:id="12" w:name="_Toc51845373"/>
      <w:bookmarkStart w:id="13" w:name="_Toc51846893"/>
      <w:bookmarkStart w:id="14" w:name="_Toc57022520"/>
      <w:bookmarkStart w:id="15" w:name="_Toc160971253"/>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CR1"/>
      <w:bookmarkStart w:id="29" w:name="_Toc160971254"/>
      <w:bookmarkEnd w:id="17"/>
      <w:bookmarkEnd w:id="28"/>
      <w:r w:rsidRPr="00D1205D">
        <w:t>1</w:t>
      </w:r>
      <w:r w:rsidRPr="00D1205D">
        <w:tab/>
        <w:t>Scope</w:t>
      </w:r>
      <w:bookmarkEnd w:id="18"/>
      <w:bookmarkEnd w:id="19"/>
      <w:bookmarkEnd w:id="20"/>
      <w:bookmarkEnd w:id="21"/>
      <w:bookmarkEnd w:id="22"/>
      <w:bookmarkEnd w:id="23"/>
      <w:bookmarkEnd w:id="24"/>
      <w:bookmarkEnd w:id="25"/>
      <w:bookmarkEnd w:id="26"/>
      <w:bookmarkEnd w:id="27"/>
      <w:bookmarkEnd w:id="29"/>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30" w:name="_Toc19708918"/>
      <w:bookmarkStart w:id="31" w:name="_Toc27744989"/>
      <w:bookmarkStart w:id="32" w:name="_Toc29803142"/>
      <w:bookmarkStart w:id="33" w:name="_Toc35969891"/>
      <w:bookmarkStart w:id="34" w:name="_Toc36050685"/>
      <w:bookmarkStart w:id="35" w:name="_Toc44847392"/>
      <w:bookmarkStart w:id="36" w:name="_Toc51845044"/>
      <w:bookmarkStart w:id="37" w:name="_Toc51845375"/>
      <w:bookmarkStart w:id="38" w:name="_Toc51846895"/>
      <w:bookmarkStart w:id="39" w:name="_Toc57022522"/>
      <w:bookmarkStart w:id="40" w:name="_CR2"/>
      <w:bookmarkStart w:id="41" w:name="_Toc160971255"/>
      <w:bookmarkEnd w:id="40"/>
      <w:r w:rsidRPr="00D1205D">
        <w:t>2</w:t>
      </w:r>
      <w:r w:rsidRPr="00D1205D">
        <w:tab/>
        <w:t>References</w:t>
      </w:r>
      <w:bookmarkEnd w:id="30"/>
      <w:bookmarkEnd w:id="31"/>
      <w:bookmarkEnd w:id="32"/>
      <w:bookmarkEnd w:id="33"/>
      <w:bookmarkEnd w:id="34"/>
      <w:bookmarkEnd w:id="35"/>
      <w:bookmarkEnd w:id="36"/>
      <w:bookmarkEnd w:id="37"/>
      <w:bookmarkEnd w:id="38"/>
      <w:bookmarkEnd w:id="39"/>
      <w:bookmarkEnd w:id="41"/>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42"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1" w:history="1">
        <w:r>
          <w:rPr>
            <w:lang w:val="en-US"/>
          </w:rPr>
          <w:t>https://spec.openapis.org/oas/v3.0.0</w:t>
        </w:r>
      </w:hyperlink>
      <w:r>
        <w:rPr>
          <w:lang w:val="en-US"/>
        </w:rPr>
        <w:t>.</w:t>
      </w:r>
    </w:p>
    <w:bookmarkEnd w:id="42"/>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3"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snapToGrid w:val="0"/>
            <w:lang w:eastAsia="zh-CN"/>
          </w:rPr>
          <w:t>http://www.iana.org/assignments/enterprise-numbers</w:t>
        </w:r>
      </w:hyperlink>
      <w:r w:rsidRPr="00D1205D">
        <w:rPr>
          <w:snapToGrid w:val="0"/>
          <w:lang w:eastAsia="zh-CN"/>
        </w:rPr>
        <w:t>.</w:t>
      </w:r>
    </w:p>
    <w:bookmarkEnd w:id="43"/>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4" w:name="_Toc19708919"/>
      <w:bookmarkStart w:id="45" w:name="_Toc27744990"/>
      <w:bookmarkStart w:id="46" w:name="_Toc29803143"/>
      <w:bookmarkStart w:id="47" w:name="_Toc35969892"/>
      <w:bookmarkStart w:id="48" w:name="_Toc36050686"/>
      <w:bookmarkStart w:id="49" w:name="_Toc44847393"/>
      <w:bookmarkStart w:id="50" w:name="_Toc51845045"/>
      <w:bookmarkStart w:id="51" w:name="_Toc51845376"/>
      <w:bookmarkStart w:id="52" w:name="_Toc51846896"/>
      <w:bookmarkStart w:id="53" w:name="_Toc57022523"/>
      <w:bookmarkStart w:id="54" w:name="_CR3"/>
      <w:bookmarkStart w:id="55" w:name="_Toc160971256"/>
      <w:bookmarkEnd w:id="54"/>
      <w:r w:rsidRPr="00D1205D">
        <w:t>3</w:t>
      </w:r>
      <w:r w:rsidRPr="00D1205D">
        <w:tab/>
        <w:t>Definitions and abbreviations</w:t>
      </w:r>
      <w:bookmarkEnd w:id="44"/>
      <w:bookmarkEnd w:id="45"/>
      <w:bookmarkEnd w:id="46"/>
      <w:bookmarkEnd w:id="47"/>
      <w:bookmarkEnd w:id="48"/>
      <w:bookmarkEnd w:id="49"/>
      <w:bookmarkEnd w:id="50"/>
      <w:bookmarkEnd w:id="51"/>
      <w:bookmarkEnd w:id="52"/>
      <w:bookmarkEnd w:id="53"/>
      <w:bookmarkEnd w:id="55"/>
    </w:p>
    <w:p w14:paraId="32D1287B" w14:textId="77777777" w:rsidR="00F90BFA" w:rsidRPr="00D1205D" w:rsidRDefault="00F90BFA" w:rsidP="002D7984">
      <w:pPr>
        <w:pStyle w:val="Heading2"/>
      </w:pPr>
      <w:bookmarkStart w:id="56" w:name="_Toc19708920"/>
      <w:bookmarkStart w:id="57" w:name="_Toc27744991"/>
      <w:bookmarkStart w:id="58" w:name="_Toc29803144"/>
      <w:bookmarkStart w:id="59" w:name="_Toc35969893"/>
      <w:bookmarkStart w:id="60" w:name="_Toc36050687"/>
      <w:bookmarkStart w:id="61" w:name="_Toc44847394"/>
      <w:bookmarkStart w:id="62" w:name="_Toc51845046"/>
      <w:bookmarkStart w:id="63" w:name="_Toc51845377"/>
      <w:bookmarkStart w:id="64" w:name="_Toc51846897"/>
      <w:bookmarkStart w:id="65" w:name="_Toc57022524"/>
      <w:bookmarkStart w:id="66" w:name="_CR3_1"/>
      <w:bookmarkStart w:id="67" w:name="_Toc160971257"/>
      <w:bookmarkEnd w:id="66"/>
      <w:r w:rsidRPr="00D1205D">
        <w:t>3.1</w:t>
      </w:r>
      <w:r w:rsidRPr="00D1205D">
        <w:tab/>
        <w:t>Definitions</w:t>
      </w:r>
      <w:bookmarkEnd w:id="56"/>
      <w:bookmarkEnd w:id="57"/>
      <w:bookmarkEnd w:id="58"/>
      <w:bookmarkEnd w:id="59"/>
      <w:bookmarkEnd w:id="60"/>
      <w:bookmarkEnd w:id="61"/>
      <w:bookmarkEnd w:id="62"/>
      <w:bookmarkEnd w:id="63"/>
      <w:bookmarkEnd w:id="64"/>
      <w:bookmarkEnd w:id="65"/>
      <w:bookmarkEnd w:id="67"/>
    </w:p>
    <w:p w14:paraId="1D0ABC25" w14:textId="77777777" w:rsidR="00F90BFA" w:rsidRPr="00D1205D" w:rsidRDefault="00F90BFA" w:rsidP="00F90BFA">
      <w:bookmarkStart w:id="68" w:name="_Toc19708921"/>
      <w:bookmarkStart w:id="69" w:name="_Toc27744992"/>
      <w:bookmarkStart w:id="70"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71" w:name="_Toc35969894"/>
      <w:bookmarkStart w:id="72"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73" w:name="_Toc44847395"/>
      <w:bookmarkStart w:id="74" w:name="_Toc51845047"/>
      <w:bookmarkStart w:id="75" w:name="_Toc51845378"/>
      <w:bookmarkStart w:id="76" w:name="_Toc51846898"/>
      <w:bookmarkStart w:id="77" w:name="_Toc57022525"/>
      <w:bookmarkStart w:id="78" w:name="_CR3_2"/>
      <w:bookmarkStart w:id="79" w:name="_Toc160971258"/>
      <w:bookmarkEnd w:id="78"/>
      <w:r w:rsidRPr="00D1205D">
        <w:t>3.2</w:t>
      </w:r>
      <w:r w:rsidRPr="00D1205D">
        <w:tab/>
        <w:t>Abbreviations</w:t>
      </w:r>
      <w:bookmarkEnd w:id="68"/>
      <w:bookmarkEnd w:id="69"/>
      <w:bookmarkEnd w:id="70"/>
      <w:bookmarkEnd w:id="71"/>
      <w:bookmarkEnd w:id="72"/>
      <w:bookmarkEnd w:id="73"/>
      <w:bookmarkEnd w:id="74"/>
      <w:bookmarkEnd w:id="75"/>
      <w:bookmarkEnd w:id="76"/>
      <w:bookmarkEnd w:id="77"/>
      <w:bookmarkEnd w:id="79"/>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80" w:name="_Toc19708922"/>
      <w:bookmarkStart w:id="81" w:name="_Toc27744993"/>
      <w:bookmarkStart w:id="82" w:name="_Toc29803146"/>
      <w:bookmarkStart w:id="83" w:name="_Toc35969895"/>
      <w:bookmarkStart w:id="84"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5" w:name="_Toc19702412"/>
      <w:bookmarkStart w:id="86" w:name="_Toc27751568"/>
      <w:bookmarkStart w:id="87" w:name="_Toc35971654"/>
      <w:bookmarkStart w:id="88" w:name="_Toc35975903"/>
      <w:bookmarkStart w:id="89" w:name="_Toc44847396"/>
      <w:bookmarkStart w:id="90" w:name="_Toc51845048"/>
      <w:bookmarkStart w:id="91" w:name="_Toc51845379"/>
      <w:bookmarkStart w:id="92" w:name="_Toc51846899"/>
      <w:bookmarkStart w:id="93" w:name="_Toc57022526"/>
      <w:bookmarkStart w:id="94" w:name="_CR3_3"/>
      <w:bookmarkStart w:id="95" w:name="_Toc160971259"/>
      <w:bookmarkEnd w:id="94"/>
      <w:r w:rsidRPr="00D1205D">
        <w:t>3.3</w:t>
      </w:r>
      <w:r w:rsidRPr="00D1205D">
        <w:tab/>
      </w:r>
      <w:bookmarkEnd w:id="85"/>
      <w:bookmarkEnd w:id="86"/>
      <w:bookmarkEnd w:id="87"/>
      <w:bookmarkEnd w:id="88"/>
      <w:r w:rsidRPr="00D1205D">
        <w:t>Special characters, operators and delimiters</w:t>
      </w:r>
      <w:bookmarkEnd w:id="89"/>
      <w:bookmarkEnd w:id="90"/>
      <w:bookmarkEnd w:id="91"/>
      <w:bookmarkEnd w:id="92"/>
      <w:bookmarkEnd w:id="93"/>
      <w:bookmarkEnd w:id="95"/>
    </w:p>
    <w:p w14:paraId="163A2166" w14:textId="77777777" w:rsidR="00F90BFA" w:rsidRPr="00D1205D" w:rsidRDefault="00F90BFA" w:rsidP="002D7984">
      <w:pPr>
        <w:pStyle w:val="Heading3"/>
      </w:pPr>
      <w:bookmarkStart w:id="96" w:name="_Toc44847397"/>
      <w:bookmarkStart w:id="97" w:name="_Toc51845049"/>
      <w:bookmarkStart w:id="98" w:name="_Toc51845380"/>
      <w:bookmarkStart w:id="99" w:name="_Toc51846900"/>
      <w:bookmarkStart w:id="100" w:name="_Toc57022527"/>
      <w:bookmarkStart w:id="101" w:name="_CR3_3_1"/>
      <w:bookmarkStart w:id="102" w:name="_Toc160971260"/>
      <w:bookmarkEnd w:id="101"/>
      <w:r w:rsidRPr="00D1205D">
        <w:t>3.3.1</w:t>
      </w:r>
      <w:r w:rsidRPr="00D1205D">
        <w:tab/>
        <w:t>General</w:t>
      </w:r>
      <w:bookmarkEnd w:id="96"/>
      <w:bookmarkEnd w:id="97"/>
      <w:bookmarkEnd w:id="98"/>
      <w:bookmarkEnd w:id="99"/>
      <w:bookmarkEnd w:id="100"/>
      <w:bookmarkEnd w:id="102"/>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103" w:name="_Toc44847398"/>
      <w:bookmarkStart w:id="104" w:name="_Toc51845050"/>
      <w:bookmarkStart w:id="105" w:name="_Toc51845381"/>
      <w:bookmarkStart w:id="106" w:name="_Toc51846901"/>
      <w:bookmarkStart w:id="107" w:name="_Toc57022528"/>
      <w:bookmarkStart w:id="108" w:name="_CR3_3_2"/>
      <w:bookmarkStart w:id="109" w:name="_Toc160971261"/>
      <w:bookmarkEnd w:id="108"/>
      <w:r w:rsidRPr="00D1205D">
        <w:t>3.3.2</w:t>
      </w:r>
      <w:r w:rsidRPr="00D1205D">
        <w:tab/>
        <w:t>ABNF operators</w:t>
      </w:r>
      <w:bookmarkEnd w:id="103"/>
      <w:bookmarkEnd w:id="104"/>
      <w:bookmarkEnd w:id="105"/>
      <w:bookmarkEnd w:id="106"/>
      <w:bookmarkEnd w:id="107"/>
      <w:bookmarkEnd w:id="109"/>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10" w:name="_Toc44847399"/>
      <w:bookmarkStart w:id="111" w:name="_Toc51845051"/>
      <w:bookmarkStart w:id="112" w:name="_Toc51845382"/>
      <w:bookmarkStart w:id="113" w:name="_Toc51846902"/>
      <w:bookmarkStart w:id="114" w:name="_Toc57022529"/>
      <w:bookmarkStart w:id="115" w:name="_CR3_3_3"/>
      <w:bookmarkStart w:id="116" w:name="_Toc160971262"/>
      <w:bookmarkEnd w:id="115"/>
      <w:r w:rsidRPr="00D1205D">
        <w:t>3.3.3</w:t>
      </w:r>
      <w:r w:rsidRPr="00D1205D">
        <w:tab/>
        <w:t>URI – reserved and special characters</w:t>
      </w:r>
      <w:bookmarkEnd w:id="110"/>
      <w:bookmarkEnd w:id="111"/>
      <w:bookmarkEnd w:id="112"/>
      <w:bookmarkEnd w:id="113"/>
      <w:bookmarkEnd w:id="114"/>
      <w:bookmarkEnd w:id="116"/>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17" w:name="_Toc44847400"/>
      <w:bookmarkStart w:id="118" w:name="_Toc51845052"/>
      <w:bookmarkStart w:id="119" w:name="_Toc51845383"/>
      <w:bookmarkStart w:id="120" w:name="_Toc51846903"/>
      <w:bookmarkStart w:id="121" w:name="_Toc57022530"/>
      <w:bookmarkStart w:id="122" w:name="_CR3_3_4"/>
      <w:bookmarkStart w:id="123" w:name="_Toc160971263"/>
      <w:bookmarkEnd w:id="122"/>
      <w:r w:rsidRPr="00D1205D">
        <w:t>3.3.4</w:t>
      </w:r>
      <w:r w:rsidRPr="00D1205D">
        <w:tab/>
        <w:t>SBI specific usage of delimiters</w:t>
      </w:r>
      <w:bookmarkEnd w:id="117"/>
      <w:bookmarkEnd w:id="118"/>
      <w:bookmarkEnd w:id="119"/>
      <w:bookmarkEnd w:id="120"/>
      <w:bookmarkEnd w:id="121"/>
      <w:bookmarkEnd w:id="123"/>
    </w:p>
    <w:p w14:paraId="4F2A9503" w14:textId="519F93DD" w:rsidR="00DA7149" w:rsidRDefault="00F90BFA" w:rsidP="00DA7149">
      <w:pPr>
        <w:rPr>
          <w:lang w:eastAsia="zh-CN"/>
        </w:rPr>
      </w:pPr>
      <w:bookmarkStart w:id="124" w:name="_Toc44847401"/>
      <w:bookmarkStart w:id="125" w:name="_Toc51845053"/>
      <w:bookmarkStart w:id="126" w:name="_Toc51845384"/>
      <w:bookmarkStart w:id="127" w:name="_Toc51846904"/>
      <w:bookmarkStart w:id="12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29" w:name="_CR4"/>
      <w:bookmarkStart w:id="130" w:name="_Toc160971264"/>
      <w:bookmarkEnd w:id="129"/>
      <w:r w:rsidRPr="00D1205D">
        <w:lastRenderedPageBreak/>
        <w:t>4</w:t>
      </w:r>
      <w:r w:rsidRPr="00D1205D">
        <w:tab/>
      </w:r>
      <w:r w:rsidRPr="00D1205D">
        <w:rPr>
          <w:lang w:eastAsia="zh-CN"/>
        </w:rPr>
        <w:t>Service Based Architecture Overview</w:t>
      </w:r>
      <w:bookmarkEnd w:id="80"/>
      <w:bookmarkEnd w:id="81"/>
      <w:bookmarkEnd w:id="82"/>
      <w:bookmarkEnd w:id="83"/>
      <w:bookmarkEnd w:id="84"/>
      <w:bookmarkEnd w:id="124"/>
      <w:bookmarkEnd w:id="125"/>
      <w:bookmarkEnd w:id="126"/>
      <w:bookmarkEnd w:id="127"/>
      <w:bookmarkEnd w:id="128"/>
      <w:bookmarkEnd w:id="130"/>
    </w:p>
    <w:p w14:paraId="1145D3AD" w14:textId="77777777" w:rsidR="00F90BFA" w:rsidRPr="00D1205D" w:rsidRDefault="00F90BFA" w:rsidP="002D7984">
      <w:pPr>
        <w:pStyle w:val="Heading2"/>
        <w:rPr>
          <w:lang w:eastAsia="zh-CN"/>
        </w:rPr>
      </w:pPr>
      <w:bookmarkStart w:id="131" w:name="_Toc19708923"/>
      <w:bookmarkStart w:id="132" w:name="_Toc27744994"/>
      <w:bookmarkStart w:id="133" w:name="_Toc29803147"/>
      <w:bookmarkStart w:id="134" w:name="_Toc35969896"/>
      <w:bookmarkStart w:id="135" w:name="_Toc36050690"/>
      <w:bookmarkStart w:id="136" w:name="_Toc44847402"/>
      <w:bookmarkStart w:id="137" w:name="_Toc51845054"/>
      <w:bookmarkStart w:id="138" w:name="_Toc51845385"/>
      <w:bookmarkStart w:id="139" w:name="_Toc51846905"/>
      <w:bookmarkStart w:id="140" w:name="_Toc57022532"/>
      <w:bookmarkStart w:id="141" w:name="_CR4_1"/>
      <w:bookmarkStart w:id="142" w:name="_Toc160971265"/>
      <w:bookmarkEnd w:id="141"/>
      <w:r w:rsidRPr="00D1205D">
        <w:t>4.1</w:t>
      </w:r>
      <w:r w:rsidRPr="00D1205D">
        <w:rPr>
          <w:lang w:eastAsia="zh-CN"/>
        </w:rPr>
        <w:tab/>
        <w:t>NF Services</w:t>
      </w:r>
      <w:bookmarkEnd w:id="131"/>
      <w:bookmarkEnd w:id="132"/>
      <w:bookmarkEnd w:id="133"/>
      <w:bookmarkEnd w:id="134"/>
      <w:bookmarkEnd w:id="135"/>
      <w:bookmarkEnd w:id="136"/>
      <w:bookmarkEnd w:id="137"/>
      <w:bookmarkEnd w:id="138"/>
      <w:bookmarkEnd w:id="139"/>
      <w:bookmarkEnd w:id="140"/>
      <w:bookmarkEnd w:id="142"/>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43" w:name="_Toc19708924"/>
      <w:bookmarkStart w:id="144" w:name="_Toc27744995"/>
      <w:bookmarkStart w:id="145" w:name="_Toc29803148"/>
      <w:bookmarkStart w:id="146" w:name="_Toc35969897"/>
      <w:bookmarkStart w:id="147" w:name="_Toc36050691"/>
      <w:bookmarkStart w:id="148" w:name="_Toc44847403"/>
      <w:bookmarkStart w:id="149" w:name="_Toc51845055"/>
      <w:bookmarkStart w:id="150" w:name="_Toc51845386"/>
      <w:bookmarkStart w:id="151" w:name="_Toc51846906"/>
      <w:bookmarkStart w:id="152" w:name="_Toc57022533"/>
      <w:bookmarkStart w:id="153" w:name="_CR4_2"/>
      <w:bookmarkStart w:id="154" w:name="_Toc160971266"/>
      <w:bookmarkEnd w:id="153"/>
      <w:r w:rsidRPr="00D1205D">
        <w:t>4.2</w:t>
      </w:r>
      <w:r w:rsidRPr="00D1205D">
        <w:tab/>
      </w:r>
      <w:r w:rsidRPr="00D1205D">
        <w:rPr>
          <w:lang w:eastAsia="zh-CN"/>
        </w:rPr>
        <w:t>Service Based Interfaces</w:t>
      </w:r>
      <w:bookmarkEnd w:id="143"/>
      <w:bookmarkEnd w:id="144"/>
      <w:bookmarkEnd w:id="145"/>
      <w:bookmarkEnd w:id="146"/>
      <w:bookmarkEnd w:id="147"/>
      <w:bookmarkEnd w:id="148"/>
      <w:bookmarkEnd w:id="149"/>
      <w:bookmarkEnd w:id="150"/>
      <w:bookmarkEnd w:id="151"/>
      <w:bookmarkEnd w:id="152"/>
      <w:bookmarkEnd w:id="154"/>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55" w:name="_Toc19708925"/>
      <w:bookmarkStart w:id="156" w:name="_Toc27744996"/>
      <w:bookmarkStart w:id="157" w:name="_Toc29803149"/>
      <w:bookmarkStart w:id="158" w:name="_Toc35969898"/>
      <w:bookmarkStart w:id="159" w:name="_Toc36050692"/>
      <w:bookmarkStart w:id="160" w:name="_Toc44847404"/>
      <w:bookmarkStart w:id="161" w:name="_Toc51845056"/>
      <w:bookmarkStart w:id="162" w:name="_Toc51845387"/>
      <w:bookmarkStart w:id="163" w:name="_Toc51846907"/>
      <w:bookmarkStart w:id="164" w:name="_Toc57022534"/>
      <w:bookmarkStart w:id="165" w:name="_CR4_3"/>
      <w:bookmarkStart w:id="166" w:name="_Toc160971267"/>
      <w:bookmarkEnd w:id="165"/>
      <w:r w:rsidRPr="00D1205D">
        <w:t>4.</w:t>
      </w:r>
      <w:r w:rsidRPr="00D1205D">
        <w:rPr>
          <w:lang w:eastAsia="zh-CN"/>
        </w:rPr>
        <w:t>3</w:t>
      </w:r>
      <w:r w:rsidRPr="00D1205D">
        <w:tab/>
      </w:r>
      <w:r w:rsidRPr="00D1205D">
        <w:rPr>
          <w:lang w:eastAsia="zh-CN"/>
        </w:rPr>
        <w:t>NF Service Framework</w:t>
      </w:r>
      <w:bookmarkEnd w:id="155"/>
      <w:bookmarkEnd w:id="156"/>
      <w:bookmarkEnd w:id="157"/>
      <w:bookmarkEnd w:id="158"/>
      <w:bookmarkEnd w:id="159"/>
      <w:bookmarkEnd w:id="160"/>
      <w:bookmarkEnd w:id="161"/>
      <w:bookmarkEnd w:id="162"/>
      <w:bookmarkEnd w:id="163"/>
      <w:bookmarkEnd w:id="164"/>
      <w:bookmarkEnd w:id="166"/>
    </w:p>
    <w:p w14:paraId="3E344B82" w14:textId="77777777" w:rsidR="00F90BFA" w:rsidRPr="00D1205D" w:rsidRDefault="00F90BFA" w:rsidP="002D7984">
      <w:pPr>
        <w:pStyle w:val="Heading3"/>
        <w:rPr>
          <w:lang w:eastAsia="zh-CN"/>
        </w:rPr>
      </w:pPr>
      <w:bookmarkStart w:id="167" w:name="_Toc19708926"/>
      <w:bookmarkStart w:id="168" w:name="_Toc27744997"/>
      <w:bookmarkStart w:id="169" w:name="_Toc29803150"/>
      <w:bookmarkStart w:id="170" w:name="_Toc35969899"/>
      <w:bookmarkStart w:id="171" w:name="_Toc36050693"/>
      <w:bookmarkStart w:id="172" w:name="_Toc44847405"/>
      <w:bookmarkStart w:id="173" w:name="_Toc51845057"/>
      <w:bookmarkStart w:id="174" w:name="_Toc51845388"/>
      <w:bookmarkStart w:id="175" w:name="_Toc51846908"/>
      <w:bookmarkStart w:id="176" w:name="_Toc57022535"/>
      <w:bookmarkStart w:id="177" w:name="_CR4_3_1"/>
      <w:bookmarkStart w:id="178" w:name="_Toc160971268"/>
      <w:bookmarkEnd w:id="177"/>
      <w:r w:rsidRPr="00E0716E">
        <w:t>4.3.1</w:t>
      </w:r>
      <w:r w:rsidRPr="00E0716E">
        <w:tab/>
        <w:t>General</w:t>
      </w:r>
      <w:bookmarkEnd w:id="167"/>
      <w:bookmarkEnd w:id="168"/>
      <w:bookmarkEnd w:id="169"/>
      <w:bookmarkEnd w:id="170"/>
      <w:bookmarkEnd w:id="171"/>
      <w:bookmarkEnd w:id="172"/>
      <w:bookmarkEnd w:id="173"/>
      <w:bookmarkEnd w:id="174"/>
      <w:bookmarkEnd w:id="175"/>
      <w:bookmarkEnd w:id="176"/>
      <w:bookmarkEnd w:id="178"/>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79" w:name="_Toc19708927"/>
      <w:bookmarkStart w:id="180" w:name="_Toc27744998"/>
      <w:bookmarkStart w:id="181" w:name="_Toc29803151"/>
      <w:bookmarkStart w:id="182" w:name="_Toc35969900"/>
      <w:bookmarkStart w:id="183" w:name="_Toc36050694"/>
      <w:bookmarkStart w:id="184" w:name="_Toc44847406"/>
      <w:bookmarkStart w:id="185" w:name="_Toc51845058"/>
      <w:bookmarkStart w:id="186" w:name="_Toc51845389"/>
      <w:bookmarkStart w:id="187" w:name="_Toc51846909"/>
      <w:bookmarkStart w:id="188" w:name="_Toc57022536"/>
      <w:bookmarkStart w:id="189" w:name="_CR4_3_2"/>
      <w:bookmarkStart w:id="190" w:name="_Toc160971269"/>
      <w:bookmarkEnd w:id="189"/>
      <w:r w:rsidRPr="00D1205D">
        <w:rPr>
          <w:lang w:eastAsia="zh-CN"/>
        </w:rPr>
        <w:t>4.3.2</w:t>
      </w:r>
      <w:r w:rsidRPr="00D1205D">
        <w:rPr>
          <w:lang w:eastAsia="zh-CN"/>
        </w:rPr>
        <w:tab/>
        <w:t>NF Service Advertisement URI</w:t>
      </w:r>
      <w:bookmarkEnd w:id="179"/>
      <w:bookmarkEnd w:id="180"/>
      <w:bookmarkEnd w:id="181"/>
      <w:bookmarkEnd w:id="182"/>
      <w:bookmarkEnd w:id="183"/>
      <w:bookmarkEnd w:id="184"/>
      <w:bookmarkEnd w:id="185"/>
      <w:bookmarkEnd w:id="186"/>
      <w:bookmarkEnd w:id="187"/>
      <w:bookmarkEnd w:id="188"/>
      <w:bookmarkEnd w:id="190"/>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91" w:name="_Toc19708928"/>
      <w:bookmarkStart w:id="192" w:name="_Toc27744999"/>
      <w:bookmarkStart w:id="193" w:name="_Toc29803152"/>
      <w:bookmarkStart w:id="194" w:name="_Toc35969901"/>
      <w:bookmarkStart w:id="195" w:name="_Toc36050695"/>
      <w:bookmarkStart w:id="196" w:name="_Toc44847407"/>
      <w:bookmarkStart w:id="197" w:name="_Toc51845059"/>
      <w:bookmarkStart w:id="198" w:name="_Toc51845390"/>
      <w:bookmarkStart w:id="199" w:name="_Toc51846910"/>
      <w:bookmarkStart w:id="200" w:name="_Toc57022537"/>
      <w:bookmarkStart w:id="201" w:name="_CR5"/>
      <w:bookmarkStart w:id="202" w:name="_Toc160971270"/>
      <w:bookmarkEnd w:id="201"/>
      <w:r w:rsidRPr="00D1205D">
        <w:rPr>
          <w:lang w:eastAsia="zh-CN"/>
        </w:rPr>
        <w:t>5</w:t>
      </w:r>
      <w:r w:rsidRPr="00D1205D">
        <w:tab/>
      </w:r>
      <w:r w:rsidRPr="00D1205D">
        <w:rPr>
          <w:lang w:eastAsia="zh-CN"/>
        </w:rPr>
        <w:t>Protocols Over Service Based Interfaces</w:t>
      </w:r>
      <w:bookmarkEnd w:id="191"/>
      <w:bookmarkEnd w:id="192"/>
      <w:bookmarkEnd w:id="193"/>
      <w:bookmarkEnd w:id="194"/>
      <w:bookmarkEnd w:id="195"/>
      <w:bookmarkEnd w:id="196"/>
      <w:bookmarkEnd w:id="197"/>
      <w:bookmarkEnd w:id="198"/>
      <w:bookmarkEnd w:id="199"/>
      <w:bookmarkEnd w:id="200"/>
      <w:bookmarkEnd w:id="202"/>
    </w:p>
    <w:p w14:paraId="05CB8F72" w14:textId="77777777" w:rsidR="00F90BFA" w:rsidRPr="00D1205D" w:rsidRDefault="00F90BFA" w:rsidP="002D7984">
      <w:pPr>
        <w:pStyle w:val="Heading2"/>
        <w:rPr>
          <w:lang w:eastAsia="zh-CN"/>
        </w:rPr>
      </w:pPr>
      <w:bookmarkStart w:id="203" w:name="_Toc19708929"/>
      <w:bookmarkStart w:id="204" w:name="_Toc27745000"/>
      <w:bookmarkStart w:id="205" w:name="_Toc29803153"/>
      <w:bookmarkStart w:id="206" w:name="_Toc35969902"/>
      <w:bookmarkStart w:id="207" w:name="_Toc36050696"/>
      <w:bookmarkStart w:id="208" w:name="_Toc44847408"/>
      <w:bookmarkStart w:id="209" w:name="_Toc51845060"/>
      <w:bookmarkStart w:id="210" w:name="_Toc51845391"/>
      <w:bookmarkStart w:id="211" w:name="_Toc51846911"/>
      <w:bookmarkStart w:id="212" w:name="_Toc57022538"/>
      <w:bookmarkStart w:id="213" w:name="_CR5_1"/>
      <w:bookmarkStart w:id="214" w:name="_Toc160971271"/>
      <w:bookmarkEnd w:id="213"/>
      <w:r w:rsidRPr="00D1205D">
        <w:rPr>
          <w:lang w:eastAsia="zh-CN"/>
        </w:rPr>
        <w:t>5</w:t>
      </w:r>
      <w:r w:rsidRPr="00D1205D">
        <w:t>.1</w:t>
      </w:r>
      <w:r w:rsidRPr="00D1205D">
        <w:tab/>
      </w:r>
      <w:r w:rsidRPr="00D1205D">
        <w:rPr>
          <w:lang w:eastAsia="zh-CN"/>
        </w:rPr>
        <w:t>Protocol Stack Overview</w:t>
      </w:r>
      <w:bookmarkEnd w:id="203"/>
      <w:bookmarkEnd w:id="204"/>
      <w:bookmarkEnd w:id="205"/>
      <w:bookmarkEnd w:id="206"/>
      <w:bookmarkEnd w:id="207"/>
      <w:bookmarkEnd w:id="208"/>
      <w:bookmarkEnd w:id="209"/>
      <w:bookmarkEnd w:id="210"/>
      <w:bookmarkEnd w:id="211"/>
      <w:bookmarkEnd w:id="212"/>
      <w:bookmarkEnd w:id="214"/>
    </w:p>
    <w:p w14:paraId="7F1BA5A4" w14:textId="7600A04D" w:rsidR="004539E1" w:rsidRPr="00D1205D" w:rsidRDefault="004539E1" w:rsidP="004539E1">
      <w:pPr>
        <w:rPr>
          <w:lang w:eastAsia="zh-CN"/>
        </w:rPr>
      </w:pPr>
      <w:bookmarkStart w:id="215" w:name="_Toc19708930"/>
      <w:bookmarkStart w:id="216" w:name="_Toc27745001"/>
      <w:bookmarkStart w:id="217" w:name="_Toc29803154"/>
      <w:bookmarkStart w:id="218" w:name="_Toc35969903"/>
      <w:bookmarkStart w:id="219" w:name="_Toc36050697"/>
      <w:bookmarkStart w:id="220" w:name="_Toc44847409"/>
      <w:bookmarkStart w:id="221" w:name="_Toc51845061"/>
      <w:bookmarkStart w:id="222" w:name="_Toc51845392"/>
      <w:bookmarkStart w:id="223" w:name="_Toc51846912"/>
      <w:bookmarkStart w:id="224"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72pt" o:ole="">
            <v:imagedata r:id="rId13" o:title=""/>
          </v:shape>
          <o:OLEObject Type="Embed" ProgID="Visio.Drawing.15" ShapeID="_x0000_i1025" DrawAspect="Content" ObjectID="_1771584172" r:id="rId14"/>
        </w:object>
      </w:r>
    </w:p>
    <w:p w14:paraId="769224DF" w14:textId="77777777" w:rsidR="004539E1" w:rsidRPr="00AD3431" w:rsidRDefault="004539E1" w:rsidP="00D75E58">
      <w:pPr>
        <w:pStyle w:val="TF"/>
        <w:rPr>
          <w:lang w:eastAsia="zh-CN"/>
        </w:rPr>
      </w:pPr>
      <w:bookmarkStart w:id="225" w:name="_CRFigure5_11"/>
      <w:r w:rsidRPr="00AD3431">
        <w:t xml:space="preserve">Figure </w:t>
      </w:r>
      <w:bookmarkEnd w:id="225"/>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26" w:name="_CR5_2"/>
      <w:bookmarkStart w:id="227" w:name="_Toc160971272"/>
      <w:bookmarkEnd w:id="226"/>
      <w:r w:rsidRPr="00D1205D">
        <w:rPr>
          <w:lang w:eastAsia="zh-CN"/>
        </w:rPr>
        <w:t>5</w:t>
      </w:r>
      <w:r w:rsidRPr="00D1205D">
        <w:t>.</w:t>
      </w:r>
      <w:r w:rsidRPr="00D1205D">
        <w:rPr>
          <w:lang w:eastAsia="zh-CN"/>
        </w:rPr>
        <w:t>2</w:t>
      </w:r>
      <w:r w:rsidRPr="00D1205D">
        <w:tab/>
      </w:r>
      <w:r w:rsidRPr="00D1205D">
        <w:rPr>
          <w:lang w:eastAsia="zh-CN"/>
        </w:rPr>
        <w:t>HTTP/2 Protocol</w:t>
      </w:r>
      <w:bookmarkEnd w:id="215"/>
      <w:bookmarkEnd w:id="216"/>
      <w:bookmarkEnd w:id="217"/>
      <w:bookmarkEnd w:id="218"/>
      <w:bookmarkEnd w:id="219"/>
      <w:bookmarkEnd w:id="220"/>
      <w:bookmarkEnd w:id="221"/>
      <w:bookmarkEnd w:id="222"/>
      <w:bookmarkEnd w:id="223"/>
      <w:bookmarkEnd w:id="224"/>
      <w:bookmarkEnd w:id="227"/>
    </w:p>
    <w:p w14:paraId="1A3B43CE" w14:textId="77777777" w:rsidR="00F90BFA" w:rsidRPr="00D1205D" w:rsidRDefault="00F90BFA" w:rsidP="002D7984">
      <w:pPr>
        <w:pStyle w:val="Heading3"/>
      </w:pPr>
      <w:bookmarkStart w:id="228" w:name="_Toc19708931"/>
      <w:bookmarkStart w:id="229" w:name="_Toc27745002"/>
      <w:bookmarkStart w:id="230" w:name="_Toc29803155"/>
      <w:bookmarkStart w:id="231" w:name="_Toc35969904"/>
      <w:bookmarkStart w:id="232" w:name="_Toc36050698"/>
      <w:bookmarkStart w:id="233" w:name="_Toc44847410"/>
      <w:bookmarkStart w:id="234" w:name="_Toc51845062"/>
      <w:bookmarkStart w:id="235" w:name="_Toc51845393"/>
      <w:bookmarkStart w:id="236" w:name="_Toc51846913"/>
      <w:bookmarkStart w:id="237" w:name="_Toc57022540"/>
      <w:bookmarkStart w:id="238" w:name="_CR5_2_1"/>
      <w:bookmarkStart w:id="239" w:name="_Toc160971273"/>
      <w:bookmarkEnd w:id="238"/>
      <w:r w:rsidRPr="00D1205D">
        <w:rPr>
          <w:lang w:eastAsia="zh-CN"/>
        </w:rPr>
        <w:t>5.2.1</w:t>
      </w:r>
      <w:r w:rsidRPr="00D1205D">
        <w:tab/>
        <w:t>General</w:t>
      </w:r>
      <w:bookmarkEnd w:id="228"/>
      <w:bookmarkEnd w:id="229"/>
      <w:bookmarkEnd w:id="230"/>
      <w:bookmarkEnd w:id="231"/>
      <w:bookmarkEnd w:id="232"/>
      <w:bookmarkEnd w:id="233"/>
      <w:bookmarkEnd w:id="234"/>
      <w:bookmarkEnd w:id="235"/>
      <w:bookmarkEnd w:id="236"/>
      <w:bookmarkEnd w:id="237"/>
      <w:bookmarkEnd w:id="239"/>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40" w:name="_Toc19708932"/>
      <w:bookmarkStart w:id="241" w:name="_Toc27745003"/>
      <w:bookmarkStart w:id="242" w:name="_Toc29803156"/>
      <w:bookmarkStart w:id="243" w:name="_Toc35969905"/>
      <w:bookmarkStart w:id="244" w:name="_Toc36050699"/>
      <w:bookmarkStart w:id="245" w:name="_Toc44847411"/>
      <w:bookmarkStart w:id="246" w:name="_Toc51845063"/>
      <w:bookmarkStart w:id="247" w:name="_Toc51845394"/>
      <w:bookmarkStart w:id="248" w:name="_Toc51846914"/>
      <w:bookmarkStart w:id="249" w:name="_Toc57022541"/>
      <w:bookmarkStart w:id="250" w:name="_CR5_2_2"/>
      <w:bookmarkStart w:id="251" w:name="_Toc160971274"/>
      <w:bookmarkEnd w:id="250"/>
      <w:r w:rsidRPr="00D1205D">
        <w:rPr>
          <w:lang w:eastAsia="zh-CN"/>
        </w:rPr>
        <w:t>5.2.2</w:t>
      </w:r>
      <w:r w:rsidRPr="00D1205D">
        <w:tab/>
        <w:t>HTTP standard headers</w:t>
      </w:r>
      <w:bookmarkEnd w:id="240"/>
      <w:bookmarkEnd w:id="241"/>
      <w:bookmarkEnd w:id="242"/>
      <w:bookmarkEnd w:id="243"/>
      <w:bookmarkEnd w:id="244"/>
      <w:bookmarkEnd w:id="245"/>
      <w:bookmarkEnd w:id="246"/>
      <w:bookmarkEnd w:id="247"/>
      <w:bookmarkEnd w:id="248"/>
      <w:bookmarkEnd w:id="249"/>
      <w:bookmarkEnd w:id="251"/>
    </w:p>
    <w:p w14:paraId="4592C49F" w14:textId="77777777" w:rsidR="00F90BFA" w:rsidRPr="00D1205D" w:rsidRDefault="00F90BFA" w:rsidP="002D7984">
      <w:pPr>
        <w:pStyle w:val="Heading4"/>
        <w:rPr>
          <w:lang w:eastAsia="zh-CN"/>
        </w:rPr>
      </w:pPr>
      <w:bookmarkStart w:id="252" w:name="_Toc19708933"/>
      <w:bookmarkStart w:id="253" w:name="_Toc27745004"/>
      <w:bookmarkStart w:id="254" w:name="_Toc29803157"/>
      <w:bookmarkStart w:id="255" w:name="_Toc35969906"/>
      <w:bookmarkStart w:id="256" w:name="_Toc36050700"/>
      <w:bookmarkStart w:id="257" w:name="_Toc44847412"/>
      <w:bookmarkStart w:id="258" w:name="_Toc51845064"/>
      <w:bookmarkStart w:id="259" w:name="_Toc51845395"/>
      <w:bookmarkStart w:id="260" w:name="_Toc51846915"/>
      <w:bookmarkStart w:id="261" w:name="_Toc57022542"/>
      <w:bookmarkStart w:id="262" w:name="_CR5_2_2_1"/>
      <w:bookmarkStart w:id="263" w:name="_Toc160971275"/>
      <w:bookmarkEnd w:id="262"/>
      <w:r w:rsidRPr="00D1205D">
        <w:t>5.2.2.1</w:t>
      </w:r>
      <w:r w:rsidRPr="00D1205D">
        <w:rPr>
          <w:lang w:eastAsia="zh-CN"/>
        </w:rPr>
        <w:tab/>
        <w:t>General</w:t>
      </w:r>
      <w:bookmarkEnd w:id="252"/>
      <w:bookmarkEnd w:id="253"/>
      <w:bookmarkEnd w:id="254"/>
      <w:bookmarkEnd w:id="255"/>
      <w:bookmarkEnd w:id="256"/>
      <w:bookmarkEnd w:id="257"/>
      <w:bookmarkEnd w:id="258"/>
      <w:bookmarkEnd w:id="259"/>
      <w:bookmarkEnd w:id="260"/>
      <w:bookmarkEnd w:id="261"/>
      <w:bookmarkEnd w:id="263"/>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64" w:name="_Toc19708934"/>
      <w:bookmarkStart w:id="265" w:name="_Toc27745005"/>
      <w:bookmarkStart w:id="266" w:name="_Toc29803158"/>
      <w:bookmarkStart w:id="267" w:name="_Toc35969907"/>
      <w:bookmarkStart w:id="268" w:name="_Toc36050701"/>
      <w:bookmarkStart w:id="269" w:name="_Toc44847413"/>
      <w:bookmarkStart w:id="270" w:name="_Toc51845065"/>
      <w:bookmarkStart w:id="271" w:name="_Toc51845396"/>
      <w:bookmarkStart w:id="272" w:name="_Toc51846916"/>
      <w:bookmarkStart w:id="273" w:name="_Toc57022543"/>
      <w:bookmarkStart w:id="274" w:name="_CR5_2_2_2"/>
      <w:bookmarkStart w:id="275" w:name="_Toc160971276"/>
      <w:bookmarkEnd w:id="274"/>
      <w:r w:rsidRPr="00D1205D">
        <w:lastRenderedPageBreak/>
        <w:t>5.2.2.2</w:t>
      </w:r>
      <w:r w:rsidRPr="00D1205D">
        <w:rPr>
          <w:lang w:eastAsia="zh-CN"/>
        </w:rPr>
        <w:tab/>
        <w:t>Mandatory to support HTTP standard headers</w:t>
      </w:r>
      <w:bookmarkEnd w:id="264"/>
      <w:bookmarkEnd w:id="265"/>
      <w:bookmarkEnd w:id="266"/>
      <w:bookmarkEnd w:id="267"/>
      <w:bookmarkEnd w:id="268"/>
      <w:bookmarkEnd w:id="269"/>
      <w:bookmarkEnd w:id="270"/>
      <w:bookmarkEnd w:id="271"/>
      <w:bookmarkEnd w:id="272"/>
      <w:bookmarkEnd w:id="273"/>
      <w:bookmarkEnd w:id="275"/>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bookmarkStart w:id="276" w:name="_CRTable5_2_2_21"/>
      <w:r w:rsidRPr="00D1205D">
        <w:lastRenderedPageBreak/>
        <w:t xml:space="preserve">Table </w:t>
      </w:r>
      <w:bookmarkEnd w:id="276"/>
      <w:r w:rsidRPr="00D1205D">
        <w:t>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w:t>
            </w:r>
            <w:r w:rsidR="00A47901" w:rsidRPr="00D1205D">
              <w:rPr>
                <w:rFonts w:ascii="Arial" w:hAnsi="Arial" w:cs="Times New Roman"/>
                <w:sz w:val="18"/>
                <w:szCs w:val="20"/>
              </w:rPr>
              <w:t>.</w:t>
            </w:r>
            <w:r w:rsidRPr="00D1205D">
              <w:rPr>
                <w:rFonts w:ascii="Arial" w:hAnsi="Arial" w:cs="Times New Roman"/>
                <w:sz w:val="18"/>
                <w:szCs w:val="20"/>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5F78738" w14:textId="77777777" w:rsidR="00C60479" w:rsidRDefault="00C60479" w:rsidP="00C6047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540B2704" w14:textId="77777777" w:rsidR="00C60479" w:rsidRDefault="00C60479" w:rsidP="00C60479">
            <w:pPr>
              <w:pStyle w:val="TAL"/>
              <w:rPr>
                <w:lang w:eastAsia="zh-CN"/>
              </w:rPr>
            </w:pPr>
          </w:p>
          <w:p w14:paraId="4AE49CB8" w14:textId="77777777" w:rsidR="00C60479" w:rsidRDefault="00C60479" w:rsidP="00C6047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3F5D17A2" w14:textId="77777777" w:rsidR="00C60479" w:rsidRPr="00ED2376" w:rsidRDefault="00C60479" w:rsidP="00C60479">
            <w:pPr>
              <w:pStyle w:val="B1"/>
              <w:rPr>
                <w:rFonts w:ascii="Arial" w:hAnsi="Arial"/>
                <w:sz w:val="18"/>
                <w:lang w:eastAsia="zh-CN"/>
              </w:rPr>
            </w:pPr>
            <w:bookmarkStart w:id="277"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160850E" w14:textId="77777777" w:rsidR="00C60479" w:rsidRPr="00ED2376" w:rsidRDefault="00C60479" w:rsidP="00C6047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77"/>
          <w:p w14:paraId="750F6F8E" w14:textId="1EDD56CF" w:rsidR="005F5E61" w:rsidRPr="00D1205D" w:rsidRDefault="00C60479" w:rsidP="00C60479">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bookmarkStart w:id="278" w:name="_CRTable5_2_2_22"/>
      <w:r w:rsidRPr="00D1205D">
        <w:lastRenderedPageBreak/>
        <w:t xml:space="preserve">Table </w:t>
      </w:r>
      <w:bookmarkEnd w:id="278"/>
      <w:r w:rsidRPr="00D1205D">
        <w:t>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79" w:name="_Toc19708935"/>
            <w:bookmarkStart w:id="280" w:name="_Toc27745006"/>
            <w:bookmarkStart w:id="281" w:name="_Toc29803159"/>
            <w:bookmarkStart w:id="282" w:name="_Toc35969908"/>
            <w:bookmarkStart w:id="283"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84" w:name="_Toc44847414"/>
    </w:p>
    <w:p w14:paraId="0854FBAE" w14:textId="77777777" w:rsidR="00F90BFA" w:rsidRPr="00D1205D" w:rsidRDefault="00F90BFA" w:rsidP="002D7984">
      <w:pPr>
        <w:pStyle w:val="Heading3"/>
      </w:pPr>
      <w:bookmarkStart w:id="285" w:name="_Toc51845066"/>
      <w:bookmarkStart w:id="286" w:name="_Toc51845397"/>
      <w:bookmarkStart w:id="287" w:name="_Toc51846917"/>
      <w:bookmarkStart w:id="288" w:name="_Toc57022544"/>
      <w:bookmarkStart w:id="289" w:name="_CR5_2_3"/>
      <w:bookmarkStart w:id="290" w:name="_Toc160971277"/>
      <w:bookmarkEnd w:id="289"/>
      <w:r w:rsidRPr="00D1205D">
        <w:rPr>
          <w:lang w:eastAsia="zh-CN"/>
        </w:rPr>
        <w:t>5.2.3</w:t>
      </w:r>
      <w:r w:rsidRPr="00D1205D">
        <w:tab/>
        <w:t>HTTP custom headers</w:t>
      </w:r>
      <w:bookmarkEnd w:id="279"/>
      <w:bookmarkEnd w:id="280"/>
      <w:bookmarkEnd w:id="281"/>
      <w:bookmarkEnd w:id="282"/>
      <w:bookmarkEnd w:id="283"/>
      <w:bookmarkEnd w:id="284"/>
      <w:bookmarkEnd w:id="285"/>
      <w:bookmarkEnd w:id="286"/>
      <w:bookmarkEnd w:id="287"/>
      <w:bookmarkEnd w:id="288"/>
      <w:bookmarkEnd w:id="290"/>
    </w:p>
    <w:p w14:paraId="3F47FFE1" w14:textId="77777777" w:rsidR="00F90BFA" w:rsidRPr="00D1205D" w:rsidRDefault="00F90BFA" w:rsidP="002D7984">
      <w:pPr>
        <w:pStyle w:val="Heading4"/>
        <w:rPr>
          <w:lang w:eastAsia="zh-CN"/>
        </w:rPr>
      </w:pPr>
      <w:bookmarkStart w:id="291" w:name="_Toc19708936"/>
      <w:bookmarkStart w:id="292" w:name="_Toc27745007"/>
      <w:bookmarkStart w:id="293" w:name="_Toc29803160"/>
      <w:bookmarkStart w:id="294" w:name="_Toc35969909"/>
      <w:bookmarkStart w:id="295" w:name="_Toc36050703"/>
      <w:bookmarkStart w:id="296" w:name="_Toc44847415"/>
      <w:bookmarkStart w:id="297" w:name="_Toc51845067"/>
      <w:bookmarkStart w:id="298" w:name="_Toc51845398"/>
      <w:bookmarkStart w:id="299" w:name="_Toc51846918"/>
      <w:bookmarkStart w:id="300" w:name="_Toc57022545"/>
      <w:bookmarkStart w:id="301" w:name="_CR5_2_3_1"/>
      <w:bookmarkStart w:id="302" w:name="_Toc160971278"/>
      <w:bookmarkEnd w:id="301"/>
      <w:r w:rsidRPr="00D1205D">
        <w:t>5.2.3.1</w:t>
      </w:r>
      <w:r w:rsidRPr="00D1205D">
        <w:tab/>
      </w:r>
      <w:r w:rsidRPr="00D1205D">
        <w:rPr>
          <w:lang w:eastAsia="zh-CN"/>
        </w:rPr>
        <w:t>General</w:t>
      </w:r>
      <w:bookmarkEnd w:id="291"/>
      <w:bookmarkEnd w:id="292"/>
      <w:bookmarkEnd w:id="293"/>
      <w:bookmarkEnd w:id="294"/>
      <w:bookmarkEnd w:id="295"/>
      <w:bookmarkEnd w:id="296"/>
      <w:bookmarkEnd w:id="297"/>
      <w:bookmarkEnd w:id="298"/>
      <w:bookmarkEnd w:id="299"/>
      <w:bookmarkEnd w:id="300"/>
      <w:bookmarkEnd w:id="302"/>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0E3F823F" w:rsidR="00315428" w:rsidRPr="00ED19EB" w:rsidRDefault="00315428" w:rsidP="00315428">
      <w:pPr>
        <w:pStyle w:val="EX"/>
        <w:rPr>
          <w:rFonts w:ascii="Courier New" w:hAnsi="Courier New" w:cs="Courier New"/>
          <w:noProof/>
          <w:sz w:val="16"/>
          <w:szCs w:val="16"/>
        </w:rPr>
      </w:pPr>
      <w:bookmarkStart w:id="303" w:name="_PERM_MCCTEMPBM_CRPT57490011___7"/>
      <w:bookmarkStart w:id="304" w:name="_Toc19708937"/>
      <w:bookmarkStart w:id="305" w:name="_Toc27745008"/>
      <w:bookmarkStart w:id="306" w:name="_Toc29803161"/>
      <w:bookmarkStart w:id="307" w:name="_Toc35969910"/>
      <w:bookmarkStart w:id="308" w:name="_Toc36050704"/>
      <w:bookmarkStart w:id="309" w:name="_Toc44847416"/>
      <w:bookmarkStart w:id="310" w:name="_Toc51845068"/>
      <w:bookmarkStart w:id="311" w:name="_Toc51845399"/>
      <w:bookmarkStart w:id="312" w:name="_Toc51846919"/>
      <w:bookmarkStart w:id="313"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345F33">
        <w:rPr>
          <w:rFonts w:ascii="Courier New" w:hAnsi="Courier New" w:cs="Courier New"/>
          <w:noProof/>
          <w:sz w:val="16"/>
          <w:szCs w:val="16"/>
        </w:rPr>
        <w:t>S-NSSAI</w:t>
      </w:r>
      <w:r w:rsidR="00345F33" w:rsidRPr="004265AB">
        <w:rPr>
          <w:rFonts w:ascii="Courier New" w:hAnsi="Courier New" w:cs="Courier New"/>
          <w:noProof/>
          <w:sz w:val="16"/>
          <w:szCs w:val="16"/>
        </w:rPr>
        <w:t>: %7B%2</w:t>
      </w:r>
      <w:r w:rsidR="00345F33">
        <w:rPr>
          <w:rFonts w:ascii="Courier New" w:hAnsi="Courier New" w:cs="Courier New"/>
          <w:noProof/>
          <w:sz w:val="16"/>
          <w:szCs w:val="16"/>
        </w:rPr>
        <w:t>2</w:t>
      </w:r>
      <w:r w:rsidR="00345F33" w:rsidRPr="004265AB">
        <w:rPr>
          <w:rFonts w:ascii="Courier New" w:hAnsi="Courier New" w:cs="Courier New"/>
          <w:noProof/>
          <w:sz w:val="16"/>
          <w:szCs w:val="16"/>
        </w:rPr>
        <w:t>sst%2</w:t>
      </w:r>
      <w:r w:rsidR="00345F33">
        <w:rPr>
          <w:rFonts w:ascii="Courier New" w:hAnsi="Courier New" w:cs="Courier New"/>
          <w:noProof/>
          <w:sz w:val="16"/>
          <w:szCs w:val="16"/>
        </w:rPr>
        <w:t>2</w:t>
      </w:r>
      <w:r w:rsidR="00345F33" w:rsidRPr="004265AB">
        <w:rPr>
          <w:rFonts w:ascii="Courier New" w:hAnsi="Courier New" w:cs="Courier New"/>
          <w:noProof/>
          <w:sz w:val="16"/>
          <w:szCs w:val="16"/>
        </w:rPr>
        <w:t>%3A</w:t>
      </w:r>
      <w:r w:rsidR="00345F33">
        <w:rPr>
          <w:rFonts w:ascii="Courier New" w:hAnsi="Courier New" w:cs="Courier New"/>
          <w:noProof/>
          <w:sz w:val="16"/>
          <w:szCs w:val="16"/>
        </w:rPr>
        <w:t>%20</w:t>
      </w:r>
      <w:r w:rsidR="00345F33" w:rsidRPr="004265AB">
        <w:rPr>
          <w:rFonts w:ascii="Courier New" w:hAnsi="Courier New" w:cs="Courier New"/>
          <w:noProof/>
          <w:sz w:val="16"/>
          <w:szCs w:val="16"/>
        </w:rPr>
        <w:t>1%2C</w:t>
      </w:r>
      <w:r w:rsidR="00345F33">
        <w:rPr>
          <w:rFonts w:ascii="Courier New" w:hAnsi="Courier New" w:cs="Courier New"/>
          <w:noProof/>
          <w:sz w:val="16"/>
          <w:szCs w:val="16"/>
        </w:rPr>
        <w:t>%20</w:t>
      </w:r>
      <w:r w:rsidR="00345F33" w:rsidRPr="004265AB">
        <w:rPr>
          <w:rFonts w:ascii="Courier New" w:hAnsi="Courier New" w:cs="Courier New"/>
          <w:noProof/>
          <w:sz w:val="16"/>
          <w:szCs w:val="16"/>
        </w:rPr>
        <w:t>%2</w:t>
      </w:r>
      <w:r w:rsidR="00345F33">
        <w:rPr>
          <w:rFonts w:ascii="Courier New" w:hAnsi="Courier New" w:cs="Courier New"/>
          <w:noProof/>
          <w:sz w:val="16"/>
          <w:szCs w:val="16"/>
        </w:rPr>
        <w:t>2</w:t>
      </w:r>
      <w:r w:rsidR="00345F33" w:rsidRPr="004265AB">
        <w:rPr>
          <w:rFonts w:ascii="Courier New" w:hAnsi="Courier New" w:cs="Courier New"/>
          <w:noProof/>
          <w:sz w:val="16"/>
          <w:szCs w:val="16"/>
        </w:rPr>
        <w:t>sd%2</w:t>
      </w:r>
      <w:r w:rsidR="00345F33">
        <w:rPr>
          <w:rFonts w:ascii="Courier New" w:hAnsi="Courier New" w:cs="Courier New"/>
          <w:noProof/>
          <w:sz w:val="16"/>
          <w:szCs w:val="16"/>
        </w:rPr>
        <w:t>2</w:t>
      </w:r>
      <w:r w:rsidR="00345F33" w:rsidRPr="004265AB">
        <w:rPr>
          <w:rFonts w:ascii="Courier New" w:hAnsi="Courier New" w:cs="Courier New"/>
          <w:noProof/>
          <w:sz w:val="16"/>
          <w:szCs w:val="16"/>
        </w:rPr>
        <w:t>%3A</w:t>
      </w:r>
      <w:r w:rsidR="00345F33">
        <w:rPr>
          <w:rFonts w:ascii="Courier New" w:hAnsi="Courier New" w:cs="Courier New"/>
          <w:noProof/>
          <w:sz w:val="16"/>
          <w:szCs w:val="16"/>
        </w:rPr>
        <w:t>%20</w:t>
      </w:r>
      <w:r w:rsidR="00345F33" w:rsidRPr="004265AB">
        <w:rPr>
          <w:rFonts w:ascii="Courier New" w:hAnsi="Courier New" w:cs="Courier New"/>
          <w:noProof/>
          <w:sz w:val="16"/>
          <w:szCs w:val="16"/>
        </w:rPr>
        <w:t>%2</w:t>
      </w:r>
      <w:r w:rsidR="00345F33">
        <w:rPr>
          <w:rFonts w:ascii="Courier New" w:hAnsi="Courier New" w:cs="Courier New"/>
          <w:noProof/>
          <w:sz w:val="16"/>
          <w:szCs w:val="16"/>
        </w:rPr>
        <w:t>2</w:t>
      </w:r>
      <w:r w:rsidR="00345F33" w:rsidRPr="004265AB">
        <w:rPr>
          <w:rFonts w:ascii="Courier New" w:hAnsi="Courier New" w:cs="Courier New"/>
          <w:noProof/>
          <w:sz w:val="16"/>
          <w:szCs w:val="16"/>
        </w:rPr>
        <w:t>A08923%2</w:t>
      </w:r>
      <w:r w:rsidR="00345F33">
        <w:rPr>
          <w:rFonts w:ascii="Courier New" w:hAnsi="Courier New" w:cs="Courier New"/>
          <w:noProof/>
          <w:sz w:val="16"/>
          <w:szCs w:val="16"/>
        </w:rPr>
        <w:t>2</w:t>
      </w:r>
      <w:r w:rsidR="00345F33"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314" w:name="_CR5_2_3_2"/>
      <w:bookmarkStart w:id="315" w:name="_Toc160971279"/>
      <w:bookmarkEnd w:id="303"/>
      <w:bookmarkEnd w:id="314"/>
      <w:r w:rsidRPr="00D1205D">
        <w:t>5.2.3.2</w:t>
      </w:r>
      <w:r w:rsidRPr="00D1205D">
        <w:tab/>
        <w:t>Mandatory to support custom headers</w:t>
      </w:r>
      <w:bookmarkEnd w:id="304"/>
      <w:bookmarkEnd w:id="305"/>
      <w:bookmarkEnd w:id="306"/>
      <w:bookmarkEnd w:id="307"/>
      <w:bookmarkEnd w:id="308"/>
      <w:bookmarkEnd w:id="309"/>
      <w:bookmarkEnd w:id="310"/>
      <w:bookmarkEnd w:id="311"/>
      <w:bookmarkEnd w:id="312"/>
      <w:bookmarkEnd w:id="313"/>
      <w:bookmarkEnd w:id="315"/>
    </w:p>
    <w:p w14:paraId="4B21239D" w14:textId="77777777" w:rsidR="00F90BFA" w:rsidRPr="00D1205D" w:rsidRDefault="00F90BFA" w:rsidP="002D7984">
      <w:pPr>
        <w:pStyle w:val="Heading5"/>
        <w:rPr>
          <w:lang w:eastAsia="zh-CN"/>
        </w:rPr>
      </w:pPr>
      <w:bookmarkStart w:id="316" w:name="_Toc19708938"/>
      <w:bookmarkStart w:id="317" w:name="_Toc35969911"/>
      <w:bookmarkStart w:id="318" w:name="_Toc36050705"/>
      <w:bookmarkStart w:id="319" w:name="_Toc44847417"/>
      <w:bookmarkStart w:id="320" w:name="_Toc51845069"/>
      <w:bookmarkStart w:id="321" w:name="_Toc51845400"/>
      <w:bookmarkStart w:id="322" w:name="_Toc51846920"/>
      <w:bookmarkStart w:id="323" w:name="_Toc57022547"/>
      <w:bookmarkStart w:id="324" w:name="_CR5_2_3_2_1"/>
      <w:bookmarkStart w:id="325" w:name="_Toc160971280"/>
      <w:bookmarkEnd w:id="324"/>
      <w:r w:rsidRPr="00D1205D">
        <w:t>5.2.3.2.1</w:t>
      </w:r>
      <w:r w:rsidRPr="00D1205D">
        <w:tab/>
        <w:t>General</w:t>
      </w:r>
      <w:bookmarkEnd w:id="316"/>
      <w:bookmarkEnd w:id="317"/>
      <w:bookmarkEnd w:id="318"/>
      <w:bookmarkEnd w:id="319"/>
      <w:bookmarkEnd w:id="320"/>
      <w:bookmarkEnd w:id="321"/>
      <w:bookmarkEnd w:id="322"/>
      <w:bookmarkEnd w:id="323"/>
      <w:bookmarkEnd w:id="32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bookmarkStart w:id="326" w:name="_CRTable5_2_3_2_11"/>
      <w:r w:rsidRPr="00D1205D">
        <w:lastRenderedPageBreak/>
        <w:t xml:space="preserve">Table </w:t>
      </w:r>
      <w:bookmarkEnd w:id="326"/>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6D540159"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r w:rsidR="00EC278A">
              <w:rPr>
                <w:lang w:eastAsia="zh-CN"/>
              </w:rPr>
              <w:t xml:space="preserve"> 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C57D49" w:rsidRPr="00D1205D" w14:paraId="2452D97E" w14:textId="77777777" w:rsidTr="005400CD">
        <w:trPr>
          <w:cantSplit/>
        </w:trPr>
        <w:tc>
          <w:tcPr>
            <w:tcW w:w="2410" w:type="dxa"/>
          </w:tcPr>
          <w:p w14:paraId="30AB89CB" w14:textId="4C381395" w:rsidR="00C57D49" w:rsidRPr="00D1205D" w:rsidRDefault="00C57D49" w:rsidP="00C57D49">
            <w:pPr>
              <w:pStyle w:val="TAL"/>
              <w:rPr>
                <w:lang w:eastAsia="zh-CN"/>
              </w:rPr>
            </w:pPr>
            <w:r>
              <w:rPr>
                <w:lang w:eastAsia="zh-CN"/>
              </w:rPr>
              <w:t>3gpp-Sbi-Source-NF-Client-Credentials</w:t>
            </w:r>
          </w:p>
        </w:tc>
        <w:tc>
          <w:tcPr>
            <w:tcW w:w="1985" w:type="dxa"/>
          </w:tcPr>
          <w:p w14:paraId="3FD208A3" w14:textId="1FCF68D1" w:rsidR="00C57D49" w:rsidRPr="00D1205D" w:rsidRDefault="00C57D49" w:rsidP="00C57D49">
            <w:pPr>
              <w:pStyle w:val="TAL"/>
              <w:rPr>
                <w:lang w:eastAsia="zh-CN"/>
              </w:rPr>
            </w:pPr>
            <w:r>
              <w:rPr>
                <w:lang w:eastAsia="zh-CN"/>
              </w:rPr>
              <w:t>Clause 5.2.3.2.22</w:t>
            </w:r>
          </w:p>
        </w:tc>
        <w:tc>
          <w:tcPr>
            <w:tcW w:w="5386" w:type="dxa"/>
          </w:tcPr>
          <w:p w14:paraId="77A23186" w14:textId="18ACF72D" w:rsidR="00C57D49" w:rsidRPr="00D1205D" w:rsidRDefault="00C57D49" w:rsidP="00C57D49">
            <w:pPr>
              <w:pStyle w:val="TAL"/>
              <w:rPr>
                <w:lang w:eastAsia="zh-CN"/>
              </w:rPr>
            </w:pPr>
            <w:r>
              <w:rPr>
                <w:lang w:eastAsia="zh-CN"/>
              </w:rPr>
              <w:t>This header may be used by an NF Service Consumer (e.g., DCCF) to send Client Credentials Assertion of the source NF (e.g. NWDAF) to the NF Service Producer (e.g. AMF, SMF). The purpose is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327" w:name="_Hlk111825488"/>
            <w:r w:rsidRPr="000B63FD">
              <w:rPr>
                <w:lang w:eastAsia="zh-CN"/>
              </w:rPr>
              <w:lastRenderedPageBreak/>
              <w:t>3gpp-</w:t>
            </w:r>
            <w:r>
              <w:rPr>
                <w:lang w:eastAsia="zh-CN"/>
              </w:rPr>
              <w:t>Sbi-Originating-Network-Id</w:t>
            </w:r>
            <w:bookmarkEnd w:id="327"/>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5E12E392" w:rsidR="00465E77" w:rsidRDefault="00465E77" w:rsidP="00465E77">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77777777" w:rsidR="00EC278A" w:rsidRDefault="00EC278A" w:rsidP="00EC278A">
            <w:pPr>
              <w:pStyle w:val="TAN"/>
              <w:rPr>
                <w:lang w:eastAsia="zh-CN"/>
              </w:rPr>
            </w:pPr>
            <w:r>
              <w:rPr>
                <w:lang w:eastAsia="zh-CN"/>
              </w:rPr>
              <w:lastRenderedPageBreak/>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34894375" w:rsidR="000F4758" w:rsidRDefault="00EC278A" w:rsidP="00EC27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328" w:name="_Toc19708939"/>
      <w:bookmarkStart w:id="329" w:name="_Toc27745010"/>
      <w:bookmarkStart w:id="330" w:name="_Toc29803163"/>
      <w:bookmarkStart w:id="331" w:name="_Toc35969912"/>
      <w:bookmarkStart w:id="332" w:name="_Toc36050706"/>
      <w:bookmarkStart w:id="333" w:name="_Toc44847418"/>
      <w:bookmarkStart w:id="334" w:name="_Toc51845070"/>
      <w:bookmarkStart w:id="335" w:name="_Toc51845401"/>
      <w:bookmarkStart w:id="336" w:name="_Toc51846921"/>
      <w:bookmarkStart w:id="337" w:name="_Toc57022548"/>
      <w:bookmarkStart w:id="338" w:name="_CR5_2_3_2_2"/>
      <w:bookmarkStart w:id="339" w:name="_Toc160971281"/>
      <w:bookmarkEnd w:id="338"/>
      <w:r w:rsidRPr="00D1205D">
        <w:t>5.2.3.2.2</w:t>
      </w:r>
      <w:r w:rsidRPr="00D1205D">
        <w:tab/>
      </w:r>
      <w:r w:rsidRPr="00D1205D">
        <w:rPr>
          <w:lang w:eastAsia="zh-CN"/>
        </w:rPr>
        <w:t>3gpp-Sbi-Message-Priority</w:t>
      </w:r>
      <w:bookmarkEnd w:id="328"/>
      <w:bookmarkEnd w:id="329"/>
      <w:bookmarkEnd w:id="330"/>
      <w:bookmarkEnd w:id="331"/>
      <w:bookmarkEnd w:id="332"/>
      <w:bookmarkEnd w:id="333"/>
      <w:bookmarkEnd w:id="334"/>
      <w:bookmarkEnd w:id="335"/>
      <w:bookmarkEnd w:id="336"/>
      <w:bookmarkEnd w:id="337"/>
      <w:bookmarkEnd w:id="339"/>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2D7984">
      <w:pPr>
        <w:pStyle w:val="Heading5"/>
        <w:rPr>
          <w:lang w:eastAsia="zh-CN"/>
        </w:rPr>
      </w:pPr>
      <w:bookmarkStart w:id="340" w:name="_Toc19708940"/>
      <w:bookmarkStart w:id="341" w:name="_Toc27745011"/>
      <w:bookmarkStart w:id="342" w:name="_Toc29803164"/>
      <w:bookmarkStart w:id="343" w:name="_Toc35969913"/>
      <w:bookmarkStart w:id="344" w:name="_Toc36050707"/>
      <w:bookmarkStart w:id="345" w:name="_Toc44847419"/>
      <w:bookmarkStart w:id="346" w:name="_Toc51845071"/>
      <w:bookmarkStart w:id="347" w:name="_Toc51845402"/>
      <w:bookmarkStart w:id="348" w:name="_Toc51846922"/>
      <w:bookmarkStart w:id="349" w:name="_Toc57022549"/>
      <w:bookmarkStart w:id="350" w:name="_CR5_2_3_2_3"/>
      <w:bookmarkStart w:id="351" w:name="_Toc160971282"/>
      <w:bookmarkEnd w:id="350"/>
      <w:r w:rsidRPr="00D1205D">
        <w:t>5.2.3.2.3</w:t>
      </w:r>
      <w:r w:rsidRPr="00D1205D">
        <w:tab/>
      </w:r>
      <w:r w:rsidRPr="00D1205D">
        <w:rPr>
          <w:lang w:eastAsia="zh-CN"/>
        </w:rPr>
        <w:t>3gpp-Sbi-Callback</w:t>
      </w:r>
      <w:bookmarkEnd w:id="340"/>
      <w:bookmarkEnd w:id="341"/>
      <w:bookmarkEnd w:id="342"/>
      <w:bookmarkEnd w:id="343"/>
      <w:bookmarkEnd w:id="344"/>
      <w:bookmarkEnd w:id="345"/>
      <w:bookmarkEnd w:id="346"/>
      <w:bookmarkEnd w:id="347"/>
      <w:bookmarkEnd w:id="348"/>
      <w:bookmarkEnd w:id="349"/>
      <w:bookmarkEnd w:id="351"/>
    </w:p>
    <w:p w14:paraId="1F923C48" w14:textId="073B2FBD" w:rsidR="00F90BFA" w:rsidRPr="00D1205D" w:rsidRDefault="00F90BFA" w:rsidP="00F90BFA">
      <w:pPr>
        <w:rPr>
          <w:lang w:eastAsia="zh-CN"/>
        </w:rPr>
      </w:pPr>
      <w:bookmarkStart w:id="352" w:name="_Toc19708941"/>
      <w:bookmarkStart w:id="353" w:name="_Toc27745012"/>
      <w:bookmarkStart w:id="354"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77777777" w:rsidR="00F90BFA" w:rsidRPr="00D1205D" w:rsidRDefault="00F90BFA" w:rsidP="00F90BFA">
      <w:pPr>
        <w:pStyle w:val="EX"/>
        <w:rPr>
          <w:lang w:eastAsia="zh-CN"/>
        </w:rPr>
      </w:pPr>
      <w:r w:rsidRPr="00D1205D">
        <w:rPr>
          <w:lang w:eastAsia="zh-CN"/>
        </w:rPr>
        <w:t>EXAMPLE 1: 3gpp-Sbi-Callback: Nnrf_NFManagement_</w:t>
      </w:r>
      <w:r w:rsidRPr="00D1205D">
        <w:t>NFStatusNotify</w:t>
      </w:r>
    </w:p>
    <w:p w14:paraId="01A826A0" w14:textId="77777777" w:rsidR="00F90BFA" w:rsidRPr="00D1205D" w:rsidRDefault="00F90BFA" w:rsidP="00F90BFA">
      <w:pPr>
        <w:pStyle w:val="EX"/>
        <w:rPr>
          <w:lang w:eastAsia="zh-CN"/>
        </w:rPr>
      </w:pPr>
      <w:r w:rsidRPr="00D1205D">
        <w:rPr>
          <w:lang w:eastAsia="zh-CN"/>
        </w:rPr>
        <w:t>EXAMPLE 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55" w:name="_Toc35969914"/>
      <w:bookmarkStart w:id="356" w:name="_Toc36050708"/>
      <w:bookmarkStart w:id="357" w:name="_Toc44847420"/>
      <w:bookmarkStart w:id="358" w:name="_Toc51845072"/>
      <w:bookmarkStart w:id="359" w:name="_Toc51845403"/>
      <w:bookmarkStart w:id="360" w:name="_Toc51846923"/>
      <w:bookmarkStart w:id="361" w:name="_Toc57022550"/>
      <w:bookmarkStart w:id="362" w:name="_CR5_2_3_2_4"/>
      <w:bookmarkStart w:id="363" w:name="_Toc160971283"/>
      <w:bookmarkEnd w:id="362"/>
      <w:r w:rsidRPr="00D1205D">
        <w:t>5.2.3.2.4</w:t>
      </w:r>
      <w:r w:rsidRPr="00D1205D">
        <w:tab/>
      </w:r>
      <w:r w:rsidRPr="00D1205D">
        <w:rPr>
          <w:lang w:eastAsia="zh-CN"/>
        </w:rPr>
        <w:t>3gpp-Sbi-Target-apiRoot</w:t>
      </w:r>
      <w:bookmarkEnd w:id="352"/>
      <w:bookmarkEnd w:id="353"/>
      <w:bookmarkEnd w:id="354"/>
      <w:bookmarkEnd w:id="355"/>
      <w:bookmarkEnd w:id="356"/>
      <w:bookmarkEnd w:id="357"/>
      <w:bookmarkEnd w:id="358"/>
      <w:bookmarkEnd w:id="359"/>
      <w:bookmarkEnd w:id="360"/>
      <w:bookmarkEnd w:id="361"/>
      <w:bookmarkEnd w:id="363"/>
    </w:p>
    <w:p w14:paraId="4033F4B7" w14:textId="1B059F67" w:rsidR="00F90BFA" w:rsidRPr="00D1205D" w:rsidRDefault="00F90BFA" w:rsidP="00F90BFA">
      <w:pPr>
        <w:rPr>
          <w:lang w:eastAsia="zh-CN"/>
        </w:rPr>
      </w:pPr>
      <w:bookmarkStart w:id="364" w:name="_Toc9501019"/>
      <w:bookmarkStart w:id="365" w:name="_Toc27745013"/>
      <w:bookmarkStart w:id="366" w:name="_Toc35969915"/>
      <w:bookmarkStart w:id="367" w:name="_Toc36050709"/>
      <w:bookmarkStart w:id="368" w:name="_Toc27745014"/>
      <w:bookmarkStart w:id="369" w:name="_Toc29803167"/>
      <w:bookmarkStart w:id="370"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lastRenderedPageBreak/>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2D7984">
      <w:pPr>
        <w:pStyle w:val="Heading5"/>
        <w:rPr>
          <w:lang w:eastAsia="zh-CN"/>
        </w:rPr>
      </w:pPr>
      <w:bookmarkStart w:id="371" w:name="_Toc44847421"/>
      <w:bookmarkStart w:id="372" w:name="_Toc51845073"/>
      <w:bookmarkStart w:id="373" w:name="_Toc51845404"/>
      <w:bookmarkStart w:id="374" w:name="_Toc51846924"/>
      <w:bookmarkStart w:id="375" w:name="_Toc57022551"/>
      <w:bookmarkStart w:id="376" w:name="_CR5_2_3_2_5"/>
      <w:bookmarkStart w:id="377" w:name="_Toc160971284"/>
      <w:bookmarkEnd w:id="376"/>
      <w:r w:rsidRPr="00D1205D">
        <w:t>5.2.3.2.5</w:t>
      </w:r>
      <w:r w:rsidRPr="00D1205D">
        <w:tab/>
      </w:r>
      <w:r w:rsidRPr="00D1205D">
        <w:rPr>
          <w:lang w:eastAsia="zh-CN"/>
        </w:rPr>
        <w:t>3gpp-Sbi-</w:t>
      </w:r>
      <w:bookmarkEnd w:id="364"/>
      <w:r w:rsidRPr="00D1205D">
        <w:rPr>
          <w:lang w:eastAsia="zh-CN"/>
        </w:rPr>
        <w:t>Routing-Binding</w:t>
      </w:r>
      <w:bookmarkEnd w:id="365"/>
      <w:bookmarkEnd w:id="366"/>
      <w:bookmarkEnd w:id="367"/>
      <w:bookmarkEnd w:id="371"/>
      <w:bookmarkEnd w:id="372"/>
      <w:bookmarkEnd w:id="373"/>
      <w:bookmarkEnd w:id="374"/>
      <w:bookmarkEnd w:id="375"/>
      <w:bookmarkEnd w:id="377"/>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821FD2">
      <w:pPr>
        <w:rPr>
          <w:lang w:eastAsia="zh-CN"/>
        </w:rPr>
      </w:pPr>
      <w:r w:rsidRPr="00821FD2">
        <w:t>blvalue</w:t>
      </w:r>
      <w:r w:rsidRPr="00821FD2">
        <w:tab/>
        <w:t>= "nf-instance" / "nf-set" / "nfservice-instance" / "nfservice-set"</w:t>
      </w:r>
    </w:p>
    <w:p w14:paraId="366EA49D" w14:textId="77777777" w:rsidR="00F90BFA" w:rsidRPr="00D1205D" w:rsidRDefault="00F90BFA" w:rsidP="00821FD2">
      <w:pPr>
        <w:rPr>
          <w:lang w:eastAsia="zh-CN"/>
        </w:rPr>
      </w:pPr>
      <w:r w:rsidRPr="00821FD2">
        <w:t>parameter</w:t>
      </w:r>
      <w:r w:rsidRPr="00821FD2">
        <w:tab/>
        <w:t>=  parametername "=" token</w:t>
      </w:r>
    </w:p>
    <w:p w14:paraId="74A6596C" w14:textId="77777777" w:rsidR="00EA5926" w:rsidRPr="00D1205D" w:rsidRDefault="00EA5926" w:rsidP="00EA5926">
      <w:pPr>
        <w:rPr>
          <w:lang w:eastAsia="zh-CN"/>
        </w:rPr>
      </w:pPr>
      <w:r w:rsidRPr="00821FD2">
        <w:t>parametername</w:t>
      </w:r>
      <w:r w:rsidRPr="00821FD2">
        <w:tab/>
        <w:t>= "nfinst" / "nfset" / "nfservinst" / "nfserviceset" / "servname" / "backupamfinst"</w:t>
      </w:r>
      <w:r>
        <w:t xml:space="preserve"> </w:t>
      </w:r>
      <w:r w:rsidRPr="00821FD2">
        <w:t>/ "backupnf"</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738188BE" w14:textId="77777777" w:rsidR="00EA5926" w:rsidRPr="00927DE6" w:rsidRDefault="00EA5926" w:rsidP="00EA5926">
      <w:pPr>
        <w:pStyle w:val="B1"/>
        <w:rPr>
          <w:lang w:val="en-US" w:eastAsia="zh-CN"/>
        </w:rPr>
      </w:pPr>
      <w:r>
        <w:rPr>
          <w:lang w:val="en-US" w:eastAsia="zh-CN"/>
        </w:rPr>
        <w:t>-</w:t>
      </w:r>
      <w:r>
        <w:rPr>
          <w:lang w:val="en-US" w:eastAsia="zh-CN"/>
        </w:rPr>
        <w:tab/>
      </w:r>
      <w:r>
        <w:rPr>
          <w:lang w:eastAsia="zh-CN"/>
        </w:rPr>
        <w:t>for the definition and encoding of the backupnf see clause 5.2.3.2.6.</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7CAE41D4" w:rsidR="00F90BFA" w:rsidRPr="00D1205D" w:rsidRDefault="00F90BFA" w:rsidP="00F90BFA">
      <w:pPr>
        <w:pStyle w:val="EX"/>
        <w:rPr>
          <w:lang w:eastAsia="zh-CN"/>
        </w:rPr>
      </w:pPr>
      <w:bookmarkStart w:id="378" w:name="_Toc35969916"/>
      <w:bookmarkStart w:id="379" w:name="_Toc36050710"/>
      <w:bookmarkStart w:id="380" w:name="_Toc27745015"/>
      <w:bookmarkStart w:id="381" w:name="_Toc29803168"/>
      <w:bookmarkEnd w:id="368"/>
      <w:bookmarkEnd w:id="369"/>
      <w:r w:rsidRPr="00D1205D">
        <w:rPr>
          <w:lang w:eastAsia="zh-CN"/>
        </w:rPr>
        <w:t>EXAMPLE 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623C41F9" w14:textId="44204B5D" w:rsidR="00F90BFA" w:rsidRPr="00D1205D" w:rsidRDefault="00F90BFA" w:rsidP="00F90BFA">
      <w:pPr>
        <w:pStyle w:val="EX"/>
        <w:rPr>
          <w:lang w:eastAsia="zh-CN"/>
        </w:rPr>
      </w:pPr>
      <w:r w:rsidRPr="00D1205D">
        <w:rPr>
          <w:lang w:eastAsia="zh-CN"/>
        </w:rPr>
        <w:t>EXAMPLE 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3CBBDCA7" w14:textId="5D2F6A32" w:rsidR="00F90BFA" w:rsidRPr="00D1205D" w:rsidRDefault="00F90BFA" w:rsidP="00F90BFA">
      <w:pPr>
        <w:pStyle w:val="EX"/>
        <w:rPr>
          <w:lang w:eastAsia="zh-CN"/>
        </w:rPr>
      </w:pPr>
      <w:r w:rsidRPr="00D1205D">
        <w:rPr>
          <w:lang w:eastAsia="zh-CN"/>
        </w:rPr>
        <w:lastRenderedPageBreak/>
        <w:t>EXAMPLE 3:</w:t>
      </w:r>
      <w:r w:rsidRPr="00D1205D">
        <w:rPr>
          <w:lang w:eastAsia="zh-CN"/>
        </w:rPr>
        <w:tab/>
        <w:t>Binding to a SMF Service Set "xyz" within an SMF instance within SMF set of Example 1:</w:t>
      </w:r>
      <w:r w:rsidRPr="00D1205D">
        <w:rPr>
          <w:lang w:eastAsia="zh-CN"/>
        </w:rPr>
        <w:br/>
      </w:r>
      <w:r w:rsidRPr="00D1205D">
        <w:rPr>
          <w:lang w:eastAsia="zh-CN"/>
        </w:rPr>
        <w:br/>
      </w:r>
      <w:r w:rsidR="008956DC" w:rsidRPr="00D1205D">
        <w:rPr>
          <w:lang w:eastAsia="zh-CN"/>
        </w:rPr>
        <w:t>3gpp-Sbi-Routing-Binding: bl=nfservice-set; nfserv</w:t>
      </w:r>
      <w:r w:rsidR="008956DC">
        <w:rPr>
          <w:lang w:eastAsia="zh-CN"/>
        </w:rPr>
        <w:t>ice</w:t>
      </w:r>
      <w:r w:rsidR="008956DC" w:rsidRPr="00D1205D">
        <w:rPr>
          <w:lang w:eastAsia="zh-CN"/>
        </w:rPr>
        <w:t>set=setxyz.snnsmf-pdusession.nfi54804518-4191-46b3-955c-ac631f953ed8.5gc.mnc012.mcc345; nfset=set1.smfset.5gc.mnc012.mcc345</w:t>
      </w:r>
    </w:p>
    <w:p w14:paraId="1EE9AB07" w14:textId="23199304" w:rsidR="00EF40C0" w:rsidRPr="00D1205D" w:rsidRDefault="00EF40C0" w:rsidP="00EF40C0">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0552E338" w14:textId="712B33C4" w:rsidR="00EF40C0" w:rsidRDefault="00EF40C0" w:rsidP="00EF40C0">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3B3E09BB" w14:textId="07FEA76D" w:rsidR="00BE274F" w:rsidRDefault="008116EA" w:rsidP="00BE274F">
      <w:pPr>
        <w:pStyle w:val="EX"/>
        <w:rPr>
          <w:lang w:eastAsia="zh-CN"/>
        </w:rPr>
      </w:pPr>
      <w:r w:rsidRPr="00116BF6">
        <w:rPr>
          <w:lang w:eastAsia="zh-CN"/>
        </w:rPr>
        <w:t>EXAMPLE 6:</w:t>
      </w:r>
      <w:r w:rsidRPr="00116BF6">
        <w:rPr>
          <w:lang w:eastAsia="zh-CN"/>
        </w:rPr>
        <w:tab/>
      </w:r>
      <w:bookmarkStart w:id="382" w:name="_Toc44847422"/>
      <w:bookmarkStart w:id="383" w:name="_Toc51845074"/>
      <w:bookmarkStart w:id="384" w:name="_Toc51845405"/>
      <w:bookmarkStart w:id="385" w:name="_Toc51846925"/>
      <w:bookmarkStart w:id="386"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2D7984">
      <w:pPr>
        <w:pStyle w:val="Heading5"/>
        <w:rPr>
          <w:lang w:eastAsia="zh-CN"/>
        </w:rPr>
      </w:pPr>
      <w:bookmarkStart w:id="387" w:name="_CR5_2_3_2_6"/>
      <w:bookmarkStart w:id="388" w:name="_Toc160971285"/>
      <w:bookmarkEnd w:id="387"/>
      <w:r w:rsidRPr="00D1205D">
        <w:t>5.2.3.2.6</w:t>
      </w:r>
      <w:r w:rsidRPr="00D1205D">
        <w:tab/>
      </w:r>
      <w:r w:rsidRPr="00D1205D">
        <w:rPr>
          <w:lang w:eastAsia="zh-CN"/>
        </w:rPr>
        <w:t>3gpp-Sbi-Binding</w:t>
      </w:r>
      <w:bookmarkEnd w:id="378"/>
      <w:bookmarkEnd w:id="379"/>
      <w:bookmarkEnd w:id="382"/>
      <w:bookmarkEnd w:id="383"/>
      <w:bookmarkEnd w:id="384"/>
      <w:bookmarkEnd w:id="385"/>
      <w:bookmarkEnd w:id="386"/>
      <w:bookmarkEnd w:id="388"/>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5E93AB71" w14:textId="77777777" w:rsidR="00EC278A" w:rsidRDefault="00EC278A" w:rsidP="00EC278A">
      <w:pPr>
        <w:rPr>
          <w:lang w:eastAsia="zh-CN"/>
        </w:rPr>
      </w:pPr>
      <w:r>
        <w:rPr>
          <w:lang w:eastAsia="zh-CN"/>
        </w:rPr>
        <w:t xml:space="preserve">3gpp-Sbi-Binding = "3gpp-Sbi-Binding" ":" 1#(OWS "bl=" blvalue 1*(";" OWS parameter) [";" OWS </w:t>
      </w:r>
      <w:r>
        <w:t>recoverytime] [";" OWS notif-receiver] </w:t>
      </w:r>
      <w:r>
        <w:rPr>
          <w:lang w:eastAsia="zh-CN"/>
        </w:rPr>
        <w:t>[";" OWS "</w:t>
      </w:r>
      <w:r>
        <w:t>group=" groupvalue] [1*(";" OWS groupparameter)]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6224EE2F" w14:textId="77777777" w:rsidR="00EC278A" w:rsidRDefault="00EC278A" w:rsidP="00EC278A">
      <w:pPr>
        <w:rPr>
          <w:lang w:eastAsia="zh-CN"/>
        </w:rPr>
      </w:pPr>
      <w:r>
        <w:t>blvalue</w:t>
      </w:r>
      <w:r>
        <w:tab/>
        <w:t>= "nf-instance" / "nf-set" / "nfservice-instance" / "nfservice-set"</w:t>
      </w:r>
    </w:p>
    <w:p w14:paraId="3DD25CA3" w14:textId="77777777" w:rsidR="00EC278A" w:rsidRDefault="00EC278A" w:rsidP="00EC278A">
      <w:pPr>
        <w:rPr>
          <w:lang w:eastAsia="zh-CN"/>
        </w:rPr>
      </w:pPr>
      <w:r>
        <w:t>parameter</w:t>
      </w:r>
      <w:r>
        <w:tab/>
        <w:t>=  parametername "=" token</w:t>
      </w:r>
    </w:p>
    <w:p w14:paraId="4A38B1B4" w14:textId="55B72618" w:rsidR="00EC278A" w:rsidRDefault="00EC278A" w:rsidP="00EC278A">
      <w:pPr>
        <w:rPr>
          <w:lang w:eastAsia="zh-CN"/>
        </w:rPr>
      </w:pPr>
      <w:r>
        <w:t>parametername</w:t>
      </w:r>
      <w:r>
        <w:tab/>
        <w:t>= "nfinst" / "nfset" / "nfservinst" / "nfserviceset" / "servname" / "scope" / "backupamfinst" / "backupnf"</w:t>
      </w:r>
    </w:p>
    <w:p w14:paraId="7C063415" w14:textId="77777777" w:rsidR="00EC278A" w:rsidRDefault="00EC278A" w:rsidP="00EC278A">
      <w:r>
        <w:t>recoverytime = "recoverytime=" OWS DQUOTE date-time DQUOTE</w:t>
      </w:r>
    </w:p>
    <w:p w14:paraId="150906D6" w14:textId="77777777" w:rsidR="00EC278A" w:rsidRDefault="00EC278A" w:rsidP="00EC278A">
      <w:pPr>
        <w:rPr>
          <w:noProof/>
        </w:rPr>
      </w:pPr>
      <w:r>
        <w:t>notif-receiver = "nr=" URI</w:t>
      </w:r>
      <w:r>
        <w:tab/>
        <w:t>; URI production rule from IETF RFC 3986 [14], Appendix A</w:t>
      </w:r>
    </w:p>
    <w:p w14:paraId="1658074D" w14:textId="77777777" w:rsidR="00EC278A" w:rsidRDefault="00EC278A" w:rsidP="00EC278A">
      <w:pPr>
        <w:rPr>
          <w:noProof/>
        </w:rPr>
      </w:pPr>
      <w:r>
        <w:t>groupvalue = "true" / "false"</w:t>
      </w:r>
    </w:p>
    <w:p w14:paraId="4A1CDA5B" w14:textId="77777777" w:rsidR="00EC278A" w:rsidRDefault="00EC278A" w:rsidP="00EC278A">
      <w:r>
        <w:t>groupparameter = groupparametername "=" token</w:t>
      </w:r>
    </w:p>
    <w:p w14:paraId="4FF1B68A" w14:textId="77777777" w:rsidR="00EC278A" w:rsidRDefault="00EC278A" w:rsidP="00EC278A">
      <w:r>
        <w:t>groupparametername = "oldgroupid" / "groupid" / "uribase" / "oldnfinst / "oldservset" / "oldservinst" / "guami"</w:t>
      </w:r>
    </w:p>
    <w:p w14:paraId="06F4B20A" w14:textId="6E3D55D6" w:rsidR="00EC278A" w:rsidRDefault="00EC278A" w:rsidP="00EC278A">
      <w:pPr>
        <w:rPr>
          <w:noProof/>
        </w:rPr>
      </w:pPr>
      <w:r w:rsidRPr="00617B72">
        <w:rPr>
          <w:noProof/>
        </w:rPr>
        <w:t>no-red</w:t>
      </w:r>
      <w:r>
        <w:rPr>
          <w:noProof/>
        </w:rPr>
        <w:t xml:space="preserve">-value </w:t>
      </w:r>
      <w:r w:rsidRPr="00617B72">
        <w:rPr>
          <w:noProof/>
        </w:rPr>
        <w:t>= "true"</w:t>
      </w:r>
    </w:p>
    <w:p w14:paraId="745EDE4E" w14:textId="77777777" w:rsidR="00EC278A" w:rsidRDefault="00EC278A" w:rsidP="00EC278A">
      <w:pPr>
        <w:rPr>
          <w:lang w:eastAsia="zh-CN"/>
        </w:rPr>
      </w:pPr>
      <w:r>
        <w:t>The following parameters are defined:</w:t>
      </w:r>
    </w:p>
    <w:p w14:paraId="4FCC0A0D" w14:textId="77777777" w:rsidR="00EA5926" w:rsidRPr="00D1205D" w:rsidRDefault="00EA5926" w:rsidP="00EA5926">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1AA820B" w14:textId="77777777" w:rsidR="00EA5926" w:rsidRPr="00D1205D" w:rsidRDefault="00EA5926" w:rsidP="00EA5926">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54BBA5C" w14:textId="77777777" w:rsidR="00EA5926" w:rsidRPr="00D1205D" w:rsidRDefault="00EA5926" w:rsidP="00EA5926">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5393783" w14:textId="77777777" w:rsidR="00EA5926" w:rsidRPr="00D1205D" w:rsidRDefault="00EA5926" w:rsidP="00EA5926">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F135922" w14:textId="77777777" w:rsidR="00EA5926" w:rsidRPr="00D1205D" w:rsidRDefault="00EA5926" w:rsidP="00EA5926">
      <w:pPr>
        <w:pStyle w:val="B1"/>
        <w:ind w:hanging="1"/>
        <w:rPr>
          <w:lang w:eastAsia="zh-CN"/>
        </w:rPr>
      </w:pPr>
      <w:bookmarkStart w:id="389"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r>
      <w:r w:rsidRPr="00D1205D">
        <w:lastRenderedPageBreak/>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89"/>
    <w:p w14:paraId="444F3E33" w14:textId="77777777" w:rsidR="00EA5926" w:rsidRPr="00D1205D" w:rsidRDefault="00EA5926" w:rsidP="00EA5926">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F1203FE" w14:textId="77777777" w:rsidR="00EA5926" w:rsidRPr="00D1205D" w:rsidRDefault="00EA5926" w:rsidP="00EA5926">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612FFC77" w14:textId="77777777" w:rsidR="00EA5926" w:rsidRPr="00D1205D" w:rsidRDefault="00EA5926" w:rsidP="00EA5926">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F54F3B" w14:textId="77777777" w:rsidR="00EA5926" w:rsidRDefault="00EA5926" w:rsidP="00EA5926">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5ED306C" w14:textId="77777777" w:rsidR="00EA5926" w:rsidRPr="00D1205D" w:rsidRDefault="00EA5926" w:rsidP="00EA5926">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37677C99" w14:textId="77777777" w:rsidR="00EA5926" w:rsidRDefault="00EA5926" w:rsidP="00EA5926">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823B980" w14:textId="77777777" w:rsidR="00EA5926" w:rsidRPr="00927DE6" w:rsidRDefault="00EA5926" w:rsidP="00EA5926">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9014A8" w14:textId="77777777" w:rsidR="00EA5926" w:rsidRDefault="00EA5926" w:rsidP="00EA5926">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0B752A81" w14:textId="77777777" w:rsidR="00EA5926" w:rsidRDefault="00EA5926" w:rsidP="00EA5926">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0DC14833" w14:textId="77777777" w:rsidR="00EA5926" w:rsidRDefault="00EA5926" w:rsidP="00EA5926">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4AFB925C" w14:textId="77777777" w:rsidR="00EA5926" w:rsidRDefault="00EA5926" w:rsidP="00EA5926">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302AB85A" w14:textId="5A7E9D0A" w:rsidR="00EA5926" w:rsidRPr="006A4F07" w:rsidRDefault="00EA5926" w:rsidP="00EA5926">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1EF21DE" w14:textId="15092505"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xml:space="preserv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DF3454B" w14:textId="1EF6E1F1"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w:t>
      </w:r>
      <w:r w:rsidRPr="006A4F07">
        <w:rPr>
          <w:lang w:val="en-US" w:eastAsia="zh-CN"/>
        </w:rPr>
        <w:lastRenderedPageBreak/>
        <w:t xml:space="preserve">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 xml:space="preserve">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DAE741" w14:textId="77777777" w:rsidR="00EC278A" w:rsidRDefault="00EA5926" w:rsidP="00EC278A">
      <w:pPr>
        <w:pStyle w:val="B1"/>
        <w:rPr>
          <w:lang w:val="en-US" w:eastAsia="zh-CN"/>
        </w:rPr>
      </w:pPr>
      <w:r w:rsidRPr="006A4F07">
        <w:rPr>
          <w:lang w:val="en-US" w:eastAsia="zh-CN"/>
        </w:rPr>
        <w:t>-</w:t>
      </w:r>
      <w:r w:rsidRPr="006A4F07">
        <w:rPr>
          <w:lang w:val="en-US" w:eastAsia="zh-CN"/>
        </w:rPr>
        <w:tab/>
        <w:t xml:space="preserve">guami (GUAMI): indicates the GUAMI of the AMF currently serving UE contexts,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.3.4.1 of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9.571</w:t>
      </w:r>
      <w:r w:rsidR="00C832FB">
        <w:rPr>
          <w:lang w:val="en-US" w:eastAsia="zh-CN"/>
        </w:rPr>
        <w:t> </w:t>
      </w:r>
      <w:r w:rsidR="00C832FB" w:rsidRPr="006A4F07">
        <w:rPr>
          <w:lang w:val="en-US" w:eastAsia="zh-CN"/>
        </w:rPr>
        <w:t>[</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8B653FD" w14:textId="16F67E12" w:rsidR="00EA5926" w:rsidRPr="0024054A" w:rsidRDefault="00EC278A" w:rsidP="00EA5926">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345F33">
        <w:rPr>
          <w:color w:val="000000" w:themeColor="text1"/>
          <w:lang w:val="en-US" w:eastAsia="zh-CN"/>
        </w:rPr>
        <w:t>ice</w:t>
      </w:r>
      <w:r w:rsidRPr="003D2AAA">
        <w:rPr>
          <w:color w:val="000000" w:themeColor="text1"/>
          <w:lang w:val="en-US" w:eastAsia="zh-CN"/>
        </w:rPr>
        <w:t>set parameter or the nfinst parameter shall be present. The nfserv</w:t>
      </w:r>
      <w:r w:rsidR="00345F33">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05C119F5" w14:textId="77777777" w:rsidR="00EA5926" w:rsidRPr="00D1205D" w:rsidRDefault="00EA5926" w:rsidP="00EA5926">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534BF8DA" w14:textId="508C25DE" w:rsidR="009F7A10" w:rsidRPr="00D1205D" w:rsidRDefault="009F7A10" w:rsidP="009F7A10">
      <w:pPr>
        <w:pStyle w:val="EX"/>
        <w:rPr>
          <w:lang w:eastAsia="zh-CN"/>
        </w:rPr>
      </w:pPr>
      <w:bookmarkStart w:id="390" w:name="_Toc35969917"/>
      <w:bookmarkStart w:id="391" w:name="_Toc36050711"/>
      <w:bookmarkStart w:id="392" w:name="_Toc44847423"/>
      <w:bookmarkStart w:id="393" w:name="_Toc51845075"/>
      <w:bookmarkStart w:id="394" w:name="_Toc51845406"/>
      <w:bookmarkStart w:id="395" w:name="_Toc51846926"/>
      <w:bookmarkStart w:id="396" w:name="_Toc57022553"/>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249693BF" w14:textId="77777777" w:rsidR="009F7A10" w:rsidRPr="00D1205D" w:rsidRDefault="009F7A10" w:rsidP="009F7A10">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FAEC3FA" w14:textId="77777777" w:rsidR="009F7A10" w:rsidRPr="00D1205D" w:rsidRDefault="009F7A10" w:rsidP="009F7A10">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2EA13380" w14:textId="77777777" w:rsidR="009F7A10" w:rsidRPr="00D1205D" w:rsidRDefault="009F7A10" w:rsidP="009F7A10">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79417BA1" w14:textId="632A8A71" w:rsidR="009F7A10" w:rsidRPr="00D1205D" w:rsidRDefault="009F7A10" w:rsidP="009F7A10">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6030D04A" w14:textId="77777777" w:rsidR="009F7A10" w:rsidRDefault="009F7A10" w:rsidP="009F7A10">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4BB38A03" w14:textId="62B8713A" w:rsidR="009F7A10" w:rsidRPr="002D1B76" w:rsidRDefault="009F7A10" w:rsidP="009F7A10">
      <w:pPr>
        <w:pStyle w:val="EX"/>
        <w:rPr>
          <w:lang w:eastAsia="zh-CN"/>
        </w:rPr>
      </w:pPr>
      <w:r w:rsidRPr="00E0716E">
        <w:lastRenderedPageBreak/>
        <w:t>EXAMPLE 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 groupid=54804518-4191-46b3-955c-ac631f953ed1</w:t>
      </w:r>
    </w:p>
    <w:p w14:paraId="41C27AD8" w14:textId="32BE3490" w:rsidR="009F7A10" w:rsidRPr="00AD4CCA" w:rsidRDefault="009F7A10" w:rsidP="009F7A10">
      <w:pPr>
        <w:pStyle w:val="EX"/>
        <w:rPr>
          <w:lang w:eastAsia="zh-CN"/>
        </w:rPr>
      </w:pPr>
      <w:r w:rsidRPr="00E0716E">
        <w:t>EXAMPLE 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5CEF7D92" w14:textId="23AED277" w:rsidR="009F7A10" w:rsidRPr="0024054A" w:rsidRDefault="009F7A10" w:rsidP="009F7A10">
      <w:pPr>
        <w:pStyle w:val="EX"/>
        <w:rPr>
          <w:lang w:eastAsia="zh-CN"/>
        </w:rPr>
      </w:pPr>
      <w:r w:rsidRPr="00E0716E">
        <w:t>EXAMPLE 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6AB1205B" w14:textId="00337669" w:rsidR="009F7A10" w:rsidRPr="00FA1371" w:rsidRDefault="009F7A10" w:rsidP="009F7A10">
      <w:pPr>
        <w:pStyle w:val="EX"/>
        <w:rPr>
          <w:lang w:eastAsia="zh-CN"/>
        </w:rPr>
      </w:pPr>
      <w:r w:rsidRPr="002D7984">
        <w:t>EXAMPLE 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2833267D" w14:textId="701F5DB3" w:rsidR="009F7A10" w:rsidRPr="002C4E90" w:rsidRDefault="009F7A10" w:rsidP="009F7A10">
      <w:pPr>
        <w:pStyle w:val="EX"/>
        <w:rPr>
          <w:lang w:val="en-US"/>
        </w:rPr>
      </w:pPr>
      <w:r w:rsidRPr="002D7984">
        <w:t>EXAMPLE 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4D5864AC" w14:textId="77777777" w:rsidR="009F7A10" w:rsidRPr="003D2AAA" w:rsidRDefault="009F7A10" w:rsidP="009F7A10">
      <w:pPr>
        <w:pStyle w:val="EX"/>
      </w:pPr>
      <w:r w:rsidRPr="003D2AAA">
        <w:t xml:space="preserve">EXAMPLE </w:t>
      </w:r>
      <w:r>
        <w:t>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531AFD77" w14:textId="0A49F0F8" w:rsidR="009F7A10" w:rsidRDefault="009F7A10" w:rsidP="009F7A10">
      <w:pPr>
        <w:pStyle w:val="EX"/>
      </w:pPr>
      <w:r>
        <w:tab/>
      </w:r>
      <w:r w:rsidRPr="003D2AAA">
        <w:t>3gpp-Sbi-Binding: bl=nfservice</w:t>
      </w:r>
      <w:r>
        <w:t>-</w:t>
      </w:r>
      <w:r w:rsidRPr="003D2AAA">
        <w:t>instance; nfservinst=xyz; nfinst=54804518-4191-46b3-955c-ac631f953ed8; no-redundancy=true</w:t>
      </w:r>
    </w:p>
    <w:p w14:paraId="4D7A960C" w14:textId="77777777" w:rsidR="009F7A10" w:rsidRPr="00D1205D" w:rsidRDefault="009F7A10" w:rsidP="009F7A10">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97" w:name="_CR5_2_3_2_7"/>
      <w:bookmarkStart w:id="398" w:name="_Toc160971286"/>
      <w:bookmarkEnd w:id="397"/>
      <w:r w:rsidRPr="00D1205D">
        <w:t>5.2.3.2.7</w:t>
      </w:r>
      <w:r w:rsidRPr="00D1205D">
        <w:tab/>
      </w:r>
      <w:r w:rsidRPr="00D1205D">
        <w:rPr>
          <w:lang w:eastAsia="zh-CN"/>
        </w:rPr>
        <w:t>3gpp-Sbi-Discovery</w:t>
      </w:r>
      <w:bookmarkEnd w:id="380"/>
      <w:bookmarkEnd w:id="381"/>
      <w:bookmarkEnd w:id="390"/>
      <w:bookmarkEnd w:id="391"/>
      <w:bookmarkEnd w:id="392"/>
      <w:bookmarkEnd w:id="393"/>
      <w:bookmarkEnd w:id="394"/>
      <w:bookmarkEnd w:id="395"/>
      <w:bookmarkEnd w:id="396"/>
      <w:bookmarkEnd w:id="398"/>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99" w:name="_Toc27745016"/>
      <w:bookmarkStart w:id="400" w:name="_Toc29803169"/>
      <w:bookmarkStart w:id="401" w:name="_Toc35969918"/>
      <w:bookmarkStart w:id="402" w:name="_Toc36050712"/>
      <w:bookmarkStart w:id="403" w:name="_Toc44847424"/>
      <w:bookmarkStart w:id="404" w:name="_Toc51845076"/>
      <w:bookmarkStart w:id="405" w:name="_Toc51845407"/>
      <w:bookmarkStart w:id="406" w:name="_Toc51846927"/>
      <w:bookmarkStart w:id="407" w:name="_Toc57022554"/>
      <w:r w:rsidRPr="00D1205D">
        <w:rPr>
          <w:lang w:eastAsia="zh-CN"/>
        </w:rPr>
        <w:t>The discovery headers shall be used to include any of the discovery query parameters listed in 3GPP TS 29.510</w:t>
      </w:r>
      <w:r>
        <w:rPr>
          <w:lang w:eastAsia="zh-CN"/>
        </w:rPr>
        <w:t> </w:t>
      </w:r>
      <w:r w:rsidRPr="00D1205D">
        <w:rPr>
          <w:lang w:eastAsia="zh-CN"/>
        </w:rPr>
        <w:t xml:space="preserve">[8], Table 6.2.3.2.3.1-1. The value of each NF service discovery header shall be encoded in the same way as the </w:t>
      </w:r>
      <w:r w:rsidRPr="00D1205D">
        <w:rPr>
          <w:lang w:eastAsia="zh-CN"/>
        </w:rPr>
        <w:lastRenderedPageBreak/>
        <w:t>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bookmarkStart w:id="408" w:name="_CRTable5_2_3_2_71"/>
      <w:r w:rsidRPr="00D1205D">
        <w:t xml:space="preserve">Table </w:t>
      </w:r>
      <w:bookmarkEnd w:id="408"/>
      <w:r w:rsidRPr="00D1205D">
        <w:t>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357FA5F8" w:rsidR="00C832FB" w:rsidRDefault="00CA154E" w:rsidP="00CA154E">
      <w:pPr>
        <w:pStyle w:val="NO"/>
        <w:rPr>
          <w:noProof/>
        </w:rPr>
      </w:pPr>
      <w:r>
        <w:rPr>
          <w:noProof/>
        </w:rPr>
        <w:t>NOTE 1:</w:t>
      </w:r>
      <w:r>
        <w:rPr>
          <w:noProof/>
        </w:rPr>
        <w:tab/>
      </w:r>
      <w:r w:rsidRPr="00B116A4">
        <w:rPr>
          <w:noProof/>
        </w:rPr>
        <w:t>The style</w:t>
      </w:r>
      <w:r>
        <w:rPr>
          <w:noProof/>
        </w:rPr>
        <w:t xml:space="preserve"> "form"</w:t>
      </w:r>
      <w:r w:rsidRPr="00B116A4">
        <w:rPr>
          <w:noProof/>
        </w:rPr>
        <w:t xml:space="preserve"> is not available for header parameters, thus the corresponding </w:t>
      </w:r>
      <w:r>
        <w:rPr>
          <w:lang w:val="en-US" w:eastAsia="zh-CN"/>
        </w:rPr>
        <w:t xml:space="preserve">3gpp-Sbi-Discovery-* headers </w:t>
      </w:r>
      <w:r w:rsidRPr="00B116A4">
        <w:rPr>
          <w:noProof/>
        </w:rPr>
        <w:t>us</w:t>
      </w:r>
      <w:r>
        <w:rPr>
          <w:noProof/>
        </w:rPr>
        <w:t>e</w:t>
      </w:r>
      <w:r w:rsidRPr="00B116A4">
        <w:rPr>
          <w:noProof/>
        </w:rPr>
        <w:t xml:space="preserve"> the default style </w:t>
      </w:r>
      <w:r>
        <w:rPr>
          <w:noProof/>
        </w:rPr>
        <w:t>"simple" defined</w:t>
      </w:r>
      <w:r w:rsidRPr="00B116A4">
        <w:rPr>
          <w:noProof/>
        </w:rPr>
        <w:t xml:space="preserve"> for header parameters </w:t>
      </w:r>
      <w:r>
        <w:rPr>
          <w:noProof/>
        </w:rPr>
        <w:t>in</w:t>
      </w:r>
      <w:r w:rsidRPr="00B116A4">
        <w:rPr>
          <w:noProof/>
        </w:rPr>
        <w:t xml:space="preserve"> the OpenAPI Specification [9].</w:t>
      </w:r>
    </w:p>
    <w:p w14:paraId="2F21037C" w14:textId="4B9BA854" w:rsidR="00CA154E" w:rsidRPr="00D1205D" w:rsidRDefault="00CA154E" w:rsidP="00CA154E">
      <w:pPr>
        <w:pStyle w:val="NO"/>
        <w:rPr>
          <w:noProof/>
        </w:rPr>
      </w:pPr>
      <w:r>
        <w:rPr>
          <w:noProof/>
        </w:rPr>
        <w:t>NOTE 2:</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409" w:name="_CR5_2_3_2_8"/>
      <w:bookmarkStart w:id="410" w:name="_Toc160971287"/>
      <w:bookmarkEnd w:id="409"/>
      <w:r w:rsidRPr="00D1205D">
        <w:t>5.2.3.2.8</w:t>
      </w:r>
      <w:r w:rsidRPr="00D1205D">
        <w:tab/>
      </w:r>
      <w:r w:rsidRPr="00D1205D">
        <w:rPr>
          <w:lang w:eastAsia="zh-CN"/>
        </w:rPr>
        <w:t>3gpp-Sbi-Producer-Id</w:t>
      </w:r>
      <w:bookmarkEnd w:id="399"/>
      <w:bookmarkEnd w:id="400"/>
      <w:bookmarkEnd w:id="401"/>
      <w:bookmarkEnd w:id="402"/>
      <w:bookmarkEnd w:id="403"/>
      <w:bookmarkEnd w:id="404"/>
      <w:bookmarkEnd w:id="405"/>
      <w:bookmarkEnd w:id="406"/>
      <w:bookmarkEnd w:id="407"/>
      <w:bookmarkEnd w:id="410"/>
    </w:p>
    <w:p w14:paraId="4CBDD8E4" w14:textId="77777777" w:rsidR="0076412A" w:rsidRPr="00D1205D" w:rsidRDefault="0076412A" w:rsidP="0076412A">
      <w:pPr>
        <w:rPr>
          <w:lang w:eastAsia="zh-CN"/>
        </w:rPr>
      </w:pPr>
      <w:bookmarkStart w:id="411" w:name="_Toc35969919"/>
      <w:bookmarkStart w:id="412" w:name="_Toc36050713"/>
      <w:bookmarkStart w:id="413" w:name="_Toc44847425"/>
      <w:bookmarkStart w:id="414" w:name="_Toc51845077"/>
      <w:bookmarkStart w:id="415" w:name="_Toc51845408"/>
      <w:bookmarkStart w:id="416" w:name="_Toc51846928"/>
      <w:bookmarkStart w:id="417" w:name="_Toc57022555"/>
      <w:bookmarkStart w:id="418" w:name="_Toc27745017"/>
      <w:bookmarkStart w:id="419" w:name="_Toc29803170"/>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5D032BC3" w14:textId="77777777" w:rsidR="009F7A10" w:rsidRPr="00D1205D" w:rsidRDefault="009F7A10" w:rsidP="009F7A10">
      <w:pPr>
        <w:rPr>
          <w:lang w:eastAsia="zh-CN"/>
        </w:rPr>
      </w:pPr>
      <w:r w:rsidRPr="00D1205D">
        <w:rPr>
          <w:lang w:eastAsia="zh-CN"/>
        </w:rPr>
        <w:t>3gpp-Sbi-Producer-Id = "3gpp-Sbi-Producer-Id" ":" OWS "nfinst=" nfInstanceIdvalue</w:t>
      </w:r>
      <w:r>
        <w:rPr>
          <w:lang w:eastAsia="zh-CN"/>
        </w:rPr>
        <w:t xml:space="preserve"> [OWS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 xml:space="preserve">] [OWS ";" OWS </w:t>
      </w:r>
      <w:r w:rsidRPr="00FF20E7">
        <w:rPr>
          <w:lang w:eastAsia="zh-CN"/>
        </w:rPr>
        <w:t>"</w:t>
      </w:r>
      <w:r>
        <w:rPr>
          <w:lang w:eastAsia="zh-CN"/>
        </w:rPr>
        <w:t>nfset</w:t>
      </w:r>
      <w:r w:rsidRPr="00FF20E7">
        <w:rPr>
          <w:lang w:eastAsia="zh-CN"/>
        </w:rPr>
        <w:t xml:space="preserve">=" </w:t>
      </w:r>
      <w:r>
        <w:rPr>
          <w:lang w:eastAsia="zh-CN"/>
        </w:rPr>
        <w:t>nfSet</w:t>
      </w:r>
      <w:r w:rsidRPr="00FF20E7">
        <w:rPr>
          <w:lang w:eastAsia="zh-CN"/>
        </w:rPr>
        <w:t>Idvalue</w:t>
      </w:r>
      <w:r>
        <w:rPr>
          <w:lang w:eastAsia="zh-CN"/>
        </w:rPr>
        <w:t xml:space="preserve">] [OWS ";" OWS </w:t>
      </w:r>
      <w:r w:rsidRPr="00FF20E7">
        <w:rPr>
          <w:lang w:eastAsia="zh-CN"/>
        </w:rPr>
        <w:t>"</w:t>
      </w:r>
      <w:r>
        <w:rPr>
          <w:lang w:eastAsia="zh-CN"/>
        </w:rPr>
        <w:t>nfserviceset</w:t>
      </w:r>
      <w:r w:rsidRPr="00FF20E7">
        <w:rPr>
          <w:lang w:eastAsia="zh-CN"/>
        </w:rPr>
        <w:t>=" nf</w:t>
      </w:r>
      <w:r>
        <w:rPr>
          <w:lang w:eastAsia="zh-CN"/>
        </w:rPr>
        <w:t>ServiceSet</w:t>
      </w:r>
      <w:r w:rsidRPr="00FF20E7">
        <w:rPr>
          <w:lang w:eastAsia="zh-CN"/>
        </w:rPr>
        <w:t>Idvalue</w:t>
      </w:r>
      <w:r>
        <w:rPr>
          <w:lang w:eastAsia="zh-CN"/>
        </w:rPr>
        <w:t>]</w:t>
      </w:r>
    </w:p>
    <w:p w14:paraId="34578435" w14:textId="4FCE3E4D" w:rsidR="0076412A" w:rsidRPr="00D1205D" w:rsidRDefault="0076412A" w:rsidP="00821FD2">
      <w:pPr>
        <w:rPr>
          <w:lang w:eastAsia="zh-CN"/>
        </w:rPr>
      </w:pPr>
      <w:r w:rsidRPr="00821FD2">
        <w:t>The following parameters are defined:</w:t>
      </w:r>
    </w:p>
    <w:p w14:paraId="31047A4F" w14:textId="77777777" w:rsidR="00C832FB" w:rsidRDefault="0076412A" w:rsidP="0076412A">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34E2DBD2" w14:textId="13D4E59E" w:rsidR="0076412A" w:rsidRDefault="0076412A" w:rsidP="0076412A">
      <w:pPr>
        <w:pStyle w:val="B1"/>
        <w:rPr>
          <w:lang w:eastAsia="zh-CN"/>
        </w:rPr>
      </w:pPr>
      <w:r>
        <w:rPr>
          <w:lang w:eastAsia="zh-CN"/>
        </w:rPr>
        <w:t>-</w:t>
      </w:r>
      <w:r>
        <w:rPr>
          <w:lang w:eastAsia="zh-CN"/>
        </w:rPr>
        <w:tab/>
        <w:t>nfservinst (NF service instance): indicates a NF Service Instance ID, as defined in 3GPP TS 29.510 [8];</w:t>
      </w:r>
    </w:p>
    <w:p w14:paraId="39FF2A07" w14:textId="77777777" w:rsidR="00C832FB" w:rsidRDefault="0076412A" w:rsidP="0076412A">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72923E46" w14:textId="0CFC2B15" w:rsidR="0076412A" w:rsidRPr="00D1205D" w:rsidRDefault="0076412A" w:rsidP="0076412A">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77777777" w:rsidR="0076412A" w:rsidRDefault="0076412A" w:rsidP="0076412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t>3gpp-Sbi-Producer-Id: nfinst=54804518-4191-46b3-955c-ac631f953ed8</w:t>
      </w:r>
    </w:p>
    <w:p w14:paraId="1B788AC2" w14:textId="77777777" w:rsidR="0076412A" w:rsidRDefault="0076412A" w:rsidP="0076412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t>3gpp-Sbi-Producer-Id: nfinst=54804518-4191-46b3-955c-ac631f953ed8</w:t>
      </w:r>
      <w:r>
        <w:rPr>
          <w:lang w:eastAsia="zh-CN"/>
        </w:rPr>
        <w:t>; nfservinst=xyz</w:t>
      </w:r>
    </w:p>
    <w:p w14:paraId="732975AF" w14:textId="2D27CD2A" w:rsidR="00EC278A" w:rsidRDefault="00EC278A" w:rsidP="00EC278A">
      <w:pPr>
        <w:pStyle w:val="EX"/>
        <w:rPr>
          <w:noProof/>
        </w:rPr>
      </w:pPr>
      <w:r w:rsidRPr="00D1205D">
        <w:rPr>
          <w:lang w:eastAsia="zh-CN"/>
        </w:rPr>
        <w:t>EXAMPLE</w:t>
      </w:r>
      <w:r>
        <w:rPr>
          <w:lang w:eastAsia="zh-CN"/>
        </w:rPr>
        <w:t xml:space="preserv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420" w:name="_CR5_2_3_2_9"/>
      <w:bookmarkStart w:id="421" w:name="_Toc160971288"/>
      <w:bookmarkEnd w:id="420"/>
      <w:r w:rsidRPr="00D1205D">
        <w:t>5.2.3.2.9</w:t>
      </w:r>
      <w:r w:rsidRPr="00D1205D">
        <w:tab/>
      </w:r>
      <w:r w:rsidRPr="00D1205D">
        <w:rPr>
          <w:lang w:eastAsia="zh-CN"/>
        </w:rPr>
        <w:t>3gpp-Sbi-Oci</w:t>
      </w:r>
      <w:bookmarkEnd w:id="411"/>
      <w:bookmarkEnd w:id="412"/>
      <w:bookmarkEnd w:id="413"/>
      <w:bookmarkEnd w:id="414"/>
      <w:bookmarkEnd w:id="415"/>
      <w:bookmarkEnd w:id="416"/>
      <w:bookmarkEnd w:id="417"/>
      <w:bookmarkEnd w:id="421"/>
    </w:p>
    <w:p w14:paraId="3302355B" w14:textId="0CE838C0" w:rsidR="00F90BFA" w:rsidRPr="00D1205D" w:rsidRDefault="00F90BFA" w:rsidP="00F90BFA">
      <w:pPr>
        <w:rPr>
          <w:lang w:eastAsia="zh-CN"/>
        </w:rPr>
      </w:pPr>
      <w:bookmarkStart w:id="422" w:name="_Toc35969920"/>
      <w:bookmarkStart w:id="423"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19577B7" w14:textId="77777777" w:rsidR="00EC278A" w:rsidRPr="00D1205D" w:rsidRDefault="00EC278A" w:rsidP="00EC278A">
      <w:pPr>
        <w:pStyle w:val="B1"/>
      </w:pPr>
      <w:r w:rsidRPr="00D1205D">
        <w:t>Mandatory structured parameter, which in the actual header is replaced by its sub-parameters.</w:t>
      </w:r>
    </w:p>
    <w:p w14:paraId="0E1E91F5" w14:textId="7A542CA1" w:rsidR="00EC278A" w:rsidRPr="00D1205D" w:rsidRDefault="00EC278A" w:rsidP="00EC278A">
      <w:pPr>
        <w:pStyle w:val="B1"/>
        <w:ind w:left="1704" w:hanging="1420"/>
        <w:rPr>
          <w:lang w:eastAsia="zh-CN"/>
        </w:rPr>
      </w:pPr>
      <w:bookmarkStart w:id="424" w:name="_PERM_MCCTEMPBM_CRPT57490020___2"/>
      <w:r w:rsidRPr="00D1205D">
        <w:rPr>
          <w:lang w:eastAsia="zh-CN"/>
        </w:rPr>
        <w:t>nfProducerScope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xml:space="preserve">/ ("NF-Service-Set:" RWS nfserviceset)) </w:t>
      </w:r>
      <w:r>
        <w:t> </w:t>
      </w:r>
      <w:r w:rsidRPr="00D1205D">
        <w:t xml:space="preserve">[";" RWS sNssai ";" </w:t>
      </w:r>
      <w:r w:rsidRPr="00D1205D">
        <w:rPr>
          <w:lang w:eastAsia="zh-CN"/>
        </w:rPr>
        <w:t>RWS</w:t>
      </w:r>
      <w:r w:rsidRPr="00D1205D">
        <w:t xml:space="preserve"> dnn]</w:t>
      </w:r>
    </w:p>
    <w:bookmarkEnd w:id="424"/>
    <w:p w14:paraId="02214D88" w14:textId="77777777" w:rsidR="00C57D49" w:rsidRDefault="00C57D49" w:rsidP="00C57D49">
      <w:pPr>
        <w:pStyle w:val="B1"/>
        <w:ind w:left="1704" w:hanging="1420"/>
        <w:rPr>
          <w:lang w:eastAsia="zh-CN"/>
        </w:rPr>
      </w:pPr>
      <w:r>
        <w:t>nfConsumerScope =</w:t>
      </w:r>
      <w:r>
        <w:rPr>
          <w:lang w:eastAsia="zh-CN"/>
        </w:rPr>
        <w:tab/>
        <w:t>("NF-Instance:" RWS nfinst [";" RWS "Service-Name:" RWS servname])</w:t>
      </w:r>
      <w:r>
        <w:rPr>
          <w:lang w:eastAsia="zh-CN"/>
        </w:rPr>
        <w:br/>
        <w:t>/ ("NF-Set:" RWS nfset [";" RWS "Service-Name:" RWS servname])</w:t>
      </w:r>
      <w:r>
        <w:rPr>
          <w:lang w:eastAsia="zh-CN"/>
        </w:rPr>
        <w:br/>
        <w:t xml:space="preserve">/ "(NF-Service-Instance:" RWS nfservinst </w:t>
      </w:r>
      <w:r>
        <w:t>[; RWS "NF-Inst:" RWS nfinst]</w:t>
      </w:r>
      <w:r>
        <w:rPr>
          <w:lang w:eastAsia="zh-CN"/>
        </w:rPr>
        <w:t>)</w:t>
      </w:r>
      <w:r>
        <w:rPr>
          <w:lang w:eastAsia="zh-CN"/>
        </w:rPr>
        <w:br/>
        <w:t>/ ("NF-Service-Set:" RWS nfserviceset)</w:t>
      </w:r>
      <w:r>
        <w:rPr>
          <w:lang w:eastAsia="zh-CN"/>
        </w:rPr>
        <w:br/>
        <w:t>/ ("Callback-Uri:" RWS DQUOTE URI DQUOTE *( RWS "&amp;" RWS DQUOTE URI DQUOTE))</w:t>
      </w:r>
    </w:p>
    <w:p w14:paraId="288253DB" w14:textId="77777777" w:rsidR="00EC278A" w:rsidRDefault="00EC278A" w:rsidP="00EC278A">
      <w:pPr>
        <w:pStyle w:val="B1"/>
        <w:rPr>
          <w:lang w:eastAsia="zh-CN"/>
        </w:rPr>
      </w:pPr>
      <w:r w:rsidRPr="00D1205D">
        <w:t>scpScope =</w:t>
      </w:r>
      <w:r w:rsidRPr="00D1205D">
        <w:rPr>
          <w:lang w:eastAsia="zh-CN"/>
        </w:rPr>
        <w:tab/>
        <w:t>("SCP-FQDN:" RWS fqdn)</w:t>
      </w:r>
    </w:p>
    <w:p w14:paraId="2AD7C91C" w14:textId="77777777" w:rsidR="00EC278A" w:rsidRPr="00D1205D" w:rsidRDefault="00EC278A" w:rsidP="00EC278A">
      <w:pPr>
        <w:pStyle w:val="B1"/>
        <w:rPr>
          <w:lang w:eastAsia="zh-CN"/>
        </w:rPr>
      </w:pPr>
      <w:r>
        <w:t>sep</w:t>
      </w:r>
      <w:r w:rsidRPr="00D1205D">
        <w:t>pScope =</w:t>
      </w:r>
      <w:r>
        <w:rPr>
          <w:lang w:eastAsia="zh-CN"/>
        </w:rPr>
        <w:tab/>
        <w:t>("SEP</w:t>
      </w:r>
      <w:r w:rsidRPr="00D1205D">
        <w:rPr>
          <w:lang w:eastAsia="zh-CN"/>
        </w:rPr>
        <w:t>P-FQDN:" RWS fqdn)</w:t>
      </w:r>
    </w:p>
    <w:p w14:paraId="334AF4C4" w14:textId="77777777" w:rsidR="00EC278A" w:rsidRDefault="00EC278A" w:rsidP="00EC278A">
      <w:r w:rsidRPr="00D1205D">
        <w:rPr>
          <w:lang w:eastAsia="zh-CN"/>
        </w:rPr>
        <w:t>See clause 6.4.3.4.5. The nfinst, nfset, nfservinst, nfserviceset and servname parameters are defined in clause</w:t>
      </w:r>
      <w:r>
        <w:rPr>
          <w:lang w:eastAsia="zh-CN"/>
        </w:rPr>
        <w:t> </w:t>
      </w:r>
      <w:r w:rsidRPr="00D1205D">
        <w:t>5.2.3.2.5. fqdn shall encode an FQDN. URI is defined in clause</w:t>
      </w:r>
      <w:r>
        <w:t> </w:t>
      </w:r>
      <w:r w:rsidRPr="00D1205D">
        <w:t>3 of IETF RFC 3986 [14].</w:t>
      </w:r>
    </w:p>
    <w:p w14:paraId="5D9CC284" w14:textId="4212DAE5" w:rsidR="00EC278A" w:rsidRDefault="00EC278A" w:rsidP="00EC278A">
      <w:r>
        <w:lastRenderedPageBreak/>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61DF2E73" w14:textId="6864493F" w:rsidR="00EC278A" w:rsidRPr="00D1205D" w:rsidRDefault="00EC278A" w:rsidP="00EC278A">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4A05CC37" w14:textId="77777777" w:rsidR="00EC278A" w:rsidRPr="00D1205D" w:rsidRDefault="00EC278A" w:rsidP="00EC278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2A007AAB" w14:textId="2A1F28C0" w:rsidR="004539E1" w:rsidRPr="00D1205D" w:rsidRDefault="004539E1" w:rsidP="004539E1">
      <w:bookmarkStart w:id="425" w:name="_PERM_MCCTEMPBM_CRPT57490025___3"/>
      <w:bookmarkStart w:id="426" w:name="_Toc44847426"/>
      <w:r w:rsidRPr="00D1205D">
        <w:t>Optional parameter used for S-NSSAI/DNN based overload control by SMF</w:t>
      </w:r>
      <w:r w:rsidRPr="00D1205D">
        <w:rPr>
          <w:lang w:eastAsia="zh-CN"/>
        </w:rPr>
        <w:t xml:space="preserve">, see clause 6.4.3.4.5.2.2, </w:t>
      </w:r>
      <w:r w:rsidRPr="00D1205D">
        <w:t>that refers to one or more specific S-NSSAI(s).</w:t>
      </w:r>
    </w:p>
    <w:p w14:paraId="6F6EBC5F" w14:textId="77777777" w:rsidR="004539E1" w:rsidRPr="00D1205D" w:rsidRDefault="004539E1" w:rsidP="004539E1">
      <w:pPr>
        <w:pStyle w:val="B1"/>
      </w:pPr>
      <w:r w:rsidRPr="00D1205D">
        <w:t>snssai = 1*tchar</w:t>
      </w:r>
    </w:p>
    <w:p w14:paraId="1A907692" w14:textId="77777777" w:rsidR="00C832FB" w:rsidRPr="00D1205D" w:rsidRDefault="004539E1" w:rsidP="004539E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1BB45EB" w14:textId="33217AFC" w:rsidR="004539E1" w:rsidRPr="00D1205D" w:rsidRDefault="004539E1" w:rsidP="004539E1">
      <w:pPr>
        <w:pStyle w:val="EX"/>
        <w:rPr>
          <w:lang w:eastAsia="zh-CN"/>
        </w:rPr>
      </w:pPr>
      <w:r w:rsidRPr="00D1205D">
        <w:rPr>
          <w:lang w:eastAsia="zh-CN"/>
        </w:rPr>
        <w:t>EXAMPLE 1:</w:t>
      </w:r>
      <w:r w:rsidRPr="00D1205D">
        <w:rPr>
          <w:lang w:eastAsia="zh-CN"/>
        </w:rPr>
        <w:tab/>
        <w:t>Overload Control Information for an NF Instance:</w:t>
      </w:r>
    </w:p>
    <w:p w14:paraId="0875FCF9" w14:textId="77777777" w:rsidR="004539E1" w:rsidRPr="00D1205D" w:rsidRDefault="004539E1" w:rsidP="004539E1">
      <w:pPr>
        <w:pStyle w:val="EX"/>
        <w:ind w:firstLine="0"/>
        <w:rPr>
          <w:lang w:eastAsia="zh-CN"/>
        </w:rPr>
      </w:pPr>
      <w:bookmarkStart w:id="427"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427"/>
    <w:p w14:paraId="3176A391" w14:textId="77777777" w:rsidR="004539E1" w:rsidRPr="00D1205D" w:rsidRDefault="004539E1" w:rsidP="004539E1">
      <w:pPr>
        <w:pStyle w:val="EX"/>
        <w:rPr>
          <w:lang w:eastAsia="zh-CN"/>
        </w:rPr>
      </w:pPr>
      <w:r w:rsidRPr="00D1205D">
        <w:rPr>
          <w:lang w:eastAsia="zh-CN"/>
        </w:rPr>
        <w:t>EXAMPLE 2:</w:t>
      </w:r>
      <w:r w:rsidRPr="00D1205D">
        <w:rPr>
          <w:lang w:eastAsia="zh-CN"/>
        </w:rPr>
        <w:tab/>
        <w:t>Overload Control Information for an NF Service Set:</w:t>
      </w:r>
    </w:p>
    <w:p w14:paraId="2F6DCA9C" w14:textId="77777777" w:rsidR="004539E1" w:rsidRPr="00D1205D" w:rsidRDefault="004539E1" w:rsidP="004539E1">
      <w:pPr>
        <w:pStyle w:val="EX"/>
        <w:ind w:firstLine="0"/>
        <w:rPr>
          <w:lang w:eastAsia="zh-CN"/>
        </w:rPr>
      </w:pPr>
      <w:bookmarkStart w:id="428"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428"/>
    <w:p w14:paraId="22027E34" w14:textId="77777777" w:rsidR="004539E1" w:rsidRPr="00D1205D" w:rsidRDefault="004539E1" w:rsidP="004539E1">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3C70BE8D" w14:textId="4DE2E9F5" w:rsidR="00345F33" w:rsidRDefault="00345F33" w:rsidP="00345F33">
      <w:pPr>
        <w:pStyle w:val="EX"/>
        <w:ind w:firstLine="0"/>
        <w:rPr>
          <w:lang w:eastAsia="zh-CN"/>
        </w:rPr>
      </w:pPr>
      <w:bookmarkStart w:id="429"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p w14:paraId="0DE8D5F6" w14:textId="3FB6D5E7" w:rsidR="004539E1" w:rsidRPr="00D1205D" w:rsidRDefault="004539E1" w:rsidP="00B94B62">
      <w:pPr>
        <w:pStyle w:val="NO"/>
        <w:rPr>
          <w:rFonts w:cs="Arial"/>
          <w:lang w:eastAsia="zh-CN"/>
        </w:rPr>
      </w:pPr>
      <w:r w:rsidRPr="00B94B62">
        <w:t>NOTE</w:t>
      </w:r>
      <w:r w:rsidR="00EC278A">
        <w:t xml:space="preserve"> 2</w:t>
      </w:r>
      <w:r w:rsidRPr="00B94B62">
        <w:t>:</w:t>
      </w:r>
      <w:r w:rsidRPr="00B94B62">
        <w:tab/>
        <w:t>The S-NSSAI parameter corresponds to the JSON encoding: {"sst": 1, "sd": "A08923"} (see clause 5.2.3.1)</w:t>
      </w:r>
    </w:p>
    <w:bookmarkEnd w:id="429"/>
    <w:p w14:paraId="3864E82E" w14:textId="77777777" w:rsidR="004539E1" w:rsidRPr="00D1205D" w:rsidRDefault="004539E1" w:rsidP="004539E1">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1237FAEC" w14:textId="4F6CE0CE" w:rsidR="00345F33" w:rsidRDefault="00345F33" w:rsidP="00345F33">
      <w:pPr>
        <w:pStyle w:val="EX"/>
        <w:ind w:firstLine="0"/>
        <w:rPr>
          <w:lang w:eastAsia="zh-CN"/>
        </w:rPr>
      </w:pPr>
      <w:bookmarkStart w:id="430"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p w14:paraId="3A4F8B93" w14:textId="5763924D" w:rsidR="004539E1" w:rsidRPr="00D1205D" w:rsidRDefault="004539E1" w:rsidP="002D7984">
      <w:pPr>
        <w:pStyle w:val="NO"/>
        <w:rPr>
          <w:rFonts w:cs="Arial"/>
          <w:lang w:eastAsia="zh-CN"/>
        </w:rPr>
      </w:pPr>
      <w:r w:rsidRPr="002D7984">
        <w:t>NOTE</w:t>
      </w:r>
      <w:r w:rsidR="00EC278A">
        <w:t xml:space="preserve"> 3</w:t>
      </w:r>
      <w:r w:rsidRPr="002D7984">
        <w:t>:</w:t>
      </w:r>
      <w:r w:rsidRPr="002D7984">
        <w:tab/>
        <w:t>The S- NSSAI parameter corresponds to the JSON encoding: {"sst": 1, "sd": "A08923"} &amp; {"sst": 1, "sd": "A08924"} (see clause 5.2.3.1)</w:t>
      </w:r>
    </w:p>
    <w:bookmarkEnd w:id="430"/>
    <w:p w14:paraId="18AA4AAA" w14:textId="77777777" w:rsidR="004539E1" w:rsidRPr="00D1205D" w:rsidRDefault="004539E1" w:rsidP="004539E1">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7005817C" w14:textId="77777777" w:rsidR="00C57D49" w:rsidRDefault="00C57D49" w:rsidP="00C57D49">
      <w:pPr>
        <w:pStyle w:val="EX"/>
        <w:ind w:firstLine="0"/>
        <w:rPr>
          <w:lang w:eastAsia="zh-CN"/>
        </w:rPr>
      </w:pPr>
      <w:bookmarkStart w:id="431" w:name="_PERM_MCCTEMPBM_CRPT59660012___3"/>
      <w:bookmarkEnd w:id="425"/>
      <w:r>
        <w:rPr>
          <w:lang w:eastAsia="zh-CN"/>
        </w:rPr>
        <w:t xml:space="preserve">3gpp-Sbi-Oci: Timestamp: "Tue, 04 Feb 2020 08:49:37 GMT"; </w:t>
      </w:r>
      <w:r>
        <w:t>Period-of-Validity:</w:t>
      </w:r>
      <w:r>
        <w:rPr>
          <w:lang w:eastAsia="zh-CN"/>
        </w:rPr>
        <w:t xml:space="preserve"> 120s; Overload-Reduction-Metric: 25%; Callback-Uri: "https://pcf12.operator.com/serviceY"</w:t>
      </w:r>
    </w:p>
    <w:bookmarkEnd w:id="431"/>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432"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432"/>
    <w:p w14:paraId="1421E537" w14:textId="77777777" w:rsidR="00F90BFA" w:rsidRPr="00D1205D" w:rsidRDefault="00F90BFA" w:rsidP="00F90BFA">
      <w:pPr>
        <w:pStyle w:val="EX"/>
        <w:rPr>
          <w:lang w:eastAsia="zh-CN"/>
        </w:rPr>
      </w:pPr>
      <w:r w:rsidRPr="00D1205D">
        <w:rPr>
          <w:lang w:eastAsia="zh-CN"/>
        </w:rPr>
        <w:lastRenderedPageBreak/>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433"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433"/>
    <w:p w14:paraId="0F8C2802" w14:textId="77777777" w:rsidR="004539E1" w:rsidRPr="00D1205D" w:rsidRDefault="004539E1" w:rsidP="004539E1">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481DB5C9" w14:textId="7C41429C" w:rsidR="00345F33" w:rsidRDefault="00345F33" w:rsidP="00345F33">
      <w:pPr>
        <w:pStyle w:val="EX"/>
        <w:ind w:firstLine="0"/>
        <w:rPr>
          <w:lang w:eastAsia="zh-CN"/>
        </w:rPr>
      </w:pPr>
      <w:bookmarkStart w:id="434"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p w14:paraId="66ED5BB2" w14:textId="23CE2CC2" w:rsidR="004539E1" w:rsidRPr="00D1205D" w:rsidRDefault="004539E1" w:rsidP="002D7984">
      <w:pPr>
        <w:pStyle w:val="NO"/>
        <w:rPr>
          <w:lang w:eastAsia="zh-CN"/>
        </w:rPr>
      </w:pPr>
      <w:r w:rsidRPr="002D7984">
        <w:t>NOTE</w:t>
      </w:r>
      <w:r w:rsidR="00EC278A">
        <w:t xml:space="preserve"> 4</w:t>
      </w:r>
      <w:r w:rsidRPr="002D7984">
        <w:t>:</w:t>
      </w:r>
      <w:r w:rsidRPr="002D7984">
        <w:tab/>
        <w:t>The S-NSSAI parameter corresponds to the JSON encoding: {"sst": 1, "sd": "A08923"} (see clause 5.2.3.1)</w:t>
      </w:r>
    </w:p>
    <w:bookmarkEnd w:id="434"/>
    <w:p w14:paraId="6E43052B" w14:textId="77777777" w:rsidR="00B73DF7" w:rsidRDefault="00B73DF7" w:rsidP="00B73DF7">
      <w:pPr>
        <w:pStyle w:val="EX"/>
        <w:rPr>
          <w:lang w:eastAsia="zh-CN"/>
        </w:rPr>
      </w:pPr>
      <w:r>
        <w:rPr>
          <w:lang w:eastAsia="zh-CN"/>
        </w:rPr>
        <w:t>EXAMPLE 9:</w:t>
      </w:r>
      <w:r>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435"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35"/>
    <w:p w14:paraId="499E6601" w14:textId="6A062113" w:rsidR="00F90BFA" w:rsidRDefault="00F90BFA" w:rsidP="00F90BFA">
      <w:pPr>
        <w:pStyle w:val="NO"/>
        <w:rPr>
          <w:lang w:eastAsia="zh-CN"/>
        </w:rPr>
      </w:pPr>
      <w:r w:rsidRPr="00D1205D">
        <w:rPr>
          <w:lang w:eastAsia="zh-CN"/>
        </w:rPr>
        <w:t>NOTE</w:t>
      </w:r>
      <w:r w:rsidR="00EC278A">
        <w:rPr>
          <w:lang w:eastAsia="zh-CN"/>
        </w:rPr>
        <w:t xml:space="preserv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38C6790" w14:textId="6A5AEFB8" w:rsidR="00EC278A" w:rsidRPr="00D1205D" w:rsidRDefault="00EC278A" w:rsidP="00EC278A">
      <w:pPr>
        <w:pStyle w:val="EX"/>
        <w:rPr>
          <w:lang w:eastAsia="zh-CN"/>
        </w:rPr>
      </w:pPr>
      <w:r w:rsidRPr="00D1205D">
        <w:rPr>
          <w:lang w:eastAsia="zh-CN"/>
        </w:rPr>
        <w:t xml:space="preserve">EXAMPLE </w:t>
      </w:r>
      <w:r>
        <w:rPr>
          <w:lang w:eastAsia="zh-CN"/>
        </w:rPr>
        <w:t>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82FD582" w14:textId="53B7A449" w:rsidR="00EC278A" w:rsidRPr="00D1205D" w:rsidRDefault="00EC278A" w:rsidP="00EC278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36" w:name="_Toc51845078"/>
      <w:bookmarkStart w:id="437" w:name="_Toc51845409"/>
      <w:bookmarkStart w:id="438" w:name="_Toc51846929"/>
      <w:bookmarkStart w:id="439" w:name="_Toc57022556"/>
      <w:bookmarkStart w:id="440" w:name="_CR5_2_3_2_10"/>
      <w:bookmarkStart w:id="441" w:name="_Toc160971289"/>
      <w:bookmarkEnd w:id="440"/>
      <w:r w:rsidRPr="00D1205D">
        <w:t>5.2.3.2.10</w:t>
      </w:r>
      <w:r w:rsidRPr="00D1205D">
        <w:tab/>
      </w:r>
      <w:r w:rsidRPr="00D1205D">
        <w:rPr>
          <w:lang w:eastAsia="zh-CN"/>
        </w:rPr>
        <w:t>3gpp-Sbi-Lci</w:t>
      </w:r>
      <w:bookmarkEnd w:id="422"/>
      <w:bookmarkEnd w:id="423"/>
      <w:bookmarkEnd w:id="426"/>
      <w:bookmarkEnd w:id="436"/>
      <w:bookmarkEnd w:id="437"/>
      <w:bookmarkEnd w:id="438"/>
      <w:bookmarkEnd w:id="439"/>
      <w:bookmarkEnd w:id="441"/>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0CCB6726" w14:textId="77777777" w:rsidR="00EC278A" w:rsidRPr="00D1205D" w:rsidRDefault="00EC278A" w:rsidP="00EC278A">
      <w:r w:rsidRPr="00D1205D">
        <w:t>Mandatory structured parameter, which in the actual header is replaced by its sub-parameters.</w:t>
      </w:r>
    </w:p>
    <w:p w14:paraId="7240C7A9" w14:textId="7E89EA49" w:rsidR="00EC278A" w:rsidRPr="00D1205D" w:rsidRDefault="00EC278A" w:rsidP="00EC278A">
      <w:pPr>
        <w:pStyle w:val="B1"/>
        <w:ind w:left="1988" w:hanging="1704"/>
      </w:pPr>
      <w:bookmarkStart w:id="442" w:name="_PERM_MCCTEMPBM_CRPT57490030___2"/>
      <w:r w:rsidRPr="00D1205D">
        <w:t>nfProducerScope</w:t>
      </w:r>
      <w:r w:rsidRPr="00D1205D">
        <w:rPr>
          <w:lang w:eastAsia="zh-CN"/>
        </w:rPr>
        <w:t xml:space="preserv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("NF-Service-Set:" RWS nfserviceset))</w:t>
      </w:r>
      <w:r>
        <w:rPr>
          <w:lang w:eastAsia="zh-CN"/>
        </w:rPr>
        <w:t> </w:t>
      </w:r>
      <w:r w:rsidRPr="00D1205D">
        <w:t xml:space="preserve">[; RWS sNssai ";" </w:t>
      </w:r>
      <w:r w:rsidRPr="00D1205D">
        <w:rPr>
          <w:lang w:eastAsia="zh-CN"/>
        </w:rPr>
        <w:t>RWS</w:t>
      </w:r>
      <w:r w:rsidRPr="00D1205D">
        <w:t xml:space="preserve"> dnn; RWS relativeCapacity]</w:t>
      </w:r>
    </w:p>
    <w:bookmarkEnd w:id="442"/>
    <w:p w14:paraId="3A389AB4" w14:textId="77777777" w:rsidR="00EC278A" w:rsidRDefault="00EC278A" w:rsidP="00EC278A">
      <w:pPr>
        <w:pStyle w:val="B1"/>
        <w:rPr>
          <w:lang w:eastAsia="zh-CN"/>
        </w:rPr>
      </w:pPr>
      <w:r w:rsidRPr="00D1205D">
        <w:t>scpScope =</w:t>
      </w:r>
      <w:r w:rsidRPr="00D1205D">
        <w:rPr>
          <w:lang w:eastAsia="zh-CN"/>
        </w:rPr>
        <w:tab/>
        <w:t>("SCP-FQDN:" RWS fqdn)</w:t>
      </w:r>
    </w:p>
    <w:p w14:paraId="2893AC0E" w14:textId="77777777" w:rsidR="00EC278A" w:rsidRPr="00D1205D" w:rsidRDefault="00EC278A" w:rsidP="00EC278A">
      <w:pPr>
        <w:pStyle w:val="B1"/>
        <w:rPr>
          <w:lang w:eastAsia="zh-CN"/>
        </w:rPr>
      </w:pPr>
      <w:r>
        <w:rPr>
          <w:lang w:eastAsia="zh-CN"/>
        </w:rPr>
        <w:t>seppScope =</w:t>
      </w:r>
      <w:r>
        <w:rPr>
          <w:lang w:eastAsia="zh-CN"/>
        </w:rPr>
        <w:tab/>
        <w:t>("SEPP-FQDN:" RWS fqdn)</w:t>
      </w:r>
    </w:p>
    <w:p w14:paraId="443C658F" w14:textId="77777777" w:rsidR="00EC278A" w:rsidRDefault="00EC278A" w:rsidP="00EC278A">
      <w:r w:rsidRPr="00D1205D">
        <w:rPr>
          <w:lang w:eastAsia="zh-CN"/>
        </w:rPr>
        <w:t>See clause 6.3.3.4.4. The nfinst, nfset, nfservinst and nfserviceset parameters are defined in clause</w:t>
      </w:r>
      <w:r>
        <w:rPr>
          <w:lang w:eastAsia="zh-CN"/>
        </w:rPr>
        <w:t> </w:t>
      </w:r>
      <w:r w:rsidRPr="00D1205D">
        <w:t>5.2.3.2.5. fqdn shall encode an FQDN.</w:t>
      </w:r>
    </w:p>
    <w:p w14:paraId="5C10FBEF" w14:textId="77777777" w:rsidR="00EC278A" w:rsidRDefault="00EC278A" w:rsidP="00EC278A">
      <w:r>
        <w:lastRenderedPageBreak/>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129DE9A0" w14:textId="3DAB4D05" w:rsidR="00EC278A" w:rsidRPr="00D1205D" w:rsidRDefault="00EC278A" w:rsidP="00EC278A">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4F1864E2" w14:textId="77777777" w:rsidR="00EC278A" w:rsidRPr="00D1205D" w:rsidRDefault="00EC278A" w:rsidP="00EC278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4097AEE4" w14:textId="77777777" w:rsidR="004539E1" w:rsidRPr="00D1205D" w:rsidRDefault="004539E1" w:rsidP="004539E1">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7956B580" w14:textId="77777777"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443"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44" w:name="_PERM_MCCTEMPBM_CRPT57490031___3"/>
      <w:r w:rsidRPr="00D1205D">
        <w:rPr>
          <w:lang w:eastAsia="zh-CN"/>
        </w:rPr>
        <w:t>3gpp-Sbi-Lci: Timestamp: "Tue, 04 Feb 2020 08:49:37 GMT"; Load-Metric: 25%; NF-Instance: 54804518-4191-46b3-955c-ac631f953ed8</w:t>
      </w:r>
    </w:p>
    <w:bookmarkEnd w:id="444"/>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45" w:name="_PERM_MCCTEMPBM_CRPT57490032___3"/>
      <w:r w:rsidRPr="00D1205D">
        <w:rPr>
          <w:lang w:eastAsia="zh-CN"/>
        </w:rPr>
        <w:t>3gpp-Sbi-Lci: Timestamp: "Tue, 04 Feb 2020 08:49:37 GMT"; Load-Metric: 25%; NF-Service-Set : setxyz.snnsmf-pdusession.nfi54804518-4191-46b3-955c-ac631f953ed8.5gc.mnc012.mcc345</w:t>
      </w:r>
    </w:p>
    <w:p w14:paraId="04570378" w14:textId="77777777" w:rsidR="004539E1" w:rsidRPr="00D1205D" w:rsidRDefault="004539E1" w:rsidP="004539E1">
      <w:pPr>
        <w:pStyle w:val="EX"/>
        <w:rPr>
          <w:lang w:eastAsia="zh-CN"/>
        </w:rPr>
      </w:pPr>
      <w:bookmarkStart w:id="446" w:name="_Toc51845079"/>
      <w:bookmarkStart w:id="447" w:name="_Toc51845410"/>
      <w:bookmarkStart w:id="448" w:name="_Toc51846930"/>
      <w:bookmarkStart w:id="449" w:name="_Toc57022557"/>
      <w:bookmarkEnd w:id="445"/>
      <w:r w:rsidRPr="00D1205D">
        <w:rPr>
          <w:lang w:eastAsia="zh-CN"/>
        </w:rPr>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911A15A" w14:textId="5527C66D" w:rsidR="00345F33" w:rsidRDefault="00345F33" w:rsidP="00345F33">
      <w:pPr>
        <w:pStyle w:val="EX"/>
        <w:ind w:firstLine="0"/>
        <w:rPr>
          <w:lang w:eastAsia="zh-CN"/>
        </w:rPr>
      </w:pPr>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p w14:paraId="640E0559" w14:textId="77777777" w:rsidR="004539E1" w:rsidRPr="00D1205D" w:rsidRDefault="004539E1" w:rsidP="004539E1">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261DA8D" w14:textId="70021E9D" w:rsidR="00345F33" w:rsidRDefault="00345F33" w:rsidP="00345F33">
      <w:pPr>
        <w:pStyle w:val="EX"/>
        <w:ind w:firstLine="0"/>
        <w:rPr>
          <w:lang w:eastAsia="zh-CN"/>
        </w:rPr>
      </w:pPr>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p w14:paraId="2A7D1F88" w14:textId="6F9BAF83" w:rsidR="00B9097B" w:rsidRPr="00D1205D" w:rsidRDefault="00B9097B" w:rsidP="00821FD2">
      <w:pPr>
        <w:pStyle w:val="NO"/>
        <w:rPr>
          <w:rFonts w:cs="Arial"/>
          <w:lang w:eastAsia="zh-CN"/>
        </w:rPr>
      </w:pPr>
      <w:r w:rsidRPr="00821FD2">
        <w:t>NOTE</w:t>
      </w:r>
      <w:r w:rsidR="00EC278A">
        <w:t xml:space="preserve"> 2</w:t>
      </w:r>
      <w:r w:rsidRPr="00821FD2">
        <w:t>:</w:t>
      </w:r>
      <w:r w:rsidRPr="00821FD2">
        <w:tab/>
        <w:t>The S-Nssai parameter corresponds to the JSON encoding: {"sst": 1, "sd": "A08923"} (see clause 5.2.3.1)</w:t>
      </w:r>
    </w:p>
    <w:p w14:paraId="1D2F800C" w14:textId="77777777" w:rsidR="00B9097B" w:rsidRPr="00D1205D" w:rsidRDefault="00B9097B" w:rsidP="00B9097B">
      <w:pPr>
        <w:pStyle w:val="EX"/>
        <w:rPr>
          <w:lang w:eastAsia="zh-CN"/>
        </w:rPr>
      </w:pPr>
      <w:r w:rsidRPr="00D1205D">
        <w:rPr>
          <w:lang w:eastAsia="zh-CN"/>
        </w:rPr>
        <w:t>EXAMPLE 5:</w:t>
      </w:r>
      <w:r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50" w:name="_PERM_MCCTEMPBM_CRPT57490036___3"/>
      <w:r w:rsidRPr="00D1205D">
        <w:rPr>
          <w:lang w:eastAsia="zh-CN"/>
        </w:rPr>
        <w:t>3gpp-Sbi-Lci: Timestamp: "Tue, 04 Feb 2020 08:49:37 GMT"; Load-Metric: 25%; SCP-FQDN: scp1.example.com</w:t>
      </w:r>
    </w:p>
    <w:bookmarkEnd w:id="450"/>
    <w:p w14:paraId="0763A27C" w14:textId="77777777" w:rsidR="004539E1" w:rsidRPr="00D1205D" w:rsidRDefault="004539E1" w:rsidP="004539E1">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67022FA0" w14:textId="3AB5ED0F" w:rsidR="00345F33" w:rsidRDefault="00345F33" w:rsidP="00345F33">
      <w:pPr>
        <w:pStyle w:val="EX"/>
        <w:ind w:firstLine="0"/>
        <w:rPr>
          <w:lang w:eastAsia="zh-CN"/>
        </w:rPr>
      </w:pPr>
      <w:bookmarkStart w:id="451" w:name="_PERM_MCCTEMPBM_CRPT57490038___2"/>
      <w:r w:rsidRPr="00D1205D">
        <w:rPr>
          <w:lang w:eastAsia="zh-CN"/>
        </w:rPr>
        <w:lastRenderedPageBreak/>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52B1EF7B" w14:textId="77777777" w:rsidR="004539E1" w:rsidRPr="00D1205D" w:rsidRDefault="004539E1" w:rsidP="004539E1">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51"/>
    <w:p w14:paraId="5A725F15" w14:textId="77777777" w:rsidR="00B9097B" w:rsidRDefault="00B9097B" w:rsidP="00B9097B">
      <w:pPr>
        <w:pStyle w:val="EX"/>
        <w:rPr>
          <w:lang w:eastAsia="zh-CN"/>
        </w:rPr>
      </w:pPr>
      <w:r>
        <w:rPr>
          <w:lang w:eastAsia="zh-CN"/>
        </w:rPr>
        <w:t>EXAMPLE 7:</w:t>
      </w:r>
      <w:r>
        <w:rPr>
          <w:lang w:eastAsia="zh-CN"/>
        </w:rPr>
        <w:tab/>
        <w:t>Load Control Information for SEPP:</w:t>
      </w:r>
    </w:p>
    <w:p w14:paraId="70B69041" w14:textId="77777777" w:rsidR="00B9097B" w:rsidRPr="005B67FA" w:rsidRDefault="00B9097B" w:rsidP="00B9097B">
      <w:pPr>
        <w:pStyle w:val="EX"/>
        <w:ind w:firstLine="0"/>
        <w:rPr>
          <w:lang w:eastAsia="zh-CN"/>
        </w:rPr>
      </w:pPr>
      <w:bookmarkStart w:id="452"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52"/>
    <w:p w14:paraId="0765D232" w14:textId="77777777" w:rsidR="00EC278A" w:rsidRPr="00D1205D" w:rsidRDefault="00EC278A" w:rsidP="00EC278A">
      <w:pPr>
        <w:pStyle w:val="NO"/>
        <w:rPr>
          <w:lang w:eastAsia="zh-CN"/>
        </w:rPr>
      </w:pPr>
      <w:r w:rsidRPr="00D1205D">
        <w:rPr>
          <w:lang w:eastAsia="zh-CN"/>
        </w:rPr>
        <w:t>NOTE</w:t>
      </w:r>
      <w:r>
        <w:rPr>
          <w:lang w:eastAsia="zh-CN"/>
        </w:rPr>
        <w:t xml:space="preserv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683D69BB" w14:textId="6FB69739" w:rsidR="00EC278A" w:rsidRPr="00D1205D" w:rsidRDefault="00EC278A" w:rsidP="00EC278A">
      <w:pPr>
        <w:pStyle w:val="EX"/>
        <w:rPr>
          <w:lang w:eastAsia="zh-CN"/>
        </w:rPr>
      </w:pPr>
      <w:r w:rsidRPr="00D1205D">
        <w:rPr>
          <w:lang w:eastAsia="zh-CN"/>
        </w:rPr>
        <w:t xml:space="preserve">EXAMPLE </w:t>
      </w:r>
      <w:r>
        <w:rPr>
          <w:lang w:eastAsia="zh-CN"/>
        </w:rPr>
        <w:t>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0597B121" w14:textId="741DE6B1" w:rsidR="00B9097B" w:rsidRPr="00EC278A" w:rsidRDefault="00EC278A" w:rsidP="00EC278A">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53" w:name="_CR5_2_3_2_11"/>
      <w:bookmarkStart w:id="454" w:name="_Toc160971290"/>
      <w:bookmarkEnd w:id="453"/>
      <w:r w:rsidRPr="00D1205D">
        <w:t>5.2.3.2.11</w:t>
      </w:r>
      <w:r w:rsidRPr="00D1205D">
        <w:tab/>
      </w:r>
      <w:r w:rsidRPr="00D1205D">
        <w:rPr>
          <w:lang w:eastAsia="zh-CN"/>
        </w:rPr>
        <w:t>3gpp-Sbi-Client-Credentials</w:t>
      </w:r>
      <w:bookmarkEnd w:id="443"/>
      <w:bookmarkEnd w:id="446"/>
      <w:bookmarkEnd w:id="447"/>
      <w:bookmarkEnd w:id="448"/>
      <w:bookmarkEnd w:id="449"/>
      <w:bookmarkEnd w:id="454"/>
    </w:p>
    <w:p w14:paraId="3E8DBDDA" w14:textId="77777777" w:rsidR="00C57D49" w:rsidRPr="00D1205D" w:rsidRDefault="00C57D49" w:rsidP="00C57D49">
      <w:pPr>
        <w:rPr>
          <w:lang w:eastAsia="zh-CN"/>
        </w:rPr>
      </w:pPr>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EB922A5" w14:textId="77777777" w:rsidR="00C57D49" w:rsidRPr="00D1205D" w:rsidRDefault="00C57D49" w:rsidP="00C57D49">
      <w:pPr>
        <w:rPr>
          <w:lang w:eastAsia="zh-CN"/>
        </w:rPr>
      </w:pPr>
      <w:r w:rsidRPr="00D1205D">
        <w:rPr>
          <w:lang w:eastAsia="zh-CN"/>
        </w:rPr>
        <w:t>The encoding of the header follows the ABNF as defined in IETF</w:t>
      </w:r>
      <w:r w:rsidRPr="00D1205D">
        <w:t> RFC 7</w:t>
      </w:r>
      <w:r w:rsidRPr="00D1205D">
        <w:rPr>
          <w:lang w:eastAsia="zh-CN"/>
        </w:rPr>
        <w:t>230 [12].</w:t>
      </w:r>
    </w:p>
    <w:p w14:paraId="7F72F498" w14:textId="1E7C8C2F" w:rsidR="00C57D49" w:rsidRDefault="00C57D49" w:rsidP="00C57D49">
      <w:pPr>
        <w:pStyle w:val="PL"/>
        <w:rPr>
          <w:lang w:eastAsia="zh-CN"/>
        </w:rPr>
      </w:pPr>
      <w:r>
        <w:rPr>
          <w:lang w:eastAsia="zh-CN"/>
        </w:rPr>
        <w:t>Sbi-Client-Credentials-Header = "3gpp-Sbi-Client-Credentials:" OWS jwt OWS</w:t>
      </w:r>
    </w:p>
    <w:p w14:paraId="781E778E" w14:textId="77777777" w:rsidR="00C57D49" w:rsidRDefault="00C57D49" w:rsidP="00C57D49">
      <w:pPr>
        <w:pStyle w:val="PL"/>
        <w:rPr>
          <w:lang w:eastAsia="zh-CN"/>
        </w:rPr>
      </w:pPr>
    </w:p>
    <w:p w14:paraId="43DD8B08" w14:textId="77777777" w:rsidR="00C57D49" w:rsidRDefault="00C57D49" w:rsidP="00C57D49">
      <w:pPr>
        <w:pStyle w:val="PL"/>
        <w:rPr>
          <w:lang w:val="es-ES" w:eastAsia="zh-CN"/>
        </w:rPr>
      </w:pPr>
      <w:r>
        <w:rPr>
          <w:lang w:val="es-ES" w:eastAsia="zh-CN"/>
        </w:rPr>
        <w:t>jwt = 1*b64urlchar "." 1*b64urlchar "." 1*b64urlchar</w:t>
      </w:r>
    </w:p>
    <w:p w14:paraId="252B82E8" w14:textId="77777777" w:rsidR="00C57D49" w:rsidRDefault="00C57D49" w:rsidP="00C57D49">
      <w:pPr>
        <w:pStyle w:val="PL"/>
        <w:rPr>
          <w:lang w:val="es-ES" w:eastAsia="zh-CN"/>
        </w:rPr>
      </w:pPr>
    </w:p>
    <w:p w14:paraId="553D79BD" w14:textId="10490CF6" w:rsidR="00C57D49" w:rsidRDefault="00C57D49" w:rsidP="00C57D49">
      <w:pPr>
        <w:pStyle w:val="PL"/>
        <w:rPr>
          <w:lang w:val="es-ES" w:eastAsia="zh-CN"/>
        </w:rPr>
      </w:pPr>
      <w:r>
        <w:rPr>
          <w:lang w:val="es-ES" w:eastAsia="zh-CN"/>
        </w:rPr>
        <w:t>b64urlchar = ALPHA / DIGIT / "-" / "_"</w:t>
      </w:r>
    </w:p>
    <w:p w14:paraId="5320B7C2" w14:textId="77777777" w:rsidR="00C57D49" w:rsidRPr="003F49C3" w:rsidRDefault="00C57D49" w:rsidP="00C57D49">
      <w:pPr>
        <w:rPr>
          <w:lang w:val="es-ES" w:eastAsia="zh-CN"/>
        </w:rPr>
      </w:pPr>
    </w:p>
    <w:p w14:paraId="32743668" w14:textId="77777777" w:rsidR="00C57D49" w:rsidRPr="00D1205D" w:rsidRDefault="00C57D49" w:rsidP="00C57D49">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bookmarkStart w:id="455" w:name="_CRTable5_2_3_2_111"/>
      <w:r w:rsidRPr="00D1205D">
        <w:lastRenderedPageBreak/>
        <w:t>Table </w:t>
      </w:r>
      <w:bookmarkEnd w:id="455"/>
      <w:r w:rsidRPr="00D1205D">
        <w:t>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pPr>
      <w:r w:rsidRPr="00D1205D">
        <w:t xml:space="preserve">    ClientCredentialsAssertion:</w:t>
      </w:r>
    </w:p>
    <w:p w14:paraId="6F54D25C" w14:textId="77777777" w:rsidR="00F90BFA" w:rsidRPr="00D1205D" w:rsidRDefault="00F90BFA" w:rsidP="00F90BFA">
      <w:pPr>
        <w:pStyle w:val="PL"/>
      </w:pPr>
      <w:r w:rsidRPr="00D1205D">
        <w:t xml:space="preserve">      description: </w:t>
      </w:r>
      <w:r w:rsidRPr="00D1205D">
        <w:rPr>
          <w:rFonts w:cs="Arial"/>
          <w:szCs w:val="18"/>
        </w:rPr>
        <w:t>The data structure for the client credentials assertion</w:t>
      </w:r>
    </w:p>
    <w:p w14:paraId="2416FE32" w14:textId="77777777" w:rsidR="00F90BFA" w:rsidRPr="00D1205D" w:rsidRDefault="00F90BFA" w:rsidP="00F90BFA">
      <w:pPr>
        <w:pStyle w:val="PL"/>
      </w:pPr>
      <w:r w:rsidRPr="00D1205D">
        <w:t xml:space="preserve">      type: object</w:t>
      </w:r>
    </w:p>
    <w:p w14:paraId="212297DC" w14:textId="77777777" w:rsidR="00F90BFA" w:rsidRPr="00D1205D" w:rsidRDefault="00F90BFA" w:rsidP="00F90BFA">
      <w:pPr>
        <w:pStyle w:val="PL"/>
      </w:pPr>
      <w:r w:rsidRPr="00D1205D">
        <w:t xml:space="preserve">      required:</w:t>
      </w:r>
    </w:p>
    <w:p w14:paraId="4728A8A4" w14:textId="77777777" w:rsidR="00F90BFA" w:rsidRPr="00D1205D" w:rsidRDefault="00F90BFA" w:rsidP="00F90BFA">
      <w:pPr>
        <w:pStyle w:val="PL"/>
      </w:pPr>
      <w:r w:rsidRPr="00D1205D">
        <w:t xml:space="preserve">        - sub</w:t>
      </w:r>
    </w:p>
    <w:p w14:paraId="7DDA6D9F" w14:textId="77777777" w:rsidR="00F90BFA" w:rsidRPr="00D1205D" w:rsidRDefault="00F90BFA" w:rsidP="00F90BFA">
      <w:pPr>
        <w:pStyle w:val="PL"/>
      </w:pPr>
      <w:r w:rsidRPr="00D1205D">
        <w:t xml:space="preserve">        - iat</w:t>
      </w:r>
    </w:p>
    <w:p w14:paraId="3FAC68FE" w14:textId="77777777" w:rsidR="00F90BFA" w:rsidRPr="00D1205D" w:rsidRDefault="00F90BFA" w:rsidP="00F90BFA">
      <w:pPr>
        <w:pStyle w:val="PL"/>
      </w:pPr>
      <w:r w:rsidRPr="00D1205D">
        <w:t xml:space="preserve">        - exp</w:t>
      </w:r>
    </w:p>
    <w:p w14:paraId="5444B868" w14:textId="77777777" w:rsidR="00F90BFA" w:rsidRPr="00D1205D" w:rsidRDefault="00F90BFA" w:rsidP="00F90BFA">
      <w:pPr>
        <w:pStyle w:val="PL"/>
      </w:pPr>
      <w:r w:rsidRPr="00D1205D">
        <w:t xml:space="preserve">        - aud</w:t>
      </w:r>
    </w:p>
    <w:p w14:paraId="6B634957" w14:textId="77777777" w:rsidR="00F90BFA" w:rsidRPr="00D1205D" w:rsidRDefault="00F90BFA" w:rsidP="00F90BFA">
      <w:pPr>
        <w:pStyle w:val="PL"/>
      </w:pPr>
      <w:r w:rsidRPr="00D1205D">
        <w:t xml:space="preserve">      properties:</w:t>
      </w:r>
    </w:p>
    <w:p w14:paraId="5B018D75" w14:textId="77777777" w:rsidR="00F90BFA" w:rsidRPr="00D1205D" w:rsidRDefault="00F90BFA" w:rsidP="00F90BFA">
      <w:pPr>
        <w:pStyle w:val="PL"/>
      </w:pPr>
      <w:r w:rsidRPr="00D1205D">
        <w:t xml:space="preserve">        sub:</w:t>
      </w:r>
    </w:p>
    <w:p w14:paraId="659CAF46" w14:textId="77777777" w:rsidR="00F90BFA" w:rsidRPr="00D1205D" w:rsidRDefault="00F90BFA" w:rsidP="00F90BFA">
      <w:pPr>
        <w:pStyle w:val="PL"/>
      </w:pPr>
      <w:r w:rsidRPr="00D1205D">
        <w:t xml:space="preserve">          $ref: 'TS29571_CommonData.yaml#/components/schemas/NfInstanceId'</w:t>
      </w:r>
    </w:p>
    <w:p w14:paraId="46FCEE3D" w14:textId="77777777" w:rsidR="00F90BFA" w:rsidRPr="00D1205D" w:rsidRDefault="00F90BFA" w:rsidP="00F90BFA">
      <w:pPr>
        <w:pStyle w:val="PL"/>
      </w:pPr>
      <w:r w:rsidRPr="00D1205D">
        <w:t xml:space="preserve">        iat:</w:t>
      </w:r>
    </w:p>
    <w:p w14:paraId="704C83E2" w14:textId="77777777" w:rsidR="00F90BFA" w:rsidRPr="00D1205D" w:rsidRDefault="00F90BFA" w:rsidP="00F90BFA">
      <w:pPr>
        <w:pStyle w:val="PL"/>
      </w:pPr>
      <w:r w:rsidRPr="00D1205D">
        <w:t xml:space="preserve">          type: integer</w:t>
      </w:r>
    </w:p>
    <w:p w14:paraId="426C5A41" w14:textId="77777777" w:rsidR="00F90BFA" w:rsidRPr="00D1205D" w:rsidRDefault="00F90BFA" w:rsidP="00F90BFA">
      <w:pPr>
        <w:pStyle w:val="PL"/>
      </w:pPr>
      <w:r w:rsidRPr="00D1205D">
        <w:t xml:space="preserve">        exp:</w:t>
      </w:r>
    </w:p>
    <w:p w14:paraId="51CF51D8" w14:textId="77777777" w:rsidR="00F90BFA" w:rsidRPr="00D1205D" w:rsidRDefault="00F90BFA" w:rsidP="00F90BFA">
      <w:pPr>
        <w:pStyle w:val="PL"/>
      </w:pPr>
      <w:r w:rsidRPr="00D1205D">
        <w:t xml:space="preserve">          type: integer</w:t>
      </w:r>
    </w:p>
    <w:p w14:paraId="1983AA55" w14:textId="77777777" w:rsidR="00F90BFA" w:rsidRPr="00D1205D" w:rsidRDefault="00F90BFA" w:rsidP="00F90BFA">
      <w:pPr>
        <w:pStyle w:val="PL"/>
      </w:pPr>
      <w:r w:rsidRPr="00D1205D">
        <w:t xml:space="preserve">        aud:</w:t>
      </w:r>
    </w:p>
    <w:p w14:paraId="6B2A30B4" w14:textId="77777777" w:rsidR="00F90BFA" w:rsidRPr="00D1205D" w:rsidRDefault="00F90BFA" w:rsidP="00F90BFA">
      <w:pPr>
        <w:pStyle w:val="PL"/>
      </w:pPr>
      <w:r w:rsidRPr="00D1205D">
        <w:t xml:space="preserve">          type: array</w:t>
      </w:r>
    </w:p>
    <w:p w14:paraId="4C9B6193" w14:textId="77777777" w:rsidR="00F90BFA" w:rsidRPr="00D1205D" w:rsidRDefault="00F90BFA" w:rsidP="00F90BFA">
      <w:pPr>
        <w:pStyle w:val="PL"/>
      </w:pPr>
      <w:r w:rsidRPr="00D1205D">
        <w:t xml:space="preserve">          items:</w:t>
      </w:r>
    </w:p>
    <w:p w14:paraId="7FFB2BBA" w14:textId="77777777" w:rsidR="00F90BFA" w:rsidRPr="00D1205D" w:rsidRDefault="00F90BFA" w:rsidP="00F90BFA">
      <w:pPr>
        <w:pStyle w:val="PL"/>
      </w:pPr>
      <w:r w:rsidRPr="00D1205D">
        <w:t xml:space="preserve">            $ref: 'TS29510_Nnrf_NFManagement.yaml#/components/schemas/NFType'</w:t>
      </w:r>
    </w:p>
    <w:p w14:paraId="61C96AEA" w14:textId="77777777" w:rsidR="00F90BFA" w:rsidRPr="00D1205D" w:rsidRDefault="00F90BFA" w:rsidP="00F90BFA">
      <w:pPr>
        <w:pStyle w:val="PL"/>
      </w:pPr>
      <w:r w:rsidRPr="00D1205D">
        <w:t xml:space="preserve">          minItems: 1</w:t>
      </w:r>
    </w:p>
    <w:p w14:paraId="07178607" w14:textId="77777777" w:rsidR="00F90BFA" w:rsidRPr="00D1205D" w:rsidRDefault="00F90BFA" w:rsidP="002D7984">
      <w:pPr>
        <w:pStyle w:val="Heading5"/>
        <w:rPr>
          <w:lang w:eastAsia="zh-CN"/>
        </w:rPr>
      </w:pPr>
      <w:bookmarkStart w:id="456" w:name="_Toc51845080"/>
      <w:bookmarkStart w:id="457" w:name="_Toc51845411"/>
      <w:bookmarkStart w:id="458" w:name="_Toc51846931"/>
      <w:bookmarkStart w:id="459" w:name="_Toc57022558"/>
      <w:bookmarkStart w:id="460" w:name="_CR5_2_3_2_12"/>
      <w:bookmarkStart w:id="461" w:name="_Toc160971291"/>
      <w:bookmarkEnd w:id="460"/>
      <w:r w:rsidRPr="00D1205D">
        <w:t>5.2.3.2.12</w:t>
      </w:r>
      <w:r w:rsidRPr="00D1205D">
        <w:tab/>
      </w:r>
      <w:r w:rsidRPr="00D1205D">
        <w:rPr>
          <w:lang w:eastAsia="zh-CN"/>
        </w:rPr>
        <w:t>3gpp-Sbi-Nrf-Uri</w:t>
      </w:r>
      <w:bookmarkEnd w:id="456"/>
      <w:bookmarkEnd w:id="457"/>
      <w:bookmarkEnd w:id="458"/>
      <w:bookmarkEnd w:id="459"/>
      <w:bookmarkEnd w:id="461"/>
    </w:p>
    <w:p w14:paraId="0F4E400C" w14:textId="77777777" w:rsidR="00786C98" w:rsidRDefault="00786C98" w:rsidP="00786C98">
      <w:pPr>
        <w:rPr>
          <w:lang w:eastAsia="zh-CN"/>
        </w:rPr>
      </w:pPr>
      <w:bookmarkStart w:id="462" w:name="_Toc57022559"/>
      <w:bookmarkStart w:id="463" w:name="_Toc35969921"/>
      <w:bookmarkStart w:id="464" w:name="_Toc36050715"/>
      <w:bookmarkStart w:id="465" w:name="_Toc44847428"/>
      <w:bookmarkStart w:id="466" w:name="_Toc51845081"/>
      <w:bookmarkStart w:id="467" w:name="_Toc51845412"/>
      <w:bookmarkStart w:id="468"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t>The encoding of the header follows the ABNF as defined in IETF</w:t>
      </w:r>
      <w:r>
        <w:t> RFC 7</w:t>
      </w:r>
      <w:r>
        <w:rPr>
          <w:lang w:eastAsia="zh-CN"/>
        </w:rPr>
        <w:t>230 [12].</w:t>
      </w:r>
    </w:p>
    <w:p w14:paraId="09C59C03" w14:textId="77777777" w:rsidR="009F7A10" w:rsidRDefault="009F7A10" w:rsidP="009F7A10">
      <w:pPr>
        <w:rPr>
          <w:lang w:eastAsia="zh-CN"/>
        </w:rPr>
      </w:pPr>
      <w:r>
        <w:rPr>
          <w:lang w:eastAsia="zh-CN"/>
        </w:rPr>
        <w:t>3gpp-Sbi-Nrf-Uri= "3gpp-Sbi-Nrf-Uri" ":" OWS parameter *( OWS ";" OWS parameter)</w:t>
      </w:r>
    </w:p>
    <w:p w14:paraId="404D4119" w14:textId="77777777" w:rsidR="00786C98" w:rsidRDefault="00786C98" w:rsidP="00821FD2">
      <w:pPr>
        <w:rPr>
          <w:lang w:eastAsia="zh-CN"/>
        </w:rPr>
      </w:pPr>
      <w:r w:rsidRPr="00821FD2">
        <w:t>parameter = parametername ":" RWS parametervalue</w:t>
      </w:r>
    </w:p>
    <w:p w14:paraId="6EC7279B" w14:textId="77777777" w:rsidR="00786C98" w:rsidRDefault="00786C98" w:rsidP="00786C98">
      <w:r>
        <w:rPr>
          <w:lang w:eastAsia="zh-CN"/>
        </w:rPr>
        <w:t>parametername  = "nnrf-disc" / "nnrf-nfm"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r>
        <w:rPr>
          <w:lang w:eastAsia="zh-CN"/>
        </w:rPr>
        <w:t>nnrf-disc, nnrf-nfm and nnrf-oauth2 parameters:</w:t>
      </w:r>
    </w:p>
    <w:p w14:paraId="076F02F0" w14:textId="77777777" w:rsidR="00786C98" w:rsidRDefault="00786C98" w:rsidP="001B635B">
      <w:pPr>
        <w:pStyle w:val="B2"/>
        <w:rPr>
          <w:lang w:eastAsia="zh-CN"/>
        </w:rPr>
      </w:pPr>
      <w:r>
        <w:t>parametervalue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EC6FF16" w14:textId="77777777" w:rsidR="00C832FB" w:rsidRDefault="00786C98" w:rsidP="00786C98">
      <w:pPr>
        <w:pStyle w:val="B2"/>
      </w:pPr>
      <w:r>
        <w:t>parametervalue = (nrfServiceName * ("</w:t>
      </w:r>
      <w:r w:rsidRPr="00ED4BFF">
        <w:t>&amp;</w:t>
      </w:r>
      <w:r>
        <w:t>" RWS  nrfServiceName))</w:t>
      </w:r>
      <w:bookmarkStart w:id="469" w:name="_PERM_MCCTEMPBM_CRPT57490042___3"/>
    </w:p>
    <w:p w14:paraId="65F0A28B" w14:textId="0BEDEC6E" w:rsidR="00C832FB" w:rsidRDefault="00786C98" w:rsidP="00786C98">
      <w:pPr>
        <w:pStyle w:val="B1"/>
        <w:ind w:hanging="1"/>
      </w:pPr>
      <w:r>
        <w:lastRenderedPageBreak/>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66A6CEA" w14:textId="5B989898"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69"/>
    <w:p w14:paraId="3B029011" w14:textId="77777777" w:rsidR="00315428" w:rsidRDefault="00315428" w:rsidP="00315428">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6C5DA96D" w14:textId="1BA4F1FF" w:rsidR="00315428" w:rsidRDefault="00315428" w:rsidP="00315428">
      <w:pPr>
        <w:pStyle w:val="EX"/>
        <w:ind w:firstLine="0"/>
        <w:rPr>
          <w:lang w:eastAsia="zh-CN"/>
        </w:rPr>
      </w:pPr>
      <w:bookmarkStart w:id="470" w:name="_PERM_MCCTEMPBM_CRPT57490043___3"/>
      <w:r>
        <w:rPr>
          <w:lang w:eastAsia="zh-CN"/>
        </w:rPr>
        <w:t>3gpp-Sbi-Nrf-Uri: nnrf-disc: "https://nrf1.operator.com/nnrf-disc/v1"; nnrf-nfm: "https://nrf1.operator.com/nnrf-nfm/v1"; nnrf-oauth2: "https://nrf1.operator.com/oauth2"</w:t>
      </w:r>
    </w:p>
    <w:bookmarkEnd w:id="470"/>
    <w:p w14:paraId="60399EDA" w14:textId="77777777" w:rsidR="00315428" w:rsidRDefault="00315428" w:rsidP="00315428">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1D8FEC89" w14:textId="6B807C20" w:rsidR="00315428" w:rsidRDefault="00315428" w:rsidP="00315428">
      <w:pPr>
        <w:pStyle w:val="EX"/>
        <w:ind w:firstLine="0"/>
        <w:rPr>
          <w:lang w:eastAsia="zh-CN"/>
        </w:rPr>
      </w:pPr>
      <w:bookmarkStart w:id="471"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p w14:paraId="4EE99478" w14:textId="77777777" w:rsidR="008116EA" w:rsidRDefault="008116EA" w:rsidP="002D7984">
      <w:pPr>
        <w:pStyle w:val="Heading5"/>
        <w:rPr>
          <w:lang w:eastAsia="zh-CN"/>
        </w:rPr>
      </w:pPr>
      <w:bookmarkStart w:id="472" w:name="_CR5_2_3_2_13"/>
      <w:bookmarkStart w:id="473" w:name="_Toc160971292"/>
      <w:bookmarkEnd w:id="471"/>
      <w:bookmarkEnd w:id="472"/>
      <w:r>
        <w:t>5.2.3.2.13</w:t>
      </w:r>
      <w:r>
        <w:tab/>
      </w:r>
      <w:r>
        <w:rPr>
          <w:lang w:eastAsia="zh-CN"/>
        </w:rPr>
        <w:t>3gpp-Sbi-Target-Nf-Id</w:t>
      </w:r>
      <w:bookmarkEnd w:id="462"/>
      <w:bookmarkEnd w:id="473"/>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C56DC6D" w14:textId="3B26B7FC" w:rsidR="00DA01BA" w:rsidRPr="00FF20E7" w:rsidRDefault="00DA01BA" w:rsidP="00DA01B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74" w:name="_Toc57022560"/>
      <w:bookmarkStart w:id="475" w:name="_CR5_2_3_2_14"/>
      <w:bookmarkStart w:id="476" w:name="_Toc160971293"/>
      <w:bookmarkEnd w:id="475"/>
      <w:r w:rsidRPr="000B63FD">
        <w:t>5.2.3.2.</w:t>
      </w:r>
      <w:r>
        <w:t>14</w:t>
      </w:r>
      <w:r w:rsidRPr="000B63FD">
        <w:tab/>
      </w:r>
      <w:r w:rsidRPr="000B63FD">
        <w:rPr>
          <w:lang w:eastAsia="zh-CN"/>
        </w:rPr>
        <w:t>3gpp-Sbi-</w:t>
      </w:r>
      <w:r>
        <w:rPr>
          <w:lang w:eastAsia="zh-CN"/>
        </w:rPr>
        <w:t>Max-Forward-Hops</w:t>
      </w:r>
      <w:bookmarkEnd w:id="474"/>
      <w:bookmarkEnd w:id="476"/>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3D99010" w14:textId="5CF65571" w:rsidR="00C71881" w:rsidRPr="000B63FD" w:rsidRDefault="00C71881" w:rsidP="00C71881">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DE8DD72" w14:textId="52903A1E" w:rsidR="009F7A10" w:rsidRDefault="002F2589" w:rsidP="009F7A10">
      <w:pPr>
        <w:pStyle w:val="EX"/>
        <w:rPr>
          <w:lang w:eastAsia="zh-CN"/>
        </w:rPr>
      </w:pPr>
      <w:r>
        <w:rPr>
          <w:lang w:eastAsia="zh-CN"/>
        </w:rPr>
        <w:t>EXAMPLE:</w:t>
      </w:r>
      <w:r>
        <w:rPr>
          <w:lang w:eastAsia="zh-CN"/>
        </w:rPr>
        <w:tab/>
        <w:t>Allowed up to 5 SCP hops to relay the request:</w:t>
      </w:r>
      <w:r>
        <w:rPr>
          <w:lang w:eastAsia="zh-CN"/>
        </w:rPr>
        <w:br/>
      </w:r>
      <w:r>
        <w:rPr>
          <w:lang w:eastAsia="zh-CN"/>
        </w:rPr>
        <w:br/>
      </w:r>
      <w:bookmarkStart w:id="477" w:name="_Toc57022561"/>
      <w:bookmarkStart w:id="478" w:name="_Toc98272300"/>
      <w:bookmarkEnd w:id="370"/>
      <w:bookmarkEnd w:id="418"/>
      <w:bookmarkEnd w:id="419"/>
      <w:bookmarkEnd w:id="463"/>
      <w:bookmarkEnd w:id="464"/>
      <w:bookmarkEnd w:id="465"/>
      <w:bookmarkEnd w:id="466"/>
      <w:bookmarkEnd w:id="467"/>
      <w:bookmarkEnd w:id="468"/>
      <w:r w:rsidR="009F7A10" w:rsidRPr="000B63FD">
        <w:rPr>
          <w:lang w:eastAsia="zh-CN"/>
        </w:rPr>
        <w:t>3gpp-Sbi-</w:t>
      </w:r>
      <w:r w:rsidR="009F7A10">
        <w:rPr>
          <w:lang w:eastAsia="zh-CN"/>
        </w:rPr>
        <w:t>Max-Forward-Hops</w:t>
      </w:r>
      <w:r w:rsidR="009F7A10" w:rsidRPr="000B63FD">
        <w:rPr>
          <w:lang w:eastAsia="zh-CN"/>
        </w:rPr>
        <w:t xml:space="preserve">: </w:t>
      </w:r>
      <w:r w:rsidR="009F7A10">
        <w:rPr>
          <w:lang w:eastAsia="zh-CN"/>
        </w:rPr>
        <w:t>5; nodetype=scp</w:t>
      </w:r>
    </w:p>
    <w:p w14:paraId="0874F6B8" w14:textId="0984187D" w:rsidR="00EC278A" w:rsidRPr="000B63FD" w:rsidRDefault="00EC278A" w:rsidP="009F7A10">
      <w:pPr>
        <w:pStyle w:val="EX"/>
        <w:rPr>
          <w:lang w:eastAsia="zh-CN"/>
        </w:rPr>
      </w:pPr>
      <w:r w:rsidRPr="000B63FD">
        <w:t>5.2.3.2.</w:t>
      </w:r>
      <w:r>
        <w:t>15</w:t>
      </w:r>
      <w:r w:rsidRPr="000B63FD">
        <w:tab/>
      </w:r>
      <w:r w:rsidRPr="000B63FD">
        <w:rPr>
          <w:lang w:eastAsia="zh-CN"/>
        </w:rPr>
        <w:t>3gpp-</w:t>
      </w:r>
      <w:r>
        <w:rPr>
          <w:lang w:eastAsia="zh-CN"/>
        </w:rPr>
        <w:t>Sbi-Originating-Network-Id</w:t>
      </w:r>
      <w:bookmarkEnd w:id="477"/>
      <w:bookmarkEnd w:id="478"/>
    </w:p>
    <w:p w14:paraId="2651B38E" w14:textId="77777777" w:rsidR="00465E77" w:rsidRPr="00122E6E" w:rsidRDefault="00465E77" w:rsidP="00465E77">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2762207C" w14:textId="77777777" w:rsidR="00465E77" w:rsidRPr="00122E6E" w:rsidRDefault="00465E77" w:rsidP="00465E77">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5381BC1B" w14:textId="77777777" w:rsidR="006D7A5D" w:rsidRDefault="00465E77" w:rsidP="00465E77">
      <w:pPr>
        <w:rPr>
          <w:lang w:eastAsia="zh-CN"/>
        </w:rPr>
      </w:pPr>
      <w:r w:rsidRPr="00122E6E">
        <w:rPr>
          <w:lang w:eastAsia="zh-CN"/>
        </w:rPr>
        <w:t xml:space="preserve">3gpp-Sbi-Originating-Network-Id = "3gpp-Sbi-Originating-Network-Id" ":" RWS 3*3DIGIT "-" 2*3DIGIT ["-" 11*11HEXDIGIT] [";" OWS </w:t>
      </w:r>
      <w:r>
        <w:rPr>
          <w:lang w:eastAsia="zh-CN"/>
        </w:rPr>
        <w:t>srcinfo</w:t>
      </w:r>
      <w:r w:rsidRPr="00122E6E">
        <w:rPr>
          <w:lang w:eastAsia="zh-CN"/>
        </w:rPr>
        <w:t>]</w:t>
      </w:r>
    </w:p>
    <w:p w14:paraId="5AE9EB0B" w14:textId="180D5BA6" w:rsidR="00465E77" w:rsidRDefault="00465E77" w:rsidP="00465E77">
      <w:pPr>
        <w:rPr>
          <w:lang w:eastAsia="ja-JP"/>
        </w:rPr>
      </w:pPr>
      <w:r>
        <w:rPr>
          <w:rFonts w:hint="eastAsia"/>
          <w:lang w:eastAsia="ja-JP"/>
        </w:rPr>
        <w:lastRenderedPageBreak/>
        <w:t>s</w:t>
      </w:r>
      <w:r>
        <w:rPr>
          <w:lang w:eastAsia="ja-JP"/>
        </w:rPr>
        <w:t xml:space="preserve">rcinfo = </w:t>
      </w:r>
      <w:r>
        <w:rPr>
          <w:lang w:eastAsia="zh-CN"/>
        </w:rPr>
        <w:t xml:space="preserve">"src" ":" </w:t>
      </w:r>
      <w:r w:rsidRPr="00122E6E">
        <w:rPr>
          <w:lang w:eastAsia="zh-CN"/>
        </w:rPr>
        <w:t>RWS src</w:t>
      </w:r>
      <w:r>
        <w:rPr>
          <w:lang w:eastAsia="zh-CN"/>
        </w:rPr>
        <w:t>type "-" srcfqdn</w:t>
      </w:r>
    </w:p>
    <w:p w14:paraId="5AEAF84F" w14:textId="77777777" w:rsidR="00465E77" w:rsidRDefault="00465E77" w:rsidP="00465E77">
      <w:pPr>
        <w:rPr>
          <w:lang w:eastAsia="ja-JP"/>
        </w:rPr>
      </w:pPr>
      <w:r>
        <w:rPr>
          <w:rFonts w:hint="eastAsia"/>
          <w:lang w:eastAsia="ja-JP"/>
        </w:rPr>
        <w:t>s</w:t>
      </w:r>
      <w:r>
        <w:rPr>
          <w:lang w:eastAsia="ja-JP"/>
        </w:rPr>
        <w:t>rctype = "SCP" / "SEPP"</w:t>
      </w:r>
    </w:p>
    <w:p w14:paraId="0344DD72" w14:textId="77777777" w:rsidR="00465E77" w:rsidRPr="00836ED9" w:rsidRDefault="00465E77" w:rsidP="00465E77">
      <w:pPr>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03F023BA" w14:textId="77777777" w:rsidR="00465E77" w:rsidRDefault="00465E77" w:rsidP="00465E77">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2E974AB9" w14:textId="77777777" w:rsidR="00465E77" w:rsidRDefault="00465E77" w:rsidP="00465E77">
      <w:pPr>
        <w:rPr>
          <w:lang w:eastAsia="ja-JP"/>
        </w:rPr>
      </w:pPr>
      <w:r>
        <w:rPr>
          <w:rFonts w:hint="eastAsia"/>
          <w:lang w:eastAsia="ja-JP"/>
        </w:rPr>
        <w:t>T</w:t>
      </w:r>
      <w:r>
        <w:rPr>
          <w:lang w:eastAsia="ja-JP"/>
        </w:rPr>
        <w:t>he srcfqdn shall indicate FQDN of SCP or SEPP that inserted the header when srcinfo is present.</w:t>
      </w:r>
    </w:p>
    <w:p w14:paraId="7D1A75DC" w14:textId="4AD460D0" w:rsidR="00465E77" w:rsidRPr="00122E6E" w:rsidRDefault="00465E77" w:rsidP="00465E77">
      <w:pPr>
        <w:pStyle w:val="EX"/>
        <w:rPr>
          <w:lang w:eastAsia="zh-CN"/>
        </w:rPr>
      </w:pPr>
      <w:bookmarkStart w:id="479" w:name="_Toc57022562"/>
      <w:r w:rsidRPr="00122E6E">
        <w:rPr>
          <w:lang w:eastAsia="zh-CN"/>
        </w:rPr>
        <w:t>EXAMPLE 1:</w:t>
      </w:r>
      <w:r w:rsidRPr="00122E6E">
        <w:rPr>
          <w:lang w:eastAsia="zh-CN"/>
        </w:rPr>
        <w:tab/>
        <w:t>For a source PLMN:</w:t>
      </w:r>
    </w:p>
    <w:p w14:paraId="7B2861A2" w14:textId="77777777" w:rsidR="00465E77" w:rsidRPr="00122E6E" w:rsidRDefault="00465E77" w:rsidP="00465E77">
      <w:pPr>
        <w:pStyle w:val="EX"/>
        <w:rPr>
          <w:lang w:eastAsia="zh-CN"/>
        </w:rPr>
      </w:pPr>
      <w:r w:rsidRPr="00122E6E">
        <w:rPr>
          <w:lang w:eastAsia="zh-CN"/>
        </w:rPr>
        <w:tab/>
        <w:t>3gpp-Sbi-Originating-Network-Id: 123-45</w:t>
      </w:r>
    </w:p>
    <w:bookmarkEnd w:id="479"/>
    <w:p w14:paraId="57366AE0" w14:textId="5092F62F" w:rsidR="00465E77" w:rsidRPr="00122E6E" w:rsidRDefault="00465E77" w:rsidP="00465E77">
      <w:pPr>
        <w:pStyle w:val="EX"/>
        <w:rPr>
          <w:lang w:eastAsia="zh-CN"/>
        </w:rPr>
      </w:pPr>
      <w:r w:rsidRPr="00122E6E">
        <w:rPr>
          <w:lang w:eastAsia="zh-CN"/>
        </w:rPr>
        <w:t xml:space="preserve">EXAMPLE </w:t>
      </w:r>
      <w:r>
        <w:rPr>
          <w:lang w:eastAsia="zh-CN"/>
        </w:rPr>
        <w:t>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5DAF0A49" w14:textId="77777777" w:rsidR="00465E77" w:rsidRDefault="00465E77" w:rsidP="00465E77">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1F2A767A" w14:textId="30FB551F" w:rsidR="00465E77" w:rsidRDefault="00465E77" w:rsidP="00465E77">
      <w:pPr>
        <w:pStyle w:val="EX"/>
        <w:rPr>
          <w:lang w:eastAsia="zh-CN"/>
        </w:rPr>
      </w:pPr>
      <w:r>
        <w:rPr>
          <w:lang w:eastAsia="zh-CN"/>
        </w:rPr>
        <w:t>EXAMPLE 3:</w:t>
      </w:r>
      <w:r>
        <w:rPr>
          <w:lang w:eastAsia="zh-CN"/>
        </w:rPr>
        <w:tab/>
        <w:t>For a source SNPN:</w:t>
      </w:r>
    </w:p>
    <w:p w14:paraId="3B0FE5A3" w14:textId="77777777" w:rsidR="00465E77" w:rsidRPr="006B5418" w:rsidRDefault="00465E77" w:rsidP="00465E77">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80" w:name="_CR5_2_3_2_16"/>
      <w:bookmarkStart w:id="481" w:name="_Toc160971294"/>
      <w:bookmarkEnd w:id="480"/>
      <w:r w:rsidRPr="000B63FD">
        <w:t>5.2.3.2.</w:t>
      </w:r>
      <w:r>
        <w:t>16</w:t>
      </w:r>
      <w:r w:rsidRPr="000B63FD">
        <w:tab/>
      </w:r>
      <w:r w:rsidRPr="000B63FD">
        <w:rPr>
          <w:lang w:eastAsia="zh-CN"/>
        </w:rPr>
        <w:t>3gpp-Sbi-</w:t>
      </w:r>
      <w:r>
        <w:rPr>
          <w:lang w:eastAsia="zh-CN"/>
        </w:rPr>
        <w:t>Access-Scope</w:t>
      </w:r>
      <w:bookmarkEnd w:id="481"/>
    </w:p>
    <w:p w14:paraId="64404C82" w14:textId="77777777" w:rsidR="008956DC" w:rsidRPr="000B63FD" w:rsidRDefault="008956DC" w:rsidP="008956DC">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1C40FDD" w14:textId="77777777" w:rsidR="008956DC" w:rsidRPr="000B63FD" w:rsidRDefault="008956DC" w:rsidP="008956DC">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9A155B2" w14:textId="77777777" w:rsidR="008956DC" w:rsidRDefault="008956DC" w:rsidP="008956DC">
      <w:pPr>
        <w:rPr>
          <w:lang w:eastAsia="zh-CN"/>
        </w:rPr>
      </w:pPr>
      <w:r>
        <w:rPr>
          <w:lang w:eastAsia="zh-CN"/>
        </w:rPr>
        <w:t>3gpp-Sbi-Access-Scope = "3gpp-Sbi-Access-Scope" ":" OWS scope-token *(SP scope-token)</w:t>
      </w:r>
    </w:p>
    <w:p w14:paraId="2D616149" w14:textId="77777777" w:rsidR="008956DC" w:rsidRPr="000B63FD" w:rsidRDefault="008956DC" w:rsidP="008956DC">
      <w:pPr>
        <w:rPr>
          <w:lang w:eastAsia="zh-CN"/>
        </w:rPr>
      </w:pPr>
      <w:r>
        <w:rPr>
          <w:lang w:eastAsia="zh-CN"/>
        </w:rPr>
        <w:t>Scope-token = 1*NQCHAR</w:t>
      </w:r>
    </w:p>
    <w:p w14:paraId="0BDDFC46" w14:textId="34FD5D41" w:rsidR="008956DC" w:rsidRDefault="008956DC" w:rsidP="008956D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5E23B93C" w14:textId="77777777" w:rsidR="008956DC" w:rsidRPr="00C61E43" w:rsidRDefault="008956DC" w:rsidP="008956DC">
      <w:pPr>
        <w:rPr>
          <w:lang w:eastAsia="zh-CN"/>
        </w:rPr>
      </w:pPr>
      <w:r>
        <w:rPr>
          <w:lang w:eastAsia="zh-CN"/>
        </w:rPr>
        <w:t xml:space="preserve">NQCHAR is defined in Appendix A of </w:t>
      </w:r>
      <w:r w:rsidRPr="009E0497">
        <w:rPr>
          <w:lang w:eastAsia="zh-CN"/>
        </w:rPr>
        <w:t>IETF RFC 6749</w:t>
      </w:r>
      <w:r>
        <w:rPr>
          <w:lang w:eastAsia="zh-CN"/>
        </w:rPr>
        <w:t> [22].</w:t>
      </w:r>
    </w:p>
    <w:p w14:paraId="1B86084B" w14:textId="264354BA" w:rsidR="008956DC" w:rsidRDefault="008956DC" w:rsidP="008956DC">
      <w:pPr>
        <w:pStyle w:val="NO"/>
        <w:rPr>
          <w:lang w:eastAsia="zh-CN"/>
        </w:rPr>
      </w:pPr>
      <w:r w:rsidRPr="009E0497">
        <w:rPr>
          <w:lang w:eastAsia="zh-CN"/>
        </w:rPr>
        <w:t>NOTE</w:t>
      </w:r>
      <w:r>
        <w:rPr>
          <w:lang w:eastAsia="zh-CN"/>
        </w:rPr>
        <w:t xml:space="preserv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FF8E262" w14:textId="76EF5C07" w:rsidR="008956DC" w:rsidRDefault="008956DC" w:rsidP="008956DC">
      <w:pPr>
        <w:pStyle w:val="NO"/>
        <w:rPr>
          <w:lang w:eastAsia="zh-CN"/>
        </w:rPr>
      </w:pPr>
      <w:r>
        <w:rPr>
          <w:lang w:eastAsia="zh-CN"/>
        </w:rPr>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0A11D233" w14:textId="77777777" w:rsidR="008956DC" w:rsidRDefault="008956DC" w:rsidP="008956DC">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82" w:name="_CR5_2_3_2_17"/>
      <w:bookmarkStart w:id="483" w:name="_Toc160971295"/>
      <w:bookmarkEnd w:id="482"/>
      <w:r w:rsidRPr="000B63FD">
        <w:t>5.2.3.2.</w:t>
      </w:r>
      <w:r>
        <w:t>17</w:t>
      </w:r>
      <w:r w:rsidRPr="000B63FD">
        <w:tab/>
      </w:r>
      <w:r w:rsidRPr="000B63FD">
        <w:rPr>
          <w:lang w:eastAsia="zh-CN"/>
        </w:rPr>
        <w:t>3gpp-Sbi-</w:t>
      </w:r>
      <w:r>
        <w:rPr>
          <w:lang w:eastAsia="zh-CN"/>
        </w:rPr>
        <w:t>Access-Token</w:t>
      </w:r>
      <w:bookmarkEnd w:id="483"/>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t>3gpp-Sbi-Access-Token = "3gpp-Sbi-Access-Token" ":" OWS credentials</w:t>
      </w:r>
    </w:p>
    <w:p w14:paraId="7FF9B5AE" w14:textId="77777777" w:rsidR="00AD4CCA" w:rsidRDefault="002C7497" w:rsidP="002C7497">
      <w:pPr>
        <w:rPr>
          <w:lang w:eastAsia="zh-CN"/>
        </w:rPr>
      </w:pPr>
      <w:r>
        <w:rPr>
          <w:lang w:eastAsia="zh-CN"/>
        </w:rPr>
        <w:lastRenderedPageBreak/>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84" w:name="_Toc57023922"/>
      <w:bookmarkStart w:id="485" w:name="_CR5_2_3_2_18"/>
      <w:bookmarkStart w:id="486" w:name="_Toc160971296"/>
      <w:bookmarkEnd w:id="485"/>
      <w:r>
        <w:t>5.2.3.2.18</w:t>
      </w:r>
      <w:r>
        <w:tab/>
      </w:r>
      <w:bookmarkEnd w:id="484"/>
      <w:r w:rsidR="008956DC">
        <w:rPr>
          <w:lang w:eastAsia="zh-CN"/>
        </w:rPr>
        <w:t>Void</w:t>
      </w:r>
      <w:bookmarkEnd w:id="486"/>
    </w:p>
    <w:p w14:paraId="17B6F889" w14:textId="7E2D3EB7" w:rsidR="00BE1178" w:rsidRPr="00D1205D" w:rsidRDefault="00BE1178" w:rsidP="002D7984">
      <w:pPr>
        <w:pStyle w:val="Heading5"/>
        <w:rPr>
          <w:lang w:eastAsia="zh-CN"/>
        </w:rPr>
      </w:pPr>
      <w:bookmarkStart w:id="487" w:name="_CR5_2_3_2_19"/>
      <w:bookmarkStart w:id="488" w:name="_Toc160971297"/>
      <w:bookmarkEnd w:id="487"/>
      <w:r w:rsidRPr="00D1205D">
        <w:t>5.2.3.2.</w:t>
      </w:r>
      <w:r>
        <w:t>19</w:t>
      </w:r>
      <w:r w:rsidRPr="00D1205D">
        <w:tab/>
      </w:r>
      <w:r w:rsidRPr="00D1205D">
        <w:rPr>
          <w:lang w:eastAsia="zh-CN"/>
        </w:rPr>
        <w:t>3gpp-Sbi-</w:t>
      </w:r>
      <w:r>
        <w:rPr>
          <w:lang w:eastAsia="zh-CN"/>
        </w:rPr>
        <w:t>Target-Nf-Group</w:t>
      </w:r>
      <w:r w:rsidRPr="00D1205D">
        <w:rPr>
          <w:lang w:eastAsia="zh-CN"/>
        </w:rPr>
        <w:t>-Id</w:t>
      </w:r>
      <w:bookmarkEnd w:id="488"/>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2D7984">
      <w:pPr>
        <w:pStyle w:val="Heading5"/>
        <w:rPr>
          <w:lang w:eastAsia="zh-CN"/>
        </w:rPr>
      </w:pPr>
      <w:bookmarkStart w:id="489" w:name="_CR5_2_3_2_20"/>
      <w:bookmarkStart w:id="490" w:name="_Toc160971298"/>
      <w:bookmarkEnd w:id="489"/>
      <w:r w:rsidRPr="00D44731">
        <w:t>5.2.3.2.</w:t>
      </w:r>
      <w:r>
        <w:t>20</w:t>
      </w:r>
      <w:r w:rsidRPr="00D44731">
        <w:tab/>
      </w:r>
      <w:r w:rsidRPr="00D44731">
        <w:rPr>
          <w:lang w:eastAsia="zh-CN"/>
        </w:rPr>
        <w:t>3gpp-Sbi-Nrf-Uri</w:t>
      </w:r>
      <w:r>
        <w:rPr>
          <w:lang w:eastAsia="zh-CN"/>
        </w:rPr>
        <w:t>-Callback</w:t>
      </w:r>
      <w:bookmarkEnd w:id="490"/>
    </w:p>
    <w:p w14:paraId="747A2405" w14:textId="77777777" w:rsidR="00E8091F" w:rsidRPr="00D44731" w:rsidRDefault="00E8091F" w:rsidP="00E8091F">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for NF discovery service</w:t>
      </w:r>
      <w:r w:rsidRPr="00D44731">
        <w:rPr>
          <w:lang w:eastAsia="zh-CN"/>
        </w:rPr>
        <w:t>. See clauses 6.</w:t>
      </w:r>
      <w:r>
        <w:rPr>
          <w:lang w:eastAsia="zh-CN"/>
        </w:rPr>
        <w:t>5</w:t>
      </w:r>
      <w:r w:rsidRPr="00D44731">
        <w:rPr>
          <w:lang w:eastAsia="zh-CN"/>
        </w:rPr>
        <w:t>.3.2.</w:t>
      </w:r>
    </w:p>
    <w:p w14:paraId="0CC4D585" w14:textId="77777777" w:rsidR="00E8091F" w:rsidRPr="00D44731" w:rsidRDefault="00E8091F" w:rsidP="00E8091F">
      <w:pPr>
        <w:rPr>
          <w:lang w:eastAsia="zh-CN"/>
        </w:rPr>
      </w:pPr>
      <w:r w:rsidRPr="00D44731">
        <w:rPr>
          <w:lang w:eastAsia="zh-CN"/>
        </w:rPr>
        <w:t>The encoding of the header follows the ABNF as defined in IETF</w:t>
      </w:r>
      <w:r w:rsidRPr="00D44731">
        <w:t> RFC 7</w:t>
      </w:r>
      <w:r w:rsidRPr="00D44731">
        <w:rPr>
          <w:lang w:eastAsia="zh-CN"/>
        </w:rPr>
        <w:t>230 [12].</w:t>
      </w:r>
    </w:p>
    <w:p w14:paraId="764012F9" w14:textId="77777777" w:rsidR="00E8091F" w:rsidRPr="00D44731" w:rsidRDefault="00E8091F" w:rsidP="00E8091F">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1324DB7D" w14:textId="77777777" w:rsidR="00E8091F" w:rsidRPr="00D44731" w:rsidRDefault="00E8091F" w:rsidP="00E8091F">
      <w:pPr>
        <w:rPr>
          <w:lang w:eastAsia="zh-CN"/>
        </w:rPr>
      </w:pPr>
      <w:r w:rsidRPr="00D44731">
        <w:rPr>
          <w:lang w:eastAsia="zh-CN"/>
        </w:rPr>
        <w:t>parameter = parametername ":" RWS parametervalue</w:t>
      </w:r>
    </w:p>
    <w:p w14:paraId="0804F5CC" w14:textId="77777777" w:rsidR="00E8091F" w:rsidRPr="00D44731" w:rsidRDefault="00E8091F" w:rsidP="00E8091F">
      <w:r w:rsidRPr="00D44731">
        <w:rPr>
          <w:lang w:eastAsia="zh-CN"/>
        </w:rPr>
        <w:t>parametername  = "nnrf-disc"</w:t>
      </w:r>
      <w:r w:rsidRPr="00D44731">
        <w:t>/ token</w:t>
      </w:r>
    </w:p>
    <w:p w14:paraId="41564D1B" w14:textId="77777777" w:rsidR="00E8091F" w:rsidRPr="00D44731" w:rsidRDefault="00E8091F" w:rsidP="00E8091F">
      <w:pPr>
        <w:pStyle w:val="NO"/>
      </w:pPr>
      <w:r w:rsidRPr="00D44731">
        <w:t>NOTE:</w:t>
      </w:r>
      <w:r w:rsidRPr="00D44731">
        <w:tab/>
        <w:t>token is defined for future extensibility.</w:t>
      </w:r>
    </w:p>
    <w:p w14:paraId="26D8CEEA" w14:textId="77777777" w:rsidR="00E8091F" w:rsidRPr="006F4BBF" w:rsidRDefault="00E8091F" w:rsidP="00E8091F">
      <w:pPr>
        <w:rPr>
          <w:lang w:eastAsia="zh-CN"/>
        </w:rPr>
      </w:pPr>
      <w:r w:rsidRPr="006F4BBF">
        <w:rPr>
          <w:lang w:eastAsia="zh-CN"/>
        </w:rPr>
        <w:t>parametervalue = DQUOTE URI DQUOTE</w:t>
      </w:r>
    </w:p>
    <w:p w14:paraId="6686B322" w14:textId="77777777" w:rsidR="00E8091F" w:rsidRPr="006F4BBF" w:rsidRDefault="00E8091F" w:rsidP="00E8091F">
      <w:pPr>
        <w:rPr>
          <w:lang w:eastAsia="zh-CN"/>
        </w:rPr>
      </w:pPr>
      <w:r w:rsidRPr="006F4BBF">
        <w:rPr>
          <w:lang w:eastAsia="zh-CN"/>
        </w:rPr>
        <w:t>URI shall comply with the URI definition in IETF RFC 3986 [14].</w:t>
      </w:r>
    </w:p>
    <w:p w14:paraId="58930E2B" w14:textId="77777777" w:rsidR="00E8091F" w:rsidRPr="00D44731" w:rsidRDefault="00E8091F" w:rsidP="00E8091F">
      <w:pPr>
        <w:pStyle w:val="EX"/>
        <w:rPr>
          <w:lang w:eastAsia="zh-CN"/>
        </w:rPr>
      </w:pPr>
      <w:r w:rsidRPr="00D44731">
        <w:rPr>
          <w:lang w:eastAsia="zh-CN"/>
        </w:rPr>
        <w:t>EXAMPLE:</w:t>
      </w:r>
      <w:r w:rsidRPr="00D44731">
        <w:rPr>
          <w:lang w:eastAsia="zh-CN"/>
        </w:rPr>
        <w:tab/>
        <w:t>Header with NRF NF Discovery</w:t>
      </w:r>
      <w:r>
        <w:rPr>
          <w:lang w:eastAsia="zh-CN"/>
        </w:rPr>
        <w:t xml:space="preserve"> Service</w:t>
      </w:r>
      <w:r w:rsidRPr="00D44731">
        <w:rPr>
          <w:lang w:eastAsia="zh-CN"/>
        </w:rPr>
        <w:t>:</w:t>
      </w:r>
    </w:p>
    <w:p w14:paraId="044D4278" w14:textId="4BAC5D8D" w:rsidR="00E8091F" w:rsidRPr="00D1205D" w:rsidRDefault="00E8091F" w:rsidP="00E8091F">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331AAAA7" w14:textId="1917AEB3" w:rsidR="00EA5926" w:rsidRDefault="00EA5926" w:rsidP="002D7984">
      <w:pPr>
        <w:pStyle w:val="Heading5"/>
        <w:rPr>
          <w:lang w:eastAsia="zh-CN"/>
        </w:rPr>
      </w:pPr>
      <w:bookmarkStart w:id="491" w:name="_Toc19708943"/>
      <w:bookmarkStart w:id="492" w:name="_Toc27745018"/>
      <w:bookmarkStart w:id="493" w:name="_Toc29803171"/>
      <w:bookmarkStart w:id="494" w:name="_Toc35969922"/>
      <w:bookmarkStart w:id="495" w:name="_Toc36050716"/>
      <w:bookmarkStart w:id="496" w:name="_Toc44847429"/>
      <w:bookmarkStart w:id="497" w:name="_Toc51845082"/>
      <w:bookmarkStart w:id="498" w:name="_Toc51845413"/>
      <w:bookmarkStart w:id="499" w:name="_Toc51846933"/>
      <w:bookmarkStart w:id="500" w:name="_Toc57022563"/>
      <w:bookmarkStart w:id="501" w:name="_CR5_2_3_2_21"/>
      <w:bookmarkStart w:id="502" w:name="_Toc160971299"/>
      <w:bookmarkEnd w:id="501"/>
      <w:r>
        <w:t>5.2.3.2.21</w:t>
      </w:r>
      <w:r>
        <w:tab/>
      </w:r>
      <w:r>
        <w:rPr>
          <w:lang w:eastAsia="zh-CN"/>
        </w:rPr>
        <w:t>3gpp-Sbi-NF-Peer-Info</w:t>
      </w:r>
      <w:bookmarkEnd w:id="502"/>
    </w:p>
    <w:p w14:paraId="2111A97A" w14:textId="77777777" w:rsidR="00EA5926" w:rsidRDefault="00EA5926" w:rsidP="00EA5926">
      <w:pPr>
        <w:rPr>
          <w:lang w:eastAsia="zh-CN"/>
        </w:rPr>
      </w:pPr>
      <w:r>
        <w:rPr>
          <w:lang w:eastAsia="zh-CN"/>
        </w:rPr>
        <w:t>This header contains the IDs of the NF (service) instance as HTTP client and the NF (service) instance as HTTP server.</w:t>
      </w:r>
    </w:p>
    <w:p w14:paraId="3D9F7ADF" w14:textId="77777777" w:rsidR="00EA5926" w:rsidRDefault="00EA5926" w:rsidP="00EA59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A3996C7" w14:textId="77777777" w:rsidR="00EA5926" w:rsidRPr="00D1205D" w:rsidRDefault="00EA5926" w:rsidP="00EA5926">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 OWS </w:t>
      </w:r>
      <w:r>
        <w:rPr>
          <w:lang w:eastAsia="zh-CN"/>
        </w:rPr>
        <w:t>peerinfo</w:t>
      </w:r>
      <w:r w:rsidRPr="00D1205D">
        <w:rPr>
          <w:lang w:eastAsia="zh-CN"/>
        </w:rPr>
        <w:t>)</w:t>
      </w:r>
    </w:p>
    <w:p w14:paraId="7E5A1AFE" w14:textId="77777777" w:rsidR="00EA5926" w:rsidRPr="00FF20E7" w:rsidRDefault="00EA5926" w:rsidP="00EA5926">
      <w:pPr>
        <w:rPr>
          <w:lang w:eastAsia="zh-CN"/>
        </w:rPr>
      </w:pPr>
      <w:r w:rsidRPr="00E0716E">
        <w:t>peerinfo = peertype "=" token</w:t>
      </w:r>
    </w:p>
    <w:p w14:paraId="489FDB5D" w14:textId="77777777" w:rsidR="00EC278A" w:rsidRDefault="00EC278A" w:rsidP="00EC278A">
      <w:pPr>
        <w:rPr>
          <w:lang w:eastAsia="zh-CN"/>
        </w:rPr>
      </w:pPr>
      <w:r w:rsidRPr="00E0716E">
        <w:t>The following peertype are defined:</w:t>
      </w:r>
    </w:p>
    <w:p w14:paraId="37AF6344" w14:textId="77777777" w:rsidR="00EC278A" w:rsidRPr="00D75E58" w:rsidRDefault="00EC278A" w:rsidP="00EC278A">
      <w:pPr>
        <w:pStyle w:val="B1"/>
      </w:pPr>
      <w:r w:rsidRPr="00D75E58">
        <w:t>-</w:t>
      </w:r>
      <w:r>
        <w:tab/>
      </w:r>
      <w:r w:rsidRPr="00D75E58">
        <w:t>srcinst (Source NF instance): indicates the Source NF Instance ID, as defined in 3GPP TS 29.510 [8];</w:t>
      </w:r>
    </w:p>
    <w:p w14:paraId="5E7FF16E" w14:textId="77777777" w:rsidR="00EC278A" w:rsidRPr="00D75E58" w:rsidRDefault="00EC278A" w:rsidP="00EC278A">
      <w:pPr>
        <w:pStyle w:val="B1"/>
      </w:pPr>
      <w:r w:rsidRPr="00D75E58">
        <w:t>-</w:t>
      </w:r>
      <w:r>
        <w:tab/>
      </w:r>
      <w:r w:rsidRPr="00D75E58">
        <w:t>srcservinst (Source NF service instance): indicates the Source NF Service Instance ID, as defined in 3GPP TS 29.510 [8];</w:t>
      </w:r>
      <w:r>
        <w:t xml:space="preserve"> if this parameter is present, srcinst shall also be present;</w:t>
      </w:r>
    </w:p>
    <w:p w14:paraId="6D5DFEF8" w14:textId="77777777" w:rsidR="00EC278A" w:rsidRDefault="00EC278A" w:rsidP="00EC278A">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4A0B7385" w14:textId="77777777" w:rsidR="00EC278A" w:rsidRPr="00D75E58" w:rsidRDefault="00EC278A" w:rsidP="00EC278A">
      <w:pPr>
        <w:pStyle w:val="B1"/>
      </w:pPr>
      <w:r w:rsidRPr="00B34B1F">
        <w:lastRenderedPageBreak/>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345B7FDF" w14:textId="77777777" w:rsidR="00EC278A" w:rsidRPr="00D75E58" w:rsidRDefault="00EC278A" w:rsidP="00EC278A">
      <w:pPr>
        <w:pStyle w:val="B1"/>
      </w:pPr>
      <w:r w:rsidRPr="00D75E58">
        <w:t>-</w:t>
      </w:r>
      <w:r>
        <w:tab/>
      </w:r>
      <w:r w:rsidRPr="00D75E58">
        <w:t>dstinst (Destination NF instance): indicates the Destination NF Instance ID, as defined in 3GPP TS 29.510 [8];</w:t>
      </w:r>
    </w:p>
    <w:p w14:paraId="35455D96" w14:textId="77777777" w:rsidR="00EC278A" w:rsidRDefault="00EC278A" w:rsidP="00EC278A">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41241996" w14:textId="77777777" w:rsidR="00EC278A" w:rsidRDefault="00EC278A" w:rsidP="00EC278A">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20F65E05" w14:textId="77777777" w:rsidR="00EC278A" w:rsidRPr="00362168" w:rsidRDefault="00EC278A" w:rsidP="00EC278A">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81A715" w14:textId="6FB8C91C" w:rsidR="00EC278A" w:rsidRDefault="00EC278A" w:rsidP="00EC278A">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6F38C1F" w14:textId="77777777" w:rsidR="00EC278A" w:rsidRDefault="00EC278A" w:rsidP="00EC278A">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170703C2" w14:textId="2600B20B" w:rsidR="00C57D49" w:rsidRDefault="00C57D49" w:rsidP="00C57D49">
      <w:pPr>
        <w:pStyle w:val="Heading5"/>
        <w:rPr>
          <w:lang w:eastAsia="zh-CN"/>
        </w:rPr>
      </w:pPr>
      <w:bookmarkStart w:id="503" w:name="_CR5_2_3_2_22"/>
      <w:bookmarkStart w:id="504" w:name="_Toc160971300"/>
      <w:bookmarkEnd w:id="503"/>
      <w:r>
        <w:t>5.2.3.2.22</w:t>
      </w:r>
      <w:r>
        <w:tab/>
      </w:r>
      <w:r>
        <w:rPr>
          <w:lang w:eastAsia="zh-CN"/>
        </w:rPr>
        <w:t>3gpp-Sbi-</w:t>
      </w:r>
      <w:r>
        <w:t>Source-NF-</w:t>
      </w:r>
      <w:r>
        <w:rPr>
          <w:lang w:eastAsia="zh-CN"/>
        </w:rPr>
        <w:t>Client-Credentials</w:t>
      </w:r>
      <w:bookmarkEnd w:id="504"/>
    </w:p>
    <w:p w14:paraId="0327D743" w14:textId="77777777" w:rsidR="00C57D49" w:rsidRDefault="00C57D49" w:rsidP="00C57D49">
      <w:pPr>
        <w:rPr>
          <w:lang w:eastAsia="zh-CN"/>
        </w:rPr>
      </w:pPr>
      <w:r>
        <w:rPr>
          <w:lang w:eastAsia="zh-CN"/>
        </w:rPr>
        <w:t>The header contains client credentials assertion of a source NF instance (e.g. NWDAF) in a service request that is sent from an NF Service Consumer (e.g., DCCF) to an NF Service Producer (e.g. AMF, SMF). The purpose is to enable the a</w:t>
      </w:r>
      <w:r w:rsidRPr="00A20639">
        <w:rPr>
          <w:lang w:eastAsia="zh-CN"/>
        </w:rPr>
        <w:t>uthorization of NF service consumers for data access via DCC</w:t>
      </w:r>
      <w:r>
        <w:rPr>
          <w:lang w:eastAsia="zh-CN"/>
        </w:rPr>
        <w:t>F (see clause 13.3.8.1 and Annex X of 3GPP TS 33.501 [17]).</w:t>
      </w:r>
    </w:p>
    <w:p w14:paraId="2A79D825" w14:textId="77777777" w:rsidR="00C57D49" w:rsidRDefault="00C57D49" w:rsidP="00C57D49">
      <w:pPr>
        <w:rPr>
          <w:lang w:eastAsia="zh-CN"/>
        </w:rPr>
      </w:pPr>
      <w:r>
        <w:rPr>
          <w:lang w:eastAsia="zh-CN"/>
        </w:rPr>
        <w:t>The encoding of the header follows the ABNF as defined in IETF</w:t>
      </w:r>
      <w:r>
        <w:t> RFC 7</w:t>
      </w:r>
      <w:r>
        <w:rPr>
          <w:lang w:eastAsia="zh-CN"/>
        </w:rPr>
        <w:t>230 [12].</w:t>
      </w:r>
    </w:p>
    <w:p w14:paraId="1F65BCC4" w14:textId="77777777" w:rsidR="00C57D49" w:rsidRDefault="00C57D49" w:rsidP="00C57D49">
      <w:pPr>
        <w:pStyle w:val="PL"/>
        <w:rPr>
          <w:lang w:eastAsia="zh-CN"/>
        </w:rPr>
      </w:pPr>
    </w:p>
    <w:p w14:paraId="1D0773F6" w14:textId="77777777" w:rsidR="00C57D49" w:rsidRDefault="00C57D49" w:rsidP="00C57D49">
      <w:pPr>
        <w:pStyle w:val="PL"/>
        <w:rPr>
          <w:lang w:eastAsia="zh-CN"/>
        </w:rPr>
      </w:pPr>
      <w:r>
        <w:rPr>
          <w:lang w:eastAsia="zh-CN"/>
        </w:rPr>
        <w:t>Sbi-Source-NF-Client-Credentials-Header = "3gpp-Sbi-Source-NF-Client-Credentials:" OWS jwt OWS</w:t>
      </w:r>
    </w:p>
    <w:p w14:paraId="41F86628" w14:textId="77777777" w:rsidR="00C57D49" w:rsidRDefault="00C57D49" w:rsidP="00C57D49">
      <w:pPr>
        <w:pStyle w:val="PL"/>
        <w:rPr>
          <w:lang w:eastAsia="zh-CN"/>
        </w:rPr>
      </w:pPr>
    </w:p>
    <w:p w14:paraId="7173D270" w14:textId="77777777" w:rsidR="00C57D49" w:rsidRDefault="00C57D49" w:rsidP="00C57D49">
      <w:pPr>
        <w:pStyle w:val="PL"/>
        <w:rPr>
          <w:lang w:val="es-ES" w:eastAsia="zh-CN"/>
        </w:rPr>
      </w:pPr>
    </w:p>
    <w:p w14:paraId="035CFE97" w14:textId="1491AFE9" w:rsidR="00C57D49" w:rsidRDefault="00C57D49" w:rsidP="00C57D49">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219F898D" w14:textId="77777777" w:rsidR="00C57D49" w:rsidRPr="00A20639" w:rsidRDefault="00C57D49" w:rsidP="00C57D49">
      <w:pPr>
        <w:rPr>
          <w:lang w:eastAsia="zh-CN"/>
        </w:rPr>
      </w:pPr>
      <w:r>
        <w:rPr>
          <w:lang w:eastAsia="zh-CN"/>
        </w:rPr>
        <w:t>The ABNF of the JSON Web Token (JWT) is defined in clause 5.2.3.2.11.</w:t>
      </w:r>
    </w:p>
    <w:p w14:paraId="006C9D86" w14:textId="77777777" w:rsidR="00C57D49" w:rsidRPr="00A20639" w:rsidRDefault="00C57D49" w:rsidP="00C57D49">
      <w:pPr>
        <w:pStyle w:val="NO"/>
        <w:rPr>
          <w:lang w:val="es-ES"/>
        </w:rPr>
      </w:pPr>
      <w:r>
        <w:t>NOTE:</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2C768A87" w14:textId="18AAF93E" w:rsidR="009C31D9" w:rsidRDefault="009C31D9" w:rsidP="002D7984">
      <w:pPr>
        <w:pStyle w:val="Heading4"/>
      </w:pPr>
      <w:bookmarkStart w:id="505" w:name="_CR5_2_3_3"/>
      <w:bookmarkStart w:id="506" w:name="_Toc160971301"/>
      <w:bookmarkEnd w:id="505"/>
      <w:r w:rsidRPr="00D1205D">
        <w:t>5.2.3.3</w:t>
      </w:r>
      <w:r w:rsidRPr="00D1205D">
        <w:tab/>
        <w:t>Optional to support custom headers</w:t>
      </w:r>
      <w:bookmarkEnd w:id="506"/>
    </w:p>
    <w:p w14:paraId="4BE40005" w14:textId="1DAA61CC" w:rsidR="00F90BFA" w:rsidRPr="00D1205D" w:rsidRDefault="00F90BFA" w:rsidP="002D7984">
      <w:pPr>
        <w:pStyle w:val="Heading5"/>
        <w:rPr>
          <w:lang w:eastAsia="zh-CN"/>
        </w:rPr>
      </w:pPr>
      <w:bookmarkStart w:id="507" w:name="_CR5_2_3_3_1"/>
      <w:bookmarkStart w:id="508" w:name="_Toc160971302"/>
      <w:bookmarkEnd w:id="507"/>
      <w:r w:rsidRPr="00D1205D">
        <w:t>5.2.3.3.1</w:t>
      </w:r>
      <w:r w:rsidRPr="00D1205D">
        <w:tab/>
        <w:t>General</w:t>
      </w:r>
      <w:bookmarkEnd w:id="491"/>
      <w:bookmarkEnd w:id="492"/>
      <w:bookmarkEnd w:id="493"/>
      <w:bookmarkEnd w:id="494"/>
      <w:bookmarkEnd w:id="495"/>
      <w:bookmarkEnd w:id="496"/>
      <w:bookmarkEnd w:id="497"/>
      <w:bookmarkEnd w:id="498"/>
      <w:bookmarkEnd w:id="499"/>
      <w:bookmarkEnd w:id="500"/>
      <w:bookmarkEnd w:id="508"/>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bookmarkStart w:id="509" w:name="_CRTable5_2_3_31"/>
      <w:r w:rsidRPr="00D1205D">
        <w:lastRenderedPageBreak/>
        <w:t xml:space="preserve">Table </w:t>
      </w:r>
      <w:bookmarkEnd w:id="509"/>
      <w:r w:rsidRPr="00D1205D">
        <w:t>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4286B921" w:rsidR="00633ACA" w:rsidRDefault="008956DC" w:rsidP="00633ACA">
            <w:pPr>
              <w:pStyle w:val="TAL"/>
              <w:rPr>
                <w:lang w:eastAsia="zh-CN"/>
              </w:rPr>
            </w:pPr>
            <w:r>
              <w:rPr>
                <w:lang w:eastAsia="zh-CN"/>
              </w:rPr>
              <w:t>Clause 5.2.3.3.</w:t>
            </w:r>
            <w:r w:rsidR="000D0853">
              <w:rPr>
                <w:lang w:eastAsia="zh-CN"/>
              </w:rPr>
              <w:t>12</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lastRenderedPageBreak/>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510" w:name="_Toc19708944"/>
      <w:bookmarkStart w:id="511" w:name="_Toc27745019"/>
      <w:bookmarkStart w:id="512" w:name="_Toc29803172"/>
      <w:bookmarkStart w:id="513" w:name="_Toc35969923"/>
      <w:bookmarkStart w:id="514" w:name="_Toc36050717"/>
      <w:bookmarkStart w:id="515" w:name="_Toc44847430"/>
      <w:bookmarkStart w:id="516" w:name="_Toc51845083"/>
      <w:bookmarkStart w:id="517" w:name="_Toc51845414"/>
      <w:bookmarkStart w:id="518" w:name="_Toc51846934"/>
      <w:bookmarkStart w:id="519" w:name="_Toc57022564"/>
      <w:bookmarkStart w:id="520" w:name="_CR5_2_3_3_2"/>
      <w:bookmarkStart w:id="521" w:name="_Toc160971303"/>
      <w:bookmarkEnd w:id="520"/>
      <w:r w:rsidRPr="00D1205D">
        <w:t>5.2.3.3.2</w:t>
      </w:r>
      <w:r w:rsidRPr="00D1205D">
        <w:tab/>
      </w:r>
      <w:r w:rsidRPr="00D1205D">
        <w:rPr>
          <w:lang w:eastAsia="zh-CN"/>
        </w:rPr>
        <w:t>3gpp-Sbi-Sender-Timestamp</w:t>
      </w:r>
      <w:bookmarkEnd w:id="510"/>
      <w:bookmarkEnd w:id="511"/>
      <w:bookmarkEnd w:id="512"/>
      <w:bookmarkEnd w:id="513"/>
      <w:bookmarkEnd w:id="514"/>
      <w:bookmarkEnd w:id="515"/>
      <w:bookmarkEnd w:id="516"/>
      <w:bookmarkEnd w:id="517"/>
      <w:bookmarkEnd w:id="518"/>
      <w:bookmarkEnd w:id="519"/>
      <w:bookmarkEnd w:id="521"/>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522" w:name="_Toc19708945"/>
      <w:bookmarkStart w:id="523" w:name="_Toc27745020"/>
      <w:bookmarkStart w:id="524" w:name="_Toc29803173"/>
      <w:bookmarkStart w:id="525" w:name="_Toc35969924"/>
      <w:bookmarkStart w:id="526" w:name="_Toc36050718"/>
      <w:bookmarkStart w:id="527" w:name="_Toc44847431"/>
      <w:bookmarkStart w:id="528" w:name="_Toc51845084"/>
      <w:bookmarkStart w:id="529" w:name="_Toc51845415"/>
      <w:bookmarkStart w:id="530" w:name="_Toc51846935"/>
      <w:bookmarkStart w:id="531" w:name="_Toc57022565"/>
      <w:bookmarkStart w:id="532" w:name="_CR5_2_3_3_3"/>
      <w:bookmarkStart w:id="533" w:name="_Toc160971304"/>
      <w:bookmarkEnd w:id="532"/>
      <w:r w:rsidRPr="00D1205D">
        <w:t>5.2.3.3.3</w:t>
      </w:r>
      <w:r w:rsidRPr="00D1205D">
        <w:tab/>
      </w:r>
      <w:r w:rsidRPr="00D1205D">
        <w:rPr>
          <w:lang w:eastAsia="zh-CN"/>
        </w:rPr>
        <w:t>3gpp-Sbi-Max-Rsp-Time</w:t>
      </w:r>
      <w:bookmarkEnd w:id="522"/>
      <w:bookmarkEnd w:id="523"/>
      <w:bookmarkEnd w:id="524"/>
      <w:bookmarkEnd w:id="525"/>
      <w:bookmarkEnd w:id="526"/>
      <w:bookmarkEnd w:id="527"/>
      <w:bookmarkEnd w:id="528"/>
      <w:bookmarkEnd w:id="529"/>
      <w:bookmarkEnd w:id="530"/>
      <w:bookmarkEnd w:id="531"/>
      <w:bookmarkEnd w:id="533"/>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534" w:name="_Toc57022566"/>
      <w:bookmarkStart w:id="535" w:name="_Toc19708946"/>
      <w:bookmarkStart w:id="536" w:name="_Toc27745021"/>
      <w:bookmarkStart w:id="537" w:name="_Toc29803174"/>
      <w:bookmarkStart w:id="538" w:name="_Toc35969925"/>
      <w:bookmarkStart w:id="539" w:name="_Toc36050719"/>
      <w:bookmarkStart w:id="540" w:name="_Toc44847432"/>
      <w:bookmarkStart w:id="541" w:name="_Toc51845085"/>
      <w:bookmarkStart w:id="542" w:name="_Toc51845416"/>
      <w:bookmarkStart w:id="543" w:name="_Toc51846936"/>
      <w:bookmarkStart w:id="544" w:name="_CR5_2_3_3_4"/>
      <w:bookmarkStart w:id="545" w:name="_Toc160971305"/>
      <w:bookmarkEnd w:id="544"/>
      <w:r w:rsidRPr="00D1205D">
        <w:t>5.2.3.</w:t>
      </w:r>
      <w:r>
        <w:t>3</w:t>
      </w:r>
      <w:r w:rsidRPr="00D1205D">
        <w:t>.</w:t>
      </w:r>
      <w:r>
        <w:t>4</w:t>
      </w:r>
      <w:r w:rsidRPr="00D1205D">
        <w:tab/>
      </w:r>
      <w:r w:rsidRPr="00D1205D">
        <w:rPr>
          <w:lang w:eastAsia="zh-CN"/>
        </w:rPr>
        <w:t>3gpp-Sbi-</w:t>
      </w:r>
      <w:r>
        <w:rPr>
          <w:lang w:eastAsia="zh-CN"/>
        </w:rPr>
        <w:t>Correlation-Info</w:t>
      </w:r>
      <w:bookmarkEnd w:id="534"/>
      <w:bookmarkEnd w:id="545"/>
    </w:p>
    <w:p w14:paraId="08805009" w14:textId="77777777" w:rsidR="00C57D49" w:rsidRDefault="00C57D49" w:rsidP="00C57D49">
      <w:pPr>
        <w:rPr>
          <w:lang w:eastAsia="zh-CN"/>
        </w:rPr>
      </w:pPr>
      <w:r>
        <w:rPr>
          <w:lang w:eastAsia="zh-CN"/>
        </w:rPr>
        <w:t>The header contains correlation information e.g. UE identifier related to the HTTP request or response.</w:t>
      </w:r>
    </w:p>
    <w:p w14:paraId="3D8B242A" w14:textId="77777777" w:rsidR="00C57D49" w:rsidRDefault="00C57D49" w:rsidP="00C57D49">
      <w:pPr>
        <w:rPr>
          <w:lang w:eastAsia="zh-CN"/>
        </w:rPr>
      </w:pPr>
      <w:r w:rsidRPr="00D1205D">
        <w:rPr>
          <w:lang w:eastAsia="zh-CN"/>
        </w:rPr>
        <w:t>The encoding of the header follows the ABNF as defined in IETF</w:t>
      </w:r>
      <w:r w:rsidRPr="00D1205D">
        <w:t> RFC 7</w:t>
      </w:r>
      <w:r w:rsidRPr="00D1205D">
        <w:rPr>
          <w:lang w:eastAsia="zh-CN"/>
        </w:rPr>
        <w:t>230 [12].</w:t>
      </w:r>
    </w:p>
    <w:p w14:paraId="1DF73042" w14:textId="77777777" w:rsidR="00C57D49" w:rsidRDefault="00C57D49" w:rsidP="00C57D49">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2F031504" w14:textId="77777777" w:rsidR="00C57D49" w:rsidRDefault="00C57D49" w:rsidP="00C57D49">
      <w:pPr>
        <w:rPr>
          <w:lang w:eastAsia="zh-CN"/>
        </w:rPr>
      </w:pPr>
      <w:r>
        <w:rPr>
          <w:lang w:eastAsia="zh-CN"/>
        </w:rPr>
        <w:t>correlationinfo = ctype "-" cvalue</w:t>
      </w:r>
    </w:p>
    <w:p w14:paraId="244A0768" w14:textId="77777777" w:rsidR="00C57D49" w:rsidRDefault="00C57D49" w:rsidP="00C57D49">
      <w:pPr>
        <w:rPr>
          <w:lang w:eastAsia="zh-CN"/>
        </w:rPr>
      </w:pPr>
      <w:r>
        <w:rPr>
          <w:lang w:eastAsia="zh-CN"/>
        </w:rPr>
        <w:t>ctype = "imsi" / "impi" / "suci" / "nai" / "gci" / "gli" / "impu" / "msisdn" / "extid" / "imei" / "imeisv" / "mac" / "eui" / extension-token</w:t>
      </w:r>
    </w:p>
    <w:p w14:paraId="470AE929" w14:textId="77777777" w:rsidR="00C57D49" w:rsidRDefault="00C57D49" w:rsidP="00C57D49">
      <w:pPr>
        <w:rPr>
          <w:lang w:eastAsia="zh-CN"/>
        </w:rPr>
      </w:pPr>
      <w:r>
        <w:rPr>
          <w:lang w:eastAsia="zh-CN"/>
        </w:rPr>
        <w:t>extension-token = 1* ( "!" / "#" / "$" / "%" / "&amp;" / "'" / "*" / "+" / "." / "^" / "_" / "`" / "|" / "~" / DIGIT / ALPHA )</w:t>
      </w:r>
    </w:p>
    <w:p w14:paraId="089FB592" w14:textId="77777777" w:rsidR="00C57D49" w:rsidRDefault="00C57D49" w:rsidP="00C57D49">
      <w:pPr>
        <w:pStyle w:val="NO"/>
        <w:rPr>
          <w:lang w:eastAsia="zh-CN"/>
        </w:rPr>
      </w:pPr>
      <w:r w:rsidRPr="00D1205D">
        <w:t>NOTE</w:t>
      </w:r>
      <w:r>
        <w:t xml:space="preserv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72055630" w14:textId="5E5DADF0" w:rsidR="00C57D49" w:rsidRDefault="00C57D49" w:rsidP="00C57D49">
      <w:pPr>
        <w:pStyle w:val="NO"/>
        <w:rPr>
          <w:lang w:eastAsia="zh-CN"/>
        </w:rPr>
      </w:pPr>
      <w:r w:rsidRPr="00D1205D">
        <w:t>NOTE</w:t>
      </w:r>
      <w:r>
        <w:t xml:space="preserv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Pr="00D1205D">
        <w:rPr>
          <w:lang w:eastAsia="zh-CN"/>
        </w:rPr>
        <w:t>3.2.6 of IETF RFC 7230 [12] for the definition</w:t>
      </w:r>
      <w:r>
        <w:rPr>
          <w:lang w:eastAsia="zh-CN"/>
        </w:rPr>
        <w:t xml:space="preserve"> of "tchar"</w:t>
      </w:r>
      <w:r w:rsidRPr="00D1205D">
        <w:rPr>
          <w:lang w:eastAsia="zh-CN"/>
        </w:rPr>
        <w:t>.</w:t>
      </w:r>
    </w:p>
    <w:p w14:paraId="0E1CDE9C" w14:textId="77777777" w:rsidR="00C57D49" w:rsidRDefault="00C57D49" w:rsidP="00C57D49">
      <w:pPr>
        <w:rPr>
          <w:lang w:eastAsia="zh-CN"/>
        </w:rPr>
      </w:pPr>
      <w:bookmarkStart w:id="546" w:name="_Hlk131675974"/>
      <w:r>
        <w:rPr>
          <w:lang w:eastAsia="zh-CN"/>
        </w:rPr>
        <w:lastRenderedPageBreak/>
        <w:t>cvalue = 1*( tchar / "@" )</w:t>
      </w:r>
    </w:p>
    <w:bookmarkEnd w:id="546"/>
    <w:p w14:paraId="0494B8E1" w14:textId="77777777" w:rsidR="00C57D49" w:rsidRDefault="00C57D49" w:rsidP="00C57D49">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bookmarkStart w:id="547" w:name="_CRTable5_2_3_3_41"/>
      <w:r w:rsidRPr="00D1205D">
        <w:t xml:space="preserve">Table </w:t>
      </w:r>
      <w:bookmarkEnd w:id="547"/>
      <w:r w:rsidRPr="00D1205D">
        <w:t>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548"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548"/>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549"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549"/>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550"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50"/>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551"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51"/>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4794B1D7" w:rsidR="002614D1" w:rsidRDefault="002614D1" w:rsidP="002614D1">
      <w:pPr>
        <w:pStyle w:val="EX"/>
        <w:ind w:firstLine="0"/>
      </w:pPr>
      <w:bookmarkStart w:id="552"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lang w:eastAsia="zh-CN"/>
          </w:rPr>
          <w:t>extid-</w:t>
        </w:r>
        <w:r w:rsidR="009C31D9" w:rsidRPr="00DD1484">
          <w:t>123456789@domain.com</w:t>
        </w:r>
      </w:hyperlink>
    </w:p>
    <w:bookmarkEnd w:id="552"/>
    <w:p w14:paraId="60E399A3" w14:textId="77777777" w:rsidR="00B9097B" w:rsidRDefault="00B9097B" w:rsidP="00B9097B">
      <w:pPr>
        <w:pStyle w:val="EX"/>
        <w:rPr>
          <w:lang w:eastAsia="zh-CN"/>
        </w:rPr>
      </w:pPr>
      <w:r w:rsidRPr="00D1205D">
        <w:rPr>
          <w:lang w:eastAsia="zh-CN"/>
        </w:rPr>
        <w:t xml:space="preserve">EXAMPLE </w:t>
      </w:r>
      <w:r>
        <w:rPr>
          <w:lang w:eastAsia="zh-CN"/>
        </w:rPr>
        <w:t>6</w:t>
      </w:r>
      <w:r w:rsidRPr="00D1205D">
        <w:rPr>
          <w:lang w:eastAsia="zh-CN"/>
        </w:rPr>
        <w:t>:</w:t>
      </w:r>
      <w:r>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553"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54" w:name="_Toc57017484"/>
      <w:bookmarkStart w:id="555" w:name="_Toc57024234"/>
      <w:bookmarkStart w:id="556" w:name="_CR5_2_3_3_5"/>
      <w:bookmarkStart w:id="557" w:name="_Toc160971306"/>
      <w:bookmarkEnd w:id="553"/>
      <w:bookmarkEnd w:id="556"/>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554"/>
      <w:bookmarkEnd w:id="555"/>
      <w:r>
        <w:rPr>
          <w:lang w:val="en-US" w:eastAsia="zh-CN"/>
        </w:rPr>
        <w:t>Alternate-Chf-Id</w:t>
      </w:r>
      <w:bookmarkEnd w:id="557"/>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lastRenderedPageBreak/>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558"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58"/>
    <w:p w14:paraId="667730B6" w14:textId="77777777" w:rsidR="00AD4CCA" w:rsidRDefault="009C31D9" w:rsidP="009C31D9">
      <w:pPr>
        <w:pStyle w:val="EX"/>
        <w:rPr>
          <w:lang w:eastAsia="zh-CN"/>
        </w:rPr>
      </w:pPr>
      <w:r>
        <w:rPr>
          <w:lang w:eastAsia="zh-CN"/>
        </w:rPr>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559"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60" w:name="_Toc57022567"/>
      <w:bookmarkStart w:id="561" w:name="_CR5_2_3_3_6"/>
      <w:bookmarkStart w:id="562" w:name="_Toc160971307"/>
      <w:bookmarkEnd w:id="559"/>
      <w:bookmarkEnd w:id="561"/>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62"/>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63" w:name="_CR5_2_3_3_7"/>
      <w:bookmarkStart w:id="564" w:name="_Toc160971308"/>
      <w:bookmarkEnd w:id="563"/>
      <w:r w:rsidRPr="00D1205D">
        <w:t>5.2.3.</w:t>
      </w:r>
      <w:r>
        <w:t>3</w:t>
      </w:r>
      <w:r w:rsidRPr="00D1205D">
        <w:t>.</w:t>
      </w:r>
      <w:r>
        <w:t>7</w:t>
      </w:r>
      <w:r w:rsidRPr="00D1205D">
        <w:tab/>
      </w:r>
      <w:r w:rsidRPr="00D1205D">
        <w:rPr>
          <w:lang w:eastAsia="zh-CN"/>
        </w:rPr>
        <w:t>3gpp-Sbi-</w:t>
      </w:r>
      <w:r>
        <w:rPr>
          <w:lang w:eastAsia="zh-CN"/>
        </w:rPr>
        <w:t>Consumer-Info</w:t>
      </w:r>
      <w:bookmarkEnd w:id="564"/>
    </w:p>
    <w:p w14:paraId="706D6A1F" w14:textId="77777777" w:rsidR="0016391D" w:rsidRPr="0008458C" w:rsidRDefault="0016391D" w:rsidP="0016391D">
      <w:pPr>
        <w:rPr>
          <w:lang w:eastAsia="zh-CN"/>
        </w:rPr>
      </w:pPr>
      <w:bookmarkStart w:id="565"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4771A864" w14:textId="248B9780" w:rsidR="009F7A10" w:rsidRPr="0008458C" w:rsidRDefault="009F7A10" w:rsidP="009F7A10">
      <w:pPr>
        <w:rPr>
          <w:lang w:eastAsia="zh-CN"/>
        </w:rPr>
      </w:pPr>
      <w:r w:rsidRPr="0008458C">
        <w:rPr>
          <w:lang w:eastAsia="zh-CN"/>
        </w:rPr>
        <w:t>3gpp-Sbi-Consumer-Info = "3gpp-Sbi-Consumer-Info" ":" 1#(OWS supportedService ";" OWS supportedVersions</w:t>
      </w:r>
      <w:r>
        <w:rPr>
          <w:lang w:eastAsia="zh-CN"/>
        </w:rPr>
        <w:t> </w:t>
      </w:r>
      <w:r w:rsidRPr="0008458C">
        <w:rPr>
          <w:lang w:eastAsia="zh-CN"/>
        </w:rPr>
        <w:t>[";" OWS supportedFeatures]</w:t>
      </w:r>
      <w:r>
        <w:rPr>
          <w:lang w:eastAsia="zh-CN"/>
        </w:rPr>
        <w:t> </w:t>
      </w:r>
      <w:r w:rsidRPr="0008458C">
        <w:rPr>
          <w:lang w:eastAsia="zh-CN"/>
        </w:rPr>
        <w:t>[";" OWS acceptEncoding]</w:t>
      </w:r>
      <w:r>
        <w:rPr>
          <w:lang w:eastAsia="zh-CN"/>
        </w:rPr>
        <w:t> </w:t>
      </w:r>
      <w:r w:rsidRPr="0008458C">
        <w:rPr>
          <w:lang w:eastAsia="zh-CN"/>
        </w:rPr>
        <w:t xml:space="preserve">[";" OWS </w:t>
      </w:r>
      <w:r w:rsidRPr="00770F77">
        <w:rPr>
          <w:lang w:eastAsia="zh-CN"/>
        </w:rPr>
        <w:t>callback-uri-prefix</w:t>
      </w:r>
      <w:r w:rsidRPr="0008458C">
        <w:rPr>
          <w:lang w:eastAsia="zh-CN"/>
        </w:rPr>
        <w:t>]</w:t>
      </w:r>
      <w:r>
        <w:t>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CallbackRoot</w:t>
      </w:r>
      <w:r w:rsidRPr="000F42AE">
        <w:rPr>
          <w:lang w:eastAsia="zh-CN"/>
        </w:rPr>
        <w:t>]</w:t>
      </w:r>
      <w:r>
        <w:rPr>
          <w:lang w:eastAsia="zh-CN"/>
        </w:rPr>
        <w:t>)</w:t>
      </w:r>
    </w:p>
    <w:p w14:paraId="6E55D699" w14:textId="77777777" w:rsidR="009F7A10" w:rsidRPr="0008458C" w:rsidRDefault="009F7A10" w:rsidP="009F7A10">
      <w:pPr>
        <w:pStyle w:val="B1"/>
        <w:rPr>
          <w:lang w:eastAsia="zh-CN"/>
        </w:rPr>
      </w:pPr>
      <w:r w:rsidRPr="0008458C">
        <w:rPr>
          <w:lang w:eastAsia="zh-CN"/>
        </w:rPr>
        <w:t>supportedService = "service=" servicename</w:t>
      </w:r>
    </w:p>
    <w:p w14:paraId="6E16965A" w14:textId="711EAF3B" w:rsidR="009F7A10" w:rsidRPr="0008458C" w:rsidRDefault="00BC1137" w:rsidP="009F7A10">
      <w:pPr>
        <w:pStyle w:val="B1"/>
        <w:rPr>
          <w:lang w:eastAsia="zh-CN"/>
        </w:rPr>
      </w:pPr>
      <w:r w:rsidRPr="0008458C">
        <w:rPr>
          <w:lang w:eastAsia="zh-CN"/>
        </w:rPr>
        <w:t xml:space="preserve">servicename = 1*("-" / </w:t>
      </w:r>
      <w:r>
        <w:rPr>
          <w:lang w:eastAsia="zh-CN"/>
        </w:rPr>
        <w:t xml:space="preserve">%x30-39 / %x41-5A / "_" / </w:t>
      </w:r>
      <w:r w:rsidRPr="0008458C">
        <w:rPr>
          <w:lang w:eastAsia="zh-CN"/>
        </w:rPr>
        <w:t>%x61</w:t>
      </w:r>
      <w:r>
        <w:rPr>
          <w:lang w:eastAsia="zh-CN"/>
        </w:rPr>
        <w:t>-</w:t>
      </w:r>
      <w:r w:rsidRPr="0008458C">
        <w:rPr>
          <w:lang w:eastAsia="zh-CN"/>
        </w:rPr>
        <w:t>7A)</w:t>
      </w:r>
    </w:p>
    <w:p w14:paraId="7392F4C0" w14:textId="77777777" w:rsidR="009F7A10" w:rsidRPr="0008458C" w:rsidRDefault="009F7A10" w:rsidP="009F7A10">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67C465E7" w14:textId="77777777" w:rsidR="009F7A10" w:rsidRPr="0008458C" w:rsidRDefault="009F7A10" w:rsidP="009F7A10">
      <w:pPr>
        <w:pStyle w:val="B1"/>
      </w:pPr>
      <w:r w:rsidRPr="00821FD2">
        <w:t>supportedVersions = "apiversion=" "(" OWS</w:t>
      </w:r>
      <w:r>
        <w:t> </w:t>
      </w:r>
      <w:r w:rsidRPr="00821FD2">
        <w:t>[ majorversion *(RWS majorversion) OWS] ")"</w:t>
      </w:r>
    </w:p>
    <w:p w14:paraId="74864E5E" w14:textId="2CEA6F85" w:rsidR="009F7A10" w:rsidRPr="0008458C" w:rsidRDefault="009F7A10" w:rsidP="009F7A10">
      <w:pPr>
        <w:pStyle w:val="B1"/>
        <w:rPr>
          <w:lang w:eastAsia="zh-CN"/>
        </w:rPr>
      </w:pPr>
      <w:r w:rsidRPr="0008458C">
        <w:rPr>
          <w:lang w:eastAsia="zh-CN"/>
        </w:rPr>
        <w:t>majorversion = %x31</w:t>
      </w:r>
      <w:r>
        <w:rPr>
          <w:lang w:eastAsia="zh-CN"/>
        </w:rPr>
        <w:t>-</w:t>
      </w:r>
      <w:r w:rsidRPr="0008458C">
        <w:rPr>
          <w:lang w:eastAsia="zh-CN"/>
        </w:rPr>
        <w:t>39</w:t>
      </w:r>
      <w:r>
        <w:rPr>
          <w:lang w:eastAsia="zh-CN"/>
        </w:rPr>
        <w:t> </w:t>
      </w:r>
      <w:r w:rsidRPr="0008458C">
        <w:rPr>
          <w:lang w:eastAsia="zh-CN"/>
        </w:rPr>
        <w:t>[*DIGIT]</w:t>
      </w:r>
    </w:p>
    <w:p w14:paraId="5F796B3A" w14:textId="77777777" w:rsidR="009F7A10" w:rsidRPr="0008458C" w:rsidRDefault="009F7A10" w:rsidP="009F7A10">
      <w:r w:rsidRPr="0008458C">
        <w:t xml:space="preserve">Mandatory parameter. Supported Versions parameter </w:t>
      </w:r>
      <w:r w:rsidRPr="0008458C">
        <w:rPr>
          <w:lang w:eastAsia="zh-CN"/>
        </w:rPr>
        <w:t>indicates the major version(s) of the service API that are supported by the sender as NF service consumer.</w:t>
      </w:r>
    </w:p>
    <w:p w14:paraId="50136C4E" w14:textId="77777777" w:rsidR="009F7A10" w:rsidRPr="0008458C" w:rsidRDefault="009F7A10" w:rsidP="009F7A10">
      <w:pPr>
        <w:pStyle w:val="B1"/>
      </w:pPr>
      <w:r w:rsidRPr="00E0716E">
        <w:t>supportedFeatures = "supportfeatures=" features</w:t>
      </w:r>
    </w:p>
    <w:p w14:paraId="142EDD2E" w14:textId="77777777" w:rsidR="009F7A10" w:rsidRPr="0008458C" w:rsidRDefault="009F7A10" w:rsidP="009F7A10">
      <w:pPr>
        <w:pStyle w:val="B1"/>
        <w:rPr>
          <w:lang w:eastAsia="zh-CN"/>
        </w:rPr>
      </w:pPr>
      <w:r w:rsidRPr="0008458C">
        <w:rPr>
          <w:lang w:eastAsia="zh-CN"/>
        </w:rPr>
        <w:t>features = *HEXDIG</w:t>
      </w:r>
    </w:p>
    <w:p w14:paraId="64E7F651" w14:textId="77777777" w:rsidR="009F7A10" w:rsidRPr="0008458C" w:rsidRDefault="009F7A10" w:rsidP="009F7A10">
      <w:r w:rsidRPr="0008458C">
        <w:t xml:space="preserve">Optional parameter.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31E15BA4" w14:textId="77777777" w:rsidR="009F7A10" w:rsidRPr="0008458C" w:rsidRDefault="009F7A10" w:rsidP="009F7A10">
      <w:pPr>
        <w:pStyle w:val="B1"/>
      </w:pPr>
      <w:r w:rsidRPr="00E0716E">
        <w:t>acceptEncoding = "acceptencoding=" %x22 acceptencoding %x22</w:t>
      </w:r>
    </w:p>
    <w:p w14:paraId="2D8570BB" w14:textId="77777777" w:rsidR="009F7A10" w:rsidRPr="0008458C" w:rsidRDefault="009F7A10" w:rsidP="009F7A10">
      <w:pPr>
        <w:pStyle w:val="B1"/>
        <w:rPr>
          <w:lang w:eastAsia="zh-CN"/>
        </w:rPr>
      </w:pPr>
      <w:r w:rsidRPr="0008458C">
        <w:rPr>
          <w:lang w:eastAsia="zh-CN"/>
        </w:rPr>
        <w:t>acceptencoding = #( codings</w:t>
      </w:r>
      <w:r>
        <w:rPr>
          <w:lang w:eastAsia="zh-CN"/>
        </w:rPr>
        <w:t> </w:t>
      </w:r>
      <w:r w:rsidRPr="0008458C">
        <w:rPr>
          <w:lang w:eastAsia="zh-CN"/>
        </w:rPr>
        <w:t>[ weight ] )</w:t>
      </w:r>
    </w:p>
    <w:p w14:paraId="73427AB7" w14:textId="77777777" w:rsidR="009F7A10" w:rsidRPr="0008458C" w:rsidRDefault="009F7A10" w:rsidP="009F7A10">
      <w:pPr>
        <w:pStyle w:val="B1"/>
        <w:rPr>
          <w:lang w:eastAsia="zh-CN"/>
        </w:rPr>
      </w:pPr>
      <w:r w:rsidRPr="0008458C">
        <w:rPr>
          <w:lang w:eastAsia="zh-CN"/>
        </w:rPr>
        <w:t>token "codings" and "weight" are defined in IETF RFC 7231 [40] clause 5.3.4</w:t>
      </w:r>
    </w:p>
    <w:p w14:paraId="586AB4F1" w14:textId="77777777" w:rsidR="009F7A10" w:rsidRDefault="009F7A10" w:rsidP="009F7A10">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10AC6223" w14:textId="0A24948C" w:rsidR="009F7A10" w:rsidRPr="0003172C" w:rsidRDefault="009F7A10" w:rsidP="009F7A10">
      <w:pPr>
        <w:pStyle w:val="B1"/>
        <w:rPr>
          <w:lang w:eastAsia="zh-CN"/>
        </w:rPr>
      </w:pPr>
      <w:r w:rsidRPr="00E0716E">
        <w:t xml:space="preserve">intraPlmnCallbackRoot = "intraPlmnCallbackRoot=" </w:t>
      </w:r>
      <w:r>
        <w:t>DQUOTE</w:t>
      </w:r>
      <w:r w:rsidRPr="00E0716E">
        <w:t xml:space="preserve"> scheme "://" authority [ prefix ]</w:t>
      </w:r>
      <w:r>
        <w:t xml:space="preserve"> DQUOTE</w:t>
      </w:r>
    </w:p>
    <w:p w14:paraId="403D915C" w14:textId="206510C0" w:rsidR="009F7A10" w:rsidRDefault="009F7A10" w:rsidP="009F7A10">
      <w:pPr>
        <w:pStyle w:val="B1"/>
        <w:rPr>
          <w:lang w:eastAsia="zh-CN"/>
        </w:rPr>
      </w:pPr>
      <w:r w:rsidRPr="00E0716E">
        <w:lastRenderedPageBreak/>
        <w:t xml:space="preserve">interPlmnCallbackRoot = "interPlmnCallbackRoot=" </w:t>
      </w:r>
      <w:r>
        <w:t>DQUOTE</w:t>
      </w:r>
      <w:r w:rsidRPr="00E0716E">
        <w:t xml:space="preserve"> scheme "://" authority [ prefix ]</w:t>
      </w:r>
      <w:r>
        <w:t xml:space="preserve"> DQUOTE</w:t>
      </w:r>
    </w:p>
    <w:p w14:paraId="14FE5C8D" w14:textId="77777777" w:rsidR="009F7A10" w:rsidRPr="0003172C" w:rsidRDefault="009F7A10" w:rsidP="009F7A10">
      <w:pPr>
        <w:rPr>
          <w:lang w:val="fr-FR" w:eastAsia="zh-CN"/>
        </w:rPr>
      </w:pPr>
      <w:r w:rsidRPr="0003172C">
        <w:rPr>
          <w:lang w:val="fr-FR" w:eastAsia="zh-CN"/>
        </w:rPr>
        <w:t>scheme = "http" / "https"</w:t>
      </w:r>
    </w:p>
    <w:p w14:paraId="7D3156CD" w14:textId="77777777" w:rsidR="009F7A10" w:rsidRPr="0003172C" w:rsidRDefault="009F7A10" w:rsidP="009F7A10">
      <w:pPr>
        <w:rPr>
          <w:lang w:val="fr-FR" w:eastAsia="zh-CN"/>
        </w:rPr>
      </w:pPr>
      <w:r w:rsidRPr="0003172C">
        <w:rPr>
          <w:lang w:val="fr-FR" w:eastAsia="zh-CN"/>
        </w:rPr>
        <w:t>authority = host [ ":" port ]</w:t>
      </w:r>
    </w:p>
    <w:p w14:paraId="68DBDE8C" w14:textId="77777777" w:rsidR="009F7A10" w:rsidRPr="0003172C" w:rsidRDefault="009F7A10" w:rsidP="009F7A10">
      <w:pPr>
        <w:rPr>
          <w:lang w:val="fr-FR" w:eastAsia="zh-CN"/>
        </w:rPr>
      </w:pPr>
      <w:r w:rsidRPr="0003172C">
        <w:rPr>
          <w:lang w:val="fr-FR" w:eastAsia="zh-CN"/>
        </w:rPr>
        <w:t>port = *DIGIT</w:t>
      </w:r>
    </w:p>
    <w:p w14:paraId="55F5863D" w14:textId="77777777" w:rsidR="009F7A10" w:rsidRPr="001B635B" w:rsidRDefault="009F7A10" w:rsidP="009F7A10">
      <w:pPr>
        <w:rPr>
          <w:lang w:eastAsia="zh-CN"/>
        </w:rPr>
      </w:pPr>
      <w:r>
        <w:rPr>
          <w:lang w:eastAsia="zh-CN"/>
        </w:rPr>
        <w:t>prefix = path-absolute</w:t>
      </w:r>
      <w:r>
        <w:rPr>
          <w:lang w:eastAsia="zh-CN"/>
        </w:rPr>
        <w:tab/>
        <w:t>; path-absolute production rule from IETF RFC 3986 [14], clause 3.3</w:t>
      </w:r>
    </w:p>
    <w:p w14:paraId="472BA2C8" w14:textId="77777777" w:rsidR="009F7A10" w:rsidRPr="001B635B" w:rsidRDefault="009F7A10" w:rsidP="009F7A10">
      <w:pPr>
        <w:rPr>
          <w:rFonts w:cs="Arial"/>
        </w:rPr>
      </w:pPr>
      <w:r w:rsidRPr="0058592B" w:rsidDel="001541C8">
        <w:rPr>
          <w:rFonts w:cs="Arial"/>
        </w:rPr>
        <w:t>Optional parameter</w:t>
      </w:r>
      <w:r w:rsidRPr="0058592B">
        <w:rPr>
          <w:rFonts w:cs="Arial"/>
        </w:rPr>
        <w:t>.</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7010BD94" w14:textId="31FB9C82" w:rsidR="009F7A10" w:rsidRPr="0008458C" w:rsidRDefault="009F7A10" w:rsidP="009F7A10">
      <w:pPr>
        <w:pStyle w:val="B1"/>
      </w:pPr>
      <w:r w:rsidRPr="00E0716E">
        <w:t xml:space="preserve">callback-uri-prefix= "callback-uri-prefix=" </w:t>
      </w:r>
      <w:r>
        <w:t>DQUOTE prefix DQUOTE</w:t>
      </w:r>
    </w:p>
    <w:p w14:paraId="4D45B852" w14:textId="77777777" w:rsidR="009F7A10" w:rsidRPr="0008458C" w:rsidRDefault="009F7A10" w:rsidP="009F7A10">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06BD0ED0" w14:textId="77777777" w:rsidR="009F7A10" w:rsidRPr="0008458C" w:rsidRDefault="009F7A10" w:rsidP="009F7A10">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1DEE000E" w14:textId="77777777" w:rsidR="009F7A10" w:rsidRPr="0008458C" w:rsidRDefault="009F7A10" w:rsidP="009F7A10">
      <w:pPr>
        <w:pStyle w:val="EX"/>
        <w:rPr>
          <w:lang w:eastAsia="zh-CN"/>
        </w:rPr>
      </w:pPr>
      <w:r w:rsidRPr="0008458C">
        <w:rPr>
          <w:lang w:eastAsia="zh-CN"/>
        </w:rPr>
        <w:tab/>
        <w:t>3gpp-Sbi-Consumer-Info: service=namf-evts; apiversion=(1)</w:t>
      </w:r>
    </w:p>
    <w:p w14:paraId="4E84DF4B" w14:textId="77777777" w:rsidR="009F7A10" w:rsidRPr="0008458C" w:rsidRDefault="009F7A10" w:rsidP="009F7A10">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5A7721A7" w14:textId="77777777" w:rsidR="009F7A10" w:rsidRPr="0008458C" w:rsidRDefault="009F7A10" w:rsidP="009F7A10">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752E29B" w14:textId="77777777" w:rsidR="009F7A10" w:rsidRPr="0008458C" w:rsidRDefault="009F7A10" w:rsidP="009F7A10">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31CC0D1B" w14:textId="77777777" w:rsidR="009F7A10" w:rsidRDefault="009F7A10" w:rsidP="009F7A10">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7C1F9282" w14:textId="04AC8424" w:rsidR="009F7A10" w:rsidRPr="006D6D09" w:rsidRDefault="009F7A10" w:rsidP="009F7A10">
      <w:pPr>
        <w:pStyle w:val="EX"/>
        <w:rPr>
          <w:color w:val="C00000"/>
          <w:lang w:val="en-US" w:eastAsia="zh-CN"/>
        </w:rPr>
      </w:pPr>
      <w:bookmarkStart w:id="566"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6"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66"/>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62446CED" w14:textId="77777777" w:rsidR="009F7A10" w:rsidRDefault="009F7A10" w:rsidP="009F7A10">
      <w:pPr>
        <w:pStyle w:val="EX"/>
        <w:rPr>
          <w:lang w:eastAsia="zh-CN"/>
        </w:rPr>
      </w:pPr>
      <w:bookmarkStart w:id="567"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7"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7613A8EB" w14:textId="115AAD13" w:rsidR="009F7A10" w:rsidRPr="0008458C" w:rsidRDefault="009F7A10" w:rsidP="009F7A10">
      <w:pPr>
        <w:pStyle w:val="EX"/>
        <w:rPr>
          <w:lang w:eastAsia="zh-CN"/>
        </w:rPr>
      </w:pPr>
      <w:r w:rsidRPr="002D7984">
        <w:tab/>
        <w:t xml:space="preserve">3gpp-Sbi-Consumer-Info: service=namf-evts; apiversion=(1); intraPlmnCallbackRoot= </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p w14:paraId="1B06FE7E" w14:textId="14421043" w:rsidR="004A33CA" w:rsidRPr="00AF62A0" w:rsidRDefault="004A33CA" w:rsidP="002D7984">
      <w:pPr>
        <w:pStyle w:val="Heading5"/>
        <w:rPr>
          <w:lang w:eastAsia="zh-CN"/>
        </w:rPr>
      </w:pPr>
      <w:bookmarkStart w:id="568" w:name="_CR5_2_3_3_8"/>
      <w:bookmarkStart w:id="569" w:name="_Toc160971309"/>
      <w:bookmarkEnd w:id="567"/>
      <w:bookmarkEnd w:id="568"/>
      <w:r w:rsidRPr="00AF62A0">
        <w:t>5.2.3.3.</w:t>
      </w:r>
      <w:r>
        <w:t>8</w:t>
      </w:r>
      <w:r w:rsidRPr="00AF62A0">
        <w:tab/>
      </w:r>
      <w:r w:rsidRPr="00AF62A0">
        <w:rPr>
          <w:lang w:eastAsia="zh-CN"/>
        </w:rPr>
        <w:t>3gpp-Sbi-Response-</w:t>
      </w:r>
      <w:bookmarkEnd w:id="565"/>
      <w:r w:rsidRPr="00AF62A0">
        <w:rPr>
          <w:lang w:eastAsia="zh-CN"/>
        </w:rPr>
        <w:t>Inf</w:t>
      </w:r>
      <w:r w:rsidRPr="00AF62A0">
        <w:rPr>
          <w:lang w:val="fr-FR" w:eastAsia="zh-CN"/>
        </w:rPr>
        <w:t>o</w:t>
      </w:r>
      <w:bookmarkEnd w:id="569"/>
    </w:p>
    <w:p w14:paraId="6CF971F2" w14:textId="148D9EAA" w:rsidR="009F7A10" w:rsidRDefault="009F7A10" w:rsidP="009F7A10">
      <w:pPr>
        <w:rPr>
          <w:lang w:eastAsia="zh-CN"/>
        </w:rPr>
      </w:pPr>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8953C96" w14:textId="77777777" w:rsidR="009F7A10" w:rsidRDefault="009F7A10" w:rsidP="009F7A10">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0422114" w14:textId="77777777" w:rsidR="009F7A10" w:rsidRDefault="009F7A10" w:rsidP="009F7A10">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13FBED43" w14:textId="77777777" w:rsidR="009F7A10" w:rsidRPr="00D1205D" w:rsidRDefault="009F7A10" w:rsidP="009F7A10">
      <w:pPr>
        <w:rPr>
          <w:lang w:eastAsia="zh-CN"/>
        </w:rPr>
      </w:pPr>
      <w:r w:rsidRPr="00D1205D">
        <w:rPr>
          <w:lang w:eastAsia="zh-CN"/>
        </w:rPr>
        <w:t>The encoding of the header follows the ABNF as defined in IETF</w:t>
      </w:r>
      <w:r w:rsidRPr="00D1205D">
        <w:t> RFC 7</w:t>
      </w:r>
      <w:r w:rsidRPr="00D1205D">
        <w:rPr>
          <w:lang w:eastAsia="zh-CN"/>
        </w:rPr>
        <w:t>230 [12].</w:t>
      </w:r>
    </w:p>
    <w:p w14:paraId="42C9D385" w14:textId="7E7A058E" w:rsidR="009F7A10" w:rsidRPr="00D1205D" w:rsidRDefault="009F7A10" w:rsidP="009F7A10">
      <w:pPr>
        <w:rPr>
          <w:lang w:eastAsia="zh-CN"/>
        </w:rPr>
      </w:pPr>
      <w:r w:rsidRPr="00D1205D">
        <w:rPr>
          <w:lang w:eastAsia="zh-CN"/>
        </w:rPr>
        <w:lastRenderedPageBreak/>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O</w:t>
      </w:r>
      <w:r w:rsidRPr="00D1205D">
        <w:rPr>
          <w:lang w:eastAsia="zh-CN"/>
        </w:rPr>
        <w:t xml:space="preserve">WS </w:t>
      </w:r>
      <w:r>
        <w:t>parameter *(</w:t>
      </w:r>
      <w:r w:rsidRPr="00905645">
        <w:t xml:space="preserve">";" OWS </w:t>
      </w:r>
      <w:r>
        <w:t>parameter)</w:t>
      </w:r>
    </w:p>
    <w:p w14:paraId="53C46749" w14:textId="49CE573A" w:rsidR="009F7A10" w:rsidRPr="00D1205D" w:rsidRDefault="009F7A10" w:rsidP="009F7A10">
      <w:pPr>
        <w:ind w:left="852" w:hanging="852"/>
        <w:rPr>
          <w:lang w:eastAsia="zh-CN"/>
        </w:rPr>
      </w:pPr>
      <w:bookmarkStart w:id="570" w:name="_PERM_MCCTEMPBM_CRPT57490063___2"/>
      <w:r w:rsidRPr="00D1205D">
        <w:rPr>
          <w:lang w:eastAsia="zh-CN"/>
        </w:rPr>
        <w:t>parameter = parametername "</w:t>
      </w:r>
      <w:r>
        <w:rPr>
          <w:lang w:eastAsia="zh-CN"/>
        </w:rPr>
        <w:t>=</w:t>
      </w:r>
      <w:r w:rsidRPr="00D1205D">
        <w:rPr>
          <w:lang w:eastAsia="zh-CN"/>
        </w:rPr>
        <w:t xml:space="preserve">" </w:t>
      </w:r>
      <w:r>
        <w:rPr>
          <w:lang w:eastAsia="zh-CN"/>
        </w:rPr>
        <w:t>O</w:t>
      </w:r>
      <w:r w:rsidRPr="00D1205D">
        <w:rPr>
          <w:lang w:eastAsia="zh-CN"/>
        </w:rPr>
        <w:t>WS parametervalue</w:t>
      </w:r>
    </w:p>
    <w:p w14:paraId="30BB50C9" w14:textId="77777777" w:rsidR="009F7A10" w:rsidRDefault="009F7A10" w:rsidP="009F7A10">
      <w:pPr>
        <w:ind w:left="852" w:hanging="852"/>
        <w:rPr>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1D16ECC3" w14:textId="77777777" w:rsidR="009F7A10" w:rsidRDefault="009F7A10" w:rsidP="009F7A10">
      <w:pPr>
        <w:ind w:left="852" w:hanging="852"/>
        <w:rPr>
          <w:lang w:eastAsia="zh-CN"/>
        </w:rPr>
      </w:pPr>
      <w:r>
        <w:rPr>
          <w:lang w:eastAsia="zh-CN"/>
        </w:rPr>
        <w:t>parametervalue = token</w:t>
      </w:r>
    </w:p>
    <w:p w14:paraId="1385C218" w14:textId="77777777" w:rsidR="009F7A10" w:rsidRDefault="009F7A10" w:rsidP="009F7A10">
      <w:pPr>
        <w:ind w:left="852" w:hanging="852"/>
        <w:rPr>
          <w:lang w:eastAsia="zh-CN"/>
        </w:rPr>
      </w:pPr>
      <w:r>
        <w:rPr>
          <w:lang w:eastAsia="zh-CN"/>
        </w:rPr>
        <w:t>The following parameters are defined:</w:t>
      </w:r>
      <w:bookmarkEnd w:id="570"/>
    </w:p>
    <w:p w14:paraId="3B90EC33" w14:textId="3472402B"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r w:rsidRPr="00D1205D">
        <w:rPr>
          <w:lang w:eastAsia="zh-CN"/>
        </w:rPr>
        <w:t>nfinst</w:t>
      </w:r>
      <w:r>
        <w:rPr>
          <w:lang w:eastAsia="zh-CN"/>
        </w:rPr>
        <w:t xml:space="preserve">, </w:t>
      </w:r>
      <w:r w:rsidRPr="00D1205D">
        <w:rPr>
          <w:lang w:eastAsia="zh-CN"/>
        </w:rPr>
        <w:t>nfset</w:t>
      </w:r>
      <w:r>
        <w:rPr>
          <w:lang w:eastAsia="zh-CN"/>
        </w:rPr>
        <w:t xml:space="preserve">, </w:t>
      </w:r>
      <w:r w:rsidRPr="00D1205D">
        <w:rPr>
          <w:lang w:eastAsia="zh-CN"/>
        </w:rPr>
        <w:t>nfservinst</w:t>
      </w:r>
      <w:r>
        <w:rPr>
          <w:lang w:eastAsia="zh-CN"/>
        </w:rPr>
        <w:t xml:space="preserve">,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77777777" w:rsidR="004A33CA" w:rsidRPr="00760AD7" w:rsidRDefault="004A33CA" w:rsidP="004A33CA">
      <w:pPr>
        <w:pStyle w:val="EX"/>
        <w:rPr>
          <w:lang w:eastAsia="zh-CN"/>
        </w:rPr>
      </w:pPr>
      <w:r w:rsidRPr="00760AD7">
        <w:rPr>
          <w:lang w:eastAsia="zh-CN"/>
        </w:rPr>
        <w:t>EXAMPLE</w:t>
      </w:r>
      <w:r>
        <w:rPr>
          <w:lang w:eastAsia="zh-CN"/>
        </w:rPr>
        <w:t xml:space="preserv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761B7D33" w14:textId="77777777" w:rsidR="00C832FB" w:rsidRDefault="004A33CA" w:rsidP="004A33CA">
      <w:pPr>
        <w:pStyle w:val="EX"/>
        <w:rPr>
          <w:lang w:eastAsia="zh-CN"/>
        </w:rPr>
      </w:pPr>
      <w:r w:rsidRPr="00760AD7">
        <w:rPr>
          <w:lang w:eastAsia="zh-CN"/>
        </w:rPr>
        <w:t>EXAMPLE</w:t>
      </w:r>
      <w:r>
        <w:rPr>
          <w:lang w:eastAsia="zh-CN"/>
        </w:rPr>
        <w:t xml:space="preserv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2BEE0F97" w14:textId="179F14DA" w:rsidR="004A33CA" w:rsidRDefault="004A33CA" w:rsidP="004A33CA">
      <w:pPr>
        <w:pStyle w:val="EX"/>
        <w:rPr>
          <w:lang w:val="en-US" w:eastAsia="zh-CN"/>
        </w:rPr>
      </w:pPr>
      <w:r w:rsidRPr="00760AD7">
        <w:rPr>
          <w:lang w:eastAsia="zh-CN"/>
        </w:rPr>
        <w:t>EXAMPLE</w:t>
      </w:r>
      <w:r>
        <w:rPr>
          <w:lang w:eastAsia="zh-CN"/>
        </w:rPr>
        <w:t xml:space="preserv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71" w:name="_Toc74138841"/>
      <w:bookmarkStart w:id="572" w:name="_CR5_2_3_3_9"/>
      <w:bookmarkStart w:id="573" w:name="_Toc160971310"/>
      <w:bookmarkEnd w:id="572"/>
      <w:r>
        <w:t>5.2.3.3.9</w:t>
      </w:r>
      <w:r>
        <w:tab/>
      </w:r>
      <w:bookmarkEnd w:id="571"/>
      <w:r w:rsidR="00EA5926">
        <w:t>Void</w:t>
      </w:r>
      <w:bookmarkEnd w:id="573"/>
    </w:p>
    <w:p w14:paraId="79213FBF" w14:textId="52D85120" w:rsidR="00C47001" w:rsidRDefault="00C47001" w:rsidP="002D7984">
      <w:pPr>
        <w:pStyle w:val="Heading5"/>
        <w:rPr>
          <w:lang w:eastAsia="zh-CN"/>
        </w:rPr>
      </w:pPr>
      <w:bookmarkStart w:id="574" w:name="_CR5_2_3_3_10"/>
      <w:bookmarkStart w:id="575" w:name="_Toc160971311"/>
      <w:bookmarkEnd w:id="574"/>
      <w:r>
        <w:t>5.2.3.3.10</w:t>
      </w:r>
      <w:r>
        <w:tab/>
      </w:r>
      <w:r>
        <w:rPr>
          <w:lang w:eastAsia="zh-CN"/>
        </w:rPr>
        <w:t>3gpp-Sbi-S</w:t>
      </w:r>
      <w:r w:rsidRPr="002A2D6B">
        <w:rPr>
          <w:lang w:val="en-US"/>
        </w:rPr>
        <w:t>election-Info</w:t>
      </w:r>
      <w:bookmarkEnd w:id="575"/>
    </w:p>
    <w:p w14:paraId="7C35FE2E" w14:textId="77777777" w:rsidR="009F7A10" w:rsidRDefault="009F7A10" w:rsidP="009F7A10">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E65321B" w14:textId="77777777" w:rsidR="009F7A10" w:rsidRDefault="009F7A10" w:rsidP="009F7A10">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4B401857" w14:textId="77777777" w:rsidR="009F7A10" w:rsidRDefault="009F7A10" w:rsidP="009F7A10">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74F295F9" w14:textId="77777777" w:rsidR="009F7A10" w:rsidRDefault="009F7A10" w:rsidP="009F7A10">
      <w:pPr>
        <w:rPr>
          <w:lang w:eastAsia="zh-CN"/>
        </w:rPr>
      </w:pPr>
      <w:r>
        <w:rPr>
          <w:lang w:eastAsia="zh-CN"/>
        </w:rPr>
        <w:t>The encoding of the header follows the ABNF as defined in IETF</w:t>
      </w:r>
      <w:r>
        <w:t> RFC 7</w:t>
      </w:r>
      <w:r>
        <w:rPr>
          <w:lang w:eastAsia="zh-CN"/>
        </w:rPr>
        <w:t>230 [12].</w:t>
      </w:r>
    </w:p>
    <w:p w14:paraId="19705F88" w14:textId="77777777" w:rsidR="009F7A10" w:rsidRDefault="009F7A10" w:rsidP="009F7A10">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 xml:space="preserve">election-Info" ":" </w:t>
      </w:r>
      <w:r>
        <w:rPr>
          <w:lang w:val="en-US"/>
        </w:rPr>
        <w:t xml:space="preserve">OWS </w:t>
      </w:r>
      <w:r w:rsidRPr="002A2D6B">
        <w:rPr>
          <w:lang w:val="en-US"/>
        </w:rPr>
        <w:t>1#(</w:t>
      </w:r>
      <w:r>
        <w:rPr>
          <w:lang w:val="en-US"/>
        </w:rPr>
        <w:t xml:space="preserve"> selection-info-element ) OWS</w:t>
      </w:r>
    </w:p>
    <w:p w14:paraId="070D9171" w14:textId="23D2937A" w:rsidR="009F7A10" w:rsidRDefault="009F7A10" w:rsidP="009F7A10">
      <w:pPr>
        <w:rPr>
          <w:lang w:val="en-US"/>
        </w:rPr>
      </w:pPr>
      <w:r>
        <w:rPr>
          <w:lang w:val="en-US"/>
        </w:rPr>
        <w:t xml:space="preserve">selection-info-element = ( </w:t>
      </w:r>
      <w:r w:rsidRPr="002A2D6B">
        <w:rPr>
          <w:lang w:val="en-US"/>
        </w:rPr>
        <w:t>"reselection="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p>
    <w:p w14:paraId="2E9155E6" w14:textId="77777777" w:rsidR="009F7A10" w:rsidRDefault="009F7A10" w:rsidP="009F7A10">
      <w:pPr>
        <w:rPr>
          <w:lang w:val="en-US"/>
        </w:rPr>
      </w:pPr>
      <w:r>
        <w:rPr>
          <w:lang w:val="en-US"/>
        </w:rPr>
        <w:t xml:space="preserve">                                      / ( selection-criteria </w:t>
      </w:r>
      <w:r w:rsidRPr="002A2D6B">
        <w:rPr>
          <w:lang w:val="en-US"/>
        </w:rPr>
        <w:t>*</w:t>
      </w:r>
      <w:r>
        <w:rPr>
          <w:lang w:val="en-US"/>
        </w:rPr>
        <w:t xml:space="preserve">( </w:t>
      </w:r>
      <w:r w:rsidRPr="002A2D6B">
        <w:rPr>
          <w:lang w:val="en-US"/>
        </w:rPr>
        <w:t>";" OWS selection-criteria</w:t>
      </w:r>
      <w:r>
        <w:rPr>
          <w:lang w:val="en-US"/>
        </w:rPr>
        <w:t xml:space="preserve"> ) </w:t>
      </w:r>
      <w:r w:rsidRPr="002A2D6B">
        <w:rPr>
          <w:lang w:val="en-US"/>
        </w:rPr>
        <w:t>)</w:t>
      </w:r>
    </w:p>
    <w:p w14:paraId="189914BA" w14:textId="77777777" w:rsidR="009F7A10" w:rsidRPr="002A2D6B" w:rsidRDefault="009F7A10" w:rsidP="009F7A10">
      <w:pPr>
        <w:rPr>
          <w:lang w:val="en-US"/>
        </w:rPr>
      </w:pPr>
      <w:r w:rsidRPr="002A2D6B">
        <w:rPr>
          <w:lang w:val="en-US"/>
        </w:rPr>
        <w:t>reselectionvalue = "true" / "false"</w:t>
      </w:r>
    </w:p>
    <w:p w14:paraId="43BCD194" w14:textId="76E1CBD1" w:rsidR="009F7A10" w:rsidRPr="002A2D6B" w:rsidRDefault="009F7A10" w:rsidP="009F7A10">
      <w:pPr>
        <w:rPr>
          <w:lang w:val="en-US"/>
        </w:rPr>
      </w:pPr>
      <w:r w:rsidRPr="002A2D6B">
        <w:rPr>
          <w:lang w:val="en-US"/>
        </w:rPr>
        <w:lastRenderedPageBreak/>
        <w:t>selection-criteria = selection-</w:t>
      </w:r>
      <w:r>
        <w:rPr>
          <w:lang w:val="en-US"/>
        </w:rPr>
        <w:t>action</w:t>
      </w:r>
      <w:r w:rsidRPr="002A2D6B">
        <w:rPr>
          <w:lang w:val="en-US"/>
        </w:rPr>
        <w:t xml:space="preserve"> "=" token</w:t>
      </w:r>
    </w:p>
    <w:p w14:paraId="3DC0E279" w14:textId="63153E02" w:rsidR="009F7A10" w:rsidRPr="002A2D6B" w:rsidRDefault="009F7A10" w:rsidP="009F7A10">
      <w:pPr>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2BBD0F47" w14:textId="77777777" w:rsidR="009F7A10" w:rsidRPr="002A2D6B" w:rsidRDefault="009F7A10" w:rsidP="009F7A10">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0EFFF009" w14:textId="77777777" w:rsidR="009F7A10" w:rsidRPr="002A2D6B" w:rsidRDefault="009F7A10" w:rsidP="009F7A10">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0BA84990" w14:textId="77777777" w:rsidR="009F7A10" w:rsidRPr="002A2D6B" w:rsidRDefault="009F7A10" w:rsidP="009F7A10">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21AC6F1" w14:textId="77777777" w:rsidR="009F7A10" w:rsidRDefault="009F7A10" w:rsidP="009F7A10">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684EFD24" w14:textId="77777777" w:rsidR="009F7A10" w:rsidRPr="002A2D6B" w:rsidRDefault="009F7A10" w:rsidP="009F7A10">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39523601"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21EE9BBB" w14:textId="77777777" w:rsidR="009F7A10" w:rsidRPr="00D75E58" w:rsidRDefault="009F7A10" w:rsidP="009F7A10">
      <w:pPr>
        <w:pStyle w:val="EX"/>
      </w:pPr>
      <w:r>
        <w:tab/>
      </w:r>
      <w:r w:rsidRPr="00D75E58">
        <w:t>3gpp-Sbi-</w:t>
      </w:r>
      <w:r>
        <w:t>S</w:t>
      </w:r>
      <w:r w:rsidRPr="00D75E58">
        <w:t>election-Info: not-select-nfinst=87654321-4191-46b3-955c-ac631f953ed8</w:t>
      </w:r>
    </w:p>
    <w:p w14:paraId="59D926D4"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7AB3814F" w14:textId="74F1C2FD" w:rsidR="009F7A10" w:rsidRPr="002A2D6B"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3749BEC"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B8EA00D" w14:textId="77777777" w:rsidR="009F7A10" w:rsidRPr="002A2D6B"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699EDB1A"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0E48601F" w14:textId="77777777" w:rsidR="009F7A10"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76" w:name="_CR5_2_3_3_11"/>
      <w:bookmarkStart w:id="577" w:name="_Toc160971312"/>
      <w:bookmarkEnd w:id="576"/>
      <w:r w:rsidRPr="00D44731">
        <w:t>5.2.3.</w:t>
      </w:r>
      <w:r>
        <w:t>3</w:t>
      </w:r>
      <w:r w:rsidRPr="00D44731">
        <w:t>.</w:t>
      </w:r>
      <w:r>
        <w:t>11</w:t>
      </w:r>
      <w:r w:rsidRPr="00D44731">
        <w:tab/>
        <w:t>3gpp-Sb</w:t>
      </w:r>
      <w:r w:rsidRPr="00A76A1F">
        <w:t>i-</w:t>
      </w:r>
      <w:r w:rsidRPr="00E05E29">
        <w:t>Interplmn-Purpose</w:t>
      </w:r>
      <w:bookmarkEnd w:id="577"/>
    </w:p>
    <w:p w14:paraId="7A90DC34" w14:textId="5F600CFC" w:rsidR="00DA7149" w:rsidRPr="00D44731" w:rsidRDefault="00DA7149" w:rsidP="00DA7149">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225CB9CB" w14:textId="77777777" w:rsidR="00DA7149" w:rsidRPr="00D44731" w:rsidRDefault="00DA7149" w:rsidP="00DA7149">
      <w:pPr>
        <w:rPr>
          <w:lang w:eastAsia="zh-CN"/>
        </w:rPr>
      </w:pPr>
      <w:r w:rsidRPr="00D44731">
        <w:rPr>
          <w:lang w:eastAsia="zh-CN"/>
        </w:rPr>
        <w:t>The encoding of the header follows the ABNF as defined in IETF</w:t>
      </w:r>
      <w:r w:rsidRPr="00D44731">
        <w:t> RFC 7</w:t>
      </w:r>
      <w:r w:rsidRPr="00D44731">
        <w:rPr>
          <w:lang w:eastAsia="zh-CN"/>
        </w:rPr>
        <w:t>230 [12].</w:t>
      </w:r>
    </w:p>
    <w:p w14:paraId="5A5060CF" w14:textId="77777777" w:rsidR="00DA7149" w:rsidRPr="00D44731" w:rsidRDefault="00DA7149" w:rsidP="00DA7149">
      <w:pPr>
        <w:rPr>
          <w:lang w:eastAsia="zh-CN"/>
        </w:rPr>
      </w:pPr>
      <w:r w:rsidRPr="00D44731">
        <w:rPr>
          <w:lang w:eastAsia="zh-CN"/>
        </w:rPr>
        <w:lastRenderedPageBreak/>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 ":" OWS ": additional_info</w:t>
      </w:r>
    </w:p>
    <w:p w14:paraId="589ECAA7" w14:textId="77777777" w:rsidR="00DA7149" w:rsidRDefault="00DA7149" w:rsidP="00DA7149">
      <w:pPr>
        <w:rPr>
          <w:lang w:eastAsia="ja-JP"/>
        </w:rPr>
      </w:pPr>
      <w:r>
        <w:rPr>
          <w:rFonts w:hint="eastAsia"/>
          <w:lang w:eastAsia="ja-JP"/>
        </w:rPr>
        <w:t>a</w:t>
      </w:r>
      <w:r>
        <w:rPr>
          <w:lang w:eastAsia="ja-JP"/>
        </w:rPr>
        <w:t>dditional_info</w:t>
      </w:r>
      <w:r>
        <w:rPr>
          <w:lang w:eastAsia="ja-JP"/>
        </w:rPr>
        <w:tab/>
        <w:t>= token</w:t>
      </w:r>
    </w:p>
    <w:p w14:paraId="5ED14042" w14:textId="06FE71B8" w:rsidR="00DA7149" w:rsidRDefault="00DA7149" w:rsidP="00DA7149">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EB0971" w14:textId="6BCBB7AF" w:rsidR="00DA7149" w:rsidRDefault="00DA7149" w:rsidP="00DA714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78" w:name="_CR5_2_3_3_12"/>
      <w:bookmarkStart w:id="579" w:name="_Toc160971313"/>
      <w:bookmarkEnd w:id="578"/>
      <w:r>
        <w:t>5.2.3.3.12</w:t>
      </w:r>
      <w:r>
        <w:tab/>
      </w:r>
      <w:r>
        <w:rPr>
          <w:lang w:eastAsia="zh-CN"/>
        </w:rPr>
        <w:t>3gpp-Sbi-Request-Info</w:t>
      </w:r>
      <w:bookmarkEnd w:id="579"/>
    </w:p>
    <w:p w14:paraId="74653866" w14:textId="79D26010" w:rsidR="009F7A10" w:rsidRDefault="009F7A10" w:rsidP="009F7A10">
      <w:pPr>
        <w:rPr>
          <w:lang w:eastAsia="zh-CN"/>
        </w:rPr>
      </w:pPr>
      <w:r>
        <w:rPr>
          <w:lang w:eastAsia="zh-CN"/>
        </w:rPr>
        <w:t>The header contains a list of additional information related to a HTTP request which may be included by a NF or a SCP, to indicate e.g.:</w:t>
      </w:r>
    </w:p>
    <w:p w14:paraId="6A319C76" w14:textId="77777777" w:rsidR="009F7A10" w:rsidRDefault="009F7A10" w:rsidP="009F7A10">
      <w:pPr>
        <w:pStyle w:val="B1"/>
        <w:rPr>
          <w:lang w:eastAsia="zh-CN"/>
        </w:rPr>
      </w:pPr>
      <w:r>
        <w:rPr>
          <w:lang w:eastAsia="zh-CN"/>
        </w:rPr>
        <w:t>-</w:t>
      </w:r>
      <w:r>
        <w:rPr>
          <w:lang w:eastAsia="zh-CN"/>
        </w:rPr>
        <w:tab/>
        <w:t>whether the HTTP request message is involving a reselection of an alternative NF;</w:t>
      </w:r>
    </w:p>
    <w:p w14:paraId="0C4C3B01" w14:textId="77777777" w:rsidR="009F7A10" w:rsidRDefault="009F7A10" w:rsidP="009F7A10">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63804A8F" w14:textId="77777777" w:rsidR="009F7A10" w:rsidRDefault="009F7A10" w:rsidP="009F7A10">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4BB94ECD" w14:textId="77777777" w:rsidR="009F7A10" w:rsidRDefault="009F7A10" w:rsidP="009F7A10">
      <w:pPr>
        <w:rPr>
          <w:lang w:eastAsia="zh-CN"/>
        </w:rPr>
      </w:pPr>
      <w:r>
        <w:rPr>
          <w:lang w:eastAsia="zh-CN"/>
        </w:rPr>
        <w:t>The receiving NF may use the header, e.g. to determine whether to accept the request.</w:t>
      </w:r>
    </w:p>
    <w:p w14:paraId="1F10FC2C" w14:textId="77777777" w:rsidR="009F7A10" w:rsidRDefault="009F7A10" w:rsidP="009F7A10">
      <w:pPr>
        <w:rPr>
          <w:lang w:eastAsia="zh-CN"/>
        </w:rPr>
      </w:pPr>
      <w:r>
        <w:rPr>
          <w:lang w:eastAsia="zh-CN"/>
        </w:rPr>
        <w:t>The encoding of the header follows the ABNF as defined in IETF</w:t>
      </w:r>
      <w:r>
        <w:t> RFC 7</w:t>
      </w:r>
      <w:r>
        <w:rPr>
          <w:lang w:eastAsia="zh-CN"/>
        </w:rPr>
        <w:t>230 [12].</w:t>
      </w:r>
    </w:p>
    <w:p w14:paraId="69A6D476" w14:textId="327F511C" w:rsidR="009F7A10" w:rsidRDefault="009F7A10" w:rsidP="009F7A10">
      <w:pPr>
        <w:rPr>
          <w:lang w:eastAsia="zh-CN"/>
        </w:rPr>
      </w:pPr>
      <w:r>
        <w:rPr>
          <w:lang w:eastAsia="zh-CN"/>
        </w:rPr>
        <w:t>3gpp-Sbi-Request-Info = "3gpp-Sbi-Request-Info" ":" OWS parameter *(";" OWS parameter)</w:t>
      </w:r>
    </w:p>
    <w:p w14:paraId="4031A0B6" w14:textId="1C0A32E9" w:rsidR="009F7A10" w:rsidRDefault="009F7A10" w:rsidP="009F7A10">
      <w:pPr>
        <w:rPr>
          <w:lang w:eastAsia="zh-CN"/>
        </w:rPr>
      </w:pPr>
      <w:r>
        <w:rPr>
          <w:lang w:eastAsia="zh-CN"/>
        </w:rPr>
        <w:t>parameter = parametername "=" OWS parametervalue</w:t>
      </w:r>
    </w:p>
    <w:p w14:paraId="4AEF4AE5" w14:textId="77777777" w:rsidR="009F7A10" w:rsidRDefault="009F7A10" w:rsidP="009F7A10">
      <w:pPr>
        <w:rPr>
          <w:lang w:eastAsia="zh-CN"/>
        </w:rPr>
      </w:pPr>
      <w:r>
        <w:rPr>
          <w:lang w:eastAsia="zh-CN"/>
        </w:rPr>
        <w:t>parametername = "retrans" / "redirect" / "reason" / "idempotency-key" / "receivedrejectioncause" / token</w:t>
      </w:r>
    </w:p>
    <w:p w14:paraId="32D90946" w14:textId="77777777" w:rsidR="009F7A10" w:rsidRDefault="009F7A10" w:rsidP="009F7A10">
      <w:pPr>
        <w:rPr>
          <w:lang w:eastAsia="zh-CN"/>
        </w:rPr>
      </w:pPr>
      <w:r>
        <w:rPr>
          <w:lang w:eastAsia="zh-CN"/>
        </w:rPr>
        <w:t>parametervalue = token</w:t>
      </w:r>
    </w:p>
    <w:p w14:paraId="4B45A0FD" w14:textId="77777777" w:rsidR="009F7A10" w:rsidRDefault="009F7A10" w:rsidP="009F7A10">
      <w:pPr>
        <w:rPr>
          <w:lang w:eastAsia="zh-CN"/>
        </w:rPr>
      </w:pPr>
      <w:r w:rsidRPr="00821FD2">
        <w:t>The following parameters are defined:</w:t>
      </w:r>
    </w:p>
    <w:p w14:paraId="493DEC97" w14:textId="77777777" w:rsidR="009F7A10" w:rsidRDefault="009F7A10" w:rsidP="009F7A10">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67AA3F29" w14:textId="77777777" w:rsidR="009F7A10" w:rsidRDefault="009F7A10" w:rsidP="009F7A10">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0945EDBA" w14:textId="77777777" w:rsidR="009F7A10" w:rsidRDefault="009F7A10" w:rsidP="009F7A10">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5ABDA646" w14:textId="77777777" w:rsidR="009F7A10" w:rsidRDefault="009F7A10" w:rsidP="009F7A10">
      <w:pPr>
        <w:pStyle w:val="B2"/>
        <w:rPr>
          <w:lang w:eastAsia="zh-CN"/>
        </w:rPr>
      </w:pPr>
      <w:r>
        <w:rPr>
          <w:lang w:eastAsia="zh-CN"/>
        </w:rPr>
        <w:t>-</w:t>
      </w:r>
      <w:r>
        <w:rPr>
          <w:lang w:eastAsia="zh-CN"/>
        </w:rPr>
        <w:tab/>
        <w:t>"3xx-redirect": indicates that the HTTP request is redirected to an alternative NF as result of receiving a 3xx status code.</w:t>
      </w:r>
    </w:p>
    <w:p w14:paraId="38A0C3FD" w14:textId="77777777" w:rsidR="009F7A10" w:rsidRDefault="009F7A10" w:rsidP="009F7A10">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0A8BA4B8" w14:textId="77777777" w:rsidR="009F7A10" w:rsidRDefault="009F7A10" w:rsidP="009F7A10">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2A3AD839" w14:textId="77777777" w:rsidR="009F7A10" w:rsidRDefault="009F7A10" w:rsidP="009F7A10">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2E85D115" w14:textId="77777777" w:rsidR="009F7A10" w:rsidRDefault="009F7A10" w:rsidP="009F7A10">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5EB2EC51" w14:textId="77777777" w:rsidR="009F7A10" w:rsidRDefault="009F7A10" w:rsidP="009F7A10">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1120C987" w14:textId="77777777" w:rsidR="009F7A10" w:rsidRDefault="009F7A10" w:rsidP="009F7A10">
      <w:pPr>
        <w:pStyle w:val="EX"/>
      </w:pPr>
      <w:r>
        <w:rPr>
          <w:lang w:val="en-US" w:eastAsia="zh-CN"/>
        </w:rPr>
        <w:lastRenderedPageBreak/>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31DFFB50" w14:textId="77777777" w:rsidR="009F7A10" w:rsidRDefault="009F7A10" w:rsidP="009F7A10">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8B8F989" w14:textId="77777777" w:rsidR="009F7A10" w:rsidRDefault="009F7A10" w:rsidP="009F7A10">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6B49F5ED" w14:textId="77777777" w:rsidR="009F7A10" w:rsidRPr="00D75E58" w:rsidRDefault="009F7A10" w:rsidP="009F7A10">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7DAE117D" w14:textId="40E3B85E" w:rsidR="00F90BFA" w:rsidRPr="00D1205D" w:rsidRDefault="00F90BFA" w:rsidP="002D7984">
      <w:pPr>
        <w:pStyle w:val="Heading3"/>
      </w:pPr>
      <w:bookmarkStart w:id="580" w:name="_CR5_2_4"/>
      <w:bookmarkStart w:id="581" w:name="_Toc160971314"/>
      <w:bookmarkEnd w:id="580"/>
      <w:r w:rsidRPr="00D1205D">
        <w:rPr>
          <w:lang w:eastAsia="zh-CN"/>
        </w:rPr>
        <w:t>5.2.4</w:t>
      </w:r>
      <w:r w:rsidRPr="00D1205D">
        <w:tab/>
        <w:t>HTTP error handling</w:t>
      </w:r>
      <w:bookmarkEnd w:id="535"/>
      <w:bookmarkEnd w:id="536"/>
      <w:bookmarkEnd w:id="537"/>
      <w:bookmarkEnd w:id="538"/>
      <w:bookmarkEnd w:id="539"/>
      <w:bookmarkEnd w:id="540"/>
      <w:bookmarkEnd w:id="541"/>
      <w:bookmarkEnd w:id="542"/>
      <w:bookmarkEnd w:id="543"/>
      <w:bookmarkEnd w:id="560"/>
      <w:bookmarkEnd w:id="581"/>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82" w:name="_Toc19708947"/>
      <w:bookmarkStart w:id="583" w:name="_Toc27745022"/>
      <w:bookmarkStart w:id="584" w:name="_Toc29803175"/>
      <w:bookmarkStart w:id="585" w:name="_Toc35969926"/>
      <w:bookmarkStart w:id="586" w:name="_Toc36050720"/>
      <w:bookmarkStart w:id="587" w:name="_Toc44847433"/>
      <w:bookmarkStart w:id="588" w:name="_Toc51845086"/>
      <w:bookmarkStart w:id="589" w:name="_Toc51845417"/>
      <w:bookmarkStart w:id="590" w:name="_Toc51846937"/>
      <w:bookmarkStart w:id="591" w:name="_Toc57022568"/>
      <w:bookmarkStart w:id="592" w:name="_CR5_2_5"/>
      <w:bookmarkStart w:id="593" w:name="_Toc160971315"/>
      <w:bookmarkEnd w:id="592"/>
      <w:r w:rsidRPr="00D1205D">
        <w:rPr>
          <w:lang w:eastAsia="zh-CN"/>
        </w:rPr>
        <w:t>5.2.5</w:t>
      </w:r>
      <w:r w:rsidRPr="00D1205D">
        <w:rPr>
          <w:lang w:eastAsia="zh-CN"/>
        </w:rPr>
        <w:tab/>
        <w:t>HTTP/2 server push</w:t>
      </w:r>
      <w:bookmarkEnd w:id="582"/>
      <w:bookmarkEnd w:id="583"/>
      <w:bookmarkEnd w:id="584"/>
      <w:bookmarkEnd w:id="585"/>
      <w:bookmarkEnd w:id="586"/>
      <w:bookmarkEnd w:id="587"/>
      <w:bookmarkEnd w:id="588"/>
      <w:bookmarkEnd w:id="589"/>
      <w:bookmarkEnd w:id="590"/>
      <w:bookmarkEnd w:id="591"/>
      <w:bookmarkEnd w:id="593"/>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94" w:name="_Toc19708948"/>
      <w:bookmarkStart w:id="595" w:name="_Toc27745023"/>
      <w:bookmarkStart w:id="596" w:name="_Toc29803176"/>
      <w:bookmarkStart w:id="597" w:name="_Toc35969927"/>
      <w:bookmarkStart w:id="598" w:name="_Toc36050721"/>
      <w:bookmarkStart w:id="599" w:name="_Toc44847434"/>
      <w:bookmarkStart w:id="600" w:name="_Toc51845087"/>
      <w:bookmarkStart w:id="601" w:name="_Toc51845418"/>
      <w:bookmarkStart w:id="602" w:name="_Toc51846938"/>
      <w:bookmarkStart w:id="603" w:name="_Toc57022569"/>
      <w:bookmarkStart w:id="604" w:name="_CR5_2_6"/>
      <w:bookmarkStart w:id="605" w:name="_Toc160971316"/>
      <w:bookmarkEnd w:id="604"/>
      <w:r w:rsidRPr="00D1205D">
        <w:rPr>
          <w:lang w:eastAsia="zh-CN"/>
        </w:rPr>
        <w:t>5.2.6</w:t>
      </w:r>
      <w:r w:rsidRPr="00D1205D">
        <w:rPr>
          <w:lang w:eastAsia="zh-CN"/>
        </w:rPr>
        <w:tab/>
        <w:t>HTTP/2 connection management</w:t>
      </w:r>
      <w:bookmarkEnd w:id="594"/>
      <w:bookmarkEnd w:id="595"/>
      <w:bookmarkEnd w:id="596"/>
      <w:bookmarkEnd w:id="597"/>
      <w:bookmarkEnd w:id="598"/>
      <w:bookmarkEnd w:id="599"/>
      <w:bookmarkEnd w:id="600"/>
      <w:bookmarkEnd w:id="601"/>
      <w:bookmarkEnd w:id="602"/>
      <w:bookmarkEnd w:id="603"/>
      <w:bookmarkEnd w:id="605"/>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606" w:name="_Toc19708949"/>
      <w:bookmarkStart w:id="607" w:name="_Toc27745024"/>
      <w:bookmarkStart w:id="608" w:name="_Toc29803177"/>
      <w:bookmarkStart w:id="609" w:name="_Toc35969928"/>
      <w:bookmarkStart w:id="610" w:name="_Toc36050722"/>
      <w:bookmarkStart w:id="611" w:name="_Toc44847435"/>
      <w:bookmarkStart w:id="612" w:name="_Toc51845088"/>
      <w:bookmarkStart w:id="613" w:name="_Toc51845419"/>
      <w:bookmarkStart w:id="614" w:name="_Toc51846939"/>
      <w:bookmarkStart w:id="615" w:name="_Toc57022570"/>
      <w:bookmarkStart w:id="616" w:name="_CR5_2_7"/>
      <w:bookmarkStart w:id="617" w:name="_Toc160971317"/>
      <w:bookmarkEnd w:id="616"/>
      <w:r w:rsidRPr="00D1205D">
        <w:rPr>
          <w:lang w:eastAsia="zh-CN"/>
        </w:rPr>
        <w:lastRenderedPageBreak/>
        <w:t>5.2.7</w:t>
      </w:r>
      <w:r w:rsidRPr="00D1205D">
        <w:tab/>
        <w:t>HTTP status codes</w:t>
      </w:r>
      <w:bookmarkEnd w:id="606"/>
      <w:bookmarkEnd w:id="607"/>
      <w:bookmarkEnd w:id="608"/>
      <w:bookmarkEnd w:id="609"/>
      <w:bookmarkEnd w:id="610"/>
      <w:bookmarkEnd w:id="611"/>
      <w:bookmarkEnd w:id="612"/>
      <w:bookmarkEnd w:id="613"/>
      <w:bookmarkEnd w:id="614"/>
      <w:bookmarkEnd w:id="615"/>
      <w:bookmarkEnd w:id="617"/>
    </w:p>
    <w:p w14:paraId="14597CF3" w14:textId="77777777" w:rsidR="00F90BFA" w:rsidRPr="00D1205D" w:rsidRDefault="00F90BFA" w:rsidP="002D7984">
      <w:pPr>
        <w:pStyle w:val="Heading4"/>
        <w:rPr>
          <w:lang w:eastAsia="zh-CN"/>
        </w:rPr>
      </w:pPr>
      <w:bookmarkStart w:id="618" w:name="_Toc19708950"/>
      <w:bookmarkStart w:id="619" w:name="_Toc27745025"/>
      <w:bookmarkStart w:id="620" w:name="_Toc29803178"/>
      <w:bookmarkStart w:id="621" w:name="_Toc35969929"/>
      <w:bookmarkStart w:id="622" w:name="_Toc36050723"/>
      <w:bookmarkStart w:id="623" w:name="_Toc44847436"/>
      <w:bookmarkStart w:id="624" w:name="_Toc51845089"/>
      <w:bookmarkStart w:id="625" w:name="_Toc51845420"/>
      <w:bookmarkStart w:id="626" w:name="_Toc51846940"/>
      <w:bookmarkStart w:id="627" w:name="_Toc57022571"/>
      <w:bookmarkStart w:id="628" w:name="_CR5_2_7_1"/>
      <w:bookmarkStart w:id="629" w:name="_Toc160971318"/>
      <w:bookmarkEnd w:id="628"/>
      <w:r w:rsidRPr="00D1205D">
        <w:t>5.2.7.1</w:t>
      </w:r>
      <w:r w:rsidRPr="00D1205D">
        <w:rPr>
          <w:lang w:eastAsia="zh-CN"/>
        </w:rPr>
        <w:tab/>
        <w:t>General</w:t>
      </w:r>
      <w:bookmarkEnd w:id="618"/>
      <w:bookmarkEnd w:id="619"/>
      <w:bookmarkEnd w:id="620"/>
      <w:bookmarkEnd w:id="621"/>
      <w:bookmarkEnd w:id="622"/>
      <w:bookmarkEnd w:id="623"/>
      <w:bookmarkEnd w:id="624"/>
      <w:bookmarkEnd w:id="625"/>
      <w:bookmarkEnd w:id="626"/>
      <w:bookmarkEnd w:id="627"/>
      <w:bookmarkEnd w:id="629"/>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bookmarkStart w:id="630" w:name="_CRTable5_2_7_11"/>
      <w:r w:rsidRPr="00D1205D">
        <w:lastRenderedPageBreak/>
        <w:t xml:space="preserve">Table </w:t>
      </w:r>
      <w:bookmarkEnd w:id="630"/>
      <w:r w:rsidRPr="00D1205D">
        <w:t>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77777777" w:rsidR="00F90BFA" w:rsidRPr="00D1205D" w:rsidRDefault="00F90BFA" w:rsidP="005400CD">
            <w:pPr>
              <w:pStyle w:val="TAL"/>
            </w:pPr>
            <w:r w:rsidRPr="00D1205D">
              <w:t>200 OK (NOTE 1, NOTE 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77777777" w:rsidR="00F90BFA" w:rsidRPr="00D1205D" w:rsidRDefault="00F90BFA" w:rsidP="005400CD">
            <w:pPr>
              <w:pStyle w:val="TAL"/>
            </w:pPr>
            <w:r w:rsidRPr="00D1205D">
              <w:t>204 No Content (NOTE 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7777777" w:rsidR="00F90BFA" w:rsidRPr="00D1205D" w:rsidRDefault="00F90BFA" w:rsidP="005400CD">
            <w:pPr>
              <w:pStyle w:val="TAL"/>
            </w:pPr>
            <w:r w:rsidRPr="00D1205D">
              <w:t>SS (NOTE 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631" w:name="_Toc19708951"/>
      <w:bookmarkStart w:id="632" w:name="_Toc27745026"/>
      <w:bookmarkStart w:id="633" w:name="_Toc29803179"/>
      <w:bookmarkStart w:id="634" w:name="_Toc35969930"/>
      <w:bookmarkStart w:id="635" w:name="_Toc36050724"/>
      <w:bookmarkStart w:id="636" w:name="_Toc44847437"/>
      <w:bookmarkStart w:id="637" w:name="_Toc51845090"/>
      <w:bookmarkStart w:id="638" w:name="_Toc51845421"/>
      <w:bookmarkStart w:id="639" w:name="_Toc51846941"/>
      <w:bookmarkStart w:id="640" w:name="_Toc57022572"/>
      <w:bookmarkStart w:id="641" w:name="_CR5_2_7_2"/>
      <w:bookmarkStart w:id="642" w:name="_Toc160971319"/>
      <w:bookmarkEnd w:id="641"/>
      <w:r w:rsidRPr="00D1205D">
        <w:t>5.2.7.2</w:t>
      </w:r>
      <w:r w:rsidRPr="00D1205D">
        <w:rPr>
          <w:lang w:eastAsia="zh-CN"/>
        </w:rPr>
        <w:tab/>
        <w:t>NF as HTTP Server</w:t>
      </w:r>
      <w:bookmarkEnd w:id="631"/>
      <w:bookmarkEnd w:id="632"/>
      <w:bookmarkEnd w:id="633"/>
      <w:bookmarkEnd w:id="634"/>
      <w:bookmarkEnd w:id="635"/>
      <w:bookmarkEnd w:id="636"/>
      <w:bookmarkEnd w:id="637"/>
      <w:bookmarkEnd w:id="638"/>
      <w:bookmarkEnd w:id="639"/>
      <w:bookmarkEnd w:id="640"/>
      <w:bookmarkEnd w:id="642"/>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lastRenderedPageBreak/>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bookmarkStart w:id="643" w:name="_CRTable5_2_7_21"/>
      <w:r w:rsidRPr="00D1205D">
        <w:lastRenderedPageBreak/>
        <w:t xml:space="preserve">Table </w:t>
      </w:r>
      <w:bookmarkEnd w:id="643"/>
      <w:r w:rsidRPr="00D1205D">
        <w:t>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345F33" w:rsidRPr="00D1205D" w14:paraId="2F1E2940" w14:textId="77777777" w:rsidTr="005400CD">
        <w:trPr>
          <w:cantSplit/>
          <w:jc w:val="center"/>
        </w:trPr>
        <w:tc>
          <w:tcPr>
            <w:tcW w:w="4090" w:type="dxa"/>
            <w:shd w:val="clear" w:color="auto" w:fill="auto"/>
          </w:tcPr>
          <w:p w14:paraId="318311D3" w14:textId="2D7E1834" w:rsidR="00345F33" w:rsidRPr="00D1205D" w:rsidRDefault="00345F33" w:rsidP="00345F33">
            <w:pPr>
              <w:pStyle w:val="TAL"/>
            </w:pPr>
            <w:r>
              <w:t>CCA_VERIFICATION_FAILURE</w:t>
            </w:r>
          </w:p>
        </w:tc>
        <w:tc>
          <w:tcPr>
            <w:tcW w:w="1825" w:type="dxa"/>
            <w:shd w:val="clear" w:color="auto" w:fill="auto"/>
          </w:tcPr>
          <w:p w14:paraId="0C4F977C" w14:textId="38747238" w:rsidR="00345F33" w:rsidRPr="00D1205D" w:rsidRDefault="00345F33" w:rsidP="00345F33">
            <w:pPr>
              <w:pStyle w:val="TAL"/>
            </w:pPr>
            <w:r w:rsidRPr="000B63FD">
              <w:rPr>
                <w:lang w:eastAsia="zh-CN"/>
              </w:rPr>
              <w:t>403 Forbidden</w:t>
            </w:r>
          </w:p>
        </w:tc>
        <w:tc>
          <w:tcPr>
            <w:tcW w:w="3832" w:type="dxa"/>
            <w:shd w:val="clear" w:color="auto" w:fill="auto"/>
          </w:tcPr>
          <w:p w14:paraId="64731CA1" w14:textId="2D2ABC56" w:rsidR="00345F33" w:rsidRPr="00D1205D" w:rsidRDefault="00345F33" w:rsidP="00345F33">
            <w:pPr>
              <w:pStyle w:val="TAL"/>
            </w:pPr>
            <w:r w:rsidRPr="000B63FD">
              <w:t xml:space="preserve">The request is rejected </w:t>
            </w:r>
            <w:r>
              <w:t xml:space="preserve">due to a failure to </w:t>
            </w:r>
            <w:r>
              <w:rPr>
                <w:lang w:eastAsia="zh-CN"/>
              </w:rPr>
              <w:t>verify the 3gpp-Sbi-Client-Credentials at the receiving entity (e.g. NRF or NF service producer).</w:t>
            </w:r>
            <w:r>
              <w:t xml:space="preserve">   </w:t>
            </w:r>
          </w:p>
        </w:tc>
      </w:tr>
      <w:tr w:rsidR="00345F33" w:rsidRPr="00D1205D" w14:paraId="3FDFAAC0" w14:textId="77777777" w:rsidTr="005400CD">
        <w:trPr>
          <w:cantSplit/>
          <w:jc w:val="center"/>
        </w:trPr>
        <w:tc>
          <w:tcPr>
            <w:tcW w:w="4090" w:type="dxa"/>
            <w:shd w:val="clear" w:color="auto" w:fill="auto"/>
          </w:tcPr>
          <w:p w14:paraId="74387505" w14:textId="21B32FAC" w:rsidR="00345F33" w:rsidRDefault="00345F33" w:rsidP="00345F33">
            <w:pPr>
              <w:pStyle w:val="TAL"/>
            </w:pPr>
            <w:r>
              <w:t>SOURCE_NF_CCA_VERIFICATION_FAILURE</w:t>
            </w:r>
          </w:p>
        </w:tc>
        <w:tc>
          <w:tcPr>
            <w:tcW w:w="1825" w:type="dxa"/>
            <w:shd w:val="clear" w:color="auto" w:fill="auto"/>
          </w:tcPr>
          <w:p w14:paraId="34EE284B" w14:textId="723899D8" w:rsidR="00345F33" w:rsidRPr="000B63FD" w:rsidRDefault="00345F33" w:rsidP="00345F33">
            <w:pPr>
              <w:pStyle w:val="TAL"/>
              <w:rPr>
                <w:lang w:eastAsia="zh-CN"/>
              </w:rPr>
            </w:pPr>
            <w:r>
              <w:rPr>
                <w:lang w:eastAsia="zh-CN"/>
              </w:rPr>
              <w:t>403 Forbidden</w:t>
            </w:r>
          </w:p>
        </w:tc>
        <w:tc>
          <w:tcPr>
            <w:tcW w:w="3832" w:type="dxa"/>
            <w:shd w:val="clear" w:color="auto" w:fill="auto"/>
          </w:tcPr>
          <w:p w14:paraId="2F8C993E" w14:textId="0072F4CD" w:rsidR="00345F33" w:rsidRPr="000B63FD" w:rsidRDefault="00345F33" w:rsidP="00345F33">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345F33" w:rsidRPr="00D1205D" w14:paraId="43D12ABC" w14:textId="77777777" w:rsidTr="005400CD">
        <w:trPr>
          <w:cantSplit/>
          <w:jc w:val="center"/>
        </w:trPr>
        <w:tc>
          <w:tcPr>
            <w:tcW w:w="4090" w:type="dxa"/>
            <w:shd w:val="clear" w:color="auto" w:fill="auto"/>
          </w:tcPr>
          <w:p w14:paraId="7D8A3CFF" w14:textId="2D75CF06" w:rsidR="00345F33" w:rsidRDefault="00345F33" w:rsidP="00345F33">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15747D47" w:rsidR="00345F33" w:rsidRPr="000B63FD" w:rsidRDefault="00345F33" w:rsidP="00345F33">
            <w:pPr>
              <w:pStyle w:val="TAL"/>
              <w:rPr>
                <w:lang w:eastAsia="zh-CN"/>
              </w:rPr>
            </w:pPr>
            <w:r>
              <w:rPr>
                <w:lang w:eastAsia="zh-CN"/>
              </w:rPr>
              <w:t>403 Forbidden</w:t>
            </w:r>
          </w:p>
        </w:tc>
        <w:tc>
          <w:tcPr>
            <w:tcW w:w="3832" w:type="dxa"/>
            <w:shd w:val="clear" w:color="auto" w:fill="auto"/>
          </w:tcPr>
          <w:p w14:paraId="78F756FD" w14:textId="5E4C2201" w:rsidR="00345F33" w:rsidRPr="000B63FD" w:rsidRDefault="00345F33" w:rsidP="00345F33">
            <w:pPr>
              <w:pStyle w:val="TAL"/>
            </w:pPr>
            <w:r>
              <w:t xml:space="preserve">The request is rejected due to a mismatch between the subject claim in the access token and subject claim in the </w:t>
            </w:r>
            <w:r>
              <w:rPr>
                <w:lang w:eastAsia="zh-CN"/>
              </w:rPr>
              <w:t>3gpp-Sbi-Client-Credentials.</w:t>
            </w:r>
          </w:p>
        </w:tc>
      </w:tr>
      <w:tr w:rsidR="00345F33" w:rsidRPr="00D1205D" w14:paraId="6747EC9F" w14:textId="77777777" w:rsidTr="005400CD">
        <w:trPr>
          <w:cantSplit/>
          <w:jc w:val="center"/>
        </w:trPr>
        <w:tc>
          <w:tcPr>
            <w:tcW w:w="4090" w:type="dxa"/>
            <w:shd w:val="clear" w:color="auto" w:fill="auto"/>
          </w:tcPr>
          <w:p w14:paraId="6107F78C" w14:textId="10C59821" w:rsidR="00345F33" w:rsidRDefault="00345F33" w:rsidP="00345F33">
            <w:pPr>
              <w:pStyle w:val="TAL"/>
            </w:pPr>
            <w:r>
              <w:t>TOKEN</w:t>
            </w:r>
            <w:r>
              <w:rPr>
                <w:lang w:eastAsia="zh-CN"/>
              </w:rPr>
              <w:t>_SOURCE_NF_CCA</w:t>
            </w:r>
            <w:r>
              <w:t>_MISMATCH</w:t>
            </w:r>
          </w:p>
        </w:tc>
        <w:tc>
          <w:tcPr>
            <w:tcW w:w="1825" w:type="dxa"/>
            <w:shd w:val="clear" w:color="auto" w:fill="auto"/>
          </w:tcPr>
          <w:p w14:paraId="09B09878" w14:textId="0769F119" w:rsidR="00345F33" w:rsidRDefault="00345F33" w:rsidP="00345F33">
            <w:pPr>
              <w:pStyle w:val="TAL"/>
              <w:rPr>
                <w:lang w:eastAsia="zh-CN"/>
              </w:rPr>
            </w:pPr>
            <w:r>
              <w:rPr>
                <w:lang w:eastAsia="zh-CN"/>
              </w:rPr>
              <w:t>403 Forbidden</w:t>
            </w:r>
          </w:p>
        </w:tc>
        <w:tc>
          <w:tcPr>
            <w:tcW w:w="3832" w:type="dxa"/>
            <w:shd w:val="clear" w:color="auto" w:fill="auto"/>
          </w:tcPr>
          <w:p w14:paraId="56D5E891" w14:textId="06530E06" w:rsidR="00345F33" w:rsidRDefault="00345F33" w:rsidP="00345F33">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shd w:val="clear" w:color="auto" w:fill="auto"/>
          </w:tcPr>
          <w:p w14:paraId="1371C367" w14:textId="77777777" w:rsidR="00F90BFA" w:rsidRPr="00D1205D" w:rsidRDefault="00F90BFA" w:rsidP="005400CD">
            <w:pPr>
              <w:pStyle w:val="TAL"/>
            </w:pPr>
            <w:r w:rsidRPr="00D1205D">
              <w:lastRenderedPageBreak/>
              <w:t>SUBSCRIPTION_NOT_FOUND</w:t>
            </w:r>
          </w:p>
        </w:tc>
        <w:tc>
          <w:tcPr>
            <w:tcW w:w="1825" w:type="dxa"/>
            <w:shd w:val="clear" w:color="auto" w:fill="auto"/>
          </w:tcPr>
          <w:p w14:paraId="0E61F1CE" w14:textId="77777777" w:rsidR="00F90BFA" w:rsidRPr="00D1205D" w:rsidRDefault="00F90BFA" w:rsidP="005400CD">
            <w:pPr>
              <w:pStyle w:val="TAL"/>
            </w:pPr>
            <w:r w:rsidRPr="00D1205D">
              <w:t>404 Not Found</w:t>
            </w:r>
          </w:p>
        </w:tc>
        <w:tc>
          <w:tcPr>
            <w:tcW w:w="3832" w:type="dxa"/>
            <w:shd w:val="clear" w:color="auto" w:fill="auto"/>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011553A9"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5A973844"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581D5747" w:rsidR="0016391D" w:rsidRPr="00D1205D" w:rsidRDefault="0016391D" w:rsidP="0016391D">
            <w:pPr>
              <w:pStyle w:val="TAL"/>
            </w:pPr>
            <w:r>
              <w:t>(NOTE 6) (NOTE 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6CC79DAD" w:rsidR="0016391D" w:rsidRPr="00D1205D" w:rsidRDefault="0016391D" w:rsidP="0016391D">
            <w:pPr>
              <w:pStyle w:val="TAL"/>
            </w:pPr>
            <w:r>
              <w:t>(NOTE 6) (NOTE 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291CB1C"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3585BBF7"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77777777" w:rsidR="00F90BFA" w:rsidRPr="00D1205D" w:rsidRDefault="00F90BFA" w:rsidP="005400CD">
            <w:pPr>
              <w:pStyle w:val="TAN"/>
            </w:pPr>
            <w:r w:rsidRPr="00D1205D">
              <w:lastRenderedPageBreak/>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38E90E1C" w14:textId="77777777" w:rsidR="0016391D" w:rsidRDefault="00D628F0" w:rsidP="0016391D">
            <w:pPr>
              <w:pStyle w:val="TAN"/>
            </w:pPr>
            <w:r>
              <w:t>NOTE 6:</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F4DA6AF" w:rsidR="00D628F0" w:rsidRDefault="0016391D" w:rsidP="0016391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.2.3.3.7.</w:t>
            </w:r>
          </w:p>
          <w:p w14:paraId="51E3E2B9" w14:textId="602833D5" w:rsidR="0016391D" w:rsidRPr="00D1205D" w:rsidRDefault="0016391D" w:rsidP="0016391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 xml:space="preserve">.2.3.3.7. The NF service producer may reselect an alternative NF service consumer as specified </w:t>
            </w:r>
            <w:r>
              <w:t xml:space="preserve">in </w:t>
            </w:r>
            <w:r w:rsidR="00C832FB" w:rsidRPr="005916ED">
              <w:t>clause</w:t>
            </w:r>
            <w:r w:rsidR="00C832FB">
              <w:t> </w:t>
            </w:r>
            <w:r w:rsidR="00C832FB" w:rsidRPr="005916ED">
              <w:t>6</w:t>
            </w:r>
            <w:r w:rsidRPr="005916ED">
              <w:t xml:space="preserve">.6 of 3GPP </w:t>
            </w:r>
            <w:r w:rsidR="00C832FB" w:rsidRPr="005916ED">
              <w:t>TS</w:t>
            </w:r>
            <w:r w:rsidR="00C832FB">
              <w:t> </w:t>
            </w:r>
            <w:r w:rsidR="00C832FB" w:rsidRPr="005916ED">
              <w:t>2</w:t>
            </w:r>
            <w:r w:rsidRPr="005916ED">
              <w:t>3.527</w:t>
            </w:r>
            <w:r w:rsidR="00C832FB">
              <w:t> </w:t>
            </w:r>
            <w:r w:rsidR="00C832FB" w:rsidRPr="005916ED">
              <w:t>[</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 xml:space="preserve">sends the NF_FAILOVER and NF_SERVICE_FAILOVER causes to a NF service producer while not supporting the new callback-uri-prefix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644" w:name="_Toc19708952"/>
      <w:bookmarkStart w:id="645" w:name="_Toc27745027"/>
      <w:bookmarkStart w:id="646" w:name="_Toc29803180"/>
      <w:bookmarkStart w:id="647" w:name="_Toc35969931"/>
      <w:bookmarkStart w:id="648" w:name="_Toc36050725"/>
      <w:bookmarkStart w:id="649" w:name="_Toc44847438"/>
      <w:bookmarkStart w:id="650" w:name="_Toc51845091"/>
      <w:bookmarkStart w:id="651" w:name="_Toc51845422"/>
      <w:bookmarkStart w:id="652" w:name="_Toc51846942"/>
      <w:bookmarkStart w:id="653" w:name="_Toc57022573"/>
      <w:bookmarkStart w:id="654" w:name="_CR5_2_7_3"/>
      <w:bookmarkStart w:id="655" w:name="_Toc160971320"/>
      <w:bookmarkEnd w:id="654"/>
      <w:r w:rsidRPr="00D1205D">
        <w:t>5.2.7.3</w:t>
      </w:r>
      <w:r w:rsidRPr="00D1205D">
        <w:rPr>
          <w:lang w:eastAsia="zh-CN"/>
        </w:rPr>
        <w:tab/>
        <w:t>NF as HTTP Client</w:t>
      </w:r>
      <w:bookmarkEnd w:id="644"/>
      <w:bookmarkEnd w:id="645"/>
      <w:bookmarkEnd w:id="646"/>
      <w:bookmarkEnd w:id="647"/>
      <w:bookmarkEnd w:id="648"/>
      <w:bookmarkEnd w:id="649"/>
      <w:bookmarkEnd w:id="650"/>
      <w:bookmarkEnd w:id="651"/>
      <w:bookmarkEnd w:id="652"/>
      <w:bookmarkEnd w:id="653"/>
      <w:bookmarkEnd w:id="655"/>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656" w:name="_CR5_2_7_4"/>
      <w:bookmarkStart w:id="657" w:name="_Toc160971321"/>
      <w:bookmarkEnd w:id="656"/>
      <w:r>
        <w:t>5.2.7.4</w:t>
      </w:r>
      <w:r>
        <w:tab/>
        <w:t>SCP/SEPP</w:t>
      </w:r>
      <w:bookmarkEnd w:id="657"/>
    </w:p>
    <w:p w14:paraId="0D2B2BB2" w14:textId="146AC76D"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bookmarkStart w:id="658" w:name="_CRTable5_2_7_41"/>
      <w:r w:rsidRPr="000B63FD">
        <w:lastRenderedPageBreak/>
        <w:t xml:space="preserve">Table </w:t>
      </w:r>
      <w:bookmarkEnd w:id="658"/>
      <w:r w:rsidRPr="000B63FD">
        <w:t>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shd w:val="clear" w:color="auto" w:fill="auto"/>
          </w:tcPr>
          <w:p w14:paraId="065CD352" w14:textId="44505CE9" w:rsidR="00C71881" w:rsidRDefault="00C71881" w:rsidP="00C71881">
            <w:pPr>
              <w:pStyle w:val="TAL"/>
            </w:pPr>
            <w:r w:rsidRPr="003E6078">
              <w:rPr>
                <w:rFonts w:hint="eastAsia"/>
              </w:rPr>
              <w:t>PLMNID_MISMATCH</w:t>
            </w:r>
          </w:p>
        </w:tc>
        <w:tc>
          <w:tcPr>
            <w:tcW w:w="2552" w:type="dxa"/>
            <w:shd w:val="clear" w:color="auto" w:fill="auto"/>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shd w:val="clear" w:color="auto" w:fill="auto"/>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shd w:val="clear" w:color="auto" w:fill="auto"/>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shd w:val="clear" w:color="auto" w:fill="auto"/>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shd w:val="clear" w:color="auto" w:fill="auto"/>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lastRenderedPageBreak/>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77777777" w:rsidR="00D628F0" w:rsidRPr="000B63FD" w:rsidRDefault="00D628F0" w:rsidP="00EF177C">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bookmarkStart w:id="659" w:name="_CRTable5_2_7_42"/>
      <w:r w:rsidRPr="000B63FD">
        <w:t xml:space="preserve">Table </w:t>
      </w:r>
      <w:bookmarkEnd w:id="659"/>
      <w:r w:rsidRPr="000B63FD">
        <w:t>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660" w:name="_Toc19708953"/>
      <w:bookmarkStart w:id="661" w:name="_Toc27745028"/>
      <w:bookmarkStart w:id="662" w:name="_Toc29803181"/>
      <w:bookmarkStart w:id="663" w:name="_Toc35969932"/>
      <w:bookmarkStart w:id="664" w:name="_Toc36050726"/>
      <w:bookmarkStart w:id="665" w:name="_Toc44847439"/>
      <w:bookmarkStart w:id="666" w:name="_Toc51845092"/>
      <w:bookmarkStart w:id="667" w:name="_Toc51845423"/>
      <w:bookmarkStart w:id="668" w:name="_Toc51846943"/>
      <w:bookmarkStart w:id="669" w:name="_Toc57022574"/>
      <w:bookmarkStart w:id="670" w:name="_CR5_2_8"/>
      <w:bookmarkStart w:id="671" w:name="_Toc160971322"/>
      <w:bookmarkEnd w:id="670"/>
      <w:r w:rsidRPr="00D1205D">
        <w:rPr>
          <w:lang w:eastAsia="zh-CN"/>
        </w:rPr>
        <w:t>5.2.8</w:t>
      </w:r>
      <w:r w:rsidRPr="00D1205D">
        <w:tab/>
        <w:t>HTTP/2 request retries</w:t>
      </w:r>
      <w:bookmarkEnd w:id="660"/>
      <w:bookmarkEnd w:id="661"/>
      <w:bookmarkEnd w:id="662"/>
      <w:bookmarkEnd w:id="663"/>
      <w:bookmarkEnd w:id="664"/>
      <w:bookmarkEnd w:id="665"/>
      <w:bookmarkEnd w:id="666"/>
      <w:bookmarkEnd w:id="667"/>
      <w:bookmarkEnd w:id="668"/>
      <w:bookmarkEnd w:id="669"/>
      <w:bookmarkEnd w:id="671"/>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 xml:space="preserve">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672" w:name="_Toc19708954"/>
      <w:bookmarkStart w:id="673" w:name="_Toc27745029"/>
      <w:bookmarkStart w:id="674" w:name="_Toc29803182"/>
      <w:bookmarkStart w:id="675" w:name="_Toc35969933"/>
      <w:bookmarkStart w:id="676" w:name="_Toc36050727"/>
      <w:bookmarkStart w:id="677" w:name="_Toc44847440"/>
      <w:bookmarkStart w:id="678" w:name="_Toc51845093"/>
      <w:bookmarkStart w:id="679" w:name="_Toc51845424"/>
      <w:bookmarkStart w:id="680" w:name="_Toc51846944"/>
      <w:bookmarkStart w:id="681"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82" w:name="_CR5_2_9"/>
      <w:bookmarkStart w:id="683" w:name="_Toc160971323"/>
      <w:bookmarkEnd w:id="682"/>
      <w:r w:rsidRPr="00D1205D">
        <w:rPr>
          <w:lang w:eastAsia="zh-CN"/>
        </w:rPr>
        <w:t>5.2.9</w:t>
      </w:r>
      <w:r w:rsidRPr="00D1205D">
        <w:tab/>
        <w:t>Handling of unsupported query parameters</w:t>
      </w:r>
      <w:bookmarkEnd w:id="672"/>
      <w:bookmarkEnd w:id="673"/>
      <w:bookmarkEnd w:id="674"/>
      <w:bookmarkEnd w:id="675"/>
      <w:bookmarkEnd w:id="676"/>
      <w:bookmarkEnd w:id="677"/>
      <w:bookmarkEnd w:id="678"/>
      <w:bookmarkEnd w:id="679"/>
      <w:bookmarkEnd w:id="680"/>
      <w:bookmarkEnd w:id="681"/>
      <w:bookmarkEnd w:id="683"/>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84" w:name="_CR5_2_10"/>
      <w:bookmarkStart w:id="685" w:name="_Toc160971324"/>
      <w:bookmarkEnd w:id="684"/>
      <w:r w:rsidRPr="00D1205D">
        <w:rPr>
          <w:lang w:eastAsia="zh-CN"/>
        </w:rPr>
        <w:t>5.2.</w:t>
      </w:r>
      <w:r>
        <w:rPr>
          <w:lang w:eastAsia="zh-CN"/>
        </w:rPr>
        <w:t>10</w:t>
      </w:r>
      <w:r w:rsidRPr="00D1205D">
        <w:tab/>
      </w:r>
      <w:r>
        <w:t>URL Encoding of data</w:t>
      </w:r>
      <w:bookmarkEnd w:id="685"/>
    </w:p>
    <w:p w14:paraId="4FAE1466" w14:textId="2BDA071B" w:rsidR="004539E1" w:rsidRPr="00D1205D" w:rsidRDefault="004539E1" w:rsidP="002D7984">
      <w:pPr>
        <w:pStyle w:val="Heading4"/>
        <w:rPr>
          <w:lang w:eastAsia="zh-CN"/>
        </w:rPr>
      </w:pPr>
      <w:bookmarkStart w:id="686" w:name="_CR5_2_10_1"/>
      <w:bookmarkStart w:id="687" w:name="_Toc160971325"/>
      <w:bookmarkEnd w:id="686"/>
      <w:r w:rsidRPr="00D1205D">
        <w:t>5.2.</w:t>
      </w:r>
      <w:r>
        <w:t>10</w:t>
      </w:r>
      <w:r w:rsidRPr="00D1205D">
        <w:t>.1</w:t>
      </w:r>
      <w:r w:rsidRPr="00D1205D">
        <w:rPr>
          <w:lang w:eastAsia="zh-CN"/>
        </w:rPr>
        <w:tab/>
        <w:t>General</w:t>
      </w:r>
      <w:bookmarkEnd w:id="687"/>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88" w:name="_CR5_2_10_2"/>
      <w:bookmarkStart w:id="689" w:name="_Toc160971326"/>
      <w:bookmarkEnd w:id="688"/>
      <w:r w:rsidRPr="00D1205D">
        <w:t>5.2.</w:t>
      </w:r>
      <w:r>
        <w:t>10</w:t>
      </w:r>
      <w:r w:rsidRPr="00D1205D">
        <w:t>.</w:t>
      </w:r>
      <w:r>
        <w:t>2</w:t>
      </w:r>
      <w:r w:rsidRPr="00D1205D">
        <w:rPr>
          <w:lang w:eastAsia="zh-CN"/>
        </w:rPr>
        <w:tab/>
      </w:r>
      <w:r>
        <w:rPr>
          <w:lang w:eastAsia="zh-CN"/>
        </w:rPr>
        <w:t>URL Encoding of URI components</w:t>
      </w:r>
      <w:bookmarkEnd w:id="689"/>
    </w:p>
    <w:p w14:paraId="5C87ED55" w14:textId="77777777" w:rsidR="004539E1" w:rsidRDefault="004539E1" w:rsidP="004539E1">
      <w:pPr>
        <w:rPr>
          <w:lang w:eastAsia="zh-CN"/>
        </w:rPr>
      </w:pPr>
      <w:r>
        <w:rPr>
          <w:lang w:eastAsia="zh-CN"/>
        </w:rPr>
        <w:t>When a URI is composed in the 3GPP 5G APIs, the different components (e.g., path segments, values of query parameters, etc.) shall percent-encode (see IETF RFC 3986 [14], section 2.1) the following "reserved" characters:</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A56A008" w14:textId="77777777" w:rsidR="00EC278A" w:rsidRDefault="00EC278A" w:rsidP="00EC278A">
      <w:pPr>
        <w:rPr>
          <w:noProof/>
        </w:rPr>
      </w:pPr>
      <w:r>
        <w:rPr>
          <w:noProof/>
        </w:rPr>
        <w:t xml:space="preserve">The receiving entity shall percent-decode the received URI as specified in </w:t>
      </w:r>
      <w:r>
        <w:rPr>
          <w:lang w:eastAsia="zh-CN"/>
        </w:rPr>
        <w:t>IETF RFC 3986 [14], section 2.4.</w:t>
      </w:r>
    </w:p>
    <w:p w14:paraId="7A74961D" w14:textId="6420889A" w:rsidR="004539E1" w:rsidRPr="00D1205D" w:rsidRDefault="004539E1" w:rsidP="002D7984">
      <w:pPr>
        <w:pStyle w:val="Heading4"/>
        <w:rPr>
          <w:lang w:eastAsia="zh-CN"/>
        </w:rPr>
      </w:pPr>
      <w:bookmarkStart w:id="690" w:name="_CR5_2_10_3"/>
      <w:bookmarkStart w:id="691" w:name="_Toc160971327"/>
      <w:bookmarkEnd w:id="690"/>
      <w:r w:rsidRPr="00D1205D">
        <w:lastRenderedPageBreak/>
        <w:t>5.2.</w:t>
      </w:r>
      <w:r>
        <w:t>10</w:t>
      </w:r>
      <w:r w:rsidRPr="00D1205D">
        <w:t>.</w:t>
      </w:r>
      <w:r>
        <w:t>3</w:t>
      </w:r>
      <w:r w:rsidRPr="00D1205D">
        <w:rPr>
          <w:lang w:eastAsia="zh-CN"/>
        </w:rPr>
        <w:tab/>
      </w:r>
      <w:r>
        <w:rPr>
          <w:lang w:eastAsia="zh-CN"/>
        </w:rPr>
        <w:t>URL Encoding of HTTP/2 request bodies</w:t>
      </w:r>
      <w:bookmarkEnd w:id="691"/>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77777777" w:rsidR="004539E1" w:rsidRDefault="004539E1" w:rsidP="004539E1">
      <w:pPr>
        <w:pStyle w:val="B1"/>
      </w:pPr>
      <w:r>
        <w:t>a)</w:t>
      </w:r>
      <w:r>
        <w:tab/>
        <w:t>the "reserved" character set described in IETF RFC 1738 [yy],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77777777" w:rsidR="004539E1" w:rsidRDefault="004539E1" w:rsidP="002D7984">
      <w:pPr>
        <w:rPr>
          <w:noProof/>
        </w:rPr>
      </w:pPr>
      <w:r w:rsidRPr="002D7984">
        <w:t>The following characters (not listed as "reserved" in IETF RFC 1738 [yy])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92" w:name="_Toc19708955"/>
      <w:bookmarkStart w:id="693" w:name="_Toc27745030"/>
      <w:bookmarkStart w:id="694" w:name="_Toc29803183"/>
      <w:bookmarkStart w:id="695" w:name="_Toc35969934"/>
      <w:bookmarkStart w:id="696" w:name="_Toc36050728"/>
      <w:bookmarkStart w:id="697" w:name="_Toc44847441"/>
      <w:bookmarkStart w:id="698" w:name="_Toc51845094"/>
      <w:bookmarkStart w:id="699" w:name="_Toc51845425"/>
      <w:bookmarkStart w:id="700" w:name="_Toc51846945"/>
      <w:bookmarkStart w:id="701" w:name="_Toc57022576"/>
      <w:bookmarkStart w:id="702" w:name="_CR5_3"/>
      <w:bookmarkStart w:id="703" w:name="_Toc160971328"/>
      <w:bookmarkEnd w:id="702"/>
      <w:r w:rsidRPr="00D1205D">
        <w:rPr>
          <w:lang w:eastAsia="zh-CN"/>
        </w:rPr>
        <w:t>5.3</w:t>
      </w:r>
      <w:r w:rsidRPr="00D1205D">
        <w:rPr>
          <w:lang w:eastAsia="zh-CN"/>
        </w:rPr>
        <w:tab/>
        <w:t>Transport Protocol</w:t>
      </w:r>
      <w:bookmarkEnd w:id="692"/>
      <w:bookmarkEnd w:id="693"/>
      <w:bookmarkEnd w:id="694"/>
      <w:bookmarkEnd w:id="695"/>
      <w:bookmarkEnd w:id="696"/>
      <w:bookmarkEnd w:id="697"/>
      <w:bookmarkEnd w:id="698"/>
      <w:bookmarkEnd w:id="699"/>
      <w:bookmarkEnd w:id="700"/>
      <w:bookmarkEnd w:id="701"/>
      <w:bookmarkEnd w:id="703"/>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704" w:name="_Toc19708956"/>
      <w:bookmarkStart w:id="705" w:name="_Toc27745031"/>
      <w:bookmarkStart w:id="706" w:name="_Toc29803184"/>
      <w:bookmarkStart w:id="707" w:name="_Toc35969935"/>
      <w:bookmarkStart w:id="708" w:name="_Toc36050729"/>
      <w:bookmarkStart w:id="709" w:name="_Toc44847442"/>
      <w:bookmarkStart w:id="710" w:name="_Toc51845095"/>
      <w:bookmarkStart w:id="711" w:name="_Toc51845426"/>
      <w:bookmarkStart w:id="712" w:name="_Toc51846946"/>
      <w:bookmarkStart w:id="713" w:name="_Toc57022577"/>
      <w:bookmarkStart w:id="714" w:name="_CR5_4"/>
      <w:bookmarkStart w:id="715" w:name="_Toc160971329"/>
      <w:bookmarkEnd w:id="714"/>
      <w:r w:rsidRPr="00D1205D">
        <w:rPr>
          <w:lang w:eastAsia="zh-CN"/>
        </w:rPr>
        <w:t>5.4</w:t>
      </w:r>
      <w:r w:rsidRPr="00D1205D">
        <w:rPr>
          <w:lang w:eastAsia="zh-CN"/>
        </w:rPr>
        <w:tab/>
        <w:t>Serialization Protocol</w:t>
      </w:r>
      <w:bookmarkEnd w:id="704"/>
      <w:bookmarkEnd w:id="705"/>
      <w:bookmarkEnd w:id="706"/>
      <w:bookmarkEnd w:id="707"/>
      <w:bookmarkEnd w:id="708"/>
      <w:bookmarkEnd w:id="709"/>
      <w:bookmarkEnd w:id="710"/>
      <w:bookmarkEnd w:id="711"/>
      <w:bookmarkEnd w:id="712"/>
      <w:bookmarkEnd w:id="713"/>
      <w:bookmarkEnd w:id="715"/>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lastRenderedPageBreak/>
        <w:t>Use of multipart messages is documented in specific specifications.</w:t>
      </w:r>
    </w:p>
    <w:p w14:paraId="15238BD7" w14:textId="77777777" w:rsidR="00F90BFA" w:rsidRPr="00D1205D" w:rsidRDefault="00F90BFA" w:rsidP="002D7984">
      <w:pPr>
        <w:pStyle w:val="Heading2"/>
        <w:rPr>
          <w:lang w:eastAsia="zh-CN"/>
        </w:rPr>
      </w:pPr>
      <w:bookmarkStart w:id="716" w:name="_Toc19708957"/>
      <w:bookmarkStart w:id="717" w:name="_Toc27745032"/>
      <w:bookmarkStart w:id="718" w:name="_Toc29803185"/>
      <w:bookmarkStart w:id="719" w:name="_Toc35969936"/>
      <w:bookmarkStart w:id="720" w:name="_Toc36050730"/>
      <w:bookmarkStart w:id="721" w:name="_Toc44847443"/>
      <w:bookmarkStart w:id="722" w:name="_Toc51845096"/>
      <w:bookmarkStart w:id="723" w:name="_Toc51845427"/>
      <w:bookmarkStart w:id="724" w:name="_Toc51846947"/>
      <w:bookmarkStart w:id="725" w:name="_Toc57022578"/>
      <w:bookmarkStart w:id="726" w:name="_CR5_5"/>
      <w:bookmarkStart w:id="727" w:name="_Toc160971330"/>
      <w:bookmarkEnd w:id="726"/>
      <w:r w:rsidRPr="00D1205D">
        <w:rPr>
          <w:lang w:eastAsia="zh-CN"/>
        </w:rPr>
        <w:t>5.5</w:t>
      </w:r>
      <w:r w:rsidRPr="00D1205D">
        <w:rPr>
          <w:lang w:eastAsia="zh-CN"/>
        </w:rPr>
        <w:tab/>
        <w:t>Interface Definition Language</w:t>
      </w:r>
      <w:bookmarkEnd w:id="716"/>
      <w:bookmarkEnd w:id="717"/>
      <w:bookmarkEnd w:id="718"/>
      <w:bookmarkEnd w:id="719"/>
      <w:bookmarkEnd w:id="720"/>
      <w:bookmarkEnd w:id="721"/>
      <w:bookmarkEnd w:id="722"/>
      <w:bookmarkEnd w:id="723"/>
      <w:bookmarkEnd w:id="724"/>
      <w:bookmarkEnd w:id="725"/>
      <w:bookmarkEnd w:id="727"/>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728" w:name="_Toc19708958"/>
      <w:bookmarkStart w:id="729" w:name="_Toc27745033"/>
      <w:bookmarkStart w:id="730" w:name="_Toc29803186"/>
      <w:bookmarkStart w:id="731" w:name="_Toc35969937"/>
      <w:bookmarkStart w:id="732" w:name="_Toc36050731"/>
      <w:bookmarkStart w:id="733" w:name="_Toc44847444"/>
      <w:bookmarkStart w:id="734" w:name="_Toc51845097"/>
      <w:bookmarkStart w:id="735" w:name="_Toc51845428"/>
      <w:bookmarkStart w:id="736" w:name="_Toc51846948"/>
      <w:bookmarkStart w:id="737" w:name="_Toc57022579"/>
      <w:bookmarkStart w:id="738" w:name="_CR6"/>
      <w:bookmarkStart w:id="739" w:name="_Toc160971331"/>
      <w:bookmarkEnd w:id="738"/>
      <w:r w:rsidRPr="00D1205D">
        <w:rPr>
          <w:lang w:eastAsia="zh-CN"/>
        </w:rPr>
        <w:t>6</w:t>
      </w:r>
      <w:r w:rsidRPr="00D1205D">
        <w:tab/>
      </w:r>
      <w:r w:rsidRPr="00D1205D">
        <w:rPr>
          <w:lang w:eastAsia="zh-CN"/>
        </w:rPr>
        <w:t>General Functionalities in Service Based Architecture</w:t>
      </w:r>
      <w:bookmarkEnd w:id="728"/>
      <w:bookmarkEnd w:id="729"/>
      <w:bookmarkEnd w:id="730"/>
      <w:bookmarkEnd w:id="731"/>
      <w:bookmarkEnd w:id="732"/>
      <w:bookmarkEnd w:id="733"/>
      <w:bookmarkEnd w:id="734"/>
      <w:bookmarkEnd w:id="735"/>
      <w:bookmarkEnd w:id="736"/>
      <w:bookmarkEnd w:id="737"/>
      <w:bookmarkEnd w:id="739"/>
    </w:p>
    <w:p w14:paraId="3AA17265" w14:textId="77777777" w:rsidR="00F90BFA" w:rsidRPr="00D1205D" w:rsidRDefault="00F90BFA" w:rsidP="002D7984">
      <w:pPr>
        <w:pStyle w:val="Heading2"/>
        <w:rPr>
          <w:lang w:eastAsia="zh-CN"/>
        </w:rPr>
      </w:pPr>
      <w:bookmarkStart w:id="740" w:name="_Toc19708959"/>
      <w:bookmarkStart w:id="741" w:name="_Toc27745034"/>
      <w:bookmarkStart w:id="742" w:name="_Toc29803187"/>
      <w:bookmarkStart w:id="743" w:name="_Toc35969938"/>
      <w:bookmarkStart w:id="744" w:name="_Toc36050732"/>
      <w:bookmarkStart w:id="745" w:name="_Toc44847445"/>
      <w:bookmarkStart w:id="746" w:name="_Toc51845098"/>
      <w:bookmarkStart w:id="747" w:name="_Toc51845429"/>
      <w:bookmarkStart w:id="748" w:name="_Toc51846949"/>
      <w:bookmarkStart w:id="749" w:name="_Toc57022580"/>
      <w:bookmarkStart w:id="750" w:name="_CR6_1"/>
      <w:bookmarkStart w:id="751" w:name="_Toc160971332"/>
      <w:bookmarkEnd w:id="750"/>
      <w:r w:rsidRPr="00D1205D">
        <w:rPr>
          <w:lang w:eastAsia="zh-CN"/>
        </w:rPr>
        <w:t>6</w:t>
      </w:r>
      <w:r w:rsidRPr="00D1205D">
        <w:t>.1</w:t>
      </w:r>
      <w:r w:rsidRPr="00D1205D">
        <w:rPr>
          <w:lang w:eastAsia="zh-CN"/>
        </w:rPr>
        <w:tab/>
      </w:r>
      <w:r w:rsidRPr="00D1205D">
        <w:t>Routing Mechanisms</w:t>
      </w:r>
      <w:bookmarkEnd w:id="740"/>
      <w:bookmarkEnd w:id="741"/>
      <w:bookmarkEnd w:id="742"/>
      <w:bookmarkEnd w:id="743"/>
      <w:bookmarkEnd w:id="744"/>
      <w:bookmarkEnd w:id="745"/>
      <w:bookmarkEnd w:id="746"/>
      <w:bookmarkEnd w:id="747"/>
      <w:bookmarkEnd w:id="748"/>
      <w:bookmarkEnd w:id="749"/>
      <w:bookmarkEnd w:id="751"/>
    </w:p>
    <w:p w14:paraId="5EAE55AC" w14:textId="77777777" w:rsidR="00F90BFA" w:rsidRPr="00D1205D" w:rsidRDefault="00F90BFA" w:rsidP="002D7984">
      <w:pPr>
        <w:pStyle w:val="Heading3"/>
      </w:pPr>
      <w:bookmarkStart w:id="752" w:name="_Toc19708960"/>
      <w:bookmarkStart w:id="753" w:name="_Toc27745035"/>
      <w:bookmarkStart w:id="754" w:name="_Toc29803188"/>
      <w:bookmarkStart w:id="755" w:name="_Toc35969939"/>
      <w:bookmarkStart w:id="756" w:name="_Toc36050733"/>
      <w:bookmarkStart w:id="757" w:name="_Toc44847446"/>
      <w:bookmarkStart w:id="758" w:name="_Toc51845099"/>
      <w:bookmarkStart w:id="759" w:name="_Toc51845430"/>
      <w:bookmarkStart w:id="760" w:name="_Toc51846950"/>
      <w:bookmarkStart w:id="761" w:name="_Toc57022581"/>
      <w:bookmarkStart w:id="762" w:name="_CR6_1_1"/>
      <w:bookmarkStart w:id="763" w:name="_Toc160971333"/>
      <w:bookmarkEnd w:id="762"/>
      <w:r w:rsidRPr="00D1205D">
        <w:t>6.1.1</w:t>
      </w:r>
      <w:r w:rsidRPr="00D1205D">
        <w:tab/>
        <w:t>General</w:t>
      </w:r>
      <w:bookmarkEnd w:id="752"/>
      <w:bookmarkEnd w:id="753"/>
      <w:bookmarkEnd w:id="754"/>
      <w:bookmarkEnd w:id="755"/>
      <w:bookmarkEnd w:id="756"/>
      <w:bookmarkEnd w:id="757"/>
      <w:bookmarkEnd w:id="758"/>
      <w:bookmarkEnd w:id="759"/>
      <w:bookmarkEnd w:id="760"/>
      <w:bookmarkEnd w:id="761"/>
      <w:bookmarkEnd w:id="763"/>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764" w:name="_Toc19708961"/>
      <w:bookmarkStart w:id="765" w:name="_Toc27745036"/>
      <w:bookmarkStart w:id="766" w:name="_Toc29803189"/>
      <w:bookmarkStart w:id="767" w:name="_Toc35969940"/>
      <w:bookmarkStart w:id="768" w:name="_Toc36050734"/>
      <w:bookmarkStart w:id="769" w:name="_Toc44847447"/>
      <w:bookmarkStart w:id="770" w:name="_Toc51845100"/>
      <w:bookmarkStart w:id="771" w:name="_Toc51845431"/>
      <w:bookmarkStart w:id="772" w:name="_Toc51846951"/>
      <w:bookmarkStart w:id="773" w:name="_Toc57022582"/>
      <w:bookmarkStart w:id="774" w:name="_CR6_1_2"/>
      <w:bookmarkStart w:id="775" w:name="_Toc160971334"/>
      <w:bookmarkEnd w:id="774"/>
      <w:r w:rsidRPr="00D1205D">
        <w:t>6.1.2</w:t>
      </w:r>
      <w:r w:rsidRPr="00D1205D">
        <w:tab/>
        <w:t>Identifying a target resource</w:t>
      </w:r>
      <w:bookmarkEnd w:id="764"/>
      <w:bookmarkEnd w:id="765"/>
      <w:bookmarkEnd w:id="766"/>
      <w:bookmarkEnd w:id="767"/>
      <w:bookmarkEnd w:id="768"/>
      <w:bookmarkEnd w:id="769"/>
      <w:bookmarkEnd w:id="770"/>
      <w:bookmarkEnd w:id="771"/>
      <w:bookmarkEnd w:id="772"/>
      <w:bookmarkEnd w:id="773"/>
      <w:bookmarkEnd w:id="775"/>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776" w:name="_Toc19708962"/>
      <w:bookmarkStart w:id="777" w:name="_Toc27745037"/>
      <w:bookmarkStart w:id="778" w:name="_Toc29803190"/>
      <w:bookmarkStart w:id="779" w:name="_Toc35969941"/>
      <w:bookmarkStart w:id="780" w:name="_Toc36050735"/>
      <w:bookmarkStart w:id="781" w:name="_Toc44847448"/>
      <w:bookmarkStart w:id="782" w:name="_Toc51845101"/>
      <w:bookmarkStart w:id="783" w:name="_Toc51845432"/>
      <w:bookmarkStart w:id="784" w:name="_Toc51846952"/>
      <w:bookmarkStart w:id="785" w:name="_Toc57022583"/>
      <w:bookmarkStart w:id="786" w:name="_CR6_1_3"/>
      <w:bookmarkStart w:id="787" w:name="_Toc160971335"/>
      <w:bookmarkEnd w:id="786"/>
      <w:r w:rsidRPr="00D1205D">
        <w:t>6.1.3</w:t>
      </w:r>
      <w:r w:rsidRPr="00D1205D">
        <w:tab/>
        <w:t>Connecting inbound</w:t>
      </w:r>
      <w:bookmarkEnd w:id="776"/>
      <w:bookmarkEnd w:id="777"/>
      <w:bookmarkEnd w:id="778"/>
      <w:bookmarkEnd w:id="779"/>
      <w:bookmarkEnd w:id="780"/>
      <w:bookmarkEnd w:id="781"/>
      <w:bookmarkEnd w:id="782"/>
      <w:bookmarkEnd w:id="783"/>
      <w:bookmarkEnd w:id="784"/>
      <w:bookmarkEnd w:id="785"/>
      <w:bookmarkEnd w:id="787"/>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788" w:name="_Toc19708963"/>
      <w:bookmarkStart w:id="789" w:name="_Toc27745038"/>
      <w:bookmarkStart w:id="790" w:name="_Toc29803191"/>
      <w:bookmarkStart w:id="791" w:name="_Toc35969942"/>
      <w:bookmarkStart w:id="792" w:name="_Toc36050736"/>
      <w:bookmarkStart w:id="793" w:name="_Toc44847449"/>
      <w:bookmarkStart w:id="794" w:name="_Toc51845102"/>
      <w:bookmarkStart w:id="795" w:name="_Toc51845433"/>
      <w:bookmarkStart w:id="796" w:name="_Toc51846953"/>
      <w:bookmarkStart w:id="797" w:name="_Toc57022584"/>
      <w:bookmarkStart w:id="798" w:name="_CR6_1_4"/>
      <w:bookmarkStart w:id="799" w:name="_Toc160971336"/>
      <w:bookmarkEnd w:id="798"/>
      <w:r w:rsidRPr="00D1205D">
        <w:t>6.1.4</w:t>
      </w:r>
      <w:r w:rsidRPr="00D1205D">
        <w:tab/>
        <w:t>Pseudo-header setting</w:t>
      </w:r>
      <w:bookmarkEnd w:id="788"/>
      <w:bookmarkEnd w:id="789"/>
      <w:bookmarkEnd w:id="790"/>
      <w:bookmarkEnd w:id="791"/>
      <w:bookmarkEnd w:id="792"/>
      <w:bookmarkEnd w:id="793"/>
      <w:bookmarkEnd w:id="794"/>
      <w:bookmarkEnd w:id="795"/>
      <w:bookmarkEnd w:id="796"/>
      <w:bookmarkEnd w:id="797"/>
      <w:bookmarkEnd w:id="799"/>
    </w:p>
    <w:p w14:paraId="0BE004EF" w14:textId="77777777" w:rsidR="00F90BFA" w:rsidRPr="00D1205D" w:rsidRDefault="00F90BFA" w:rsidP="002D7984">
      <w:pPr>
        <w:pStyle w:val="Heading4"/>
      </w:pPr>
      <w:bookmarkStart w:id="800" w:name="_Toc19708964"/>
      <w:bookmarkStart w:id="801" w:name="_Toc27745039"/>
      <w:bookmarkStart w:id="802" w:name="_Toc29803192"/>
      <w:bookmarkStart w:id="803" w:name="_Toc35969943"/>
      <w:bookmarkStart w:id="804" w:name="_Toc36050737"/>
      <w:bookmarkStart w:id="805" w:name="_Toc44847450"/>
      <w:bookmarkStart w:id="806" w:name="_Toc51845103"/>
      <w:bookmarkStart w:id="807" w:name="_Toc51845434"/>
      <w:bookmarkStart w:id="808" w:name="_Toc51846954"/>
      <w:bookmarkStart w:id="809" w:name="_Toc57022585"/>
      <w:bookmarkStart w:id="810" w:name="_CR6_1_4_1"/>
      <w:bookmarkStart w:id="811" w:name="_Toc160971337"/>
      <w:bookmarkEnd w:id="810"/>
      <w:r w:rsidRPr="00D1205D">
        <w:t>6.1.4.1</w:t>
      </w:r>
      <w:r w:rsidRPr="00D1205D">
        <w:tab/>
        <w:t>General</w:t>
      </w:r>
      <w:bookmarkEnd w:id="800"/>
      <w:bookmarkEnd w:id="801"/>
      <w:bookmarkEnd w:id="802"/>
      <w:bookmarkEnd w:id="803"/>
      <w:bookmarkEnd w:id="804"/>
      <w:bookmarkEnd w:id="805"/>
      <w:bookmarkEnd w:id="806"/>
      <w:bookmarkEnd w:id="807"/>
      <w:bookmarkEnd w:id="808"/>
      <w:bookmarkEnd w:id="809"/>
      <w:bookmarkEnd w:id="811"/>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812" w:name="_Toc19708965"/>
      <w:bookmarkStart w:id="813" w:name="_Toc27745040"/>
      <w:bookmarkStart w:id="814" w:name="_Toc29803193"/>
      <w:bookmarkStart w:id="815" w:name="_Toc35969944"/>
      <w:bookmarkStart w:id="816" w:name="_Toc36050738"/>
      <w:bookmarkStart w:id="817" w:name="_Toc44847451"/>
      <w:bookmarkStart w:id="818" w:name="_Toc51845104"/>
      <w:bookmarkStart w:id="819" w:name="_Toc51845435"/>
      <w:bookmarkStart w:id="820" w:name="_Toc51846955"/>
      <w:bookmarkStart w:id="821"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lastRenderedPageBreak/>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822" w:name="_CR6_1_4_2"/>
      <w:bookmarkStart w:id="823" w:name="_Toc160971338"/>
      <w:bookmarkEnd w:id="822"/>
      <w:r w:rsidRPr="00D1205D">
        <w:t>6.1.4.2</w:t>
      </w:r>
      <w:r w:rsidRPr="00D1205D">
        <w:tab/>
        <w:t>Routing within a PLMN</w:t>
      </w:r>
      <w:bookmarkEnd w:id="812"/>
      <w:bookmarkEnd w:id="813"/>
      <w:bookmarkEnd w:id="814"/>
      <w:bookmarkEnd w:id="815"/>
      <w:bookmarkEnd w:id="816"/>
      <w:bookmarkEnd w:id="817"/>
      <w:bookmarkEnd w:id="818"/>
      <w:bookmarkEnd w:id="819"/>
      <w:bookmarkEnd w:id="820"/>
      <w:bookmarkEnd w:id="821"/>
      <w:bookmarkEnd w:id="823"/>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824" w:name="_Toc19708966"/>
      <w:bookmarkStart w:id="825" w:name="_Toc27745041"/>
      <w:bookmarkStart w:id="826" w:name="_Toc29803194"/>
      <w:bookmarkStart w:id="827" w:name="_Toc35969945"/>
      <w:bookmarkStart w:id="828" w:name="_Toc36050739"/>
      <w:bookmarkStart w:id="829" w:name="_Toc44847452"/>
      <w:bookmarkStart w:id="830" w:name="_Toc51845105"/>
      <w:bookmarkStart w:id="831" w:name="_Toc51845436"/>
      <w:bookmarkStart w:id="832" w:name="_Toc51846956"/>
      <w:bookmarkStart w:id="833" w:name="_Toc57022587"/>
      <w:bookmarkStart w:id="834" w:name="_CR6_1_4_3"/>
      <w:bookmarkStart w:id="835" w:name="_Toc160971339"/>
      <w:bookmarkEnd w:id="834"/>
      <w:r w:rsidRPr="00D1205D">
        <w:t>6.1.4.3</w:t>
      </w:r>
      <w:r w:rsidRPr="00D1205D">
        <w:tab/>
        <w:t>Routing across PLMN</w:t>
      </w:r>
      <w:bookmarkEnd w:id="824"/>
      <w:bookmarkEnd w:id="825"/>
      <w:bookmarkEnd w:id="826"/>
      <w:bookmarkEnd w:id="827"/>
      <w:bookmarkEnd w:id="828"/>
      <w:bookmarkEnd w:id="829"/>
      <w:bookmarkEnd w:id="830"/>
      <w:bookmarkEnd w:id="831"/>
      <w:bookmarkEnd w:id="832"/>
      <w:bookmarkEnd w:id="833"/>
      <w:bookmarkEnd w:id="835"/>
    </w:p>
    <w:p w14:paraId="0FC3E8F7" w14:textId="77777777" w:rsidR="00F90BFA" w:rsidRPr="00D1205D" w:rsidRDefault="00F90BFA" w:rsidP="002D7984">
      <w:pPr>
        <w:pStyle w:val="Heading5"/>
      </w:pPr>
      <w:bookmarkStart w:id="836" w:name="_Toc27745042"/>
      <w:bookmarkStart w:id="837" w:name="_Toc29803195"/>
      <w:bookmarkStart w:id="838" w:name="_Toc35969946"/>
      <w:bookmarkStart w:id="839" w:name="_Toc36050740"/>
      <w:bookmarkStart w:id="840" w:name="_Toc44847453"/>
      <w:bookmarkStart w:id="841" w:name="_Toc51845106"/>
      <w:bookmarkStart w:id="842" w:name="_Toc51845437"/>
      <w:bookmarkStart w:id="843" w:name="_Toc51846957"/>
      <w:bookmarkStart w:id="844" w:name="_Toc57022588"/>
      <w:bookmarkStart w:id="845" w:name="_CR6_1_4_3_1"/>
      <w:bookmarkStart w:id="846" w:name="_Toc160971340"/>
      <w:bookmarkEnd w:id="845"/>
      <w:r w:rsidRPr="00D1205D">
        <w:t>6.1.4.3.1</w:t>
      </w:r>
      <w:r w:rsidRPr="00D1205D">
        <w:tab/>
        <w:t>General</w:t>
      </w:r>
      <w:bookmarkEnd w:id="836"/>
      <w:bookmarkEnd w:id="837"/>
      <w:bookmarkEnd w:id="838"/>
      <w:bookmarkEnd w:id="839"/>
      <w:bookmarkEnd w:id="840"/>
      <w:bookmarkEnd w:id="841"/>
      <w:bookmarkEnd w:id="842"/>
      <w:bookmarkEnd w:id="843"/>
      <w:bookmarkEnd w:id="844"/>
      <w:bookmarkEnd w:id="846"/>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w:t>
      </w:r>
      <w:r w:rsidRPr="00D1205D">
        <w:rPr>
          <w:lang w:eastAsia="zh-CN"/>
        </w:rPr>
        <w:lastRenderedPageBreak/>
        <w: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847" w:name="_Toc27745043"/>
      <w:bookmarkStart w:id="848" w:name="_Toc29803196"/>
      <w:bookmarkStart w:id="849" w:name="_Toc35969947"/>
      <w:bookmarkStart w:id="850" w:name="_Toc36050741"/>
      <w:bookmarkStart w:id="851" w:name="_Toc44847454"/>
      <w:bookmarkStart w:id="852" w:name="_Toc51845107"/>
      <w:bookmarkStart w:id="853" w:name="_Toc51845438"/>
      <w:bookmarkStart w:id="854" w:name="_Toc51846958"/>
      <w:bookmarkStart w:id="855" w:name="_Toc57022589"/>
      <w:bookmarkStart w:id="856" w:name="_CR6_1_4_3_2"/>
      <w:bookmarkStart w:id="857" w:name="_Toc160971341"/>
      <w:bookmarkEnd w:id="856"/>
      <w:r w:rsidRPr="00D1205D">
        <w:t>6.1.4.3.2</w:t>
      </w:r>
      <w:r w:rsidRPr="00D1205D">
        <w:tab/>
      </w:r>
      <w:bookmarkEnd w:id="847"/>
      <w:bookmarkEnd w:id="848"/>
      <w:bookmarkEnd w:id="849"/>
      <w:bookmarkEnd w:id="850"/>
      <w:bookmarkEnd w:id="851"/>
      <w:r w:rsidRPr="00D1205D">
        <w:t>Use of telescopic FQDN between NFs and SEPP within a PLMN</w:t>
      </w:r>
      <w:bookmarkEnd w:id="852"/>
      <w:bookmarkEnd w:id="853"/>
      <w:bookmarkEnd w:id="854"/>
      <w:bookmarkEnd w:id="855"/>
      <w:bookmarkEnd w:id="857"/>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858" w:name="_Toc27745044"/>
      <w:bookmarkStart w:id="859" w:name="_Toc29803197"/>
      <w:bookmarkStart w:id="860" w:name="_Toc35969948"/>
      <w:bookmarkStart w:id="861" w:name="_Toc36050742"/>
      <w:bookmarkStart w:id="862" w:name="_Toc44847455"/>
      <w:bookmarkStart w:id="863" w:name="_Toc51845108"/>
      <w:bookmarkStart w:id="864" w:name="_Toc51845439"/>
      <w:bookmarkStart w:id="865" w:name="_Toc51846959"/>
      <w:bookmarkStart w:id="866" w:name="_Toc57022590"/>
      <w:bookmarkStart w:id="867" w:name="_CR6_1_4_3_3"/>
      <w:bookmarkStart w:id="868" w:name="_Toc160971342"/>
      <w:bookmarkEnd w:id="867"/>
      <w:r w:rsidRPr="00D1205D">
        <w:t>6.1.4.3.3</w:t>
      </w:r>
      <w:r w:rsidRPr="00D1205D">
        <w:tab/>
      </w:r>
      <w:bookmarkEnd w:id="858"/>
      <w:bookmarkEnd w:id="859"/>
      <w:bookmarkEnd w:id="860"/>
      <w:bookmarkEnd w:id="861"/>
      <w:bookmarkEnd w:id="862"/>
      <w:r w:rsidRPr="00D1205D">
        <w:t xml:space="preserve">Use of </w:t>
      </w:r>
      <w:r w:rsidRPr="00D1205D">
        <w:rPr>
          <w:lang w:eastAsia="zh-CN"/>
        </w:rPr>
        <w:t>3gpp-Sbi-Target-apiRoot</w:t>
      </w:r>
      <w:r w:rsidRPr="00D1205D">
        <w:t xml:space="preserve"> between NFs and SEPP within a PLMN</w:t>
      </w:r>
      <w:bookmarkEnd w:id="863"/>
      <w:bookmarkEnd w:id="864"/>
      <w:bookmarkEnd w:id="865"/>
      <w:bookmarkEnd w:id="866"/>
      <w:bookmarkEnd w:id="868"/>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869" w:name="_Toc51845109"/>
      <w:bookmarkStart w:id="870" w:name="_Toc51845440"/>
      <w:bookmarkStart w:id="871" w:name="_Toc51846960"/>
      <w:bookmarkStart w:id="872" w:name="_Toc57022591"/>
      <w:bookmarkStart w:id="873" w:name="_CR6_1_4_3_4"/>
      <w:bookmarkStart w:id="874" w:name="_Toc160971343"/>
      <w:bookmarkEnd w:id="873"/>
      <w:r w:rsidRPr="00D1205D">
        <w:lastRenderedPageBreak/>
        <w:t>6.1.4.3.4</w:t>
      </w:r>
      <w:r w:rsidRPr="00D1205D">
        <w:tab/>
        <w:t>Routing between SEPPs</w:t>
      </w:r>
      <w:bookmarkEnd w:id="869"/>
      <w:bookmarkEnd w:id="870"/>
      <w:bookmarkEnd w:id="871"/>
      <w:bookmarkEnd w:id="872"/>
      <w:bookmarkEnd w:id="874"/>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875" w:name="_Toc19708967"/>
      <w:bookmarkStart w:id="876" w:name="_Toc27745045"/>
      <w:bookmarkStart w:id="877" w:name="_Toc29803198"/>
      <w:bookmarkStart w:id="878" w:name="_Toc35969949"/>
      <w:bookmarkStart w:id="879" w:name="_Toc36050743"/>
      <w:bookmarkStart w:id="880" w:name="_Toc44847456"/>
      <w:bookmarkStart w:id="881" w:name="_Toc51845110"/>
      <w:bookmarkStart w:id="882" w:name="_Toc51845441"/>
      <w:bookmarkStart w:id="883" w:name="_Toc51846961"/>
      <w:bookmarkStart w:id="884" w:name="_Toc57022592"/>
      <w:bookmarkStart w:id="885" w:name="_CR6_1_5"/>
      <w:bookmarkStart w:id="886" w:name="_Toc160971344"/>
      <w:bookmarkEnd w:id="885"/>
      <w:r w:rsidRPr="00D1205D">
        <w:t>6.1.5</w:t>
      </w:r>
      <w:r w:rsidRPr="00D1205D">
        <w:tab/>
        <w:t>Host header</w:t>
      </w:r>
      <w:bookmarkEnd w:id="875"/>
      <w:bookmarkEnd w:id="876"/>
      <w:bookmarkEnd w:id="877"/>
      <w:bookmarkEnd w:id="878"/>
      <w:bookmarkEnd w:id="879"/>
      <w:bookmarkEnd w:id="880"/>
      <w:bookmarkEnd w:id="881"/>
      <w:bookmarkEnd w:id="882"/>
      <w:bookmarkEnd w:id="883"/>
      <w:bookmarkEnd w:id="884"/>
      <w:bookmarkEnd w:id="886"/>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887" w:name="_Toc19708968"/>
      <w:bookmarkStart w:id="888" w:name="_Toc27745046"/>
      <w:bookmarkStart w:id="889" w:name="_Toc29803199"/>
      <w:bookmarkStart w:id="890" w:name="_Toc35969950"/>
      <w:bookmarkStart w:id="891" w:name="_Toc36050744"/>
      <w:bookmarkStart w:id="892" w:name="_Toc44847457"/>
      <w:bookmarkStart w:id="893" w:name="_Toc51845111"/>
      <w:bookmarkStart w:id="894" w:name="_Toc51845442"/>
      <w:bookmarkStart w:id="895" w:name="_Toc51846962"/>
      <w:bookmarkStart w:id="896" w:name="_Toc57022593"/>
      <w:bookmarkStart w:id="897" w:name="_CR6_1_6"/>
      <w:bookmarkStart w:id="898" w:name="_Toc160971345"/>
      <w:bookmarkEnd w:id="897"/>
      <w:r w:rsidRPr="00D1205D">
        <w:t>6.1.6</w:t>
      </w:r>
      <w:r w:rsidRPr="00D1205D">
        <w:tab/>
        <w:t>Message forwarding</w:t>
      </w:r>
      <w:bookmarkEnd w:id="887"/>
      <w:bookmarkEnd w:id="888"/>
      <w:bookmarkEnd w:id="889"/>
      <w:bookmarkEnd w:id="890"/>
      <w:bookmarkEnd w:id="891"/>
      <w:bookmarkEnd w:id="892"/>
      <w:bookmarkEnd w:id="893"/>
      <w:bookmarkEnd w:id="894"/>
      <w:bookmarkEnd w:id="895"/>
      <w:bookmarkEnd w:id="896"/>
      <w:bookmarkEnd w:id="898"/>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99" w:name="_Toc19708969"/>
      <w:bookmarkStart w:id="900" w:name="_Toc27745047"/>
      <w:bookmarkStart w:id="901" w:name="_Toc29803200"/>
      <w:bookmarkStart w:id="902" w:name="_Toc35969951"/>
      <w:bookmarkStart w:id="903" w:name="_Toc36050745"/>
      <w:bookmarkStart w:id="904" w:name="_Toc44847458"/>
      <w:bookmarkStart w:id="905" w:name="_Toc51845112"/>
      <w:bookmarkStart w:id="906" w:name="_Toc51845443"/>
      <w:bookmarkStart w:id="907" w:name="_Toc51846963"/>
      <w:bookmarkStart w:id="908" w:name="_Toc57022594"/>
      <w:bookmarkStart w:id="909" w:name="_CR6_2"/>
      <w:bookmarkStart w:id="910" w:name="_Toc160971346"/>
      <w:bookmarkEnd w:id="909"/>
      <w:r w:rsidRPr="00D1205D">
        <w:rPr>
          <w:lang w:eastAsia="zh-CN"/>
        </w:rPr>
        <w:t>6</w:t>
      </w:r>
      <w:r w:rsidRPr="00D1205D">
        <w:t>.</w:t>
      </w:r>
      <w:r w:rsidRPr="00D1205D">
        <w:rPr>
          <w:lang w:eastAsia="zh-CN"/>
        </w:rPr>
        <w:t>2</w:t>
      </w:r>
      <w:r w:rsidRPr="00D1205D">
        <w:rPr>
          <w:lang w:eastAsia="zh-CN"/>
        </w:rPr>
        <w:tab/>
        <w:t>Server-Initiated Communication</w:t>
      </w:r>
      <w:bookmarkEnd w:id="899"/>
      <w:bookmarkEnd w:id="900"/>
      <w:bookmarkEnd w:id="901"/>
      <w:bookmarkEnd w:id="902"/>
      <w:bookmarkEnd w:id="903"/>
      <w:bookmarkEnd w:id="904"/>
      <w:bookmarkEnd w:id="905"/>
      <w:bookmarkEnd w:id="906"/>
      <w:bookmarkEnd w:id="907"/>
      <w:bookmarkEnd w:id="908"/>
      <w:bookmarkEnd w:id="910"/>
    </w:p>
    <w:p w14:paraId="32E19039" w14:textId="64186DE6" w:rsidR="00283ED3" w:rsidRPr="00283ED3" w:rsidRDefault="00283ED3" w:rsidP="002D7984">
      <w:pPr>
        <w:pStyle w:val="Heading3"/>
        <w:rPr>
          <w:lang w:eastAsia="zh-CN"/>
        </w:rPr>
      </w:pPr>
      <w:bookmarkStart w:id="911" w:name="_CR6_2_1"/>
      <w:bookmarkStart w:id="912" w:name="_Toc160971347"/>
      <w:bookmarkEnd w:id="911"/>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912"/>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lastRenderedPageBreak/>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913" w:name="_CR6_2_2"/>
      <w:bookmarkStart w:id="914" w:name="_Toc160971348"/>
      <w:bookmarkEnd w:id="913"/>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914"/>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4FA40A01" w14:textId="77777777" w:rsidR="009F7A10" w:rsidRDefault="009F7A10" w:rsidP="009F7A10">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28DCCFF8" w14:textId="0A97C811" w:rsidR="00C82987" w:rsidRDefault="00C82987" w:rsidP="00C82987">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4402C44E" w:rsidR="00283ED3" w:rsidRPr="00D1205D"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4FADD33C" w14:textId="77777777" w:rsidR="00F90BFA" w:rsidRPr="00D1205D" w:rsidRDefault="00F90BFA" w:rsidP="002D7984">
      <w:pPr>
        <w:pStyle w:val="Heading2"/>
        <w:rPr>
          <w:lang w:eastAsia="zh-CN"/>
        </w:rPr>
      </w:pPr>
      <w:bookmarkStart w:id="915" w:name="_Toc35969952"/>
      <w:bookmarkStart w:id="916" w:name="_Toc36050746"/>
      <w:bookmarkStart w:id="917" w:name="_Toc44847459"/>
      <w:bookmarkStart w:id="918" w:name="_Toc51845113"/>
      <w:bookmarkStart w:id="919" w:name="_Toc51845444"/>
      <w:bookmarkStart w:id="920" w:name="_Toc51846964"/>
      <w:bookmarkStart w:id="921" w:name="_Toc57022595"/>
      <w:bookmarkStart w:id="922" w:name="_Toc19708971"/>
      <w:bookmarkStart w:id="923" w:name="_Toc27745049"/>
      <w:bookmarkStart w:id="924" w:name="_Toc29803202"/>
      <w:bookmarkStart w:id="925" w:name="_CR6_3"/>
      <w:bookmarkStart w:id="926" w:name="_Toc160971349"/>
      <w:bookmarkEnd w:id="925"/>
      <w:r w:rsidRPr="00D1205D">
        <w:rPr>
          <w:lang w:eastAsia="zh-CN"/>
        </w:rPr>
        <w:lastRenderedPageBreak/>
        <w:t>6</w:t>
      </w:r>
      <w:r w:rsidRPr="00D1205D">
        <w:t>.</w:t>
      </w:r>
      <w:r w:rsidRPr="00D1205D">
        <w:rPr>
          <w:lang w:eastAsia="zh-CN"/>
        </w:rPr>
        <w:t>3</w:t>
      </w:r>
      <w:r w:rsidRPr="00D1205D">
        <w:rPr>
          <w:lang w:eastAsia="zh-CN"/>
        </w:rPr>
        <w:tab/>
        <w:t>Load Control</w:t>
      </w:r>
      <w:bookmarkEnd w:id="915"/>
      <w:bookmarkEnd w:id="916"/>
      <w:bookmarkEnd w:id="917"/>
      <w:bookmarkEnd w:id="918"/>
      <w:bookmarkEnd w:id="919"/>
      <w:bookmarkEnd w:id="920"/>
      <w:bookmarkEnd w:id="921"/>
      <w:bookmarkEnd w:id="926"/>
    </w:p>
    <w:p w14:paraId="5A8D8095" w14:textId="77777777" w:rsidR="00F90BFA" w:rsidRPr="00D1205D" w:rsidRDefault="00F90BFA" w:rsidP="002D7984">
      <w:pPr>
        <w:pStyle w:val="Heading3"/>
        <w:rPr>
          <w:lang w:eastAsia="zh-CN"/>
        </w:rPr>
      </w:pPr>
      <w:bookmarkStart w:id="927" w:name="_Toc35969953"/>
      <w:bookmarkStart w:id="928" w:name="_Toc36050747"/>
      <w:bookmarkStart w:id="929" w:name="_Toc44847460"/>
      <w:bookmarkStart w:id="930" w:name="_Toc51845114"/>
      <w:bookmarkStart w:id="931" w:name="_Toc51845445"/>
      <w:bookmarkStart w:id="932" w:name="_Toc51846965"/>
      <w:bookmarkStart w:id="933" w:name="_Toc57022596"/>
      <w:bookmarkStart w:id="934" w:name="_CR6_3_1"/>
      <w:bookmarkStart w:id="935" w:name="_Toc160971350"/>
      <w:bookmarkEnd w:id="934"/>
      <w:r w:rsidRPr="00D1205D">
        <w:rPr>
          <w:lang w:eastAsia="zh-CN"/>
        </w:rPr>
        <w:t>6.3.1</w:t>
      </w:r>
      <w:r w:rsidRPr="00D1205D">
        <w:rPr>
          <w:lang w:eastAsia="zh-CN"/>
        </w:rPr>
        <w:tab/>
        <w:t>General</w:t>
      </w:r>
      <w:bookmarkEnd w:id="927"/>
      <w:bookmarkEnd w:id="928"/>
      <w:bookmarkEnd w:id="929"/>
      <w:bookmarkEnd w:id="930"/>
      <w:bookmarkEnd w:id="931"/>
      <w:bookmarkEnd w:id="932"/>
      <w:bookmarkEnd w:id="933"/>
      <w:bookmarkEnd w:id="935"/>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936" w:name="_Toc35969954"/>
      <w:bookmarkStart w:id="937" w:name="_Toc36050748"/>
      <w:bookmarkStart w:id="938" w:name="_Toc44847461"/>
      <w:bookmarkStart w:id="939" w:name="_Toc51845115"/>
      <w:bookmarkStart w:id="940" w:name="_Toc51845446"/>
      <w:bookmarkStart w:id="941" w:name="_Toc51846966"/>
      <w:bookmarkStart w:id="942" w:name="_Toc57022597"/>
      <w:bookmarkStart w:id="943" w:name="_CR6_3_2"/>
      <w:bookmarkStart w:id="944" w:name="_Toc160971351"/>
      <w:bookmarkEnd w:id="943"/>
      <w:r w:rsidRPr="00D1205D">
        <w:rPr>
          <w:lang w:eastAsia="zh-CN"/>
        </w:rPr>
        <w:t>6.3.2</w:t>
      </w:r>
      <w:r w:rsidRPr="00D1205D">
        <w:rPr>
          <w:lang w:eastAsia="zh-CN"/>
        </w:rPr>
        <w:tab/>
        <w:t>Load Control based on load signalled via the NRF</w:t>
      </w:r>
      <w:bookmarkEnd w:id="936"/>
      <w:bookmarkEnd w:id="937"/>
      <w:bookmarkEnd w:id="938"/>
      <w:bookmarkEnd w:id="939"/>
      <w:bookmarkEnd w:id="940"/>
      <w:bookmarkEnd w:id="941"/>
      <w:bookmarkEnd w:id="942"/>
      <w:bookmarkEnd w:id="944"/>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945" w:name="_Toc35969955"/>
      <w:bookmarkStart w:id="946" w:name="_Toc36050749"/>
      <w:bookmarkStart w:id="947" w:name="_Toc44847462"/>
      <w:bookmarkStart w:id="948" w:name="_Toc51845116"/>
      <w:bookmarkStart w:id="949" w:name="_Toc51845447"/>
      <w:bookmarkStart w:id="950" w:name="_Toc51846967"/>
      <w:bookmarkStart w:id="951" w:name="_Toc57022598"/>
      <w:bookmarkStart w:id="952" w:name="_CR6_3_3"/>
      <w:bookmarkStart w:id="953" w:name="_Toc160971352"/>
      <w:bookmarkEnd w:id="952"/>
      <w:r w:rsidRPr="00D1205D">
        <w:rPr>
          <w:lang w:eastAsia="zh-CN"/>
        </w:rPr>
        <w:t>6.3.3</w:t>
      </w:r>
      <w:r w:rsidRPr="00D1205D">
        <w:rPr>
          <w:lang w:eastAsia="zh-CN"/>
        </w:rPr>
        <w:tab/>
        <w:t>Load Control based on LCI Header</w:t>
      </w:r>
      <w:bookmarkEnd w:id="945"/>
      <w:bookmarkEnd w:id="946"/>
      <w:bookmarkEnd w:id="947"/>
      <w:bookmarkEnd w:id="948"/>
      <w:bookmarkEnd w:id="949"/>
      <w:bookmarkEnd w:id="950"/>
      <w:bookmarkEnd w:id="951"/>
      <w:bookmarkEnd w:id="953"/>
    </w:p>
    <w:p w14:paraId="71E635D4" w14:textId="77777777" w:rsidR="00F90BFA" w:rsidRPr="00D1205D" w:rsidRDefault="00F90BFA" w:rsidP="002D7984">
      <w:pPr>
        <w:pStyle w:val="Heading4"/>
        <w:rPr>
          <w:lang w:eastAsia="zh-CN"/>
        </w:rPr>
      </w:pPr>
      <w:bookmarkStart w:id="954" w:name="_Toc35969956"/>
      <w:bookmarkStart w:id="955" w:name="_Toc36050750"/>
      <w:bookmarkStart w:id="956" w:name="_Toc44847463"/>
      <w:bookmarkStart w:id="957" w:name="_Toc51845117"/>
      <w:bookmarkStart w:id="958" w:name="_Toc51845448"/>
      <w:bookmarkStart w:id="959" w:name="_Toc51846968"/>
      <w:bookmarkStart w:id="960" w:name="_Toc57022599"/>
      <w:bookmarkStart w:id="961" w:name="_CR6_3_3_1"/>
      <w:bookmarkStart w:id="962" w:name="_Toc160971353"/>
      <w:bookmarkEnd w:id="961"/>
      <w:r w:rsidRPr="00D1205D">
        <w:rPr>
          <w:lang w:eastAsia="zh-CN"/>
        </w:rPr>
        <w:t>6.3.3.1</w:t>
      </w:r>
      <w:r w:rsidRPr="00D1205D">
        <w:rPr>
          <w:lang w:eastAsia="zh-CN"/>
        </w:rPr>
        <w:tab/>
        <w:t>General</w:t>
      </w:r>
      <w:bookmarkEnd w:id="954"/>
      <w:bookmarkEnd w:id="955"/>
      <w:bookmarkEnd w:id="956"/>
      <w:bookmarkEnd w:id="957"/>
      <w:bookmarkEnd w:id="958"/>
      <w:bookmarkEnd w:id="959"/>
      <w:bookmarkEnd w:id="960"/>
      <w:bookmarkEnd w:id="962"/>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963" w:name="_Toc35969957"/>
      <w:bookmarkStart w:id="964" w:name="_Toc36050751"/>
      <w:bookmarkStart w:id="965" w:name="_Toc44847464"/>
      <w:bookmarkStart w:id="966" w:name="_Toc51845118"/>
      <w:bookmarkStart w:id="967" w:name="_Toc51845449"/>
      <w:bookmarkStart w:id="968" w:name="_Toc51846969"/>
      <w:bookmarkStart w:id="969"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 xml:space="preserve">In scenarios with multiple SCPs or with SCP(s) and SEPPs between the NF service producer and the NF service consumer, an SCP or SEPP that receives in a service response or in a notification request an LCI with a scope set to an </w:t>
      </w:r>
      <w:r>
        <w:rPr>
          <w:lang w:eastAsia="zh-CN"/>
        </w:rPr>
        <w:lastRenderedPageBreak/>
        <w:t>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77777777" w:rsidR="00B73DF7" w:rsidRPr="008E0BBC" w:rsidRDefault="00B73DF7" w:rsidP="00B73DF7">
      <w:pPr>
        <w:pStyle w:val="NO"/>
        <w:rPr>
          <w:lang w:eastAsia="zh-CN"/>
        </w:rPr>
      </w:pPr>
      <w:r>
        <w:rPr>
          <w:lang w:eastAsia="zh-CN"/>
        </w:rPr>
        <w:t>NOTE 3:</w:t>
      </w:r>
      <w:r>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970" w:name="_CR6_3_3_2"/>
      <w:bookmarkStart w:id="971" w:name="_Toc160971354"/>
      <w:bookmarkEnd w:id="970"/>
      <w:r w:rsidRPr="00D1205D">
        <w:rPr>
          <w:lang w:eastAsia="zh-CN"/>
        </w:rPr>
        <w:t>6.3.3.2</w:t>
      </w:r>
      <w:r w:rsidRPr="00D1205D">
        <w:rPr>
          <w:lang w:eastAsia="zh-CN"/>
        </w:rPr>
        <w:tab/>
        <w:t>Conveyance of Load Control Information</w:t>
      </w:r>
      <w:bookmarkEnd w:id="963"/>
      <w:bookmarkEnd w:id="964"/>
      <w:bookmarkEnd w:id="965"/>
      <w:bookmarkEnd w:id="966"/>
      <w:bookmarkEnd w:id="967"/>
      <w:bookmarkEnd w:id="968"/>
      <w:bookmarkEnd w:id="969"/>
      <w:bookmarkEnd w:id="971"/>
    </w:p>
    <w:p w14:paraId="048B7B96" w14:textId="10E1A2A2" w:rsidR="00B73DF7" w:rsidRPr="00D1205D" w:rsidRDefault="00B73DF7" w:rsidP="00B73DF7">
      <w:pPr>
        <w:rPr>
          <w:lang w:eastAsia="zh-CN"/>
        </w:rPr>
      </w:pPr>
      <w:bookmarkStart w:id="972" w:name="_Toc35969958"/>
      <w:bookmarkStart w:id="973" w:name="_Toc36050752"/>
      <w:bookmarkStart w:id="974" w:name="_Toc44847465"/>
      <w:bookmarkStart w:id="975" w:name="_Toc51845119"/>
      <w:bookmarkStart w:id="976" w:name="_Toc51845450"/>
      <w:bookmarkStart w:id="977" w:name="_Toc51846970"/>
      <w:bookmarkStart w:id="978"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979" w:name="_CR6_3_3_3"/>
      <w:bookmarkStart w:id="980" w:name="_Toc160971355"/>
      <w:bookmarkEnd w:id="979"/>
      <w:r w:rsidRPr="00D1205D">
        <w:rPr>
          <w:lang w:eastAsia="zh-CN"/>
        </w:rPr>
        <w:t>6.3.3.3</w:t>
      </w:r>
      <w:r w:rsidRPr="00D1205D">
        <w:rPr>
          <w:lang w:eastAsia="zh-CN"/>
        </w:rPr>
        <w:tab/>
        <w:t>Frequency of Conveyance</w:t>
      </w:r>
      <w:bookmarkEnd w:id="972"/>
      <w:bookmarkEnd w:id="973"/>
      <w:bookmarkEnd w:id="974"/>
      <w:bookmarkEnd w:id="975"/>
      <w:bookmarkEnd w:id="976"/>
      <w:bookmarkEnd w:id="977"/>
      <w:bookmarkEnd w:id="978"/>
      <w:bookmarkEnd w:id="980"/>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981" w:name="_Toc35969959"/>
      <w:bookmarkStart w:id="982" w:name="_Toc36050753"/>
      <w:bookmarkStart w:id="983" w:name="_Toc44847466"/>
      <w:bookmarkStart w:id="984" w:name="_Toc51845120"/>
      <w:bookmarkStart w:id="985" w:name="_Toc51845451"/>
      <w:bookmarkStart w:id="986" w:name="_Toc51846971"/>
      <w:bookmarkStart w:id="987" w:name="_Toc57022602"/>
      <w:bookmarkStart w:id="988" w:name="_CR6_3_3_4"/>
      <w:bookmarkStart w:id="989" w:name="_Toc160971356"/>
      <w:bookmarkEnd w:id="988"/>
      <w:r w:rsidRPr="00D1205D">
        <w:rPr>
          <w:lang w:eastAsia="zh-CN"/>
        </w:rPr>
        <w:t>6.3.3.4</w:t>
      </w:r>
      <w:r w:rsidRPr="00D1205D">
        <w:rPr>
          <w:lang w:eastAsia="zh-CN"/>
        </w:rPr>
        <w:tab/>
        <w:t>Load Control Information</w:t>
      </w:r>
      <w:bookmarkEnd w:id="981"/>
      <w:bookmarkEnd w:id="982"/>
      <w:bookmarkEnd w:id="983"/>
      <w:bookmarkEnd w:id="984"/>
      <w:bookmarkEnd w:id="985"/>
      <w:bookmarkEnd w:id="986"/>
      <w:bookmarkEnd w:id="987"/>
      <w:bookmarkEnd w:id="989"/>
    </w:p>
    <w:p w14:paraId="00ADAFB2" w14:textId="77777777" w:rsidR="00F90BFA" w:rsidRPr="00D1205D" w:rsidRDefault="00F90BFA" w:rsidP="002D7984">
      <w:pPr>
        <w:pStyle w:val="Heading5"/>
        <w:rPr>
          <w:lang w:eastAsia="zh-CN"/>
        </w:rPr>
      </w:pPr>
      <w:bookmarkStart w:id="990" w:name="_Toc35969960"/>
      <w:bookmarkStart w:id="991" w:name="_Toc36050754"/>
      <w:bookmarkStart w:id="992" w:name="_Toc44847467"/>
      <w:bookmarkStart w:id="993" w:name="_Toc51845121"/>
      <w:bookmarkStart w:id="994" w:name="_Toc51845452"/>
      <w:bookmarkStart w:id="995" w:name="_Toc51846972"/>
      <w:bookmarkStart w:id="996" w:name="_Toc57022603"/>
      <w:bookmarkStart w:id="997" w:name="_CR6_3_3_4_1"/>
      <w:bookmarkStart w:id="998" w:name="_Toc160971357"/>
      <w:bookmarkEnd w:id="997"/>
      <w:r w:rsidRPr="00D1205D">
        <w:rPr>
          <w:lang w:eastAsia="zh-CN"/>
        </w:rPr>
        <w:t>6.3.3.4.1</w:t>
      </w:r>
      <w:r w:rsidRPr="00D1205D">
        <w:rPr>
          <w:lang w:eastAsia="zh-CN"/>
        </w:rPr>
        <w:tab/>
        <w:t>General Description</w:t>
      </w:r>
      <w:bookmarkEnd w:id="990"/>
      <w:bookmarkEnd w:id="991"/>
      <w:bookmarkEnd w:id="992"/>
      <w:bookmarkEnd w:id="993"/>
      <w:bookmarkEnd w:id="994"/>
      <w:bookmarkEnd w:id="995"/>
      <w:bookmarkEnd w:id="996"/>
      <w:bookmarkEnd w:id="998"/>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lastRenderedPageBreak/>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999" w:name="_Toc35969961"/>
      <w:bookmarkStart w:id="1000" w:name="_Toc36050755"/>
      <w:bookmarkStart w:id="1001" w:name="_Toc44847468"/>
      <w:bookmarkStart w:id="1002" w:name="_Toc51845122"/>
      <w:bookmarkStart w:id="1003" w:name="_Toc51845453"/>
      <w:bookmarkStart w:id="1004" w:name="_Toc51846973"/>
      <w:bookmarkStart w:id="1005" w:name="_Toc57022604"/>
      <w:bookmarkStart w:id="1006" w:name="_CR6_3_3_4_2"/>
      <w:bookmarkStart w:id="1007" w:name="_Toc160971358"/>
      <w:bookmarkEnd w:id="1006"/>
      <w:r w:rsidRPr="00D1205D">
        <w:rPr>
          <w:lang w:eastAsia="zh-CN"/>
        </w:rPr>
        <w:t>6.3.3.4.2</w:t>
      </w:r>
      <w:r w:rsidRPr="00D1205D">
        <w:rPr>
          <w:lang w:eastAsia="zh-CN"/>
        </w:rPr>
        <w:tab/>
        <w:t>Load Control Timestamp</w:t>
      </w:r>
      <w:bookmarkEnd w:id="999"/>
      <w:bookmarkEnd w:id="1000"/>
      <w:bookmarkEnd w:id="1001"/>
      <w:bookmarkEnd w:id="1002"/>
      <w:bookmarkEnd w:id="1003"/>
      <w:bookmarkEnd w:id="1004"/>
      <w:bookmarkEnd w:id="1005"/>
      <w:bookmarkEnd w:id="1007"/>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1008" w:name="_Toc35969962"/>
      <w:bookmarkStart w:id="1009" w:name="_Toc36050756"/>
      <w:bookmarkStart w:id="1010" w:name="_Toc44847469"/>
      <w:bookmarkStart w:id="1011" w:name="_Toc51845123"/>
      <w:bookmarkStart w:id="1012" w:name="_Toc51845454"/>
      <w:bookmarkStart w:id="1013" w:name="_Toc51846974"/>
      <w:bookmarkStart w:id="1014" w:name="_Toc57022605"/>
      <w:bookmarkStart w:id="1015" w:name="_CR6_3_3_4_3"/>
      <w:bookmarkStart w:id="1016" w:name="_Toc160971359"/>
      <w:bookmarkEnd w:id="1015"/>
      <w:r w:rsidRPr="00D1205D">
        <w:rPr>
          <w:lang w:eastAsia="zh-CN"/>
        </w:rPr>
        <w:t>6.3.3.4.3</w:t>
      </w:r>
      <w:r w:rsidRPr="00D1205D">
        <w:rPr>
          <w:lang w:eastAsia="zh-CN"/>
        </w:rPr>
        <w:tab/>
        <w:t>Load Metric</w:t>
      </w:r>
      <w:bookmarkEnd w:id="1008"/>
      <w:bookmarkEnd w:id="1009"/>
      <w:bookmarkEnd w:id="1010"/>
      <w:bookmarkEnd w:id="1011"/>
      <w:bookmarkEnd w:id="1012"/>
      <w:bookmarkEnd w:id="1013"/>
      <w:bookmarkEnd w:id="1014"/>
      <w:bookmarkEnd w:id="1016"/>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1017" w:name="_Toc35969963"/>
      <w:bookmarkStart w:id="1018" w:name="_Toc44847470"/>
      <w:bookmarkStart w:id="1019" w:name="_Toc51845124"/>
      <w:bookmarkStart w:id="1020" w:name="_Toc51845455"/>
      <w:bookmarkStart w:id="1021" w:name="_Toc51846975"/>
      <w:bookmarkStart w:id="1022" w:name="_Toc57022606"/>
      <w:bookmarkStart w:id="1023" w:name="_Toc35969968"/>
      <w:bookmarkStart w:id="1024" w:name="_Toc36050762"/>
      <w:bookmarkStart w:id="1025" w:name="_CR6_3_3_4_4"/>
      <w:bookmarkStart w:id="1026" w:name="_Toc160971360"/>
      <w:bookmarkEnd w:id="1025"/>
      <w:r w:rsidRPr="00D1205D">
        <w:rPr>
          <w:lang w:eastAsia="zh-CN"/>
        </w:rPr>
        <w:t>6.3.3.4.4</w:t>
      </w:r>
      <w:r w:rsidRPr="00D1205D">
        <w:rPr>
          <w:lang w:eastAsia="zh-CN"/>
        </w:rPr>
        <w:tab/>
        <w:t>Scope of LCI</w:t>
      </w:r>
      <w:bookmarkEnd w:id="1017"/>
      <w:bookmarkEnd w:id="1018"/>
      <w:bookmarkEnd w:id="1019"/>
      <w:bookmarkEnd w:id="1020"/>
      <w:bookmarkEnd w:id="1021"/>
      <w:bookmarkEnd w:id="1022"/>
      <w:bookmarkEnd w:id="1026"/>
    </w:p>
    <w:p w14:paraId="4B9378F3" w14:textId="77777777" w:rsidR="00F90BFA" w:rsidRPr="00D1205D" w:rsidRDefault="00F90BFA" w:rsidP="002D7984">
      <w:pPr>
        <w:pStyle w:val="H6"/>
        <w:rPr>
          <w:lang w:eastAsia="zh-CN"/>
        </w:rPr>
      </w:pPr>
      <w:bookmarkStart w:id="1027" w:name="_Toc35969964"/>
      <w:bookmarkStart w:id="1028" w:name="_Toc44847471"/>
      <w:bookmarkStart w:id="1029" w:name="_Toc51845125"/>
      <w:bookmarkStart w:id="1030" w:name="_Toc51845456"/>
      <w:bookmarkStart w:id="1031" w:name="_Toc51846976"/>
      <w:bookmarkStart w:id="1032" w:name="_Toc57022607"/>
      <w:bookmarkStart w:id="1033" w:name="_CR6_3_3_4_4_1"/>
      <w:r w:rsidRPr="00D1205D">
        <w:rPr>
          <w:lang w:eastAsia="zh-CN"/>
        </w:rPr>
        <w:t>6.3.3.4.4.1</w:t>
      </w:r>
      <w:r w:rsidRPr="00D1205D">
        <w:rPr>
          <w:lang w:eastAsia="zh-CN"/>
        </w:rPr>
        <w:tab/>
      </w:r>
      <w:r w:rsidRPr="00D1205D">
        <w:t>Introduction</w:t>
      </w:r>
      <w:bookmarkEnd w:id="1027"/>
      <w:bookmarkEnd w:id="1028"/>
      <w:bookmarkEnd w:id="1029"/>
      <w:bookmarkEnd w:id="1030"/>
      <w:bookmarkEnd w:id="1031"/>
      <w:bookmarkEnd w:id="1032"/>
    </w:p>
    <w:bookmarkEnd w:id="1033"/>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1034" w:name="_Toc35969965"/>
      <w:bookmarkStart w:id="1035" w:name="_Toc44847472"/>
      <w:bookmarkStart w:id="1036" w:name="_Toc51845126"/>
      <w:bookmarkStart w:id="1037" w:name="_Toc51845457"/>
      <w:bookmarkStart w:id="1038" w:name="_Toc51846977"/>
      <w:bookmarkStart w:id="1039" w:name="_Toc57022608"/>
      <w:bookmarkStart w:id="1040" w:name="_CR6_3_3_4_4_2"/>
      <w:r w:rsidRPr="00D1205D">
        <w:rPr>
          <w:lang w:eastAsia="zh-CN"/>
        </w:rPr>
        <w:t>6.3.3.4.4.2</w:t>
      </w:r>
      <w:r w:rsidRPr="00D1205D">
        <w:rPr>
          <w:lang w:eastAsia="zh-CN"/>
        </w:rPr>
        <w:tab/>
      </w:r>
      <w:r w:rsidRPr="00D1205D">
        <w:t>Scope of LCI signalled by an NF Service Producer</w:t>
      </w:r>
      <w:bookmarkEnd w:id="1034"/>
      <w:bookmarkEnd w:id="1035"/>
      <w:bookmarkEnd w:id="1036"/>
      <w:bookmarkEnd w:id="1037"/>
      <w:bookmarkEnd w:id="1038"/>
      <w:bookmarkEnd w:id="1039"/>
    </w:p>
    <w:p w14:paraId="05D208F7" w14:textId="77777777" w:rsidR="00F90BFA" w:rsidRPr="00D1205D" w:rsidRDefault="00F90BFA" w:rsidP="002D7984">
      <w:pPr>
        <w:pStyle w:val="H6"/>
        <w:rPr>
          <w:lang w:eastAsia="zh-CN"/>
        </w:rPr>
      </w:pPr>
      <w:bookmarkStart w:id="1041" w:name="_Toc44847473"/>
      <w:bookmarkStart w:id="1042" w:name="_Toc51845127"/>
      <w:bookmarkStart w:id="1043" w:name="_Toc51845458"/>
      <w:bookmarkStart w:id="1044" w:name="_Toc51846978"/>
      <w:bookmarkStart w:id="1045" w:name="_Toc57022609"/>
      <w:bookmarkStart w:id="1046" w:name="_CR6_3_3_4_4_2_1"/>
      <w:bookmarkEnd w:id="1040"/>
      <w:r w:rsidRPr="00D1205D">
        <w:rPr>
          <w:lang w:eastAsia="zh-CN"/>
        </w:rPr>
        <w:t>6.3.3.4.4.2.1</w:t>
      </w:r>
      <w:r w:rsidRPr="00D1205D">
        <w:rPr>
          <w:lang w:eastAsia="zh-CN"/>
        </w:rPr>
        <w:tab/>
      </w:r>
      <w:r w:rsidRPr="00D1205D">
        <w:t>General</w:t>
      </w:r>
      <w:bookmarkEnd w:id="1041"/>
      <w:bookmarkEnd w:id="1042"/>
      <w:bookmarkEnd w:id="1043"/>
      <w:bookmarkEnd w:id="1044"/>
      <w:bookmarkEnd w:id="1045"/>
    </w:p>
    <w:bookmarkEnd w:id="1046"/>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bookmarkStart w:id="1047" w:name="_CRTable6_3_3_4_4_2_11"/>
      <w:r w:rsidRPr="00D1205D">
        <w:lastRenderedPageBreak/>
        <w:t xml:space="preserve">Table </w:t>
      </w:r>
      <w:bookmarkEnd w:id="1047"/>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1048" w:name="_Toc44847474"/>
      <w:bookmarkStart w:id="1049" w:name="_Toc51845128"/>
      <w:bookmarkStart w:id="1050" w:name="_Toc51845459"/>
      <w:bookmarkStart w:id="1051" w:name="_Toc51846979"/>
      <w:bookmarkStart w:id="1052" w:name="_Toc57022610"/>
      <w:bookmarkStart w:id="1053" w:name="_CR6_3_3_4_4_2_2"/>
      <w:r w:rsidRPr="00D1205D">
        <w:rPr>
          <w:lang w:eastAsia="zh-CN"/>
        </w:rPr>
        <w:t>6.3.3.4.4.2.2</w:t>
      </w:r>
      <w:r w:rsidRPr="00D1205D">
        <w:rPr>
          <w:lang w:eastAsia="zh-CN"/>
        </w:rPr>
        <w:tab/>
      </w:r>
      <w:r w:rsidRPr="00D1205D">
        <w:t>Additional scope parameters for S-NSSAI/DNN based load control by SMF</w:t>
      </w:r>
      <w:bookmarkEnd w:id="1048"/>
      <w:bookmarkEnd w:id="1049"/>
      <w:bookmarkEnd w:id="1050"/>
      <w:bookmarkEnd w:id="1051"/>
      <w:bookmarkEnd w:id="1052"/>
    </w:p>
    <w:bookmarkEnd w:id="1053"/>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1054" w:name="_Toc35969966"/>
      <w:bookmarkStart w:id="1055" w:name="_Toc36050760"/>
      <w:bookmarkStart w:id="1056" w:name="_CRTable6_3_3_4_4_2_2_11"/>
      <w:r w:rsidRPr="00D1205D">
        <w:lastRenderedPageBreak/>
        <w:t xml:space="preserve">Table </w:t>
      </w:r>
      <w:bookmarkEnd w:id="1056"/>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5243FF1D" w:rsidR="004539E1" w:rsidRPr="00D1205D" w:rsidRDefault="00345F33"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5D1005F7"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1057" w:name="_Toc44847475"/>
      <w:bookmarkStart w:id="1058" w:name="_Toc51845129"/>
      <w:bookmarkStart w:id="1059" w:name="_Toc51845460"/>
      <w:bookmarkStart w:id="1060" w:name="_Toc51846980"/>
      <w:bookmarkStart w:id="1061" w:name="_Toc57022611"/>
      <w:bookmarkStart w:id="1062" w:name="_CR6_3_3_4_4_3"/>
      <w:bookmarkEnd w:id="1054"/>
      <w:bookmarkEnd w:id="1055"/>
      <w:r w:rsidRPr="00D1205D">
        <w:rPr>
          <w:lang w:eastAsia="zh-CN"/>
        </w:rPr>
        <w:t>6.3.3.4.4.3</w:t>
      </w:r>
      <w:r w:rsidRPr="00D1205D">
        <w:rPr>
          <w:lang w:eastAsia="zh-CN"/>
        </w:rPr>
        <w:tab/>
      </w:r>
      <w:r w:rsidRPr="00D1205D">
        <w:t>Scope of LCI signalled by an SCP</w:t>
      </w:r>
      <w:bookmarkEnd w:id="1057"/>
      <w:bookmarkEnd w:id="1058"/>
      <w:bookmarkEnd w:id="1059"/>
      <w:bookmarkEnd w:id="1060"/>
      <w:bookmarkEnd w:id="1061"/>
    </w:p>
    <w:bookmarkEnd w:id="1062"/>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bookmarkStart w:id="1063" w:name="_CRTable6_3_3_4_4_31"/>
      <w:r w:rsidRPr="00D1205D">
        <w:t xml:space="preserve">Table </w:t>
      </w:r>
      <w:bookmarkEnd w:id="1063"/>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bookmarkStart w:id="1064" w:name="_CR6_3_3_4_4_4"/>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bookmarkEnd w:id="1064"/>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bookmarkStart w:id="1065" w:name="_CRTable6_3_3_4_4_41"/>
      <w:r w:rsidRPr="000B63FD">
        <w:t xml:space="preserve">Table </w:t>
      </w:r>
      <w:bookmarkEnd w:id="1065"/>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1066" w:name="_Toc44847476"/>
      <w:bookmarkStart w:id="1067" w:name="_Toc51845130"/>
      <w:bookmarkStart w:id="1068" w:name="_Toc51845461"/>
      <w:bookmarkStart w:id="1069" w:name="_Toc51846981"/>
      <w:bookmarkStart w:id="1070" w:name="_Toc57022612"/>
      <w:bookmarkStart w:id="1071" w:name="_CR6_3_3_4_5"/>
      <w:bookmarkStart w:id="1072" w:name="_Toc160971361"/>
      <w:bookmarkEnd w:id="1071"/>
      <w:r w:rsidRPr="00D1205D">
        <w:rPr>
          <w:lang w:eastAsia="zh-CN"/>
        </w:rPr>
        <w:t>6.3.3.4.5</w:t>
      </w:r>
      <w:r w:rsidRPr="00D1205D">
        <w:rPr>
          <w:lang w:eastAsia="zh-CN"/>
        </w:rPr>
        <w:tab/>
        <w:t>S-NSSAI/DNN Relative Capacity</w:t>
      </w:r>
      <w:bookmarkEnd w:id="1066"/>
      <w:bookmarkEnd w:id="1067"/>
      <w:bookmarkEnd w:id="1068"/>
      <w:bookmarkEnd w:id="1069"/>
      <w:bookmarkEnd w:id="1070"/>
      <w:bookmarkEnd w:id="1072"/>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1073" w:name="_Toc44847477"/>
      <w:bookmarkStart w:id="1074" w:name="_Toc51845131"/>
      <w:bookmarkStart w:id="1075" w:name="_Toc51845462"/>
      <w:bookmarkStart w:id="1076" w:name="_Toc51846982"/>
      <w:bookmarkStart w:id="1077" w:name="_Toc57022613"/>
      <w:bookmarkStart w:id="1078" w:name="_CR6_3_3_5"/>
      <w:bookmarkStart w:id="1079" w:name="_Toc160971362"/>
      <w:bookmarkEnd w:id="1078"/>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1023"/>
      <w:bookmarkEnd w:id="1024"/>
      <w:bookmarkEnd w:id="1073"/>
      <w:bookmarkEnd w:id="1074"/>
      <w:bookmarkEnd w:id="1075"/>
      <w:bookmarkEnd w:id="1076"/>
      <w:bookmarkEnd w:id="1077"/>
      <w:bookmarkEnd w:id="1079"/>
    </w:p>
    <w:p w14:paraId="7D05E9B9" w14:textId="77777777" w:rsidR="00F90BFA" w:rsidRPr="00D1205D" w:rsidRDefault="00F90BFA" w:rsidP="002D7984">
      <w:pPr>
        <w:pStyle w:val="Heading5"/>
        <w:rPr>
          <w:lang w:eastAsia="zh-CN"/>
        </w:rPr>
      </w:pPr>
      <w:bookmarkStart w:id="1080" w:name="_Toc35969969"/>
      <w:bookmarkStart w:id="1081" w:name="_Toc36050763"/>
      <w:bookmarkStart w:id="1082" w:name="_Toc44847478"/>
      <w:bookmarkStart w:id="1083" w:name="_Toc51845132"/>
      <w:bookmarkStart w:id="1084" w:name="_Toc51845463"/>
      <w:bookmarkStart w:id="1085" w:name="_Toc51846983"/>
      <w:bookmarkStart w:id="1086" w:name="_Toc57022614"/>
      <w:bookmarkStart w:id="1087" w:name="_CR6_3_3_5_1"/>
      <w:bookmarkStart w:id="1088" w:name="_Toc160971363"/>
      <w:bookmarkEnd w:id="1087"/>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1080"/>
      <w:bookmarkEnd w:id="1081"/>
      <w:bookmarkEnd w:id="1082"/>
      <w:bookmarkEnd w:id="1083"/>
      <w:bookmarkEnd w:id="1084"/>
      <w:bookmarkEnd w:id="1085"/>
      <w:bookmarkEnd w:id="1086"/>
      <w:bookmarkEnd w:id="1088"/>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1089" w:name="_Toc35969970"/>
      <w:bookmarkStart w:id="1090" w:name="_Toc36050764"/>
      <w:bookmarkStart w:id="1091" w:name="_Toc44847479"/>
      <w:bookmarkStart w:id="1092" w:name="_Toc51845133"/>
      <w:bookmarkStart w:id="1093" w:name="_Toc51845464"/>
      <w:bookmarkStart w:id="1094" w:name="_Toc51846984"/>
      <w:bookmarkStart w:id="1095" w:name="_Toc57022615"/>
      <w:bookmarkStart w:id="1096" w:name="_CR6_3_3_5_2"/>
      <w:bookmarkStart w:id="1097" w:name="_Toc160971364"/>
      <w:bookmarkEnd w:id="1096"/>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1089"/>
      <w:bookmarkEnd w:id="1090"/>
      <w:bookmarkEnd w:id="1091"/>
      <w:bookmarkEnd w:id="1092"/>
      <w:bookmarkEnd w:id="1093"/>
      <w:bookmarkEnd w:id="1094"/>
      <w:bookmarkEnd w:id="1095"/>
      <w:bookmarkEnd w:id="1097"/>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1098" w:name="_Toc35969971"/>
      <w:bookmarkStart w:id="1099" w:name="_Toc36050765"/>
      <w:bookmarkStart w:id="1100" w:name="_Toc44847480"/>
      <w:bookmarkStart w:id="1101" w:name="_Toc51845134"/>
      <w:bookmarkStart w:id="1102" w:name="_Toc51845465"/>
      <w:bookmarkStart w:id="1103" w:name="_Toc51846985"/>
      <w:bookmarkStart w:id="1104" w:name="_Toc57022616"/>
      <w:bookmarkStart w:id="1105" w:name="_CR6_4"/>
      <w:bookmarkStart w:id="1106" w:name="_Toc160971365"/>
      <w:bookmarkEnd w:id="1105"/>
      <w:r w:rsidRPr="00D1205D">
        <w:rPr>
          <w:lang w:eastAsia="zh-CN"/>
        </w:rPr>
        <w:t>6</w:t>
      </w:r>
      <w:r w:rsidRPr="00D1205D">
        <w:t>.</w:t>
      </w:r>
      <w:r w:rsidRPr="00D1205D">
        <w:rPr>
          <w:lang w:eastAsia="zh-CN"/>
        </w:rPr>
        <w:t>4</w:t>
      </w:r>
      <w:r w:rsidRPr="00D1205D">
        <w:rPr>
          <w:lang w:eastAsia="zh-CN"/>
        </w:rPr>
        <w:tab/>
        <w:t>Overload Control</w:t>
      </w:r>
      <w:bookmarkEnd w:id="922"/>
      <w:bookmarkEnd w:id="923"/>
      <w:bookmarkEnd w:id="924"/>
      <w:bookmarkEnd w:id="1098"/>
      <w:bookmarkEnd w:id="1099"/>
      <w:bookmarkEnd w:id="1100"/>
      <w:bookmarkEnd w:id="1101"/>
      <w:bookmarkEnd w:id="1102"/>
      <w:bookmarkEnd w:id="1103"/>
      <w:bookmarkEnd w:id="1104"/>
      <w:bookmarkEnd w:id="1106"/>
    </w:p>
    <w:p w14:paraId="70A943B9" w14:textId="77777777" w:rsidR="00F90BFA" w:rsidRPr="00D1205D" w:rsidRDefault="00F90BFA" w:rsidP="002D7984">
      <w:pPr>
        <w:pStyle w:val="Heading3"/>
        <w:rPr>
          <w:lang w:eastAsia="zh-CN"/>
        </w:rPr>
      </w:pPr>
      <w:bookmarkStart w:id="1107" w:name="_Toc19708972"/>
      <w:bookmarkStart w:id="1108" w:name="_Toc27745050"/>
      <w:bookmarkStart w:id="1109" w:name="_Toc29803203"/>
      <w:bookmarkStart w:id="1110" w:name="_Toc35969972"/>
      <w:bookmarkStart w:id="1111" w:name="_Toc36050766"/>
      <w:bookmarkStart w:id="1112" w:name="_Toc44847481"/>
      <w:bookmarkStart w:id="1113" w:name="_Toc51845135"/>
      <w:bookmarkStart w:id="1114" w:name="_Toc51845466"/>
      <w:bookmarkStart w:id="1115" w:name="_Toc51846986"/>
      <w:bookmarkStart w:id="1116" w:name="_Toc57022617"/>
      <w:bookmarkStart w:id="1117" w:name="_CR6_4_1"/>
      <w:bookmarkStart w:id="1118" w:name="_Toc160971366"/>
      <w:bookmarkEnd w:id="1117"/>
      <w:r w:rsidRPr="00D1205D">
        <w:rPr>
          <w:lang w:eastAsia="zh-CN"/>
        </w:rPr>
        <w:t>6.4.1</w:t>
      </w:r>
      <w:r w:rsidRPr="00D1205D">
        <w:rPr>
          <w:lang w:eastAsia="zh-CN"/>
        </w:rPr>
        <w:tab/>
        <w:t>General</w:t>
      </w:r>
      <w:bookmarkEnd w:id="1107"/>
      <w:bookmarkEnd w:id="1108"/>
      <w:bookmarkEnd w:id="1109"/>
      <w:bookmarkEnd w:id="1110"/>
      <w:bookmarkEnd w:id="1111"/>
      <w:bookmarkEnd w:id="1112"/>
      <w:bookmarkEnd w:id="1113"/>
      <w:bookmarkEnd w:id="1114"/>
      <w:bookmarkEnd w:id="1115"/>
      <w:bookmarkEnd w:id="1116"/>
      <w:bookmarkEnd w:id="1118"/>
    </w:p>
    <w:p w14:paraId="2897F760" w14:textId="77777777" w:rsidR="00F90BFA" w:rsidRPr="00D1205D" w:rsidRDefault="00F90BFA" w:rsidP="00F90BFA">
      <w:pPr>
        <w:rPr>
          <w:lang w:eastAsia="zh-CN"/>
        </w:rPr>
      </w:pPr>
      <w:bookmarkStart w:id="1119" w:name="_Toc19708973"/>
      <w:bookmarkStart w:id="1120" w:name="_Toc27745051"/>
      <w:bookmarkStart w:id="1121"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1122" w:name="_Toc35969973"/>
      <w:bookmarkStart w:id="1123" w:name="_Toc36050767"/>
      <w:bookmarkStart w:id="1124" w:name="_Toc44847482"/>
      <w:bookmarkStart w:id="1125" w:name="_Toc51845136"/>
      <w:bookmarkStart w:id="1126" w:name="_Toc51845467"/>
      <w:bookmarkStart w:id="1127" w:name="_Toc51846987"/>
      <w:bookmarkStart w:id="1128" w:name="_Toc57022618"/>
      <w:bookmarkStart w:id="1129" w:name="_CR6_4_2"/>
      <w:bookmarkStart w:id="1130" w:name="_Toc160971367"/>
      <w:bookmarkEnd w:id="1129"/>
      <w:r w:rsidRPr="00D1205D">
        <w:lastRenderedPageBreak/>
        <w:t>6.4.2</w:t>
      </w:r>
      <w:r w:rsidRPr="00D1205D">
        <w:tab/>
        <w:t>Overload Control based on HTTP status codes</w:t>
      </w:r>
      <w:bookmarkEnd w:id="1122"/>
      <w:bookmarkEnd w:id="1123"/>
      <w:bookmarkEnd w:id="1124"/>
      <w:bookmarkEnd w:id="1125"/>
      <w:bookmarkEnd w:id="1126"/>
      <w:bookmarkEnd w:id="1127"/>
      <w:bookmarkEnd w:id="1128"/>
      <w:bookmarkEnd w:id="1130"/>
    </w:p>
    <w:p w14:paraId="21B10D57" w14:textId="77777777" w:rsidR="00F90BFA" w:rsidRPr="00D1205D" w:rsidRDefault="00F90BFA" w:rsidP="002D7984">
      <w:pPr>
        <w:pStyle w:val="Heading4"/>
      </w:pPr>
      <w:bookmarkStart w:id="1131" w:name="_Toc35969974"/>
      <w:bookmarkStart w:id="1132" w:name="_Toc36050768"/>
      <w:bookmarkStart w:id="1133" w:name="_Toc44847483"/>
      <w:bookmarkStart w:id="1134" w:name="_Toc51845137"/>
      <w:bookmarkStart w:id="1135" w:name="_Toc51845468"/>
      <w:bookmarkStart w:id="1136" w:name="_Toc51846988"/>
      <w:bookmarkStart w:id="1137" w:name="_Toc57022619"/>
      <w:bookmarkStart w:id="1138" w:name="_CR6_4_2_1"/>
      <w:bookmarkStart w:id="1139" w:name="_Toc160971368"/>
      <w:bookmarkEnd w:id="1138"/>
      <w:r w:rsidRPr="00D1205D">
        <w:t>6.4.2.1</w:t>
      </w:r>
      <w:r w:rsidRPr="00D1205D">
        <w:tab/>
        <w:t>General</w:t>
      </w:r>
      <w:bookmarkEnd w:id="1131"/>
      <w:bookmarkEnd w:id="1132"/>
      <w:bookmarkEnd w:id="1133"/>
      <w:bookmarkEnd w:id="1134"/>
      <w:bookmarkEnd w:id="1135"/>
      <w:bookmarkEnd w:id="1136"/>
      <w:bookmarkEnd w:id="1137"/>
      <w:bookmarkEnd w:id="1139"/>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140" w:name="_Toc35969975"/>
      <w:bookmarkStart w:id="1141" w:name="_Toc36050769"/>
      <w:bookmarkStart w:id="1142" w:name="_Toc44847484"/>
      <w:bookmarkStart w:id="1143" w:name="_Toc51845138"/>
      <w:bookmarkStart w:id="1144" w:name="_Toc51845469"/>
      <w:bookmarkStart w:id="1145" w:name="_Toc51846989"/>
      <w:bookmarkStart w:id="1146" w:name="_Toc57022620"/>
      <w:bookmarkStart w:id="1147" w:name="_CR6_4_2_2"/>
      <w:bookmarkStart w:id="1148" w:name="_Toc160971369"/>
      <w:bookmarkEnd w:id="1147"/>
      <w:r w:rsidRPr="00D1205D">
        <w:rPr>
          <w:lang w:eastAsia="zh-CN"/>
        </w:rPr>
        <w:t>6.4.2.2</w:t>
      </w:r>
      <w:r w:rsidRPr="00D1205D">
        <w:rPr>
          <w:lang w:eastAsia="zh-CN"/>
        </w:rPr>
        <w:tab/>
        <w:t>HTTP Status Code "503 Service Unavailable"</w:t>
      </w:r>
      <w:bookmarkEnd w:id="1119"/>
      <w:bookmarkEnd w:id="1120"/>
      <w:bookmarkEnd w:id="1121"/>
      <w:bookmarkEnd w:id="1140"/>
      <w:bookmarkEnd w:id="1141"/>
      <w:bookmarkEnd w:id="1142"/>
      <w:bookmarkEnd w:id="1143"/>
      <w:bookmarkEnd w:id="1144"/>
      <w:bookmarkEnd w:id="1145"/>
      <w:bookmarkEnd w:id="1146"/>
      <w:bookmarkEnd w:id="1148"/>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149" w:name="_Toc19708974"/>
      <w:bookmarkStart w:id="1150" w:name="_Toc27745052"/>
      <w:bookmarkStart w:id="1151" w:name="_Toc29803205"/>
      <w:bookmarkStart w:id="1152" w:name="_Toc35969976"/>
      <w:bookmarkStart w:id="1153" w:name="_Toc36050770"/>
      <w:bookmarkStart w:id="1154" w:name="_Toc44847485"/>
      <w:bookmarkStart w:id="1155" w:name="_Toc51845139"/>
      <w:bookmarkStart w:id="1156" w:name="_Toc51845470"/>
      <w:bookmarkStart w:id="1157" w:name="_Toc51846990"/>
      <w:bookmarkStart w:id="1158" w:name="_Toc57022621"/>
      <w:bookmarkStart w:id="1159" w:name="_CR6_4_2_3"/>
      <w:bookmarkStart w:id="1160" w:name="_Toc160971370"/>
      <w:bookmarkEnd w:id="1159"/>
      <w:r w:rsidRPr="00D1205D">
        <w:rPr>
          <w:lang w:eastAsia="zh-CN"/>
        </w:rPr>
        <w:t>6.4.2.3</w:t>
      </w:r>
      <w:r w:rsidRPr="00D1205D">
        <w:rPr>
          <w:lang w:eastAsia="zh-CN"/>
        </w:rPr>
        <w:tab/>
        <w:t>HTTP Status Code "429 Too Many Requests"</w:t>
      </w:r>
      <w:bookmarkEnd w:id="1149"/>
      <w:bookmarkEnd w:id="1150"/>
      <w:bookmarkEnd w:id="1151"/>
      <w:bookmarkEnd w:id="1152"/>
      <w:bookmarkEnd w:id="1153"/>
      <w:bookmarkEnd w:id="1154"/>
      <w:bookmarkEnd w:id="1155"/>
      <w:bookmarkEnd w:id="1156"/>
      <w:bookmarkEnd w:id="1157"/>
      <w:bookmarkEnd w:id="1158"/>
      <w:bookmarkEnd w:id="1160"/>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161" w:name="_Toc19708975"/>
      <w:bookmarkStart w:id="1162" w:name="_Toc27745053"/>
      <w:bookmarkStart w:id="1163" w:name="_Toc29803206"/>
      <w:bookmarkStart w:id="1164" w:name="_Toc35969977"/>
      <w:bookmarkStart w:id="1165" w:name="_Toc36050771"/>
      <w:bookmarkStart w:id="1166" w:name="_Toc44847486"/>
      <w:bookmarkStart w:id="1167" w:name="_Toc51845140"/>
      <w:bookmarkStart w:id="1168" w:name="_Toc51845471"/>
      <w:bookmarkStart w:id="1169" w:name="_Toc51846991"/>
      <w:bookmarkStart w:id="1170" w:name="_Toc57022622"/>
      <w:bookmarkStart w:id="1171" w:name="_CR6_4_2_4"/>
      <w:bookmarkStart w:id="1172" w:name="_Toc160971371"/>
      <w:bookmarkEnd w:id="1171"/>
      <w:r w:rsidRPr="00D1205D">
        <w:rPr>
          <w:lang w:eastAsia="zh-CN"/>
        </w:rPr>
        <w:t>6.4.2.</w:t>
      </w:r>
      <w:r w:rsidRPr="00D1205D">
        <w:t>4</w:t>
      </w:r>
      <w:r w:rsidRPr="00D1205D">
        <w:rPr>
          <w:lang w:eastAsia="zh-CN"/>
        </w:rPr>
        <w:tab/>
        <w:t>HTTP Status Code "307 Temporary Redirect"</w:t>
      </w:r>
      <w:bookmarkEnd w:id="1161"/>
      <w:bookmarkEnd w:id="1162"/>
      <w:bookmarkEnd w:id="1163"/>
      <w:bookmarkEnd w:id="1164"/>
      <w:bookmarkEnd w:id="1165"/>
      <w:bookmarkEnd w:id="1166"/>
      <w:bookmarkEnd w:id="1167"/>
      <w:bookmarkEnd w:id="1168"/>
      <w:bookmarkEnd w:id="1169"/>
      <w:bookmarkEnd w:id="1170"/>
      <w:bookmarkEnd w:id="1172"/>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173" w:name="_Toc35969978"/>
      <w:bookmarkStart w:id="1174" w:name="_Toc36050772"/>
      <w:bookmarkStart w:id="1175" w:name="_Toc44847487"/>
      <w:bookmarkStart w:id="1176" w:name="_Toc51845141"/>
      <w:bookmarkStart w:id="1177" w:name="_Toc51845472"/>
      <w:bookmarkStart w:id="1178" w:name="_Toc51846992"/>
      <w:bookmarkStart w:id="1179" w:name="_Toc57022623"/>
      <w:bookmarkStart w:id="1180" w:name="_CR6_4_3"/>
      <w:bookmarkStart w:id="1181" w:name="_Toc160971372"/>
      <w:bookmarkEnd w:id="1180"/>
      <w:r w:rsidRPr="00D1205D">
        <w:rPr>
          <w:lang w:eastAsia="zh-CN"/>
        </w:rPr>
        <w:t>6.4.3</w:t>
      </w:r>
      <w:r w:rsidRPr="00D1205D">
        <w:rPr>
          <w:lang w:eastAsia="zh-CN"/>
        </w:rPr>
        <w:tab/>
      </w:r>
      <w:r w:rsidRPr="00D1205D">
        <w:t>Overload Control based on OCI Header</w:t>
      </w:r>
      <w:bookmarkEnd w:id="1173"/>
      <w:bookmarkEnd w:id="1174"/>
      <w:bookmarkEnd w:id="1175"/>
      <w:bookmarkEnd w:id="1176"/>
      <w:bookmarkEnd w:id="1177"/>
      <w:bookmarkEnd w:id="1178"/>
      <w:bookmarkEnd w:id="1179"/>
      <w:bookmarkEnd w:id="1181"/>
    </w:p>
    <w:p w14:paraId="0300EF2F" w14:textId="77777777" w:rsidR="00F90BFA" w:rsidRPr="00D1205D" w:rsidRDefault="00F90BFA" w:rsidP="002D7984">
      <w:pPr>
        <w:pStyle w:val="Heading4"/>
        <w:rPr>
          <w:lang w:eastAsia="zh-CN"/>
        </w:rPr>
      </w:pPr>
      <w:bookmarkStart w:id="1182" w:name="_Toc35969979"/>
      <w:bookmarkStart w:id="1183" w:name="_Toc36050773"/>
      <w:bookmarkStart w:id="1184" w:name="_Toc44847488"/>
      <w:bookmarkStart w:id="1185" w:name="_Toc51845142"/>
      <w:bookmarkStart w:id="1186" w:name="_Toc51845473"/>
      <w:bookmarkStart w:id="1187" w:name="_Toc51846993"/>
      <w:bookmarkStart w:id="1188" w:name="_Toc57022624"/>
      <w:bookmarkStart w:id="1189" w:name="_CR6_4_3_1"/>
      <w:bookmarkStart w:id="1190" w:name="_Toc160971373"/>
      <w:bookmarkEnd w:id="1189"/>
      <w:r w:rsidRPr="00D1205D">
        <w:rPr>
          <w:lang w:eastAsia="zh-CN"/>
        </w:rPr>
        <w:t>6.4.3.1</w:t>
      </w:r>
      <w:r w:rsidRPr="00D1205D">
        <w:rPr>
          <w:lang w:eastAsia="zh-CN"/>
        </w:rPr>
        <w:tab/>
        <w:t>General</w:t>
      </w:r>
      <w:bookmarkEnd w:id="1182"/>
      <w:bookmarkEnd w:id="1183"/>
      <w:bookmarkEnd w:id="1184"/>
      <w:bookmarkEnd w:id="1185"/>
      <w:bookmarkEnd w:id="1186"/>
      <w:bookmarkEnd w:id="1187"/>
      <w:bookmarkEnd w:id="1188"/>
      <w:bookmarkEnd w:id="1190"/>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191" w:name="_Toc35969980"/>
      <w:bookmarkStart w:id="1192" w:name="_Toc36050774"/>
      <w:bookmarkStart w:id="1193" w:name="_Toc44847489"/>
      <w:bookmarkStart w:id="1194" w:name="_Toc51845143"/>
      <w:bookmarkStart w:id="1195" w:name="_Toc51845474"/>
      <w:bookmarkStart w:id="1196" w:name="_Toc51846994"/>
      <w:bookmarkStart w:id="1197"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77777777" w:rsidR="00B73DF7" w:rsidRPr="00D1205D" w:rsidRDefault="00B73DF7" w:rsidP="00B73DF7">
      <w:pPr>
        <w:pStyle w:val="NO"/>
      </w:pPr>
      <w:r w:rsidRPr="00D1205D">
        <w:t>NOTE</w:t>
      </w:r>
      <w:r>
        <w:t xml:space="preserve"> 1</w:t>
      </w:r>
      <w:r w:rsidRPr="00D1205D">
        <w:t>:</w:t>
      </w:r>
      <w:r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77777777" w:rsidR="00B73DF7" w:rsidRPr="00A62148" w:rsidRDefault="00B73DF7" w:rsidP="00B73DF7">
      <w:pPr>
        <w:pStyle w:val="NO"/>
      </w:pPr>
      <w:r>
        <w:t>NOTE 2:</w:t>
      </w:r>
      <w:r>
        <w:tab/>
        <w:t>An NF service consumer can only receive OCI with a scope set to an SCP or SEPP FQDN from its next hop SCP or SEPP.</w:t>
      </w:r>
    </w:p>
    <w:p w14:paraId="2882530C" w14:textId="77777777" w:rsidR="00B73DF7" w:rsidRDefault="00B73DF7" w:rsidP="00B73DF7">
      <w:pPr>
        <w:rPr>
          <w:lang w:eastAsia="fr-FR"/>
        </w:rPr>
      </w:pPr>
      <w:r>
        <w:t xml:space="preserve">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w:t>
      </w:r>
      <w:r>
        <w:lastRenderedPageBreak/>
        <w:t>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198" w:name="_CR6_4_3_2"/>
      <w:bookmarkStart w:id="1199" w:name="_Toc160971374"/>
      <w:bookmarkEnd w:id="1198"/>
      <w:r w:rsidRPr="00D1205D">
        <w:rPr>
          <w:lang w:eastAsia="zh-CN"/>
        </w:rPr>
        <w:t>6.4.3.2</w:t>
      </w:r>
      <w:r w:rsidRPr="00D1205D">
        <w:rPr>
          <w:lang w:eastAsia="zh-CN"/>
        </w:rPr>
        <w:tab/>
        <w:t>Conveyance of Overload Control Information</w:t>
      </w:r>
      <w:bookmarkEnd w:id="1191"/>
      <w:bookmarkEnd w:id="1192"/>
      <w:bookmarkEnd w:id="1193"/>
      <w:bookmarkEnd w:id="1194"/>
      <w:bookmarkEnd w:id="1195"/>
      <w:bookmarkEnd w:id="1196"/>
      <w:bookmarkEnd w:id="1197"/>
      <w:bookmarkEnd w:id="1199"/>
    </w:p>
    <w:p w14:paraId="23197B4A" w14:textId="77777777" w:rsidR="00B73DF7" w:rsidRPr="00D1205D" w:rsidRDefault="00B73DF7" w:rsidP="00B73DF7">
      <w:pPr>
        <w:rPr>
          <w:lang w:eastAsia="zh-CN"/>
        </w:rPr>
      </w:pPr>
      <w:bookmarkStart w:id="1200" w:name="_Toc35969981"/>
      <w:bookmarkStart w:id="1201" w:name="_Toc36050775"/>
      <w:bookmarkStart w:id="1202" w:name="_Toc44847490"/>
      <w:bookmarkStart w:id="1203" w:name="_Toc51845144"/>
      <w:bookmarkStart w:id="1204" w:name="_Toc51845475"/>
      <w:bookmarkStart w:id="1205" w:name="_Toc51846995"/>
      <w:bookmarkStart w:id="1206"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207" w:name="_CR6_4_3_3"/>
      <w:bookmarkStart w:id="1208" w:name="_Toc160971375"/>
      <w:bookmarkEnd w:id="1207"/>
      <w:r w:rsidRPr="00D1205D">
        <w:rPr>
          <w:lang w:eastAsia="zh-CN"/>
        </w:rPr>
        <w:t>6.4.3.3</w:t>
      </w:r>
      <w:r w:rsidRPr="00D1205D">
        <w:rPr>
          <w:lang w:eastAsia="zh-CN"/>
        </w:rPr>
        <w:tab/>
        <w:t>Frequency of Conveyance</w:t>
      </w:r>
      <w:bookmarkEnd w:id="1200"/>
      <w:bookmarkEnd w:id="1201"/>
      <w:bookmarkEnd w:id="1202"/>
      <w:bookmarkEnd w:id="1203"/>
      <w:bookmarkEnd w:id="1204"/>
      <w:bookmarkEnd w:id="1205"/>
      <w:bookmarkEnd w:id="1206"/>
      <w:bookmarkEnd w:id="1208"/>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209" w:name="_Toc35969982"/>
      <w:bookmarkStart w:id="1210" w:name="_Toc36050776"/>
      <w:bookmarkStart w:id="1211" w:name="_Toc44847491"/>
      <w:bookmarkStart w:id="1212" w:name="_Toc51845145"/>
      <w:bookmarkStart w:id="1213" w:name="_Toc51845476"/>
      <w:bookmarkStart w:id="1214" w:name="_Toc51846996"/>
      <w:bookmarkStart w:id="1215" w:name="_Toc57022627"/>
      <w:bookmarkStart w:id="1216" w:name="_CR6_4_3_4"/>
      <w:bookmarkStart w:id="1217" w:name="_Toc160971376"/>
      <w:bookmarkEnd w:id="1216"/>
      <w:r w:rsidRPr="00D1205D">
        <w:rPr>
          <w:lang w:eastAsia="zh-CN"/>
        </w:rPr>
        <w:t>6.4.3.4</w:t>
      </w:r>
      <w:r w:rsidRPr="00D1205D">
        <w:rPr>
          <w:lang w:eastAsia="zh-CN"/>
        </w:rPr>
        <w:tab/>
        <w:t>Overload Control Information</w:t>
      </w:r>
      <w:bookmarkEnd w:id="1209"/>
      <w:bookmarkEnd w:id="1210"/>
      <w:bookmarkEnd w:id="1211"/>
      <w:bookmarkEnd w:id="1212"/>
      <w:bookmarkEnd w:id="1213"/>
      <w:bookmarkEnd w:id="1214"/>
      <w:bookmarkEnd w:id="1215"/>
      <w:bookmarkEnd w:id="1217"/>
    </w:p>
    <w:p w14:paraId="744DC903" w14:textId="77777777" w:rsidR="00F90BFA" w:rsidRPr="00D1205D" w:rsidRDefault="00F90BFA" w:rsidP="002D7984">
      <w:pPr>
        <w:pStyle w:val="Heading5"/>
        <w:rPr>
          <w:lang w:eastAsia="zh-CN"/>
        </w:rPr>
      </w:pPr>
      <w:bookmarkStart w:id="1218" w:name="_Toc35969983"/>
      <w:bookmarkStart w:id="1219" w:name="_Toc44847492"/>
      <w:bookmarkStart w:id="1220" w:name="_Toc51845146"/>
      <w:bookmarkStart w:id="1221" w:name="_Toc51845477"/>
      <w:bookmarkStart w:id="1222" w:name="_Toc51846997"/>
      <w:bookmarkStart w:id="1223" w:name="_Toc57022628"/>
      <w:bookmarkStart w:id="1224" w:name="_Toc35969984"/>
      <w:bookmarkStart w:id="1225" w:name="_Toc36050778"/>
      <w:bookmarkStart w:id="1226" w:name="_CR6_4_3_4_1"/>
      <w:bookmarkStart w:id="1227" w:name="_Toc160971377"/>
      <w:bookmarkEnd w:id="1226"/>
      <w:r w:rsidRPr="00D1205D">
        <w:rPr>
          <w:lang w:eastAsia="zh-CN"/>
        </w:rPr>
        <w:t>6.4.3.4.1</w:t>
      </w:r>
      <w:r w:rsidRPr="00D1205D">
        <w:rPr>
          <w:lang w:eastAsia="zh-CN"/>
        </w:rPr>
        <w:tab/>
        <w:t>General Description</w:t>
      </w:r>
      <w:bookmarkEnd w:id="1218"/>
      <w:bookmarkEnd w:id="1219"/>
      <w:bookmarkEnd w:id="1220"/>
      <w:bookmarkEnd w:id="1221"/>
      <w:bookmarkEnd w:id="1222"/>
      <w:bookmarkEnd w:id="1223"/>
      <w:bookmarkEnd w:id="1227"/>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w:t>
      </w:r>
      <w:r w:rsidRPr="00D1205D">
        <w:rPr>
          <w:lang w:eastAsia="zh-CN"/>
        </w:rPr>
        <w:lastRenderedPageBreak/>
        <w:t>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228" w:name="_Toc44847493"/>
      <w:bookmarkStart w:id="1229" w:name="_Toc51845147"/>
      <w:bookmarkStart w:id="1230" w:name="_Toc51845478"/>
      <w:bookmarkStart w:id="1231" w:name="_Toc51846998"/>
      <w:bookmarkStart w:id="1232" w:name="_Toc57022629"/>
      <w:bookmarkStart w:id="1233" w:name="_CR6_4_3_4_2"/>
      <w:bookmarkStart w:id="1234" w:name="_Toc160971378"/>
      <w:bookmarkEnd w:id="1233"/>
      <w:r w:rsidRPr="00D1205D">
        <w:rPr>
          <w:lang w:eastAsia="zh-CN"/>
        </w:rPr>
        <w:t>6.4.3.4.2</w:t>
      </w:r>
      <w:r w:rsidRPr="00D1205D">
        <w:rPr>
          <w:lang w:eastAsia="zh-CN"/>
        </w:rPr>
        <w:tab/>
        <w:t>Overload Control Timestamp</w:t>
      </w:r>
      <w:bookmarkEnd w:id="1224"/>
      <w:bookmarkEnd w:id="1225"/>
      <w:bookmarkEnd w:id="1228"/>
      <w:bookmarkEnd w:id="1229"/>
      <w:bookmarkEnd w:id="1230"/>
      <w:bookmarkEnd w:id="1231"/>
      <w:bookmarkEnd w:id="1232"/>
      <w:bookmarkEnd w:id="1234"/>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235" w:name="_Toc35969985"/>
      <w:bookmarkStart w:id="1236" w:name="_Toc36050779"/>
      <w:bookmarkStart w:id="1237" w:name="_Toc44847494"/>
      <w:bookmarkStart w:id="1238" w:name="_Toc51845148"/>
      <w:bookmarkStart w:id="1239" w:name="_Toc51845479"/>
      <w:bookmarkStart w:id="1240" w:name="_Toc51846999"/>
      <w:bookmarkStart w:id="1241" w:name="_Toc57022630"/>
      <w:bookmarkStart w:id="1242" w:name="_CR6_4_3_4_3"/>
      <w:bookmarkStart w:id="1243" w:name="_Toc160971379"/>
      <w:bookmarkEnd w:id="1242"/>
      <w:r w:rsidRPr="00D1205D">
        <w:rPr>
          <w:lang w:eastAsia="zh-CN"/>
        </w:rPr>
        <w:t>6.4.3.4.3</w:t>
      </w:r>
      <w:r w:rsidRPr="00D1205D">
        <w:rPr>
          <w:lang w:eastAsia="zh-CN"/>
        </w:rPr>
        <w:tab/>
        <w:t>Overload Reduction Metric</w:t>
      </w:r>
      <w:bookmarkEnd w:id="1235"/>
      <w:bookmarkEnd w:id="1236"/>
      <w:bookmarkEnd w:id="1237"/>
      <w:bookmarkEnd w:id="1238"/>
      <w:bookmarkEnd w:id="1239"/>
      <w:bookmarkEnd w:id="1240"/>
      <w:bookmarkEnd w:id="1241"/>
      <w:bookmarkEnd w:id="1243"/>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w:t>
      </w:r>
      <w:r w:rsidRPr="00D1205D">
        <w:lastRenderedPageBreak/>
        <w:t>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244" w:name="_Toc35969986"/>
      <w:bookmarkStart w:id="1245" w:name="_Toc36050780"/>
      <w:bookmarkStart w:id="1246" w:name="_Toc44847495"/>
      <w:bookmarkStart w:id="1247" w:name="_Toc51845149"/>
      <w:bookmarkStart w:id="1248" w:name="_Toc51845480"/>
      <w:bookmarkStart w:id="1249" w:name="_Toc51847000"/>
      <w:bookmarkStart w:id="1250" w:name="_Toc57022631"/>
      <w:bookmarkStart w:id="1251" w:name="_CR6_4_3_4_4"/>
      <w:bookmarkStart w:id="1252" w:name="_Toc160971380"/>
      <w:bookmarkEnd w:id="1251"/>
      <w:r w:rsidRPr="00D1205D">
        <w:rPr>
          <w:lang w:eastAsia="zh-CN"/>
        </w:rPr>
        <w:t>6.4.3.4.4</w:t>
      </w:r>
      <w:r w:rsidRPr="00D1205D">
        <w:rPr>
          <w:lang w:eastAsia="zh-CN"/>
        </w:rPr>
        <w:tab/>
        <w:t>Overload Control Period of Validity</w:t>
      </w:r>
      <w:bookmarkEnd w:id="1244"/>
      <w:bookmarkEnd w:id="1245"/>
      <w:bookmarkEnd w:id="1246"/>
      <w:bookmarkEnd w:id="1247"/>
      <w:bookmarkEnd w:id="1248"/>
      <w:bookmarkEnd w:id="1249"/>
      <w:bookmarkEnd w:id="1250"/>
      <w:bookmarkEnd w:id="1252"/>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253" w:name="_Toc35969987"/>
      <w:bookmarkStart w:id="1254" w:name="_Toc36050781"/>
      <w:bookmarkStart w:id="1255" w:name="_Toc44847496"/>
      <w:bookmarkStart w:id="1256" w:name="_Toc51845150"/>
      <w:bookmarkStart w:id="1257" w:name="_Toc51845481"/>
      <w:bookmarkStart w:id="1258" w:name="_Toc51847001"/>
      <w:bookmarkStart w:id="1259"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260" w:name="_CR6_4_3_4_5"/>
      <w:bookmarkStart w:id="1261" w:name="_Toc160971381"/>
      <w:bookmarkEnd w:id="1260"/>
      <w:r w:rsidRPr="00D1205D">
        <w:rPr>
          <w:lang w:eastAsia="zh-CN"/>
        </w:rPr>
        <w:t>6.4.3.4.5</w:t>
      </w:r>
      <w:r w:rsidRPr="00D1205D">
        <w:rPr>
          <w:lang w:eastAsia="zh-CN"/>
        </w:rPr>
        <w:tab/>
        <w:t>Scope of OCI</w:t>
      </w:r>
      <w:bookmarkEnd w:id="1253"/>
      <w:bookmarkEnd w:id="1254"/>
      <w:bookmarkEnd w:id="1255"/>
      <w:bookmarkEnd w:id="1256"/>
      <w:bookmarkEnd w:id="1257"/>
      <w:bookmarkEnd w:id="1258"/>
      <w:bookmarkEnd w:id="1259"/>
      <w:bookmarkEnd w:id="1261"/>
    </w:p>
    <w:p w14:paraId="63734537" w14:textId="77777777" w:rsidR="00F90BFA" w:rsidRPr="00D1205D" w:rsidRDefault="00F90BFA" w:rsidP="002D7984">
      <w:pPr>
        <w:pStyle w:val="H6"/>
        <w:rPr>
          <w:lang w:eastAsia="zh-CN"/>
        </w:rPr>
      </w:pPr>
      <w:bookmarkStart w:id="1262" w:name="_Toc44847497"/>
      <w:bookmarkStart w:id="1263" w:name="_Toc51845151"/>
      <w:bookmarkStart w:id="1264" w:name="_Toc51845482"/>
      <w:bookmarkStart w:id="1265" w:name="_Toc51847002"/>
      <w:bookmarkStart w:id="1266" w:name="_Toc57022633"/>
      <w:bookmarkStart w:id="1267" w:name="_Toc35969991"/>
      <w:bookmarkStart w:id="1268" w:name="_Toc36050785"/>
      <w:bookmarkStart w:id="1269" w:name="_CR6_4_3_4_5_1"/>
      <w:r w:rsidRPr="00D1205D">
        <w:rPr>
          <w:lang w:eastAsia="zh-CN"/>
        </w:rPr>
        <w:t>6.4.3.4.5.1</w:t>
      </w:r>
      <w:r w:rsidRPr="00D1205D">
        <w:rPr>
          <w:lang w:eastAsia="zh-CN"/>
        </w:rPr>
        <w:tab/>
      </w:r>
      <w:r w:rsidRPr="00D1205D">
        <w:t>Introduction</w:t>
      </w:r>
      <w:bookmarkEnd w:id="1262"/>
      <w:bookmarkEnd w:id="1263"/>
      <w:bookmarkEnd w:id="1264"/>
      <w:bookmarkEnd w:id="1265"/>
      <w:bookmarkEnd w:id="1266"/>
    </w:p>
    <w:bookmarkEnd w:id="1269"/>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270" w:name="_Toc35969988"/>
      <w:bookmarkStart w:id="1271" w:name="_Toc44847498"/>
      <w:bookmarkStart w:id="1272" w:name="_Toc51845152"/>
      <w:bookmarkStart w:id="1273" w:name="_Toc51845483"/>
      <w:bookmarkStart w:id="1274" w:name="_Toc51847003"/>
      <w:bookmarkStart w:id="1275" w:name="_Toc57022634"/>
      <w:bookmarkStart w:id="1276" w:name="_CR6_4_3_4_5_2"/>
      <w:r w:rsidRPr="00D1205D">
        <w:rPr>
          <w:lang w:eastAsia="zh-CN"/>
        </w:rPr>
        <w:t>6.4.3.4.5.2</w:t>
      </w:r>
      <w:r w:rsidRPr="00D1205D">
        <w:rPr>
          <w:lang w:eastAsia="zh-CN"/>
        </w:rPr>
        <w:tab/>
      </w:r>
      <w:r w:rsidRPr="00D1205D">
        <w:t>Scope of OCI signalled by an NF Service Producer</w:t>
      </w:r>
      <w:bookmarkEnd w:id="1270"/>
      <w:bookmarkEnd w:id="1271"/>
      <w:bookmarkEnd w:id="1272"/>
      <w:bookmarkEnd w:id="1273"/>
      <w:bookmarkEnd w:id="1274"/>
      <w:bookmarkEnd w:id="1275"/>
    </w:p>
    <w:p w14:paraId="112D1FDA" w14:textId="77777777" w:rsidR="00F90BFA" w:rsidRPr="00D1205D" w:rsidRDefault="00F90BFA" w:rsidP="002D7984">
      <w:pPr>
        <w:pStyle w:val="H6"/>
        <w:rPr>
          <w:lang w:eastAsia="zh-CN"/>
        </w:rPr>
      </w:pPr>
      <w:bookmarkStart w:id="1277" w:name="_Toc44847499"/>
      <w:bookmarkStart w:id="1278" w:name="_Toc51845153"/>
      <w:bookmarkStart w:id="1279" w:name="_Toc51845484"/>
      <w:bookmarkStart w:id="1280" w:name="_Toc51847004"/>
      <w:bookmarkStart w:id="1281" w:name="_Toc57022635"/>
      <w:bookmarkStart w:id="1282" w:name="_CR6_4_3_4_5_2_1"/>
      <w:bookmarkEnd w:id="1276"/>
      <w:r w:rsidRPr="00D1205D">
        <w:rPr>
          <w:lang w:eastAsia="zh-CN"/>
        </w:rPr>
        <w:t>6.4.3.4.5.2.1</w:t>
      </w:r>
      <w:r w:rsidRPr="00D1205D">
        <w:rPr>
          <w:lang w:eastAsia="zh-CN"/>
        </w:rPr>
        <w:tab/>
      </w:r>
      <w:r w:rsidRPr="00D1205D">
        <w:t>General</w:t>
      </w:r>
      <w:bookmarkEnd w:id="1277"/>
      <w:bookmarkEnd w:id="1278"/>
      <w:bookmarkEnd w:id="1279"/>
      <w:bookmarkEnd w:id="1280"/>
      <w:bookmarkEnd w:id="1281"/>
    </w:p>
    <w:bookmarkEnd w:id="1282"/>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bookmarkStart w:id="1283" w:name="_CRTable6_4_3_4_5_21"/>
      <w:r w:rsidRPr="00D1205D">
        <w:lastRenderedPageBreak/>
        <w:t xml:space="preserve">Table </w:t>
      </w:r>
      <w:bookmarkEnd w:id="1283"/>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284" w:name="_Toc44847500"/>
      <w:bookmarkStart w:id="1285" w:name="_Toc51845154"/>
      <w:bookmarkStart w:id="1286" w:name="_Toc51845485"/>
      <w:bookmarkStart w:id="1287" w:name="_Toc51847005"/>
      <w:bookmarkStart w:id="1288" w:name="_Toc57022636"/>
      <w:bookmarkStart w:id="1289" w:name="_Toc35969989"/>
      <w:bookmarkStart w:id="1290" w:name="_CR6_4_3_4_5_2_2"/>
      <w:r w:rsidRPr="00D1205D">
        <w:rPr>
          <w:lang w:eastAsia="zh-CN"/>
        </w:rPr>
        <w:t>6.4.3.4.5.2.2</w:t>
      </w:r>
      <w:r w:rsidRPr="00D1205D">
        <w:rPr>
          <w:lang w:eastAsia="zh-CN"/>
        </w:rPr>
        <w:tab/>
        <w:t>Additional</w:t>
      </w:r>
      <w:r w:rsidRPr="00D1205D">
        <w:t xml:space="preserve"> scope parameters for S-NSSAI/DNN based overload control by SMF</w:t>
      </w:r>
      <w:bookmarkEnd w:id="1284"/>
      <w:bookmarkEnd w:id="1285"/>
      <w:bookmarkEnd w:id="1286"/>
      <w:bookmarkEnd w:id="1287"/>
      <w:bookmarkEnd w:id="1288"/>
    </w:p>
    <w:bookmarkEnd w:id="1289"/>
    <w:bookmarkEnd w:id="1290"/>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bookmarkStart w:id="1291" w:name="_CRTable6_4_3_4_5_2_21"/>
      <w:r w:rsidRPr="00D1205D">
        <w:t xml:space="preserve">Table </w:t>
      </w:r>
      <w:bookmarkEnd w:id="1291"/>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F837DC1" w:rsidR="004539E1" w:rsidRPr="00D1205D" w:rsidRDefault="00345F33"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0D49D0C9"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77777777" w:rsidR="00F90BFA" w:rsidRPr="00D1205D" w:rsidRDefault="00F90BFA" w:rsidP="00F90BFA">
      <w:pPr>
        <w:pStyle w:val="NO"/>
      </w:pPr>
      <w:r w:rsidRPr="00D1205D">
        <w:lastRenderedPageBreak/>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292" w:name="_Toc44847501"/>
      <w:bookmarkStart w:id="1293" w:name="_Toc51845155"/>
      <w:bookmarkStart w:id="1294" w:name="_Toc51845486"/>
      <w:bookmarkStart w:id="1295" w:name="_Toc51847006"/>
      <w:bookmarkStart w:id="1296" w:name="_Toc57022637"/>
      <w:bookmarkStart w:id="1297" w:name="_CR6_4_3_4_5_3"/>
      <w:r w:rsidRPr="00D1205D">
        <w:rPr>
          <w:lang w:eastAsia="zh-CN"/>
        </w:rPr>
        <w:t>6.4.3.4.5.3</w:t>
      </w:r>
      <w:r w:rsidRPr="00D1205D">
        <w:rPr>
          <w:lang w:eastAsia="zh-CN"/>
        </w:rPr>
        <w:tab/>
      </w:r>
      <w:r w:rsidRPr="00D1205D">
        <w:t>Scope of OCI signalled by an NF Service Consumer</w:t>
      </w:r>
      <w:bookmarkEnd w:id="1292"/>
      <w:bookmarkEnd w:id="1293"/>
      <w:bookmarkEnd w:id="1294"/>
      <w:bookmarkEnd w:id="1295"/>
      <w:bookmarkEnd w:id="1296"/>
    </w:p>
    <w:bookmarkEnd w:id="1297"/>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bookmarkStart w:id="1298" w:name="_CRTable6_4_3_4_5_31"/>
      <w:r w:rsidRPr="00D1205D">
        <w:lastRenderedPageBreak/>
        <w:t xml:space="preserve">Table </w:t>
      </w:r>
      <w:bookmarkEnd w:id="1298"/>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shd w:val="clear" w:color="auto" w:fill="auto"/>
          </w:tcPr>
          <w:p w14:paraId="7C9ACBA9" w14:textId="77777777" w:rsidR="00C57D49" w:rsidRPr="00D1205D" w:rsidRDefault="00C57D49" w:rsidP="00C57D49">
            <w:pPr>
              <w:pStyle w:val="TAL"/>
              <w:rPr>
                <w:lang w:eastAsia="zh-CN"/>
              </w:rPr>
            </w:pPr>
            <w:r w:rsidRPr="00D1205D">
              <w:rPr>
                <w:lang w:eastAsia="zh-CN"/>
              </w:rPr>
              <w:t xml:space="preserve">Callback-Uri: </w:t>
            </w:r>
            <w:r w:rsidRPr="00BE6A88">
              <w:rPr>
                <w:color w:val="44546A"/>
                <w:kern w:val="24"/>
                <w:sz w:val="32"/>
                <w:szCs w:val="32"/>
              </w:rPr>
              <w:t xml:space="preserve"> </w:t>
            </w:r>
            <w:r>
              <w:t>"</w:t>
            </w:r>
            <w:r w:rsidRPr="00D1205D">
              <w:t>https://pcf12.operator.com</w:t>
            </w:r>
            <w:r>
              <w:t>"</w:t>
            </w:r>
          </w:p>
          <w:p w14:paraId="59840ACE" w14:textId="77777777" w:rsidR="00C57D49" w:rsidRPr="00D1205D" w:rsidRDefault="00C57D49" w:rsidP="00C57D49">
            <w:pPr>
              <w:pStyle w:val="TAL"/>
              <w:rPr>
                <w:lang w:eastAsia="zh-CN"/>
              </w:rPr>
            </w:pPr>
          </w:p>
          <w:p w14:paraId="399F56C8" w14:textId="77777777" w:rsidR="00C57D49" w:rsidRPr="00D1205D" w:rsidRDefault="00C57D49" w:rsidP="00C57D49">
            <w:pPr>
              <w:pStyle w:val="TAL"/>
              <w:rPr>
                <w:lang w:eastAsia="zh-CN"/>
              </w:rPr>
            </w:pPr>
            <w:r w:rsidRPr="00D1205D">
              <w:rPr>
                <w:lang w:eastAsia="zh-CN"/>
              </w:rPr>
              <w:t>Callback-Uri:</w:t>
            </w:r>
            <w:r w:rsidRPr="00BE6A88">
              <w:rPr>
                <w:color w:val="44546A"/>
                <w:kern w:val="24"/>
                <w:sz w:val="32"/>
                <w:szCs w:val="32"/>
              </w:rPr>
              <w:t xml:space="preserve"> </w:t>
            </w:r>
            <w:r>
              <w:t>"</w:t>
            </w:r>
            <w:r w:rsidRPr="00D1205D">
              <w:rPr>
                <w:lang w:eastAsia="zh-CN"/>
              </w:rPr>
              <w:t>https://pcf12.operator.com/serviceY</w:t>
            </w:r>
            <w:r>
              <w:t>"</w:t>
            </w:r>
          </w:p>
          <w:p w14:paraId="30D0F73F" w14:textId="77777777" w:rsidR="00C57D49" w:rsidRPr="00D1205D" w:rsidRDefault="00C57D49" w:rsidP="00C57D49">
            <w:pPr>
              <w:pStyle w:val="TAL"/>
              <w:rPr>
                <w:lang w:eastAsia="zh-CN"/>
              </w:rPr>
            </w:pPr>
          </w:p>
          <w:p w14:paraId="5BA9F564" w14:textId="77777777" w:rsidR="00C57D49" w:rsidRPr="00D1205D" w:rsidRDefault="00C57D49" w:rsidP="00C57D49">
            <w:pPr>
              <w:pStyle w:val="TAL"/>
              <w:rPr>
                <w:lang w:eastAsia="zh-CN"/>
              </w:rPr>
            </w:pPr>
            <w:r w:rsidRPr="00D1205D">
              <w:rPr>
                <w:lang w:eastAsia="zh-CN"/>
              </w:rPr>
              <w:t xml:space="preserve">Callback-Uri: </w:t>
            </w:r>
            <w:r w:rsidRPr="00BE6A88">
              <w:rPr>
                <w:color w:val="44546A"/>
                <w:kern w:val="24"/>
                <w:sz w:val="32"/>
                <w:szCs w:val="32"/>
              </w:rPr>
              <w:t xml:space="preserve"> </w:t>
            </w:r>
            <w:r>
              <w:t>"</w:t>
            </w:r>
            <w:r w:rsidRPr="00D1205D">
              <w:rPr>
                <w:lang w:eastAsia="zh-CN"/>
              </w:rPr>
              <w:t>https://pcf12.operator.com/serviceY/abc</w:t>
            </w:r>
            <w:r>
              <w:t>"</w:t>
            </w:r>
            <w:r w:rsidRPr="00D1205D">
              <w:rPr>
                <w:lang w:eastAsia="zh-CN"/>
              </w:rPr>
              <w:t xml:space="preserve"> &amp; </w:t>
            </w:r>
            <w:r>
              <w:t>"</w:t>
            </w:r>
            <w:r w:rsidRPr="00D1205D">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299"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299"/>
          <w:p w14:paraId="444EAB38"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300"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300"/>
          <w:p w14:paraId="14E5AE81"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301"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301"/>
          <w:p w14:paraId="0BFF3F79" w14:textId="285D3AE0" w:rsidR="00EC278A" w:rsidRPr="00D1205D" w:rsidRDefault="00EC278A" w:rsidP="00EC278A">
            <w:pPr>
              <w:pStyle w:val="TAL"/>
              <w:rPr>
                <w:lang w:eastAsia="zh-CN"/>
              </w:rPr>
            </w:pPr>
            <w:r w:rsidRPr="00D1205D">
              <w:rPr>
                <w:lang w:eastAsia="zh-CN"/>
              </w:rPr>
              <w:t>(NOTE 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302"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302"/>
          <w:p w14:paraId="549C4040"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6201D369" w14:textId="6E7B9600" w:rsidR="00C57D49" w:rsidRPr="00D1205D" w:rsidRDefault="00C57D49" w:rsidP="00C57D49">
      <w:pPr>
        <w:pStyle w:val="B2"/>
      </w:pPr>
      <w:r w:rsidRPr="00D1205D">
        <w:t>-</w:t>
      </w:r>
      <w:r w:rsidRPr="00D1205D">
        <w:tab/>
        <w:t>Callback-Uri</w:t>
      </w:r>
      <w:r>
        <w:t>: "</w:t>
      </w:r>
      <w:r w:rsidRPr="00D1205D">
        <w:t>https://pcf12.example.com</w:t>
      </w:r>
      <w:r>
        <w:t>"</w:t>
      </w:r>
      <w:r w:rsidRPr="00D1205D">
        <w:t>, the OCI applies to notifications of all the subscriptions;</w:t>
      </w:r>
    </w:p>
    <w:p w14:paraId="7B185735" w14:textId="1558AA6B" w:rsidR="00C57D49" w:rsidRPr="00D1205D" w:rsidRDefault="00C57D49" w:rsidP="00C57D49">
      <w:pPr>
        <w:pStyle w:val="B2"/>
      </w:pPr>
      <w:r w:rsidRPr="00D1205D">
        <w:t>-</w:t>
      </w:r>
      <w:r w:rsidRPr="00D1205D">
        <w:tab/>
        <w:t>Callback-Uri</w:t>
      </w:r>
      <w:r>
        <w:t>: "</w:t>
      </w:r>
      <w:r w:rsidRPr="00D1205D">
        <w:t>https://pcf12.example.com/serviceY</w:t>
      </w:r>
      <w:r>
        <w:t>"</w:t>
      </w:r>
      <w:r w:rsidRPr="00D1205D">
        <w:t>, the OCI applies to notifications of subscriptions 2 and 3;</w:t>
      </w:r>
    </w:p>
    <w:p w14:paraId="6FD673F4" w14:textId="3AF3EF8D" w:rsidR="00C57D49" w:rsidRPr="00D1205D" w:rsidRDefault="00C57D49" w:rsidP="00C57D49">
      <w:pPr>
        <w:pStyle w:val="B2"/>
      </w:pPr>
      <w:r w:rsidRPr="00D1205D">
        <w:t>-</w:t>
      </w:r>
      <w:r w:rsidRPr="00D1205D">
        <w:tab/>
        <w:t>Callback-Uri</w:t>
      </w:r>
      <w:r>
        <w:t>: "</w:t>
      </w:r>
      <w:r w:rsidRPr="00D1205D">
        <w:t>https://pcf12.example.com/serviceY/abc</w:t>
      </w:r>
      <w:r>
        <w:t>"</w:t>
      </w:r>
      <w:r w:rsidRPr="00D1205D">
        <w:t>,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303" w:name="_Toc44847502"/>
      <w:bookmarkStart w:id="1304" w:name="_Toc51845156"/>
      <w:bookmarkStart w:id="1305" w:name="_Toc51845487"/>
      <w:bookmarkStart w:id="1306" w:name="_Toc51847007"/>
      <w:bookmarkStart w:id="1307" w:name="_Toc57022638"/>
      <w:bookmarkStart w:id="1308" w:name="_CR6_4_3_4_5_4"/>
      <w:r w:rsidRPr="00D1205D">
        <w:rPr>
          <w:lang w:eastAsia="zh-CN"/>
        </w:rPr>
        <w:t>6.4.3.4.5.4</w:t>
      </w:r>
      <w:r w:rsidRPr="00D1205D">
        <w:rPr>
          <w:lang w:eastAsia="zh-CN"/>
        </w:rPr>
        <w:tab/>
      </w:r>
      <w:r w:rsidRPr="00D1205D">
        <w:t>Scope of OCI signalled by an SCP</w:t>
      </w:r>
      <w:bookmarkEnd w:id="1303"/>
      <w:bookmarkEnd w:id="1304"/>
      <w:bookmarkEnd w:id="1305"/>
      <w:bookmarkEnd w:id="1306"/>
      <w:bookmarkEnd w:id="1307"/>
    </w:p>
    <w:bookmarkEnd w:id="1308"/>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bookmarkStart w:id="1309" w:name="_CRTable6_4_3_4_5_41"/>
      <w:r w:rsidRPr="00D1205D">
        <w:t xml:space="preserve">Table </w:t>
      </w:r>
      <w:bookmarkEnd w:id="1309"/>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bookmarkStart w:id="1310" w:name="_CR6_4_3_4_5_5"/>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bookmarkEnd w:id="1310"/>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bookmarkStart w:id="1311" w:name="_CRTable6_4_3_4_5_51"/>
      <w:r w:rsidRPr="000B63FD">
        <w:t xml:space="preserve">Table </w:t>
      </w:r>
      <w:bookmarkEnd w:id="1311"/>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312" w:name="_Toc44847503"/>
      <w:bookmarkStart w:id="1313" w:name="_Toc51845157"/>
      <w:bookmarkStart w:id="1314" w:name="_Toc51845488"/>
      <w:bookmarkStart w:id="1315" w:name="_Toc51847008"/>
      <w:bookmarkStart w:id="1316" w:name="_Toc57022639"/>
      <w:bookmarkStart w:id="1317" w:name="_CR6_4_3_5"/>
      <w:bookmarkStart w:id="1318" w:name="_Toc160971382"/>
      <w:bookmarkEnd w:id="1317"/>
      <w:r w:rsidRPr="00D1205D">
        <w:rPr>
          <w:lang w:eastAsia="zh-CN"/>
        </w:rPr>
        <w:t>6.4.3.5</w:t>
      </w:r>
      <w:r w:rsidRPr="00D1205D">
        <w:rPr>
          <w:lang w:eastAsia="zh-CN"/>
        </w:rPr>
        <w:tab/>
        <w:t>Overload Control Enforcement</w:t>
      </w:r>
      <w:bookmarkEnd w:id="1267"/>
      <w:bookmarkEnd w:id="1268"/>
      <w:bookmarkEnd w:id="1312"/>
      <w:bookmarkEnd w:id="1313"/>
      <w:bookmarkEnd w:id="1314"/>
      <w:bookmarkEnd w:id="1315"/>
      <w:bookmarkEnd w:id="1316"/>
      <w:bookmarkEnd w:id="1318"/>
    </w:p>
    <w:p w14:paraId="7ACE2A37" w14:textId="77777777" w:rsidR="00F90BFA" w:rsidRPr="00D1205D" w:rsidRDefault="00F90BFA" w:rsidP="002D7984">
      <w:pPr>
        <w:pStyle w:val="Heading5"/>
        <w:rPr>
          <w:lang w:eastAsia="zh-CN"/>
        </w:rPr>
      </w:pPr>
      <w:bookmarkStart w:id="1319" w:name="_Toc35969992"/>
      <w:bookmarkStart w:id="1320" w:name="_Toc36050786"/>
      <w:bookmarkStart w:id="1321" w:name="_Toc44847504"/>
      <w:bookmarkStart w:id="1322" w:name="_Toc51845158"/>
      <w:bookmarkStart w:id="1323" w:name="_Toc51845489"/>
      <w:bookmarkStart w:id="1324" w:name="_Toc51847009"/>
      <w:bookmarkStart w:id="1325" w:name="_Toc57022640"/>
      <w:bookmarkStart w:id="1326" w:name="_CR6_4_3_5_1"/>
      <w:bookmarkStart w:id="1327" w:name="_Toc160971383"/>
      <w:bookmarkEnd w:id="1326"/>
      <w:r w:rsidRPr="00D1205D">
        <w:rPr>
          <w:lang w:eastAsia="zh-CN"/>
        </w:rPr>
        <w:t>6.4.3.5.1</w:t>
      </w:r>
      <w:r w:rsidRPr="00D1205D">
        <w:rPr>
          <w:lang w:eastAsia="zh-CN"/>
        </w:rPr>
        <w:tab/>
        <w:t>Message Throttling</w:t>
      </w:r>
      <w:bookmarkEnd w:id="1319"/>
      <w:bookmarkEnd w:id="1320"/>
      <w:bookmarkEnd w:id="1321"/>
      <w:bookmarkEnd w:id="1322"/>
      <w:bookmarkEnd w:id="1323"/>
      <w:bookmarkEnd w:id="1324"/>
      <w:bookmarkEnd w:id="1325"/>
      <w:bookmarkEnd w:id="1327"/>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328" w:name="_Toc35969993"/>
      <w:bookmarkStart w:id="1329" w:name="_Toc36050787"/>
      <w:bookmarkStart w:id="1330" w:name="_Toc44847505"/>
      <w:bookmarkStart w:id="1331" w:name="_Toc51845159"/>
      <w:bookmarkStart w:id="1332" w:name="_Toc51845490"/>
      <w:bookmarkStart w:id="1333" w:name="_Toc51847010"/>
      <w:bookmarkStart w:id="1334" w:name="_Toc57022641"/>
      <w:bookmarkStart w:id="1335" w:name="_CR6_4_3_5_2"/>
      <w:bookmarkStart w:id="1336" w:name="_Toc160971384"/>
      <w:bookmarkEnd w:id="1335"/>
      <w:r w:rsidRPr="00D1205D">
        <w:rPr>
          <w:lang w:eastAsia="zh-CN"/>
        </w:rPr>
        <w:t>6.4.3.5.2</w:t>
      </w:r>
      <w:r w:rsidRPr="00D1205D">
        <w:rPr>
          <w:lang w:eastAsia="zh-CN"/>
        </w:rPr>
        <w:tab/>
        <w:t>Loss Algorithm</w:t>
      </w:r>
      <w:bookmarkEnd w:id="1328"/>
      <w:bookmarkEnd w:id="1329"/>
      <w:bookmarkEnd w:id="1330"/>
      <w:bookmarkEnd w:id="1331"/>
      <w:bookmarkEnd w:id="1332"/>
      <w:bookmarkEnd w:id="1333"/>
      <w:bookmarkEnd w:id="1334"/>
      <w:bookmarkEnd w:id="1336"/>
    </w:p>
    <w:p w14:paraId="01623BE0" w14:textId="77777777" w:rsidR="00B73DF7" w:rsidRPr="00D1205D" w:rsidRDefault="00B73DF7" w:rsidP="00B73DF7">
      <w:bookmarkStart w:id="1337" w:name="_Toc35969994"/>
      <w:bookmarkStart w:id="1338" w:name="_Toc36050788"/>
      <w:bookmarkStart w:id="1339" w:name="_Toc44847506"/>
      <w:bookmarkStart w:id="1340" w:name="_Toc51845160"/>
      <w:bookmarkStart w:id="1341" w:name="_Toc51845491"/>
      <w:bookmarkStart w:id="1342" w:name="_Toc51847011"/>
      <w:bookmarkStart w:id="1343"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344" w:name="_CR6_4_3_6"/>
      <w:bookmarkStart w:id="1345" w:name="_Toc160971385"/>
      <w:bookmarkEnd w:id="1344"/>
      <w:r w:rsidRPr="00D1205D">
        <w:rPr>
          <w:lang w:eastAsia="zh-CN"/>
        </w:rPr>
        <w:t>6.4.3.6</w:t>
      </w:r>
      <w:r w:rsidRPr="00D1205D">
        <w:rPr>
          <w:lang w:eastAsia="zh-CN"/>
        </w:rPr>
        <w:tab/>
      </w:r>
      <w:r w:rsidRPr="00D1205D">
        <w:t xml:space="preserve">OLC-H </w:t>
      </w:r>
      <w:r w:rsidRPr="00D1205D">
        <w:rPr>
          <w:lang w:eastAsia="zh-CN"/>
        </w:rPr>
        <w:t>feature support</w:t>
      </w:r>
      <w:bookmarkEnd w:id="1337"/>
      <w:bookmarkEnd w:id="1338"/>
      <w:bookmarkEnd w:id="1339"/>
      <w:bookmarkEnd w:id="1340"/>
      <w:bookmarkEnd w:id="1341"/>
      <w:bookmarkEnd w:id="1342"/>
      <w:bookmarkEnd w:id="1343"/>
      <w:bookmarkEnd w:id="1345"/>
    </w:p>
    <w:p w14:paraId="50CEB7FC" w14:textId="77777777" w:rsidR="00F90BFA" w:rsidRPr="00D1205D" w:rsidRDefault="00F90BFA" w:rsidP="002D7984">
      <w:pPr>
        <w:pStyle w:val="Heading5"/>
        <w:rPr>
          <w:lang w:eastAsia="zh-CN"/>
        </w:rPr>
      </w:pPr>
      <w:bookmarkStart w:id="1346" w:name="_Toc35969995"/>
      <w:bookmarkStart w:id="1347" w:name="_Toc36050789"/>
      <w:bookmarkStart w:id="1348" w:name="_Toc44847507"/>
      <w:bookmarkStart w:id="1349" w:name="_Toc51845161"/>
      <w:bookmarkStart w:id="1350" w:name="_Toc51845492"/>
      <w:bookmarkStart w:id="1351" w:name="_Toc51847012"/>
      <w:bookmarkStart w:id="1352" w:name="_Toc57022643"/>
      <w:bookmarkStart w:id="1353" w:name="_CR6_4_3_6_1"/>
      <w:bookmarkStart w:id="1354" w:name="_Toc160971386"/>
      <w:bookmarkEnd w:id="1353"/>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346"/>
      <w:bookmarkEnd w:id="1347"/>
      <w:bookmarkEnd w:id="1348"/>
      <w:bookmarkEnd w:id="1349"/>
      <w:bookmarkEnd w:id="1350"/>
      <w:bookmarkEnd w:id="1351"/>
      <w:bookmarkEnd w:id="1352"/>
      <w:bookmarkEnd w:id="1354"/>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355" w:name="_Toc19708976"/>
      <w:bookmarkStart w:id="1356" w:name="_Toc27745054"/>
      <w:bookmarkStart w:id="1357" w:name="_Toc29803207"/>
      <w:bookmarkStart w:id="1358" w:name="_Toc35969996"/>
      <w:bookmarkStart w:id="1359" w:name="_Toc36050790"/>
      <w:bookmarkStart w:id="1360" w:name="_Toc44847508"/>
      <w:bookmarkStart w:id="1361" w:name="_Toc51845162"/>
      <w:bookmarkStart w:id="1362" w:name="_Toc51845493"/>
      <w:bookmarkStart w:id="1363" w:name="_Toc51847013"/>
      <w:bookmarkStart w:id="1364" w:name="_Toc57022644"/>
      <w:bookmarkStart w:id="1365" w:name="_CR6_5"/>
      <w:bookmarkStart w:id="1366" w:name="_Toc160971387"/>
      <w:bookmarkEnd w:id="1365"/>
      <w:r w:rsidRPr="00D1205D">
        <w:rPr>
          <w:lang w:eastAsia="zh-CN"/>
        </w:rPr>
        <w:t>6</w:t>
      </w:r>
      <w:r w:rsidRPr="00D1205D">
        <w:t>.</w:t>
      </w:r>
      <w:r w:rsidRPr="00D1205D">
        <w:rPr>
          <w:lang w:eastAsia="zh-CN"/>
        </w:rPr>
        <w:t>5</w:t>
      </w:r>
      <w:r w:rsidRPr="00D1205D">
        <w:rPr>
          <w:lang w:eastAsia="zh-CN"/>
        </w:rPr>
        <w:tab/>
        <w:t>Support of Stateless NFs</w:t>
      </w:r>
      <w:bookmarkEnd w:id="1355"/>
      <w:bookmarkEnd w:id="1356"/>
      <w:bookmarkEnd w:id="1357"/>
      <w:bookmarkEnd w:id="1358"/>
      <w:bookmarkEnd w:id="1359"/>
      <w:bookmarkEnd w:id="1360"/>
      <w:bookmarkEnd w:id="1361"/>
      <w:bookmarkEnd w:id="1362"/>
      <w:bookmarkEnd w:id="1363"/>
      <w:bookmarkEnd w:id="1364"/>
      <w:bookmarkEnd w:id="1366"/>
    </w:p>
    <w:p w14:paraId="02F9D18E" w14:textId="77777777" w:rsidR="00F90BFA" w:rsidRPr="00D1205D" w:rsidRDefault="00F90BFA" w:rsidP="002D7984">
      <w:pPr>
        <w:pStyle w:val="Heading3"/>
        <w:rPr>
          <w:lang w:eastAsia="zh-CN"/>
        </w:rPr>
      </w:pPr>
      <w:bookmarkStart w:id="1367" w:name="_Toc19708977"/>
      <w:bookmarkStart w:id="1368" w:name="_Toc27745055"/>
      <w:bookmarkStart w:id="1369" w:name="_Toc29803208"/>
      <w:bookmarkStart w:id="1370" w:name="_Toc35969997"/>
      <w:bookmarkStart w:id="1371" w:name="_Toc36050791"/>
      <w:bookmarkStart w:id="1372" w:name="_Toc44847509"/>
      <w:bookmarkStart w:id="1373" w:name="_Toc51845163"/>
      <w:bookmarkStart w:id="1374" w:name="_Toc51845494"/>
      <w:bookmarkStart w:id="1375" w:name="_Toc51847014"/>
      <w:bookmarkStart w:id="1376" w:name="_Toc57022645"/>
      <w:bookmarkStart w:id="1377" w:name="_CR6_5_1"/>
      <w:bookmarkStart w:id="1378" w:name="_Toc160971388"/>
      <w:bookmarkEnd w:id="1377"/>
      <w:r w:rsidRPr="00D1205D">
        <w:rPr>
          <w:lang w:eastAsia="zh-CN"/>
        </w:rPr>
        <w:t>6.5.1</w:t>
      </w:r>
      <w:r w:rsidRPr="00D1205D">
        <w:tab/>
      </w:r>
      <w:r w:rsidRPr="00D1205D">
        <w:rPr>
          <w:lang w:eastAsia="zh-CN"/>
        </w:rPr>
        <w:t>General</w:t>
      </w:r>
      <w:bookmarkEnd w:id="1367"/>
      <w:bookmarkEnd w:id="1368"/>
      <w:bookmarkEnd w:id="1369"/>
      <w:bookmarkEnd w:id="1370"/>
      <w:bookmarkEnd w:id="1371"/>
      <w:bookmarkEnd w:id="1372"/>
      <w:bookmarkEnd w:id="1373"/>
      <w:bookmarkEnd w:id="1374"/>
      <w:bookmarkEnd w:id="1375"/>
      <w:bookmarkEnd w:id="1376"/>
      <w:bookmarkEnd w:id="1378"/>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379" w:name="_Toc19708978"/>
      <w:bookmarkStart w:id="1380" w:name="_Toc27745056"/>
      <w:bookmarkStart w:id="1381" w:name="_Toc29803209"/>
      <w:bookmarkStart w:id="1382" w:name="_Toc35969998"/>
      <w:bookmarkStart w:id="1383" w:name="_Toc36050792"/>
      <w:bookmarkStart w:id="1384" w:name="_Toc44847510"/>
      <w:bookmarkStart w:id="1385" w:name="_Toc51845164"/>
      <w:bookmarkStart w:id="1386" w:name="_Toc51845495"/>
      <w:bookmarkStart w:id="1387" w:name="_Toc51847015"/>
      <w:bookmarkStart w:id="1388" w:name="_Toc57022646"/>
      <w:bookmarkStart w:id="1389" w:name="_CR6_5_2"/>
      <w:bookmarkStart w:id="1390" w:name="_Toc160971389"/>
      <w:bookmarkEnd w:id="1389"/>
      <w:r w:rsidRPr="00D1205D">
        <w:rPr>
          <w:lang w:eastAsia="zh-CN"/>
        </w:rPr>
        <w:t>6.5.2</w:t>
      </w:r>
      <w:r w:rsidRPr="00D1205D">
        <w:tab/>
      </w:r>
      <w:r w:rsidRPr="00D1205D">
        <w:rPr>
          <w:lang w:eastAsia="zh-CN"/>
        </w:rPr>
        <w:t>Stateless AMFs</w:t>
      </w:r>
      <w:bookmarkEnd w:id="1379"/>
      <w:bookmarkEnd w:id="1380"/>
      <w:bookmarkEnd w:id="1381"/>
      <w:bookmarkEnd w:id="1382"/>
      <w:bookmarkEnd w:id="1383"/>
      <w:bookmarkEnd w:id="1384"/>
      <w:bookmarkEnd w:id="1385"/>
      <w:bookmarkEnd w:id="1386"/>
      <w:bookmarkEnd w:id="1387"/>
      <w:bookmarkEnd w:id="1388"/>
      <w:bookmarkEnd w:id="1390"/>
    </w:p>
    <w:p w14:paraId="2E525B9A" w14:textId="77777777" w:rsidR="00F90BFA" w:rsidRPr="00D1205D" w:rsidRDefault="00F90BFA" w:rsidP="002D7984">
      <w:pPr>
        <w:pStyle w:val="Heading4"/>
        <w:rPr>
          <w:lang w:eastAsia="zh-CN"/>
        </w:rPr>
      </w:pPr>
      <w:bookmarkStart w:id="1391" w:name="_Toc19708979"/>
      <w:bookmarkStart w:id="1392" w:name="_Toc27745057"/>
      <w:bookmarkStart w:id="1393" w:name="_Toc29803210"/>
      <w:bookmarkStart w:id="1394" w:name="_Toc35969999"/>
      <w:bookmarkStart w:id="1395" w:name="_Toc36050793"/>
      <w:bookmarkStart w:id="1396" w:name="_Toc44847511"/>
      <w:bookmarkStart w:id="1397" w:name="_Toc51845165"/>
      <w:bookmarkStart w:id="1398" w:name="_Toc51845496"/>
      <w:bookmarkStart w:id="1399" w:name="_Toc51847016"/>
      <w:bookmarkStart w:id="1400" w:name="_Toc57022647"/>
      <w:bookmarkStart w:id="1401" w:name="_CR6_5_2_1"/>
      <w:bookmarkStart w:id="1402" w:name="_Toc160971390"/>
      <w:bookmarkEnd w:id="1401"/>
      <w:r w:rsidRPr="00D1205D">
        <w:rPr>
          <w:lang w:eastAsia="zh-CN"/>
        </w:rPr>
        <w:t>6.5.2.1</w:t>
      </w:r>
      <w:r w:rsidRPr="00D1205D">
        <w:rPr>
          <w:lang w:eastAsia="zh-CN"/>
        </w:rPr>
        <w:tab/>
        <w:t>General</w:t>
      </w:r>
      <w:bookmarkEnd w:id="1391"/>
      <w:bookmarkEnd w:id="1392"/>
      <w:bookmarkEnd w:id="1393"/>
      <w:bookmarkEnd w:id="1394"/>
      <w:bookmarkEnd w:id="1395"/>
      <w:bookmarkEnd w:id="1396"/>
      <w:bookmarkEnd w:id="1397"/>
      <w:bookmarkEnd w:id="1398"/>
      <w:bookmarkEnd w:id="1399"/>
      <w:bookmarkEnd w:id="1400"/>
      <w:bookmarkEnd w:id="1402"/>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403" w:name="_Toc19708980"/>
      <w:bookmarkStart w:id="1404" w:name="_Toc27745058"/>
      <w:bookmarkStart w:id="1405" w:name="_Toc29803211"/>
      <w:bookmarkStart w:id="1406" w:name="_Toc35970000"/>
      <w:bookmarkStart w:id="1407" w:name="_Toc36050794"/>
      <w:bookmarkStart w:id="1408" w:name="_Toc44847512"/>
      <w:bookmarkStart w:id="1409" w:name="_Toc51845166"/>
      <w:bookmarkStart w:id="1410" w:name="_Toc51845497"/>
      <w:bookmarkStart w:id="1411" w:name="_Toc51847017"/>
      <w:bookmarkStart w:id="1412" w:name="_Toc57022648"/>
      <w:bookmarkStart w:id="1413" w:name="_CR6_5_2_2"/>
      <w:bookmarkStart w:id="1414" w:name="_Toc160971391"/>
      <w:bookmarkEnd w:id="1413"/>
      <w:r w:rsidRPr="00D1205D">
        <w:rPr>
          <w:lang w:eastAsia="zh-CN"/>
        </w:rPr>
        <w:t>6.5.2.2</w:t>
      </w:r>
      <w:r w:rsidRPr="00D1205D">
        <w:rPr>
          <w:lang w:eastAsia="zh-CN"/>
        </w:rPr>
        <w:tab/>
      </w:r>
      <w:r w:rsidRPr="00D1205D">
        <w:t>AMF as service consumer</w:t>
      </w:r>
      <w:bookmarkEnd w:id="1403"/>
      <w:bookmarkEnd w:id="1404"/>
      <w:bookmarkEnd w:id="1405"/>
      <w:bookmarkEnd w:id="1406"/>
      <w:bookmarkEnd w:id="1407"/>
      <w:bookmarkEnd w:id="1408"/>
      <w:bookmarkEnd w:id="1409"/>
      <w:bookmarkEnd w:id="1410"/>
      <w:bookmarkEnd w:id="1411"/>
      <w:bookmarkEnd w:id="1412"/>
      <w:bookmarkEnd w:id="1414"/>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415"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415"/>
    <w:p w14:paraId="72B86927" w14:textId="77777777" w:rsidR="00F90BFA" w:rsidRPr="00D1205D" w:rsidRDefault="00F90BFA" w:rsidP="00F90BFA">
      <w:pPr>
        <w:pStyle w:val="NO"/>
      </w:pPr>
      <w:r w:rsidRPr="00D1205D">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416"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416"/>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417" w:name="_Toc19708981"/>
      <w:bookmarkStart w:id="1418" w:name="_Toc27745059"/>
      <w:bookmarkStart w:id="1419" w:name="_Toc29803212"/>
      <w:bookmarkStart w:id="1420" w:name="_Toc35970001"/>
      <w:bookmarkStart w:id="1421" w:name="_Toc36050795"/>
      <w:bookmarkStart w:id="1422" w:name="_Toc44847513"/>
      <w:bookmarkStart w:id="1423" w:name="_Toc51845167"/>
      <w:bookmarkStart w:id="1424" w:name="_Toc51845498"/>
      <w:bookmarkStart w:id="1425" w:name="_Toc51847018"/>
      <w:bookmarkStart w:id="1426" w:name="_Toc57022649"/>
      <w:bookmarkStart w:id="1427" w:name="_CR6_5_2_3"/>
      <w:bookmarkStart w:id="1428" w:name="_Toc160971392"/>
      <w:bookmarkEnd w:id="1427"/>
      <w:r w:rsidRPr="00D1205D">
        <w:rPr>
          <w:lang w:eastAsia="zh-CN"/>
        </w:rPr>
        <w:t>6.5.2.3</w:t>
      </w:r>
      <w:r w:rsidRPr="00D1205D">
        <w:rPr>
          <w:lang w:eastAsia="zh-CN"/>
        </w:rPr>
        <w:tab/>
      </w:r>
      <w:r w:rsidRPr="00D1205D">
        <w:t>AMF as service producer</w:t>
      </w:r>
      <w:bookmarkEnd w:id="1417"/>
      <w:bookmarkEnd w:id="1418"/>
      <w:bookmarkEnd w:id="1419"/>
      <w:bookmarkEnd w:id="1420"/>
      <w:bookmarkEnd w:id="1421"/>
      <w:bookmarkEnd w:id="1422"/>
      <w:bookmarkEnd w:id="1423"/>
      <w:bookmarkEnd w:id="1424"/>
      <w:bookmarkEnd w:id="1425"/>
      <w:bookmarkEnd w:id="1426"/>
      <w:bookmarkEnd w:id="1428"/>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429" w:name="_Toc19708982"/>
      <w:bookmarkStart w:id="1430" w:name="_Toc27745060"/>
      <w:bookmarkStart w:id="1431" w:name="_Toc29803213"/>
      <w:bookmarkStart w:id="1432" w:name="_Toc35970002"/>
      <w:bookmarkStart w:id="1433" w:name="_Toc36050796"/>
      <w:bookmarkStart w:id="1434" w:name="_Toc44847514"/>
      <w:bookmarkStart w:id="1435" w:name="_Toc51845168"/>
      <w:bookmarkStart w:id="1436" w:name="_Toc51845499"/>
      <w:bookmarkStart w:id="1437" w:name="_Toc51847019"/>
      <w:bookmarkStart w:id="1438" w:name="_Toc57022650"/>
      <w:bookmarkStart w:id="1439" w:name="_CR6_5_3"/>
      <w:bookmarkStart w:id="1440" w:name="_Toc160971393"/>
      <w:bookmarkEnd w:id="1439"/>
      <w:r w:rsidRPr="00D1205D">
        <w:rPr>
          <w:lang w:eastAsia="zh-CN"/>
        </w:rPr>
        <w:t>6.5.3</w:t>
      </w:r>
      <w:r w:rsidRPr="00D1205D">
        <w:tab/>
      </w:r>
      <w:r w:rsidRPr="00D1205D">
        <w:rPr>
          <w:lang w:eastAsia="zh-CN"/>
        </w:rPr>
        <w:t>Stateless NFs (for any 5GC NF type)</w:t>
      </w:r>
      <w:bookmarkEnd w:id="1429"/>
      <w:bookmarkEnd w:id="1430"/>
      <w:bookmarkEnd w:id="1431"/>
      <w:bookmarkEnd w:id="1432"/>
      <w:bookmarkEnd w:id="1433"/>
      <w:bookmarkEnd w:id="1434"/>
      <w:bookmarkEnd w:id="1435"/>
      <w:bookmarkEnd w:id="1436"/>
      <w:bookmarkEnd w:id="1437"/>
      <w:bookmarkEnd w:id="1438"/>
      <w:bookmarkEnd w:id="1440"/>
    </w:p>
    <w:p w14:paraId="3C018D50" w14:textId="77777777" w:rsidR="00F90BFA" w:rsidRPr="00D1205D" w:rsidRDefault="00F90BFA" w:rsidP="002D7984">
      <w:pPr>
        <w:pStyle w:val="Heading4"/>
        <w:rPr>
          <w:lang w:eastAsia="zh-CN"/>
        </w:rPr>
      </w:pPr>
      <w:bookmarkStart w:id="1441" w:name="_Toc19708983"/>
      <w:bookmarkStart w:id="1442" w:name="_Toc27745061"/>
      <w:bookmarkStart w:id="1443" w:name="_Toc29803214"/>
      <w:bookmarkStart w:id="1444" w:name="_Toc35970003"/>
      <w:bookmarkStart w:id="1445" w:name="_Toc36050797"/>
      <w:bookmarkStart w:id="1446" w:name="_Toc44847515"/>
      <w:bookmarkStart w:id="1447" w:name="_Toc51845169"/>
      <w:bookmarkStart w:id="1448" w:name="_Toc51845500"/>
      <w:bookmarkStart w:id="1449" w:name="_Toc51847020"/>
      <w:bookmarkStart w:id="1450" w:name="_Toc57022651"/>
      <w:bookmarkStart w:id="1451" w:name="_CR6_5_3_1"/>
      <w:bookmarkStart w:id="1452" w:name="_Toc160971394"/>
      <w:bookmarkEnd w:id="1451"/>
      <w:r w:rsidRPr="00D1205D">
        <w:rPr>
          <w:lang w:eastAsia="zh-CN"/>
        </w:rPr>
        <w:t>6.5.3.1</w:t>
      </w:r>
      <w:r w:rsidRPr="00D1205D">
        <w:rPr>
          <w:lang w:eastAsia="zh-CN"/>
        </w:rPr>
        <w:tab/>
        <w:t>General</w:t>
      </w:r>
      <w:bookmarkEnd w:id="1441"/>
      <w:bookmarkEnd w:id="1442"/>
      <w:bookmarkEnd w:id="1443"/>
      <w:bookmarkEnd w:id="1444"/>
      <w:bookmarkEnd w:id="1445"/>
      <w:bookmarkEnd w:id="1446"/>
      <w:bookmarkEnd w:id="1447"/>
      <w:bookmarkEnd w:id="1448"/>
      <w:bookmarkEnd w:id="1449"/>
      <w:bookmarkEnd w:id="1450"/>
      <w:bookmarkEnd w:id="1452"/>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453" w:name="_Toc19708984"/>
      <w:bookmarkStart w:id="1454" w:name="_Toc27745062"/>
      <w:bookmarkStart w:id="1455" w:name="_Toc29803215"/>
      <w:bookmarkStart w:id="1456" w:name="_Toc35970004"/>
      <w:bookmarkStart w:id="1457" w:name="_Toc36050798"/>
      <w:bookmarkStart w:id="1458" w:name="_Toc44847516"/>
      <w:bookmarkStart w:id="1459" w:name="_Toc51845170"/>
      <w:bookmarkStart w:id="1460" w:name="_Toc51845501"/>
      <w:bookmarkStart w:id="1461" w:name="_Toc51847021"/>
      <w:bookmarkStart w:id="1462" w:name="_Toc57022652"/>
      <w:bookmarkStart w:id="1463" w:name="_CR6_5_3_2"/>
      <w:bookmarkStart w:id="1464" w:name="_Toc160971395"/>
      <w:bookmarkEnd w:id="1463"/>
      <w:r w:rsidRPr="00D1205D">
        <w:rPr>
          <w:lang w:eastAsia="zh-CN"/>
        </w:rPr>
        <w:t>6.5.3.2</w:t>
      </w:r>
      <w:r w:rsidRPr="00D1205D">
        <w:rPr>
          <w:lang w:eastAsia="zh-CN"/>
        </w:rPr>
        <w:tab/>
        <w:t xml:space="preserve">Stateless </w:t>
      </w:r>
      <w:r w:rsidRPr="00D1205D">
        <w:t>NF as service consumer</w:t>
      </w:r>
      <w:bookmarkEnd w:id="1453"/>
      <w:bookmarkEnd w:id="1454"/>
      <w:bookmarkEnd w:id="1455"/>
      <w:bookmarkEnd w:id="1456"/>
      <w:bookmarkEnd w:id="1457"/>
      <w:bookmarkEnd w:id="1458"/>
      <w:bookmarkEnd w:id="1459"/>
      <w:bookmarkEnd w:id="1460"/>
      <w:bookmarkEnd w:id="1461"/>
      <w:bookmarkEnd w:id="1462"/>
      <w:bookmarkEnd w:id="1464"/>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6BDAB8C3" w14:textId="77777777" w:rsidR="000924AD" w:rsidRPr="00D77BEA" w:rsidRDefault="000924AD" w:rsidP="000924AD">
      <w:pPr>
        <w:pStyle w:val="NO"/>
      </w:pPr>
      <w:r>
        <w:lastRenderedPageBreak/>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465" w:name="_Toc19708985"/>
      <w:bookmarkStart w:id="1466" w:name="_Toc27745063"/>
      <w:bookmarkStart w:id="1467"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468" w:name="_Toc35970005"/>
      <w:bookmarkStart w:id="1469" w:name="_Toc36050799"/>
      <w:bookmarkStart w:id="1470" w:name="_Toc44847517"/>
      <w:bookmarkStart w:id="1471" w:name="_Toc51845171"/>
      <w:bookmarkStart w:id="1472" w:name="_Toc51845502"/>
      <w:bookmarkStart w:id="1473"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474"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475" w:name="_CR6_5_3_3"/>
      <w:bookmarkStart w:id="1476" w:name="_Toc160971396"/>
      <w:bookmarkEnd w:id="1475"/>
      <w:r w:rsidRPr="00D1205D">
        <w:rPr>
          <w:lang w:eastAsia="zh-CN"/>
        </w:rPr>
        <w:t>6.5.3.3</w:t>
      </w:r>
      <w:r w:rsidRPr="00D1205D">
        <w:rPr>
          <w:lang w:eastAsia="zh-CN"/>
        </w:rPr>
        <w:tab/>
        <w:t xml:space="preserve">Stateless NF </w:t>
      </w:r>
      <w:r w:rsidRPr="00D1205D">
        <w:t>as service producer</w:t>
      </w:r>
      <w:bookmarkEnd w:id="1465"/>
      <w:bookmarkEnd w:id="1466"/>
      <w:bookmarkEnd w:id="1467"/>
      <w:bookmarkEnd w:id="1468"/>
      <w:bookmarkEnd w:id="1469"/>
      <w:bookmarkEnd w:id="1470"/>
      <w:bookmarkEnd w:id="1471"/>
      <w:bookmarkEnd w:id="1472"/>
      <w:bookmarkEnd w:id="1473"/>
      <w:bookmarkEnd w:id="1474"/>
      <w:bookmarkEnd w:id="1476"/>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477" w:name="_Toc19708986"/>
      <w:bookmarkStart w:id="1478" w:name="_Toc27745064"/>
      <w:bookmarkStart w:id="1479" w:name="_Toc29803217"/>
      <w:bookmarkStart w:id="1480" w:name="_Toc35970006"/>
      <w:bookmarkStart w:id="1481" w:name="_Toc36050800"/>
      <w:bookmarkStart w:id="1482" w:name="_Toc44847518"/>
      <w:bookmarkStart w:id="1483" w:name="_Toc51845172"/>
      <w:bookmarkStart w:id="1484" w:name="_Toc51845503"/>
      <w:bookmarkStart w:id="1485"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lastRenderedPageBreak/>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486" w:name="_Toc57022654"/>
      <w:bookmarkStart w:id="1487" w:name="_CR6_6"/>
      <w:bookmarkStart w:id="1488" w:name="_Toc160971397"/>
      <w:bookmarkEnd w:id="1487"/>
      <w:r w:rsidRPr="00D1205D">
        <w:rPr>
          <w:lang w:eastAsia="zh-CN"/>
        </w:rPr>
        <w:t>6</w:t>
      </w:r>
      <w:r w:rsidRPr="00D1205D">
        <w:t>.</w:t>
      </w:r>
      <w:r w:rsidRPr="00D1205D">
        <w:rPr>
          <w:lang w:eastAsia="zh-CN"/>
        </w:rPr>
        <w:t>6</w:t>
      </w:r>
      <w:r w:rsidRPr="00D1205D">
        <w:rPr>
          <w:lang w:eastAsia="zh-CN"/>
        </w:rPr>
        <w:tab/>
        <w:t>Extensibility Mechanisms</w:t>
      </w:r>
      <w:bookmarkEnd w:id="1477"/>
      <w:bookmarkEnd w:id="1478"/>
      <w:bookmarkEnd w:id="1479"/>
      <w:bookmarkEnd w:id="1480"/>
      <w:bookmarkEnd w:id="1481"/>
      <w:bookmarkEnd w:id="1482"/>
      <w:bookmarkEnd w:id="1483"/>
      <w:bookmarkEnd w:id="1484"/>
      <w:bookmarkEnd w:id="1485"/>
      <w:bookmarkEnd w:id="1486"/>
      <w:bookmarkEnd w:id="1488"/>
    </w:p>
    <w:p w14:paraId="4371E52A" w14:textId="77777777" w:rsidR="00F90BFA" w:rsidRPr="00D1205D" w:rsidRDefault="00F90BFA" w:rsidP="002D7984">
      <w:pPr>
        <w:pStyle w:val="Heading3"/>
        <w:rPr>
          <w:lang w:eastAsia="zh-CN"/>
        </w:rPr>
      </w:pPr>
      <w:bookmarkStart w:id="1489" w:name="_Toc19708987"/>
      <w:bookmarkStart w:id="1490" w:name="_Toc27745065"/>
      <w:bookmarkStart w:id="1491" w:name="_Toc29803218"/>
      <w:bookmarkStart w:id="1492" w:name="_Toc35970007"/>
      <w:bookmarkStart w:id="1493" w:name="_Toc36050801"/>
      <w:bookmarkStart w:id="1494" w:name="_Toc44847519"/>
      <w:bookmarkStart w:id="1495" w:name="_Toc51845173"/>
      <w:bookmarkStart w:id="1496" w:name="_Toc51845504"/>
      <w:bookmarkStart w:id="1497" w:name="_Toc51847024"/>
      <w:bookmarkStart w:id="1498" w:name="_Toc57022655"/>
      <w:bookmarkStart w:id="1499" w:name="_CR6_6_1"/>
      <w:bookmarkStart w:id="1500" w:name="_Toc160971398"/>
      <w:bookmarkEnd w:id="1499"/>
      <w:r w:rsidRPr="00D1205D">
        <w:rPr>
          <w:lang w:eastAsia="zh-CN"/>
        </w:rPr>
        <w:t>6.6.1</w:t>
      </w:r>
      <w:r w:rsidRPr="00D1205D">
        <w:rPr>
          <w:lang w:eastAsia="zh-CN"/>
        </w:rPr>
        <w:tab/>
        <w:t>General</w:t>
      </w:r>
      <w:bookmarkEnd w:id="1489"/>
      <w:bookmarkEnd w:id="1490"/>
      <w:bookmarkEnd w:id="1491"/>
      <w:bookmarkEnd w:id="1492"/>
      <w:bookmarkEnd w:id="1493"/>
      <w:bookmarkEnd w:id="1494"/>
      <w:bookmarkEnd w:id="1495"/>
      <w:bookmarkEnd w:id="1496"/>
      <w:bookmarkEnd w:id="1497"/>
      <w:bookmarkEnd w:id="1498"/>
      <w:bookmarkEnd w:id="1500"/>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501" w:name="_Toc19708988"/>
      <w:bookmarkStart w:id="1502" w:name="_Toc27745066"/>
      <w:bookmarkStart w:id="1503" w:name="_Toc29803219"/>
      <w:bookmarkStart w:id="1504" w:name="_Toc35970008"/>
      <w:bookmarkStart w:id="1505" w:name="_Toc36050802"/>
      <w:bookmarkStart w:id="1506" w:name="_Toc44847520"/>
      <w:bookmarkStart w:id="1507" w:name="_Toc51845174"/>
      <w:bookmarkStart w:id="1508" w:name="_Toc51845505"/>
      <w:bookmarkStart w:id="1509" w:name="_Toc51847025"/>
      <w:bookmarkStart w:id="1510" w:name="_Toc57022656"/>
      <w:bookmarkStart w:id="1511" w:name="_CR6_6_2"/>
      <w:bookmarkStart w:id="1512" w:name="_Toc160971399"/>
      <w:bookmarkEnd w:id="1511"/>
      <w:r w:rsidRPr="00D1205D">
        <w:rPr>
          <w:lang w:eastAsia="zh-CN"/>
        </w:rPr>
        <w:t>6.6.2</w:t>
      </w:r>
      <w:r w:rsidRPr="00D1205D">
        <w:rPr>
          <w:lang w:eastAsia="zh-CN"/>
        </w:rPr>
        <w:tab/>
        <w:t>Feature negotiation</w:t>
      </w:r>
      <w:bookmarkEnd w:id="1501"/>
      <w:bookmarkEnd w:id="1502"/>
      <w:bookmarkEnd w:id="1503"/>
      <w:bookmarkEnd w:id="1504"/>
      <w:bookmarkEnd w:id="1505"/>
      <w:bookmarkEnd w:id="1506"/>
      <w:bookmarkEnd w:id="1507"/>
      <w:bookmarkEnd w:id="1508"/>
      <w:bookmarkEnd w:id="1509"/>
      <w:bookmarkEnd w:id="1510"/>
      <w:bookmarkEnd w:id="1512"/>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C63DEC6" w14:textId="77777777" w:rsidR="00E8091F" w:rsidRPr="001C3385" w:rsidRDefault="00E8091F" w:rsidP="00E8091F">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513" w:name="_Toc19708989"/>
      <w:bookmarkStart w:id="1514" w:name="_Toc27745067"/>
      <w:bookmarkStart w:id="1515" w:name="_Toc29803220"/>
      <w:bookmarkStart w:id="1516" w:name="_Toc35970009"/>
      <w:bookmarkStart w:id="1517" w:name="_Toc36050803"/>
      <w:bookmarkStart w:id="1518" w:name="_Toc44847521"/>
      <w:bookmarkStart w:id="1519" w:name="_Toc51845175"/>
      <w:bookmarkStart w:id="1520" w:name="_Toc51845506"/>
      <w:bookmarkStart w:id="1521" w:name="_Toc51847026"/>
      <w:bookmarkStart w:id="1522" w:name="_Toc57022657"/>
      <w:bookmarkStart w:id="1523" w:name="_CR6_6_3"/>
      <w:bookmarkStart w:id="1524" w:name="_Toc160971400"/>
      <w:bookmarkEnd w:id="1523"/>
      <w:r w:rsidRPr="00D1205D">
        <w:lastRenderedPageBreak/>
        <w:t>6.6.3</w:t>
      </w:r>
      <w:r w:rsidRPr="00D1205D">
        <w:tab/>
        <w:t>Vendor-specific extensions</w:t>
      </w:r>
      <w:bookmarkEnd w:id="1513"/>
      <w:bookmarkEnd w:id="1514"/>
      <w:bookmarkEnd w:id="1515"/>
      <w:bookmarkEnd w:id="1516"/>
      <w:bookmarkEnd w:id="1517"/>
      <w:bookmarkEnd w:id="1518"/>
      <w:bookmarkEnd w:id="1519"/>
      <w:bookmarkEnd w:id="1520"/>
      <w:bookmarkEnd w:id="1521"/>
      <w:bookmarkEnd w:id="1522"/>
      <w:bookmarkEnd w:id="1524"/>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77777777"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525"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526" w:name="_Toc19708990"/>
      <w:bookmarkStart w:id="1527" w:name="_Toc27745068"/>
      <w:bookmarkStart w:id="1528" w:name="_Toc29803221"/>
      <w:bookmarkStart w:id="1529" w:name="_Toc35970010"/>
      <w:bookmarkStart w:id="1530" w:name="_Toc36050804"/>
      <w:bookmarkStart w:id="1531" w:name="_Toc44847522"/>
      <w:bookmarkStart w:id="1532" w:name="_Toc51845176"/>
      <w:bookmarkStart w:id="1533" w:name="_Toc51845507"/>
      <w:bookmarkStart w:id="1534" w:name="_Toc51847027"/>
      <w:bookmarkStart w:id="1535" w:name="_Toc57022658"/>
      <w:bookmarkStart w:id="1536" w:name="_CR6_6_4"/>
      <w:bookmarkStart w:id="1537" w:name="_Toc160971401"/>
      <w:bookmarkEnd w:id="1525"/>
      <w:bookmarkEnd w:id="1536"/>
      <w:r w:rsidRPr="00D1205D">
        <w:t>6.6.4</w:t>
      </w:r>
      <w:r w:rsidRPr="00D1205D">
        <w:tab/>
        <w:t>Extensibility for Query parameters</w:t>
      </w:r>
      <w:bookmarkEnd w:id="1526"/>
      <w:bookmarkEnd w:id="1527"/>
      <w:bookmarkEnd w:id="1528"/>
      <w:bookmarkEnd w:id="1529"/>
      <w:bookmarkEnd w:id="1530"/>
      <w:bookmarkEnd w:id="1531"/>
      <w:bookmarkEnd w:id="1532"/>
      <w:bookmarkEnd w:id="1533"/>
      <w:bookmarkEnd w:id="1534"/>
      <w:bookmarkEnd w:id="1535"/>
      <w:bookmarkEnd w:id="1537"/>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lastRenderedPageBreak/>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538" w:name="_Toc19708991"/>
      <w:bookmarkStart w:id="1539" w:name="_Toc27745069"/>
      <w:bookmarkStart w:id="1540" w:name="_Toc29803222"/>
      <w:bookmarkStart w:id="1541" w:name="_Toc35970011"/>
      <w:bookmarkStart w:id="1542" w:name="_Toc36050805"/>
      <w:bookmarkStart w:id="1543" w:name="_Toc44847523"/>
      <w:bookmarkStart w:id="1544" w:name="_Toc51845177"/>
      <w:bookmarkStart w:id="1545" w:name="_Toc51845508"/>
      <w:bookmarkStart w:id="1546" w:name="_Toc51847028"/>
      <w:bookmarkStart w:id="1547" w:name="_Toc57022659"/>
      <w:bookmarkStart w:id="1548" w:name="_CR6_7"/>
      <w:bookmarkStart w:id="1549" w:name="_Toc160971402"/>
      <w:bookmarkEnd w:id="1548"/>
      <w:r w:rsidRPr="00D1205D">
        <w:rPr>
          <w:lang w:eastAsia="zh-CN"/>
        </w:rPr>
        <w:t>6</w:t>
      </w:r>
      <w:r w:rsidRPr="00D1205D">
        <w:t>.</w:t>
      </w:r>
      <w:r w:rsidRPr="00D1205D">
        <w:rPr>
          <w:lang w:eastAsia="zh-CN"/>
        </w:rPr>
        <w:t>7</w:t>
      </w:r>
      <w:r w:rsidRPr="00D1205D">
        <w:rPr>
          <w:lang w:eastAsia="zh-CN"/>
        </w:rPr>
        <w:tab/>
        <w:t>Security Mechanisms</w:t>
      </w:r>
      <w:bookmarkEnd w:id="1538"/>
      <w:bookmarkEnd w:id="1539"/>
      <w:bookmarkEnd w:id="1540"/>
      <w:bookmarkEnd w:id="1541"/>
      <w:bookmarkEnd w:id="1542"/>
      <w:bookmarkEnd w:id="1543"/>
      <w:bookmarkEnd w:id="1544"/>
      <w:bookmarkEnd w:id="1545"/>
      <w:bookmarkEnd w:id="1546"/>
      <w:bookmarkEnd w:id="1547"/>
      <w:bookmarkEnd w:id="1549"/>
    </w:p>
    <w:p w14:paraId="30E9ACB3" w14:textId="77777777" w:rsidR="00F90BFA" w:rsidRPr="00D1205D" w:rsidRDefault="00F90BFA" w:rsidP="002D7984">
      <w:pPr>
        <w:pStyle w:val="Heading3"/>
        <w:rPr>
          <w:lang w:eastAsia="zh-CN"/>
        </w:rPr>
      </w:pPr>
      <w:bookmarkStart w:id="1550" w:name="_Toc19708992"/>
      <w:bookmarkStart w:id="1551" w:name="_Toc27745070"/>
      <w:bookmarkStart w:id="1552" w:name="_Toc29803223"/>
      <w:bookmarkStart w:id="1553" w:name="_Toc35970012"/>
      <w:bookmarkStart w:id="1554" w:name="_Toc36050806"/>
      <w:bookmarkStart w:id="1555" w:name="_Toc44847524"/>
      <w:bookmarkStart w:id="1556" w:name="_Toc51845178"/>
      <w:bookmarkStart w:id="1557" w:name="_Toc51845509"/>
      <w:bookmarkStart w:id="1558" w:name="_Toc51847029"/>
      <w:bookmarkStart w:id="1559" w:name="_Toc57022660"/>
      <w:bookmarkStart w:id="1560" w:name="_CR6_7_1"/>
      <w:bookmarkStart w:id="1561" w:name="_Toc160971403"/>
      <w:bookmarkEnd w:id="1560"/>
      <w:r w:rsidRPr="00D1205D">
        <w:rPr>
          <w:lang w:eastAsia="zh-CN"/>
        </w:rPr>
        <w:t>6.7.1</w:t>
      </w:r>
      <w:r w:rsidRPr="00D1205D">
        <w:rPr>
          <w:lang w:eastAsia="zh-CN"/>
        </w:rPr>
        <w:tab/>
        <w:t>General</w:t>
      </w:r>
      <w:bookmarkEnd w:id="1550"/>
      <w:bookmarkEnd w:id="1551"/>
      <w:bookmarkEnd w:id="1552"/>
      <w:bookmarkEnd w:id="1553"/>
      <w:bookmarkEnd w:id="1554"/>
      <w:bookmarkEnd w:id="1555"/>
      <w:bookmarkEnd w:id="1556"/>
      <w:bookmarkEnd w:id="1557"/>
      <w:bookmarkEnd w:id="1558"/>
      <w:bookmarkEnd w:id="1559"/>
      <w:bookmarkEnd w:id="1561"/>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562" w:name="_Toc19708993"/>
      <w:bookmarkStart w:id="1563" w:name="_Toc27745071"/>
      <w:bookmarkStart w:id="1564" w:name="_Toc29803224"/>
      <w:bookmarkStart w:id="1565" w:name="_Toc35970013"/>
      <w:bookmarkStart w:id="1566" w:name="_Toc36050807"/>
      <w:bookmarkStart w:id="1567" w:name="_Toc44847525"/>
      <w:bookmarkStart w:id="1568" w:name="_Toc51845179"/>
      <w:bookmarkStart w:id="1569" w:name="_Toc51845510"/>
      <w:bookmarkStart w:id="1570" w:name="_Toc51847030"/>
      <w:bookmarkStart w:id="1571" w:name="_Toc57022661"/>
      <w:bookmarkStart w:id="1572" w:name="_CR6_7_2"/>
      <w:bookmarkStart w:id="1573" w:name="_Toc160971404"/>
      <w:bookmarkEnd w:id="1572"/>
      <w:r w:rsidRPr="00D1205D">
        <w:rPr>
          <w:lang w:eastAsia="zh-CN"/>
        </w:rPr>
        <w:t>6.7.2</w:t>
      </w:r>
      <w:r w:rsidRPr="00D1205D">
        <w:rPr>
          <w:lang w:eastAsia="zh-CN"/>
        </w:rPr>
        <w:tab/>
        <w:t>Transport layer security protection of messages</w:t>
      </w:r>
      <w:bookmarkEnd w:id="1562"/>
      <w:bookmarkEnd w:id="1563"/>
      <w:bookmarkEnd w:id="1564"/>
      <w:bookmarkEnd w:id="1565"/>
      <w:bookmarkEnd w:id="1566"/>
      <w:bookmarkEnd w:id="1567"/>
      <w:bookmarkEnd w:id="1568"/>
      <w:bookmarkEnd w:id="1569"/>
      <w:bookmarkEnd w:id="1570"/>
      <w:bookmarkEnd w:id="1571"/>
      <w:bookmarkEnd w:id="1573"/>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574" w:name="_Toc19708994"/>
      <w:bookmarkStart w:id="1575" w:name="_Toc27745072"/>
      <w:bookmarkStart w:id="1576" w:name="_Toc29803225"/>
      <w:bookmarkStart w:id="1577" w:name="_Toc35970014"/>
      <w:bookmarkStart w:id="1578" w:name="_Toc36050808"/>
      <w:bookmarkStart w:id="1579" w:name="_Toc44847526"/>
      <w:bookmarkStart w:id="1580" w:name="_Toc51845180"/>
      <w:bookmarkStart w:id="1581" w:name="_Toc51845511"/>
      <w:bookmarkStart w:id="1582" w:name="_Toc51847031"/>
      <w:bookmarkStart w:id="1583" w:name="_Toc57022662"/>
      <w:bookmarkStart w:id="1584" w:name="_CR6_7_3"/>
      <w:bookmarkStart w:id="1585" w:name="_Toc160971405"/>
      <w:bookmarkEnd w:id="1584"/>
      <w:r w:rsidRPr="00D1205D">
        <w:rPr>
          <w:lang w:eastAsia="zh-CN"/>
        </w:rPr>
        <w:t>6.7.3</w:t>
      </w:r>
      <w:r w:rsidRPr="00D1205D">
        <w:rPr>
          <w:lang w:eastAsia="zh-CN"/>
        </w:rPr>
        <w:tab/>
        <w:t>Authorization of NF service access</w:t>
      </w:r>
      <w:bookmarkEnd w:id="1574"/>
      <w:bookmarkEnd w:id="1575"/>
      <w:bookmarkEnd w:id="1576"/>
      <w:bookmarkEnd w:id="1577"/>
      <w:bookmarkEnd w:id="1578"/>
      <w:bookmarkEnd w:id="1579"/>
      <w:bookmarkEnd w:id="1580"/>
      <w:bookmarkEnd w:id="1581"/>
      <w:bookmarkEnd w:id="1582"/>
      <w:bookmarkEnd w:id="1583"/>
      <w:bookmarkEnd w:id="1585"/>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586" w:name="_Toc19708995"/>
      <w:bookmarkStart w:id="1587" w:name="_Toc27745073"/>
      <w:bookmarkStart w:id="1588" w:name="_Toc29803226"/>
      <w:bookmarkStart w:id="1589" w:name="_Toc35970015"/>
      <w:bookmarkStart w:id="1590"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591" w:name="_Toc44847527"/>
      <w:bookmarkStart w:id="1592" w:name="_Toc51845181"/>
      <w:bookmarkStart w:id="1593" w:name="_Toc51845512"/>
      <w:bookmarkStart w:id="1594" w:name="_Toc51847032"/>
      <w:bookmarkStart w:id="1595" w:name="_Toc57022663"/>
      <w:bookmarkStart w:id="1596" w:name="_CR6_7_4"/>
      <w:bookmarkStart w:id="1597" w:name="_Toc160971406"/>
      <w:bookmarkEnd w:id="1596"/>
      <w:r w:rsidRPr="00D1205D">
        <w:rPr>
          <w:lang w:eastAsia="zh-CN"/>
        </w:rPr>
        <w:t>6.7.4</w:t>
      </w:r>
      <w:r w:rsidRPr="00D1205D">
        <w:rPr>
          <w:lang w:eastAsia="zh-CN"/>
        </w:rPr>
        <w:tab/>
        <w:t>Application layer security across PLMN</w:t>
      </w:r>
      <w:bookmarkEnd w:id="1586"/>
      <w:bookmarkEnd w:id="1587"/>
      <w:bookmarkEnd w:id="1588"/>
      <w:bookmarkEnd w:id="1589"/>
      <w:bookmarkEnd w:id="1590"/>
      <w:bookmarkEnd w:id="1591"/>
      <w:bookmarkEnd w:id="1592"/>
      <w:bookmarkEnd w:id="1593"/>
      <w:bookmarkEnd w:id="1594"/>
      <w:bookmarkEnd w:id="1595"/>
      <w:bookmarkEnd w:id="1597"/>
    </w:p>
    <w:p w14:paraId="2F334E56" w14:textId="77777777" w:rsidR="00F90BFA" w:rsidRPr="00D1205D" w:rsidRDefault="00F90BFA" w:rsidP="002D7984">
      <w:pPr>
        <w:pStyle w:val="Heading4"/>
      </w:pPr>
      <w:bookmarkStart w:id="1598" w:name="_Toc19708996"/>
      <w:bookmarkStart w:id="1599" w:name="_Toc27745074"/>
      <w:bookmarkStart w:id="1600" w:name="_Toc29803227"/>
      <w:bookmarkStart w:id="1601" w:name="_Toc35970016"/>
      <w:bookmarkStart w:id="1602" w:name="_Toc36050810"/>
      <w:bookmarkStart w:id="1603" w:name="_Toc44847528"/>
      <w:bookmarkStart w:id="1604" w:name="_Toc51845182"/>
      <w:bookmarkStart w:id="1605" w:name="_Toc51845513"/>
      <w:bookmarkStart w:id="1606" w:name="_Toc51847033"/>
      <w:bookmarkStart w:id="1607" w:name="_Toc57022664"/>
      <w:bookmarkStart w:id="1608" w:name="_CR6_7_4_1"/>
      <w:bookmarkStart w:id="1609" w:name="_Toc160971407"/>
      <w:bookmarkEnd w:id="1608"/>
      <w:r w:rsidRPr="00D1205D">
        <w:t>6.7.4.1</w:t>
      </w:r>
      <w:r w:rsidRPr="00D1205D">
        <w:tab/>
        <w:t>General</w:t>
      </w:r>
      <w:bookmarkEnd w:id="1598"/>
      <w:bookmarkEnd w:id="1599"/>
      <w:bookmarkEnd w:id="1600"/>
      <w:bookmarkEnd w:id="1601"/>
      <w:bookmarkEnd w:id="1602"/>
      <w:bookmarkEnd w:id="1603"/>
      <w:bookmarkEnd w:id="1604"/>
      <w:bookmarkEnd w:id="1605"/>
      <w:bookmarkEnd w:id="1606"/>
      <w:bookmarkEnd w:id="1607"/>
      <w:bookmarkEnd w:id="1609"/>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610" w:name="_Toc19708997"/>
      <w:bookmarkStart w:id="1611" w:name="_Toc27745075"/>
      <w:bookmarkStart w:id="1612" w:name="_Toc29803228"/>
      <w:bookmarkStart w:id="1613" w:name="_Toc35970017"/>
      <w:bookmarkStart w:id="1614" w:name="_Toc36050811"/>
      <w:bookmarkStart w:id="1615" w:name="_Toc44847529"/>
      <w:bookmarkStart w:id="1616" w:name="_Toc51845183"/>
      <w:bookmarkStart w:id="1617" w:name="_Toc51845514"/>
      <w:bookmarkStart w:id="1618" w:name="_Toc51847034"/>
      <w:bookmarkStart w:id="1619" w:name="_Toc57022665"/>
      <w:bookmarkStart w:id="1620" w:name="_CR6_7_4_2"/>
      <w:bookmarkStart w:id="1621" w:name="_Toc160971408"/>
      <w:bookmarkEnd w:id="1620"/>
      <w:r w:rsidRPr="00D1205D">
        <w:lastRenderedPageBreak/>
        <w:t>6.7.4.2</w:t>
      </w:r>
      <w:r w:rsidRPr="00D1205D">
        <w:tab/>
        <w:t>N32 Procedures</w:t>
      </w:r>
      <w:bookmarkEnd w:id="1610"/>
      <w:bookmarkEnd w:id="1611"/>
      <w:bookmarkEnd w:id="1612"/>
      <w:bookmarkEnd w:id="1613"/>
      <w:bookmarkEnd w:id="1614"/>
      <w:bookmarkEnd w:id="1615"/>
      <w:bookmarkEnd w:id="1616"/>
      <w:bookmarkEnd w:id="1617"/>
      <w:bookmarkEnd w:id="1618"/>
      <w:bookmarkEnd w:id="1619"/>
      <w:bookmarkEnd w:id="1621"/>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622" w:name="_Toc44847530"/>
      <w:bookmarkStart w:id="1623" w:name="_Toc51845184"/>
      <w:bookmarkStart w:id="1624" w:name="_Toc51845515"/>
      <w:bookmarkStart w:id="1625" w:name="_Toc51847035"/>
      <w:bookmarkStart w:id="1626" w:name="_Toc57022666"/>
      <w:bookmarkStart w:id="1627" w:name="_CR6_7_5"/>
      <w:bookmarkStart w:id="1628" w:name="_Toc160971409"/>
      <w:bookmarkEnd w:id="1627"/>
      <w:r w:rsidRPr="00D1205D">
        <w:rPr>
          <w:lang w:eastAsia="zh-CN"/>
        </w:rPr>
        <w:t>6.7.5</w:t>
      </w:r>
      <w:r w:rsidRPr="00D1205D">
        <w:rPr>
          <w:lang w:eastAsia="zh-CN"/>
        </w:rPr>
        <w:tab/>
        <w:t>Client credentials assertion and authentication</w:t>
      </w:r>
      <w:bookmarkEnd w:id="1622"/>
      <w:bookmarkEnd w:id="1623"/>
      <w:bookmarkEnd w:id="1624"/>
      <w:bookmarkEnd w:id="1625"/>
      <w:bookmarkEnd w:id="1626"/>
      <w:bookmarkEnd w:id="1628"/>
    </w:p>
    <w:p w14:paraId="1A964690" w14:textId="77777777" w:rsidR="00345F33" w:rsidRDefault="00345F33" w:rsidP="00345F33">
      <w:pPr>
        <w:pStyle w:val="Heading4"/>
        <w:rPr>
          <w:lang w:eastAsia="zh-CN"/>
        </w:rPr>
      </w:pPr>
      <w:bookmarkStart w:id="1629" w:name="_Toc19708998"/>
      <w:bookmarkStart w:id="1630" w:name="_Toc27745076"/>
      <w:bookmarkStart w:id="1631" w:name="_Toc29803229"/>
      <w:bookmarkStart w:id="1632" w:name="_Toc35970018"/>
      <w:bookmarkStart w:id="1633" w:name="_Toc36050812"/>
      <w:bookmarkStart w:id="1634" w:name="_Toc44847531"/>
      <w:bookmarkStart w:id="1635" w:name="_Toc51845185"/>
      <w:bookmarkStart w:id="1636" w:name="_Toc51845516"/>
      <w:bookmarkStart w:id="1637" w:name="_Toc51847036"/>
      <w:bookmarkStart w:id="1638" w:name="_Toc57022667"/>
      <w:bookmarkStart w:id="1639" w:name="_CR6_7_5_1"/>
      <w:bookmarkStart w:id="1640" w:name="_Toc160971410"/>
      <w:bookmarkEnd w:id="1639"/>
      <w:r>
        <w:rPr>
          <w:lang w:eastAsia="zh-CN"/>
        </w:rPr>
        <w:t>6.7.5.1</w:t>
      </w:r>
      <w:r>
        <w:rPr>
          <w:lang w:eastAsia="zh-CN"/>
        </w:rPr>
        <w:tab/>
        <w:t>General</w:t>
      </w:r>
      <w:bookmarkEnd w:id="1640"/>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3BFCDAC" w14:textId="77777777" w:rsidR="00345F33" w:rsidRDefault="00345F33" w:rsidP="00345F33">
      <w:pPr>
        <w:pStyle w:val="Heading4"/>
        <w:rPr>
          <w:lang w:eastAsia="zh-CN"/>
        </w:rPr>
      </w:pPr>
      <w:bookmarkStart w:id="1641" w:name="_CR6_7_5_2"/>
      <w:bookmarkStart w:id="1642" w:name="_Toc160971411"/>
      <w:bookmarkEnd w:id="1641"/>
      <w:r>
        <w:rPr>
          <w:lang w:eastAsia="zh-CN"/>
        </w:rPr>
        <w:t>6.7.5.2</w:t>
      </w:r>
      <w:r>
        <w:rPr>
          <w:lang w:eastAsia="zh-CN"/>
        </w:rPr>
        <w:tab/>
        <w:t>Authorization of NF Service Consumers for data access via DCCF</w:t>
      </w:r>
      <w:bookmarkEnd w:id="1642"/>
    </w:p>
    <w:p w14:paraId="1041FAD5" w14:textId="77777777" w:rsidR="00345F33" w:rsidRDefault="00345F33" w:rsidP="00345F33">
      <w:pPr>
        <w:rPr>
          <w:lang w:eastAsia="zh-CN"/>
        </w:rPr>
      </w:pPr>
      <w:r>
        <w:rPr>
          <w:lang w:eastAsia="zh-CN"/>
        </w:rPr>
        <w:t>Requirements for authentication and authorization of NF Service Consumers for data access via DCCF are specified in clause X.2 of 3GPP TS 33.501 [17].</w:t>
      </w:r>
    </w:p>
    <w:p w14:paraId="4E406B76" w14:textId="77777777" w:rsidR="00345F33" w:rsidRDefault="00345F33" w:rsidP="00345F33">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18675C8B" w14:textId="341642A8" w:rsidR="00345F33" w:rsidRDefault="00345F33" w:rsidP="00345F33">
      <w:pPr>
        <w:rPr>
          <w:lang w:eastAsia="zh-CN"/>
        </w:rPr>
      </w:pPr>
      <w:r>
        <w:rPr>
          <w:lang w:eastAsia="zh-CN"/>
        </w:rPr>
        <w:t>The following requirements shall apply when the source NF Instance and/or the DCCF need to signal their own respective CCAs towards the NF Service Producer:</w:t>
      </w:r>
    </w:p>
    <w:p w14:paraId="50560FB2" w14:textId="77777777" w:rsidR="00345F33" w:rsidRDefault="00345F33" w:rsidP="00345F33">
      <w:pPr>
        <w:pStyle w:val="B1"/>
        <w:rPr>
          <w:lang w:eastAsia="zh-CN"/>
        </w:rPr>
      </w:pPr>
      <w:r>
        <w:rPr>
          <w:lang w:eastAsia="zh-CN"/>
        </w:rPr>
        <w:t>-</w:t>
      </w:r>
      <w:r>
        <w:rPr>
          <w:lang w:eastAsia="zh-CN"/>
        </w:rPr>
        <w:tab/>
        <w:t>In the service request from the source NF instance to the DCCF:</w:t>
      </w:r>
    </w:p>
    <w:p w14:paraId="10A4F948" w14:textId="5507E5AC" w:rsidR="00345F33" w:rsidRDefault="00345F33" w:rsidP="00345F33">
      <w:pPr>
        <w:pStyle w:val="B2"/>
        <w:rPr>
          <w:lang w:eastAsia="zh-CN"/>
        </w:rPr>
      </w:pPr>
      <w:r>
        <w:rPr>
          <w:lang w:eastAsia="zh-CN"/>
        </w:rPr>
        <w:t>-</w:t>
      </w:r>
      <w:r>
        <w:rPr>
          <w:lang w:eastAsia="zh-CN"/>
        </w:rPr>
        <w:tab/>
        <w:t>the 3gpp-Sbi-Client-Credentials shall convey the client credentials assertion of the source NF Instance.</w:t>
      </w:r>
    </w:p>
    <w:p w14:paraId="23FBFBED" w14:textId="77777777" w:rsidR="00345F33" w:rsidRDefault="00345F33" w:rsidP="00345F33">
      <w:pPr>
        <w:pStyle w:val="B1"/>
        <w:rPr>
          <w:lang w:eastAsia="zh-CN"/>
        </w:rPr>
      </w:pPr>
      <w:r>
        <w:rPr>
          <w:lang w:eastAsia="zh-CN"/>
        </w:rPr>
        <w:t>-</w:t>
      </w:r>
      <w:r>
        <w:rPr>
          <w:lang w:eastAsia="zh-CN"/>
        </w:rPr>
        <w:tab/>
        <w:t>In the service request from the DCCF to the NF Service Producer:</w:t>
      </w:r>
    </w:p>
    <w:p w14:paraId="14FC727D" w14:textId="77777777" w:rsidR="00345F33" w:rsidRDefault="00345F33" w:rsidP="00345F33">
      <w:pPr>
        <w:pStyle w:val="B2"/>
        <w:rPr>
          <w:lang w:eastAsia="zh-CN"/>
        </w:rPr>
      </w:pPr>
      <w:r>
        <w:rPr>
          <w:lang w:eastAsia="zh-CN"/>
        </w:rPr>
        <w:t>-</w:t>
      </w:r>
      <w:r>
        <w:rPr>
          <w:lang w:eastAsia="zh-CN"/>
        </w:rPr>
        <w:tab/>
        <w:t>the 3gpp-Sbi-Client-Credentials shall convey the client credentials assertion of the DCCF; and</w:t>
      </w:r>
    </w:p>
    <w:p w14:paraId="33C0F283" w14:textId="77777777" w:rsidR="00345F33" w:rsidRDefault="00345F33" w:rsidP="00345F33">
      <w:pPr>
        <w:pStyle w:val="B2"/>
        <w:rPr>
          <w:lang w:eastAsia="zh-CN"/>
        </w:rPr>
      </w:pPr>
      <w:r>
        <w:rPr>
          <w:lang w:eastAsia="zh-CN"/>
        </w:rPr>
        <w:t>-</w:t>
      </w:r>
      <w:r>
        <w:rPr>
          <w:lang w:eastAsia="zh-CN"/>
        </w:rPr>
        <w:tab/>
        <w:t>the 3gpp-Sbi-Source-NF-Client-Credentials shall convey the client credentials assertion of the source NF Instance.</w:t>
      </w:r>
    </w:p>
    <w:p w14:paraId="0C2461E9" w14:textId="77777777" w:rsidR="00345F33" w:rsidRDefault="00345F33" w:rsidP="00345F33">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6ACCE4B5" w14:textId="77777777" w:rsidR="00345F33" w:rsidRDefault="00345F33" w:rsidP="00345F33">
      <w:pPr>
        <w:rPr>
          <w:lang w:eastAsia="zh-CN"/>
        </w:rPr>
      </w:pPr>
      <w:r>
        <w:rPr>
          <w:lang w:eastAsia="zh-CN"/>
        </w:rPr>
        <w:lastRenderedPageBreak/>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516EF561" w14:textId="77777777" w:rsidR="00345F33" w:rsidRDefault="00345F33" w:rsidP="00345F33">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76CD9200" w14:textId="77777777" w:rsidR="001125CF" w:rsidRDefault="00345F33" w:rsidP="001125CF">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28C86D5F" w14:textId="4766EFD4" w:rsidR="00345F33" w:rsidRDefault="001125CF" w:rsidP="001125CF">
      <w:pPr>
        <w:rPr>
          <w:lang w:eastAsia="zh-CN"/>
        </w:rPr>
      </w:pPr>
      <w:r w:rsidRPr="00075A0F">
        <w:rPr>
          <w:lang w:eastAsia="zh-CN"/>
        </w:rPr>
        <w:t>If a source NF Instance requests the DCCF to access data for which the DCCF already created a subscription to the NF Service Producer, the DCCF shall proceed as defined in Figure X.2-1 of 3GPP TS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1D629234" w14:textId="77777777" w:rsidR="00F90BFA" w:rsidRPr="00D1205D" w:rsidRDefault="00F90BFA" w:rsidP="002D7984">
      <w:pPr>
        <w:pStyle w:val="Heading2"/>
        <w:rPr>
          <w:lang w:eastAsia="zh-CN"/>
        </w:rPr>
      </w:pPr>
      <w:bookmarkStart w:id="1643" w:name="_CR6_8"/>
      <w:bookmarkStart w:id="1644" w:name="_Toc160971412"/>
      <w:bookmarkEnd w:id="1643"/>
      <w:r w:rsidRPr="00D1205D">
        <w:rPr>
          <w:lang w:eastAsia="zh-CN"/>
        </w:rPr>
        <w:t>6</w:t>
      </w:r>
      <w:r w:rsidRPr="00D1205D">
        <w:t>.</w:t>
      </w:r>
      <w:r w:rsidRPr="00D1205D">
        <w:rPr>
          <w:lang w:eastAsia="zh-CN"/>
        </w:rPr>
        <w:t>8</w:t>
      </w:r>
      <w:r w:rsidRPr="00D1205D">
        <w:rPr>
          <w:lang w:eastAsia="zh-CN"/>
        </w:rPr>
        <w:tab/>
        <w:t>SBI Message Priority Mechanism</w:t>
      </w:r>
      <w:bookmarkEnd w:id="1629"/>
      <w:bookmarkEnd w:id="1630"/>
      <w:bookmarkEnd w:id="1631"/>
      <w:bookmarkEnd w:id="1632"/>
      <w:bookmarkEnd w:id="1633"/>
      <w:bookmarkEnd w:id="1634"/>
      <w:bookmarkEnd w:id="1635"/>
      <w:bookmarkEnd w:id="1636"/>
      <w:bookmarkEnd w:id="1637"/>
      <w:bookmarkEnd w:id="1638"/>
      <w:bookmarkEnd w:id="1644"/>
    </w:p>
    <w:p w14:paraId="698F9C25" w14:textId="77777777" w:rsidR="00F90BFA" w:rsidRPr="00D1205D" w:rsidRDefault="00F90BFA" w:rsidP="002D7984">
      <w:pPr>
        <w:pStyle w:val="Heading3"/>
        <w:rPr>
          <w:lang w:eastAsia="zh-CN"/>
        </w:rPr>
      </w:pPr>
      <w:bookmarkStart w:id="1645" w:name="_Toc19708999"/>
      <w:bookmarkStart w:id="1646" w:name="_Toc27745077"/>
      <w:bookmarkStart w:id="1647" w:name="_Toc29803230"/>
      <w:bookmarkStart w:id="1648" w:name="_Toc35970019"/>
      <w:bookmarkStart w:id="1649" w:name="_Toc36050813"/>
      <w:bookmarkStart w:id="1650" w:name="_Toc44847532"/>
      <w:bookmarkStart w:id="1651" w:name="_Toc51845186"/>
      <w:bookmarkStart w:id="1652" w:name="_Toc51845517"/>
      <w:bookmarkStart w:id="1653" w:name="_Toc51847037"/>
      <w:bookmarkStart w:id="1654" w:name="_Toc57022668"/>
      <w:bookmarkStart w:id="1655" w:name="_CR6_8_1"/>
      <w:bookmarkStart w:id="1656" w:name="_Toc160971413"/>
      <w:bookmarkEnd w:id="1655"/>
      <w:r w:rsidRPr="00D1205D">
        <w:rPr>
          <w:lang w:eastAsia="zh-CN"/>
        </w:rPr>
        <w:t>6.8.1</w:t>
      </w:r>
      <w:r w:rsidRPr="00D1205D">
        <w:rPr>
          <w:lang w:eastAsia="zh-CN"/>
        </w:rPr>
        <w:tab/>
        <w:t>General</w:t>
      </w:r>
      <w:bookmarkEnd w:id="1645"/>
      <w:bookmarkEnd w:id="1646"/>
      <w:bookmarkEnd w:id="1647"/>
      <w:bookmarkEnd w:id="1648"/>
      <w:bookmarkEnd w:id="1649"/>
      <w:bookmarkEnd w:id="1650"/>
      <w:bookmarkEnd w:id="1651"/>
      <w:bookmarkEnd w:id="1652"/>
      <w:bookmarkEnd w:id="1653"/>
      <w:bookmarkEnd w:id="1654"/>
      <w:bookmarkEnd w:id="1656"/>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657" w:name="_Toc19709000"/>
      <w:bookmarkStart w:id="1658" w:name="_Toc27745078"/>
      <w:bookmarkStart w:id="1659" w:name="_Toc29803231"/>
      <w:bookmarkStart w:id="1660" w:name="_Toc35970020"/>
      <w:bookmarkStart w:id="1661" w:name="_Toc36050814"/>
      <w:bookmarkStart w:id="1662" w:name="_Toc44847533"/>
      <w:bookmarkStart w:id="1663" w:name="_Toc51845187"/>
      <w:bookmarkStart w:id="1664" w:name="_Toc51845518"/>
      <w:bookmarkStart w:id="1665" w:name="_Toc51847038"/>
      <w:bookmarkStart w:id="1666" w:name="_Toc57022669"/>
      <w:bookmarkStart w:id="1667" w:name="_CR6_8_2"/>
      <w:bookmarkStart w:id="1668" w:name="_Toc160971414"/>
      <w:bookmarkEnd w:id="1667"/>
      <w:r w:rsidRPr="00D1205D">
        <w:rPr>
          <w:lang w:eastAsia="zh-CN"/>
        </w:rPr>
        <w:t>6.8.2</w:t>
      </w:r>
      <w:r w:rsidRPr="00D1205D">
        <w:rPr>
          <w:lang w:eastAsia="zh-CN"/>
        </w:rPr>
        <w:tab/>
        <w:t>Message level priority</w:t>
      </w:r>
      <w:bookmarkEnd w:id="1657"/>
      <w:bookmarkEnd w:id="1658"/>
      <w:bookmarkEnd w:id="1659"/>
      <w:bookmarkEnd w:id="1660"/>
      <w:bookmarkEnd w:id="1661"/>
      <w:bookmarkEnd w:id="1662"/>
      <w:bookmarkEnd w:id="1663"/>
      <w:bookmarkEnd w:id="1664"/>
      <w:bookmarkEnd w:id="1665"/>
      <w:bookmarkEnd w:id="1666"/>
      <w:bookmarkEnd w:id="1668"/>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669" w:name="_Toc19709001"/>
      <w:bookmarkStart w:id="1670" w:name="_Toc27745079"/>
      <w:bookmarkStart w:id="1671" w:name="_Toc29803232"/>
      <w:bookmarkStart w:id="1672" w:name="_Toc35970021"/>
      <w:bookmarkStart w:id="1673" w:name="_Toc36050815"/>
      <w:bookmarkStart w:id="1674" w:name="_Toc44847534"/>
      <w:bookmarkStart w:id="1675" w:name="_Toc51845188"/>
      <w:bookmarkStart w:id="1676" w:name="_Toc51845519"/>
      <w:bookmarkStart w:id="1677" w:name="_Toc51847039"/>
      <w:bookmarkStart w:id="1678" w:name="_Toc57022670"/>
      <w:bookmarkStart w:id="1679" w:name="_CR6_8_3"/>
      <w:bookmarkStart w:id="1680" w:name="_Toc160971415"/>
      <w:bookmarkEnd w:id="1679"/>
      <w:r w:rsidRPr="00D1205D">
        <w:rPr>
          <w:lang w:eastAsia="zh-CN"/>
        </w:rPr>
        <w:lastRenderedPageBreak/>
        <w:t>6.8.3</w:t>
      </w:r>
      <w:r w:rsidRPr="00D1205D">
        <w:rPr>
          <w:lang w:eastAsia="zh-CN"/>
        </w:rPr>
        <w:tab/>
        <w:t>Stream priority</w:t>
      </w:r>
      <w:bookmarkEnd w:id="1669"/>
      <w:bookmarkEnd w:id="1670"/>
      <w:bookmarkEnd w:id="1671"/>
      <w:bookmarkEnd w:id="1672"/>
      <w:bookmarkEnd w:id="1673"/>
      <w:bookmarkEnd w:id="1674"/>
      <w:bookmarkEnd w:id="1675"/>
      <w:bookmarkEnd w:id="1676"/>
      <w:bookmarkEnd w:id="1677"/>
      <w:bookmarkEnd w:id="1678"/>
      <w:bookmarkEnd w:id="1680"/>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681" w:name="_Toc19709002"/>
      <w:bookmarkStart w:id="1682" w:name="_Toc27745080"/>
      <w:bookmarkStart w:id="1683" w:name="_Toc29803233"/>
      <w:bookmarkStart w:id="1684" w:name="_Toc35970022"/>
      <w:bookmarkStart w:id="1685" w:name="_Toc36050816"/>
      <w:bookmarkStart w:id="1686" w:name="_Toc44847535"/>
      <w:bookmarkStart w:id="1687" w:name="_Toc51845189"/>
      <w:bookmarkStart w:id="1688" w:name="_Toc51845520"/>
      <w:bookmarkStart w:id="1689" w:name="_Toc51847040"/>
      <w:bookmarkStart w:id="1690" w:name="_Toc57022671"/>
      <w:bookmarkStart w:id="1691" w:name="_CR6_8_4"/>
      <w:bookmarkStart w:id="1692" w:name="_Toc160971416"/>
      <w:bookmarkEnd w:id="1691"/>
      <w:r w:rsidRPr="00D1205D">
        <w:rPr>
          <w:lang w:eastAsia="zh-CN"/>
        </w:rPr>
        <w:t>6.8.4</w:t>
      </w:r>
      <w:r w:rsidRPr="00D1205D">
        <w:rPr>
          <w:lang w:eastAsia="zh-CN"/>
        </w:rPr>
        <w:tab/>
        <w:t>Recommendations when defining SBI Message Priorities</w:t>
      </w:r>
      <w:bookmarkEnd w:id="1681"/>
      <w:bookmarkEnd w:id="1682"/>
      <w:bookmarkEnd w:id="1683"/>
      <w:bookmarkEnd w:id="1684"/>
      <w:bookmarkEnd w:id="1685"/>
      <w:bookmarkEnd w:id="1686"/>
      <w:bookmarkEnd w:id="1687"/>
      <w:bookmarkEnd w:id="1688"/>
      <w:bookmarkEnd w:id="1689"/>
      <w:bookmarkEnd w:id="1690"/>
      <w:bookmarkEnd w:id="1692"/>
    </w:p>
    <w:p w14:paraId="7E4C97FE" w14:textId="3B3F0C19" w:rsidR="00114046" w:rsidRPr="00D1205D" w:rsidRDefault="00114046" w:rsidP="00114046">
      <w:pPr>
        <w:rPr>
          <w:lang w:eastAsia="zh-CN"/>
        </w:rPr>
      </w:pPr>
      <w:bookmarkStart w:id="1693" w:name="_Toc19709003"/>
      <w:bookmarkStart w:id="1694" w:name="_Toc27745081"/>
      <w:bookmarkStart w:id="1695" w:name="_Toc29803234"/>
      <w:bookmarkStart w:id="1696" w:name="_Toc35970023"/>
      <w:bookmarkStart w:id="1697" w:name="_Toc36050817"/>
      <w:bookmarkStart w:id="1698" w:name="_Toc44847536"/>
      <w:bookmarkStart w:id="1699" w:name="_Toc51845190"/>
      <w:bookmarkStart w:id="1700" w:name="_Toc51845521"/>
      <w:bookmarkStart w:id="1701" w:name="_Toc51847041"/>
      <w:bookmarkStart w:id="1702"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13CC07A3" w:rsidR="00114046" w:rsidRPr="00D1205D" w:rsidRDefault="00114046" w:rsidP="00114046">
      <w:pPr>
        <w:pStyle w:val="NO"/>
        <w:rPr>
          <w:lang w:eastAsia="zh-CN"/>
        </w:rPr>
      </w:pPr>
      <w:r w:rsidRPr="00D1205D">
        <w:rPr>
          <w:lang w:eastAsia="zh-CN"/>
        </w:rPr>
        <w:t>NOTE</w:t>
      </w:r>
      <w:r>
        <w:rPr>
          <w:lang w:eastAsia="zh-CN"/>
        </w:rPr>
        <w:t> 1</w:t>
      </w:r>
      <w:r w:rsidRPr="00D1205D">
        <w:rPr>
          <w:lang w:eastAsia="zh-CN"/>
        </w:rPr>
        <w:t>:</w:t>
      </w:r>
      <w:r w:rsidRPr="00D1205D">
        <w:rPr>
          <w:lang w:eastAsia="zh-CN"/>
        </w:rPr>
        <w:tab/>
      </w:r>
      <w:r>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77777777" w:rsidR="00114046" w:rsidRPr="00D1205D" w:rsidRDefault="00114046" w:rsidP="00114046">
      <w:pPr>
        <w:pStyle w:val="NO"/>
        <w:rPr>
          <w:lang w:eastAsia="zh-CN"/>
        </w:rPr>
      </w:pPr>
      <w:r w:rsidRPr="00D1205D">
        <w:rPr>
          <w:lang w:eastAsia="zh-CN"/>
        </w:rPr>
        <w:lastRenderedPageBreak/>
        <w:t>NOTE</w:t>
      </w:r>
      <w:r>
        <w:rPr>
          <w:lang w:eastAsia="zh-CN"/>
        </w:rPr>
        <w:t> 2</w:t>
      </w:r>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703" w:name="_CR6_8_5"/>
      <w:bookmarkStart w:id="1704" w:name="_Toc160971417"/>
      <w:bookmarkEnd w:id="1703"/>
      <w:r w:rsidRPr="00D1205D">
        <w:rPr>
          <w:lang w:eastAsia="zh-CN"/>
        </w:rPr>
        <w:t>6.8.5</w:t>
      </w:r>
      <w:r w:rsidRPr="00D1205D">
        <w:rPr>
          <w:lang w:eastAsia="zh-CN"/>
        </w:rPr>
        <w:tab/>
        <w:t>HTTP/2 client behaviour</w:t>
      </w:r>
      <w:bookmarkEnd w:id="1693"/>
      <w:bookmarkEnd w:id="1694"/>
      <w:bookmarkEnd w:id="1695"/>
      <w:bookmarkEnd w:id="1696"/>
      <w:bookmarkEnd w:id="1697"/>
      <w:bookmarkEnd w:id="1698"/>
      <w:bookmarkEnd w:id="1699"/>
      <w:bookmarkEnd w:id="1700"/>
      <w:bookmarkEnd w:id="1701"/>
      <w:bookmarkEnd w:id="1702"/>
      <w:bookmarkEnd w:id="1704"/>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705" w:name="_Toc19709004"/>
      <w:bookmarkStart w:id="1706" w:name="_Toc27745082"/>
      <w:bookmarkStart w:id="1707" w:name="_Toc29803235"/>
      <w:bookmarkStart w:id="1708" w:name="_Toc35970024"/>
      <w:bookmarkStart w:id="1709" w:name="_Toc36050818"/>
      <w:bookmarkStart w:id="1710" w:name="_Toc44847537"/>
      <w:bookmarkStart w:id="1711" w:name="_Toc51845191"/>
      <w:bookmarkStart w:id="1712" w:name="_Toc51845522"/>
      <w:bookmarkStart w:id="1713" w:name="_Toc51847042"/>
      <w:bookmarkStart w:id="1714" w:name="_Toc57022673"/>
      <w:bookmarkStart w:id="1715" w:name="_CR6_8_6"/>
      <w:bookmarkStart w:id="1716" w:name="_Toc160971418"/>
      <w:bookmarkEnd w:id="1715"/>
      <w:r w:rsidRPr="00D1205D">
        <w:rPr>
          <w:lang w:eastAsia="zh-CN"/>
        </w:rPr>
        <w:t>6.8.6</w:t>
      </w:r>
      <w:r w:rsidRPr="00D1205D">
        <w:rPr>
          <w:lang w:eastAsia="zh-CN"/>
        </w:rPr>
        <w:tab/>
        <w:t>HTTP/2 server behaviour</w:t>
      </w:r>
      <w:bookmarkEnd w:id="1705"/>
      <w:bookmarkEnd w:id="1706"/>
      <w:bookmarkEnd w:id="1707"/>
      <w:bookmarkEnd w:id="1708"/>
      <w:bookmarkEnd w:id="1709"/>
      <w:bookmarkEnd w:id="1710"/>
      <w:bookmarkEnd w:id="1711"/>
      <w:bookmarkEnd w:id="1712"/>
      <w:bookmarkEnd w:id="1713"/>
      <w:bookmarkEnd w:id="1714"/>
      <w:bookmarkEnd w:id="1716"/>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717" w:name="_Toc19709005"/>
      <w:bookmarkStart w:id="1718" w:name="_Toc27745083"/>
      <w:bookmarkStart w:id="1719" w:name="_Toc29803236"/>
      <w:bookmarkStart w:id="1720" w:name="_Toc35970025"/>
      <w:bookmarkStart w:id="1721" w:name="_Toc36050819"/>
      <w:bookmarkStart w:id="1722" w:name="_Toc44847538"/>
      <w:bookmarkStart w:id="1723" w:name="_Toc51845192"/>
      <w:bookmarkStart w:id="1724" w:name="_Toc51845523"/>
      <w:bookmarkStart w:id="1725" w:name="_Toc51847043"/>
      <w:bookmarkStart w:id="1726" w:name="_Toc57022674"/>
      <w:bookmarkStart w:id="1727" w:name="_CR6_8_7"/>
      <w:bookmarkStart w:id="1728" w:name="_Toc160971419"/>
      <w:bookmarkEnd w:id="1727"/>
      <w:r w:rsidRPr="00D1205D">
        <w:rPr>
          <w:lang w:eastAsia="zh-CN"/>
        </w:rPr>
        <w:t>6.8.7</w:t>
      </w:r>
      <w:r w:rsidRPr="00D1205D">
        <w:rPr>
          <w:lang w:eastAsia="zh-CN"/>
        </w:rPr>
        <w:tab/>
        <w:t>HTTP/2 proxy behaviour</w:t>
      </w:r>
      <w:bookmarkEnd w:id="1717"/>
      <w:bookmarkEnd w:id="1718"/>
      <w:bookmarkEnd w:id="1719"/>
      <w:bookmarkEnd w:id="1720"/>
      <w:bookmarkEnd w:id="1721"/>
      <w:bookmarkEnd w:id="1722"/>
      <w:bookmarkEnd w:id="1723"/>
      <w:bookmarkEnd w:id="1724"/>
      <w:bookmarkEnd w:id="1725"/>
      <w:bookmarkEnd w:id="1726"/>
      <w:bookmarkEnd w:id="1728"/>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lastRenderedPageBreak/>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729" w:name="_Toc19709006"/>
      <w:bookmarkStart w:id="1730" w:name="_Toc27745084"/>
      <w:bookmarkStart w:id="1731" w:name="_Toc29803237"/>
      <w:bookmarkStart w:id="1732" w:name="_Toc35970026"/>
      <w:bookmarkStart w:id="1733" w:name="_Toc36050820"/>
      <w:bookmarkStart w:id="1734" w:name="_Toc44847539"/>
      <w:bookmarkStart w:id="1735" w:name="_Toc51845193"/>
      <w:bookmarkStart w:id="1736" w:name="_Toc51845524"/>
      <w:bookmarkStart w:id="1737" w:name="_Toc51847044"/>
      <w:bookmarkStart w:id="1738" w:name="_Toc57022675"/>
      <w:bookmarkStart w:id="1739" w:name="_CR6_8_8"/>
      <w:bookmarkStart w:id="1740" w:name="_Toc160971420"/>
      <w:bookmarkEnd w:id="1739"/>
      <w:r w:rsidRPr="00D1205D">
        <w:rPr>
          <w:lang w:eastAsia="zh-CN"/>
        </w:rPr>
        <w:t>6.8.8</w:t>
      </w:r>
      <w:r w:rsidRPr="00D1205D">
        <w:rPr>
          <w:lang w:eastAsia="zh-CN"/>
        </w:rPr>
        <w:tab/>
        <w:t>DSCP marking of messages</w:t>
      </w:r>
      <w:bookmarkEnd w:id="1729"/>
      <w:bookmarkEnd w:id="1730"/>
      <w:bookmarkEnd w:id="1731"/>
      <w:bookmarkEnd w:id="1732"/>
      <w:bookmarkEnd w:id="1733"/>
      <w:bookmarkEnd w:id="1734"/>
      <w:bookmarkEnd w:id="1735"/>
      <w:bookmarkEnd w:id="1736"/>
      <w:bookmarkEnd w:id="1737"/>
      <w:bookmarkEnd w:id="1738"/>
      <w:bookmarkEnd w:id="1740"/>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741" w:name="_Toc27745085"/>
      <w:bookmarkStart w:id="1742" w:name="_Toc19709007"/>
      <w:bookmarkStart w:id="1743" w:name="_Toc35970027"/>
      <w:bookmarkStart w:id="1744" w:name="_Toc36050821"/>
      <w:bookmarkStart w:id="1745" w:name="_Toc44847540"/>
      <w:bookmarkStart w:id="1746" w:name="_Toc51845194"/>
      <w:bookmarkStart w:id="1747" w:name="_Toc51845525"/>
      <w:bookmarkStart w:id="1748" w:name="_Toc51847045"/>
      <w:bookmarkStart w:id="1749" w:name="_Toc57022676"/>
      <w:bookmarkStart w:id="1750" w:name="_Toc19709009"/>
      <w:bookmarkStart w:id="1751" w:name="_Toc27745087"/>
      <w:bookmarkStart w:id="1752" w:name="_Toc29803240"/>
      <w:bookmarkStart w:id="1753" w:name="_CR6_9"/>
      <w:bookmarkStart w:id="1754" w:name="_Toc160971421"/>
      <w:bookmarkEnd w:id="1753"/>
      <w:r w:rsidRPr="00D1205D">
        <w:rPr>
          <w:lang w:eastAsia="zh-CN"/>
        </w:rPr>
        <w:t>6</w:t>
      </w:r>
      <w:r w:rsidRPr="00D1205D">
        <w:t>.</w:t>
      </w:r>
      <w:r w:rsidRPr="00D1205D">
        <w:rPr>
          <w:lang w:eastAsia="zh-CN"/>
        </w:rPr>
        <w:t>9</w:t>
      </w:r>
      <w:r w:rsidRPr="00D1205D">
        <w:rPr>
          <w:lang w:eastAsia="zh-CN"/>
        </w:rPr>
        <w:tab/>
        <w:t>Discovering the supported communication options</w:t>
      </w:r>
      <w:bookmarkEnd w:id="1741"/>
      <w:bookmarkEnd w:id="1742"/>
      <w:bookmarkEnd w:id="1743"/>
      <w:bookmarkEnd w:id="1744"/>
      <w:bookmarkEnd w:id="1745"/>
      <w:bookmarkEnd w:id="1746"/>
      <w:bookmarkEnd w:id="1747"/>
      <w:bookmarkEnd w:id="1748"/>
      <w:bookmarkEnd w:id="1749"/>
      <w:bookmarkEnd w:id="1754"/>
    </w:p>
    <w:p w14:paraId="2066BF32" w14:textId="77777777" w:rsidR="00F90BFA" w:rsidRPr="00D1205D" w:rsidRDefault="00F90BFA" w:rsidP="002D7984">
      <w:pPr>
        <w:pStyle w:val="Heading3"/>
        <w:rPr>
          <w:lang w:eastAsia="zh-CN"/>
        </w:rPr>
      </w:pPr>
      <w:bookmarkStart w:id="1755" w:name="_Toc27745086"/>
      <w:bookmarkStart w:id="1756" w:name="_Toc19709008"/>
      <w:bookmarkStart w:id="1757" w:name="_Toc35970028"/>
      <w:bookmarkStart w:id="1758" w:name="_Toc36050822"/>
      <w:bookmarkStart w:id="1759" w:name="_Toc44847541"/>
      <w:bookmarkStart w:id="1760" w:name="_Toc51845195"/>
      <w:bookmarkStart w:id="1761" w:name="_Toc51845526"/>
      <w:bookmarkStart w:id="1762" w:name="_Toc51847046"/>
      <w:bookmarkStart w:id="1763" w:name="_Toc57022677"/>
      <w:bookmarkStart w:id="1764" w:name="_CR6_9_1"/>
      <w:bookmarkStart w:id="1765" w:name="_Toc160971422"/>
      <w:bookmarkEnd w:id="1764"/>
      <w:r w:rsidRPr="00D1205D">
        <w:rPr>
          <w:lang w:eastAsia="zh-CN"/>
        </w:rPr>
        <w:t>6.9.1</w:t>
      </w:r>
      <w:r w:rsidRPr="00D1205D">
        <w:rPr>
          <w:lang w:eastAsia="zh-CN"/>
        </w:rPr>
        <w:tab/>
        <w:t>General</w:t>
      </w:r>
      <w:bookmarkEnd w:id="1755"/>
      <w:bookmarkEnd w:id="1756"/>
      <w:bookmarkEnd w:id="1757"/>
      <w:bookmarkEnd w:id="1758"/>
      <w:bookmarkEnd w:id="1759"/>
      <w:bookmarkEnd w:id="1760"/>
      <w:bookmarkEnd w:id="1761"/>
      <w:bookmarkEnd w:id="1762"/>
      <w:bookmarkEnd w:id="1763"/>
      <w:bookmarkEnd w:id="1765"/>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766" w:name="_Toc35970029"/>
      <w:bookmarkStart w:id="1767" w:name="_Toc36050823"/>
      <w:bookmarkStart w:id="1768" w:name="_Toc44847542"/>
      <w:bookmarkStart w:id="1769" w:name="_Toc51845196"/>
      <w:bookmarkStart w:id="1770" w:name="_Toc51845527"/>
      <w:bookmarkStart w:id="1771" w:name="_Toc51847047"/>
      <w:bookmarkStart w:id="1772" w:name="_Toc57022678"/>
      <w:bookmarkStart w:id="1773" w:name="_CR6_9_2"/>
      <w:bookmarkStart w:id="1774" w:name="_Toc160971423"/>
      <w:bookmarkEnd w:id="1773"/>
      <w:r w:rsidRPr="00D1205D">
        <w:rPr>
          <w:lang w:eastAsia="zh-CN"/>
        </w:rPr>
        <w:t>6.9.2</w:t>
      </w:r>
      <w:r w:rsidRPr="00D1205D">
        <w:rPr>
          <w:lang w:eastAsia="zh-CN"/>
        </w:rPr>
        <w:tab/>
        <w:t>Discoverable communication options</w:t>
      </w:r>
      <w:bookmarkEnd w:id="1750"/>
      <w:bookmarkEnd w:id="1751"/>
      <w:bookmarkEnd w:id="1752"/>
      <w:bookmarkEnd w:id="1766"/>
      <w:bookmarkEnd w:id="1767"/>
      <w:bookmarkEnd w:id="1768"/>
      <w:bookmarkEnd w:id="1769"/>
      <w:bookmarkEnd w:id="1770"/>
      <w:bookmarkEnd w:id="1771"/>
      <w:bookmarkEnd w:id="1772"/>
      <w:bookmarkEnd w:id="1774"/>
    </w:p>
    <w:p w14:paraId="43ECCF04" w14:textId="77777777" w:rsidR="00F90BFA" w:rsidRPr="00D1205D" w:rsidRDefault="00F90BFA" w:rsidP="002D7984">
      <w:pPr>
        <w:pStyle w:val="Heading4"/>
      </w:pPr>
      <w:bookmarkStart w:id="1775" w:name="_Toc19709010"/>
      <w:bookmarkStart w:id="1776" w:name="_Toc27745088"/>
      <w:bookmarkStart w:id="1777" w:name="_Toc29803241"/>
      <w:bookmarkStart w:id="1778" w:name="_Toc35970030"/>
      <w:bookmarkStart w:id="1779" w:name="_Toc36050824"/>
      <w:bookmarkStart w:id="1780" w:name="_Toc44847543"/>
      <w:bookmarkStart w:id="1781" w:name="_Toc51845197"/>
      <w:bookmarkStart w:id="1782" w:name="_Toc51845528"/>
      <w:bookmarkStart w:id="1783" w:name="_Toc51847048"/>
      <w:bookmarkStart w:id="1784" w:name="_Toc57022679"/>
      <w:bookmarkStart w:id="1785" w:name="_CR6_9_2_1"/>
      <w:bookmarkStart w:id="1786" w:name="_Toc160971424"/>
      <w:bookmarkEnd w:id="1785"/>
      <w:r w:rsidRPr="00D1205D">
        <w:t>6.9.2.1</w:t>
      </w:r>
      <w:r w:rsidRPr="00D1205D">
        <w:tab/>
        <w:t>Content-encodings supported in HTTP requests</w:t>
      </w:r>
      <w:bookmarkEnd w:id="1775"/>
      <w:bookmarkEnd w:id="1776"/>
      <w:bookmarkEnd w:id="1777"/>
      <w:bookmarkEnd w:id="1778"/>
      <w:bookmarkEnd w:id="1779"/>
      <w:bookmarkEnd w:id="1780"/>
      <w:bookmarkEnd w:id="1781"/>
      <w:bookmarkEnd w:id="1782"/>
      <w:bookmarkEnd w:id="1783"/>
      <w:bookmarkEnd w:id="1784"/>
      <w:bookmarkEnd w:id="1786"/>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lastRenderedPageBreak/>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787" w:name="_Toc35970031"/>
      <w:bookmarkStart w:id="1788" w:name="_Toc36050825"/>
      <w:bookmarkStart w:id="1789" w:name="_Toc44847544"/>
      <w:bookmarkStart w:id="1790" w:name="_Toc51845198"/>
      <w:bookmarkStart w:id="1791" w:name="_Toc51845529"/>
      <w:bookmarkStart w:id="1792" w:name="_Toc51847049"/>
      <w:bookmarkStart w:id="1793" w:name="_Toc57022680"/>
      <w:bookmarkStart w:id="1794" w:name="_CR6_9_2_2"/>
      <w:bookmarkStart w:id="1795" w:name="_Toc160971425"/>
      <w:bookmarkEnd w:id="1794"/>
      <w:r w:rsidRPr="00D1205D">
        <w:t>6.9.2.2</w:t>
      </w:r>
      <w:r w:rsidRPr="00D1205D">
        <w:tab/>
        <w:t>Content-encodings supported in HTTP responses</w:t>
      </w:r>
      <w:bookmarkEnd w:id="1787"/>
      <w:bookmarkEnd w:id="1788"/>
      <w:bookmarkEnd w:id="1789"/>
      <w:bookmarkEnd w:id="1790"/>
      <w:bookmarkEnd w:id="1791"/>
      <w:bookmarkEnd w:id="1792"/>
      <w:bookmarkEnd w:id="1793"/>
      <w:bookmarkEnd w:id="1795"/>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796" w:name="_Toc19709011"/>
      <w:bookmarkStart w:id="1797" w:name="_Toc27745089"/>
      <w:bookmarkStart w:id="1798" w:name="_Toc29803242"/>
      <w:bookmarkStart w:id="1799" w:name="_Toc35970032"/>
      <w:bookmarkStart w:id="1800" w:name="_Toc36050826"/>
      <w:bookmarkStart w:id="1801" w:name="_Toc44847545"/>
      <w:bookmarkStart w:id="1802" w:name="_Toc51845199"/>
      <w:bookmarkStart w:id="1803" w:name="_Toc51845530"/>
      <w:bookmarkStart w:id="1804" w:name="_Toc51847050"/>
      <w:bookmarkStart w:id="1805" w:name="_Toc57022681"/>
      <w:bookmarkStart w:id="1806" w:name="_CR6_10"/>
      <w:bookmarkStart w:id="1807" w:name="_Toc160971426"/>
      <w:bookmarkEnd w:id="1806"/>
      <w:r w:rsidRPr="00D1205D">
        <w:rPr>
          <w:lang w:eastAsia="zh-CN"/>
        </w:rPr>
        <w:t>6</w:t>
      </w:r>
      <w:r w:rsidRPr="00D1205D">
        <w:t>.</w:t>
      </w:r>
      <w:r w:rsidRPr="00D1205D">
        <w:rPr>
          <w:lang w:eastAsia="zh-CN"/>
        </w:rPr>
        <w:t>10</w:t>
      </w:r>
      <w:r w:rsidRPr="00D1205D">
        <w:rPr>
          <w:lang w:eastAsia="zh-CN"/>
        </w:rPr>
        <w:tab/>
        <w:t>Support of Indirect Communication</w:t>
      </w:r>
      <w:bookmarkEnd w:id="1796"/>
      <w:bookmarkEnd w:id="1797"/>
      <w:bookmarkEnd w:id="1798"/>
      <w:bookmarkEnd w:id="1799"/>
      <w:bookmarkEnd w:id="1800"/>
      <w:bookmarkEnd w:id="1801"/>
      <w:bookmarkEnd w:id="1802"/>
      <w:bookmarkEnd w:id="1803"/>
      <w:bookmarkEnd w:id="1804"/>
      <w:bookmarkEnd w:id="1805"/>
      <w:bookmarkEnd w:id="1807"/>
    </w:p>
    <w:p w14:paraId="2CCA993E" w14:textId="77777777" w:rsidR="00F90BFA" w:rsidRPr="00D1205D" w:rsidRDefault="00F90BFA" w:rsidP="002D7984">
      <w:pPr>
        <w:pStyle w:val="Heading3"/>
        <w:rPr>
          <w:lang w:eastAsia="zh-CN"/>
        </w:rPr>
      </w:pPr>
      <w:bookmarkStart w:id="1808" w:name="_Toc19709012"/>
      <w:bookmarkStart w:id="1809" w:name="_Toc27745090"/>
      <w:bookmarkStart w:id="1810" w:name="_Toc29803243"/>
      <w:bookmarkStart w:id="1811" w:name="_Toc35970033"/>
      <w:bookmarkStart w:id="1812" w:name="_Toc36050827"/>
      <w:bookmarkStart w:id="1813" w:name="_Toc44847546"/>
      <w:bookmarkStart w:id="1814" w:name="_Toc51845200"/>
      <w:bookmarkStart w:id="1815" w:name="_Toc51845531"/>
      <w:bookmarkStart w:id="1816" w:name="_Toc51847051"/>
      <w:bookmarkStart w:id="1817" w:name="_Toc57022682"/>
      <w:bookmarkStart w:id="1818" w:name="_CR6_10_1"/>
      <w:bookmarkStart w:id="1819" w:name="_Toc160971427"/>
      <w:bookmarkEnd w:id="1818"/>
      <w:r w:rsidRPr="00D1205D">
        <w:rPr>
          <w:lang w:eastAsia="zh-CN"/>
        </w:rPr>
        <w:t>6.10.1</w:t>
      </w:r>
      <w:r w:rsidRPr="00D1205D">
        <w:rPr>
          <w:lang w:eastAsia="zh-CN"/>
        </w:rPr>
        <w:tab/>
        <w:t>General</w:t>
      </w:r>
      <w:bookmarkEnd w:id="1808"/>
      <w:bookmarkEnd w:id="1809"/>
      <w:bookmarkEnd w:id="1810"/>
      <w:bookmarkEnd w:id="1811"/>
      <w:bookmarkEnd w:id="1812"/>
      <w:bookmarkEnd w:id="1813"/>
      <w:bookmarkEnd w:id="1814"/>
      <w:bookmarkEnd w:id="1815"/>
      <w:bookmarkEnd w:id="1816"/>
      <w:bookmarkEnd w:id="1817"/>
      <w:bookmarkEnd w:id="1819"/>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820" w:name="_Toc19709013"/>
      <w:bookmarkStart w:id="1821" w:name="_Toc27745091"/>
      <w:bookmarkStart w:id="1822" w:name="_Toc29803244"/>
      <w:bookmarkStart w:id="1823" w:name="_Toc35970034"/>
      <w:bookmarkStart w:id="1824"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825" w:name="_Toc44847547"/>
      <w:bookmarkStart w:id="1826" w:name="_Toc51845201"/>
      <w:bookmarkStart w:id="1827" w:name="_Toc51845532"/>
      <w:bookmarkStart w:id="1828" w:name="_Toc51847052"/>
      <w:bookmarkStart w:id="1829" w:name="_Toc57022683"/>
      <w:bookmarkStart w:id="1830" w:name="_CR6_10_2"/>
      <w:bookmarkStart w:id="1831" w:name="_Toc160971428"/>
      <w:bookmarkEnd w:id="1830"/>
      <w:r w:rsidRPr="00D1205D">
        <w:rPr>
          <w:lang w:eastAsia="zh-CN"/>
        </w:rPr>
        <w:t>6.10.2</w:t>
      </w:r>
      <w:r w:rsidRPr="00D1205D">
        <w:rPr>
          <w:lang w:eastAsia="zh-CN"/>
        </w:rPr>
        <w:tab/>
      </w:r>
      <w:bookmarkEnd w:id="1820"/>
      <w:bookmarkEnd w:id="1821"/>
      <w:bookmarkEnd w:id="1822"/>
      <w:r w:rsidRPr="00D1205D">
        <w:rPr>
          <w:lang w:eastAsia="zh-CN"/>
        </w:rPr>
        <w:t>Routing Mechanisms with SCP Known to the NF</w:t>
      </w:r>
      <w:bookmarkEnd w:id="1823"/>
      <w:bookmarkEnd w:id="1824"/>
      <w:bookmarkEnd w:id="1825"/>
      <w:bookmarkEnd w:id="1826"/>
      <w:bookmarkEnd w:id="1827"/>
      <w:bookmarkEnd w:id="1828"/>
      <w:bookmarkEnd w:id="1829"/>
      <w:bookmarkEnd w:id="1831"/>
    </w:p>
    <w:p w14:paraId="527B52DB" w14:textId="77777777" w:rsidR="00F90BFA" w:rsidRPr="00D1205D" w:rsidRDefault="00F90BFA" w:rsidP="002D7984">
      <w:pPr>
        <w:pStyle w:val="Heading4"/>
        <w:rPr>
          <w:lang w:eastAsia="zh-CN"/>
        </w:rPr>
      </w:pPr>
      <w:bookmarkStart w:id="1832" w:name="_Toc19709014"/>
      <w:bookmarkStart w:id="1833" w:name="_Toc27745092"/>
      <w:bookmarkStart w:id="1834" w:name="_Toc29803245"/>
      <w:bookmarkStart w:id="1835" w:name="_Toc35970035"/>
      <w:bookmarkStart w:id="1836" w:name="_Toc36050829"/>
      <w:bookmarkStart w:id="1837" w:name="_Toc44847548"/>
      <w:bookmarkStart w:id="1838" w:name="_Toc51845202"/>
      <w:bookmarkStart w:id="1839" w:name="_Toc51845533"/>
      <w:bookmarkStart w:id="1840" w:name="_Toc51847053"/>
      <w:bookmarkStart w:id="1841" w:name="_Toc57022684"/>
      <w:bookmarkStart w:id="1842" w:name="_Toc19709016"/>
      <w:bookmarkStart w:id="1843" w:name="_Toc27745094"/>
      <w:bookmarkStart w:id="1844" w:name="_Toc29803247"/>
      <w:bookmarkStart w:id="1845" w:name="_CR6_10_2_1"/>
      <w:bookmarkStart w:id="1846" w:name="_Toc160971429"/>
      <w:bookmarkEnd w:id="1845"/>
      <w:r w:rsidRPr="00D1205D">
        <w:rPr>
          <w:lang w:eastAsia="zh-CN"/>
        </w:rPr>
        <w:t>6.10.2.1</w:t>
      </w:r>
      <w:r w:rsidRPr="00D1205D">
        <w:rPr>
          <w:lang w:eastAsia="zh-CN"/>
        </w:rPr>
        <w:tab/>
        <w:t>General</w:t>
      </w:r>
      <w:bookmarkEnd w:id="1832"/>
      <w:bookmarkEnd w:id="1833"/>
      <w:bookmarkEnd w:id="1834"/>
      <w:bookmarkEnd w:id="1835"/>
      <w:bookmarkEnd w:id="1836"/>
      <w:bookmarkEnd w:id="1837"/>
      <w:bookmarkEnd w:id="1838"/>
      <w:bookmarkEnd w:id="1839"/>
      <w:bookmarkEnd w:id="1840"/>
      <w:bookmarkEnd w:id="1841"/>
      <w:bookmarkEnd w:id="1846"/>
    </w:p>
    <w:p w14:paraId="602675EC" w14:textId="1CF21676" w:rsidR="00F90BFA" w:rsidRPr="00D1205D" w:rsidRDefault="00F90BFA" w:rsidP="00F90BFA">
      <w:pPr>
        <w:rPr>
          <w:lang w:eastAsia="zh-CN"/>
        </w:rPr>
      </w:pPr>
      <w:bookmarkStart w:id="1847" w:name="_Toc19709015"/>
      <w:bookmarkStart w:id="1848" w:name="_Toc27745093"/>
      <w:bookmarkStart w:id="1849" w:name="_Toc29803246"/>
      <w:bookmarkStart w:id="1850" w:name="_Toc35970036"/>
      <w:bookmarkStart w:id="1851"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852" w:name="_Toc44847549"/>
      <w:bookmarkStart w:id="1853" w:name="_Toc51845203"/>
      <w:bookmarkStart w:id="1854" w:name="_Toc51845534"/>
      <w:bookmarkStart w:id="1855" w:name="_Toc51847054"/>
      <w:bookmarkStart w:id="1856" w:name="_Toc57022685"/>
      <w:bookmarkStart w:id="1857" w:name="_CR6_10_2_2"/>
      <w:bookmarkStart w:id="1858" w:name="_Toc160971430"/>
      <w:bookmarkEnd w:id="1857"/>
      <w:r w:rsidRPr="00D1205D">
        <w:rPr>
          <w:lang w:eastAsia="zh-CN"/>
        </w:rPr>
        <w:lastRenderedPageBreak/>
        <w:t>6.10.2.2</w:t>
      </w:r>
      <w:r w:rsidRPr="00D1205D">
        <w:rPr>
          <w:lang w:eastAsia="zh-CN"/>
        </w:rPr>
        <w:tab/>
        <w:t>HTTP/2 connection management</w:t>
      </w:r>
      <w:bookmarkEnd w:id="1847"/>
      <w:bookmarkEnd w:id="1848"/>
      <w:bookmarkEnd w:id="1849"/>
      <w:bookmarkEnd w:id="1850"/>
      <w:bookmarkEnd w:id="1851"/>
      <w:bookmarkEnd w:id="1852"/>
      <w:bookmarkEnd w:id="1853"/>
      <w:bookmarkEnd w:id="1854"/>
      <w:bookmarkEnd w:id="1855"/>
      <w:bookmarkEnd w:id="1856"/>
      <w:bookmarkEnd w:id="1858"/>
    </w:p>
    <w:p w14:paraId="552C657E" w14:textId="77777777" w:rsidR="00F90BFA" w:rsidRPr="00D1205D" w:rsidRDefault="00F90BFA" w:rsidP="00F90BFA">
      <w:pPr>
        <w:rPr>
          <w:lang w:eastAsia="zh-CN"/>
        </w:rPr>
      </w:pPr>
      <w:bookmarkStart w:id="1859" w:name="_Toc35970037"/>
      <w:bookmarkStart w:id="1860"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861" w:name="_Toc44847550"/>
      <w:bookmarkStart w:id="1862" w:name="_Toc51845204"/>
      <w:bookmarkStart w:id="1863" w:name="_Toc51845535"/>
      <w:bookmarkStart w:id="1864" w:name="_Toc51847055"/>
      <w:bookmarkStart w:id="1865" w:name="_Toc57022686"/>
      <w:bookmarkStart w:id="1866" w:name="_CR6_10_2_3"/>
      <w:bookmarkStart w:id="1867" w:name="_Toc160971431"/>
      <w:bookmarkEnd w:id="1866"/>
      <w:r w:rsidRPr="00D1205D">
        <w:rPr>
          <w:lang w:eastAsia="zh-CN"/>
        </w:rPr>
        <w:t>6.10.2.3</w:t>
      </w:r>
      <w:r w:rsidRPr="00D1205D">
        <w:rPr>
          <w:lang w:eastAsia="zh-CN"/>
        </w:rPr>
        <w:tab/>
        <w:t>Connecting inbound</w:t>
      </w:r>
      <w:bookmarkEnd w:id="1842"/>
      <w:bookmarkEnd w:id="1843"/>
      <w:bookmarkEnd w:id="1844"/>
      <w:bookmarkEnd w:id="1859"/>
      <w:bookmarkEnd w:id="1860"/>
      <w:bookmarkEnd w:id="1861"/>
      <w:bookmarkEnd w:id="1862"/>
      <w:bookmarkEnd w:id="1863"/>
      <w:bookmarkEnd w:id="1864"/>
      <w:bookmarkEnd w:id="1865"/>
      <w:bookmarkEnd w:id="1867"/>
    </w:p>
    <w:p w14:paraId="3E2FA710" w14:textId="77777777" w:rsidR="00F90BFA" w:rsidRPr="00D1205D" w:rsidRDefault="00F90BFA" w:rsidP="00F90BFA">
      <w:bookmarkStart w:id="1868" w:name="_Toc19709017"/>
      <w:bookmarkStart w:id="1869" w:name="_Toc27745095"/>
      <w:bookmarkStart w:id="1870"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871" w:name="_Toc35970038"/>
      <w:bookmarkStart w:id="1872" w:name="_Toc36050832"/>
      <w:bookmarkStart w:id="1873" w:name="_Toc44847551"/>
      <w:bookmarkStart w:id="1874" w:name="_Toc51845205"/>
      <w:bookmarkStart w:id="1875" w:name="_Toc51845536"/>
      <w:bookmarkStart w:id="1876" w:name="_Toc51847056"/>
      <w:bookmarkStart w:id="1877" w:name="_Toc57022687"/>
      <w:bookmarkStart w:id="1878" w:name="_CR6_10_2_4"/>
      <w:bookmarkStart w:id="1879" w:name="_Toc160971432"/>
      <w:bookmarkEnd w:id="1878"/>
      <w:r w:rsidRPr="00D1205D">
        <w:rPr>
          <w:lang w:eastAsia="zh-CN"/>
        </w:rPr>
        <w:t>6.10.2.4</w:t>
      </w:r>
      <w:r w:rsidRPr="00D1205D">
        <w:rPr>
          <w:lang w:eastAsia="zh-CN"/>
        </w:rPr>
        <w:tab/>
      </w:r>
      <w:r w:rsidRPr="00D1205D">
        <w:t>Pseudo-header setting</w:t>
      </w:r>
      <w:bookmarkEnd w:id="1868"/>
      <w:bookmarkEnd w:id="1869"/>
      <w:bookmarkEnd w:id="1870"/>
      <w:bookmarkEnd w:id="1871"/>
      <w:bookmarkEnd w:id="1872"/>
      <w:bookmarkEnd w:id="1873"/>
      <w:bookmarkEnd w:id="1874"/>
      <w:bookmarkEnd w:id="1875"/>
      <w:bookmarkEnd w:id="1876"/>
      <w:bookmarkEnd w:id="1877"/>
      <w:bookmarkEnd w:id="1879"/>
    </w:p>
    <w:p w14:paraId="76E662BD" w14:textId="77777777" w:rsidR="00F90BFA" w:rsidRPr="00D1205D" w:rsidRDefault="00F90BFA" w:rsidP="00F90BFA">
      <w:pPr>
        <w:rPr>
          <w:lang w:eastAsia="zh-CN"/>
        </w:rPr>
      </w:pPr>
      <w:bookmarkStart w:id="1880" w:name="_Toc27745097"/>
      <w:bookmarkStart w:id="1881" w:name="_Toc29803249"/>
      <w:bookmarkStart w:id="1882"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lastRenderedPageBreak/>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883" w:name="_Toc35970039"/>
      <w:bookmarkStart w:id="1884" w:name="_Toc36050833"/>
      <w:bookmarkStart w:id="1885" w:name="_Toc44847552"/>
      <w:bookmarkStart w:id="1886" w:name="_Toc51845206"/>
      <w:bookmarkStart w:id="1887" w:name="_Toc51845537"/>
      <w:bookmarkStart w:id="1888" w:name="_Toc51847057"/>
      <w:bookmarkStart w:id="1889"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r w:rsidRPr="00D1205D">
        <w:t>apiPrefix</w:t>
      </w:r>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890" w:name="_CR6_10_2_5"/>
      <w:bookmarkStart w:id="1891" w:name="_Toc160971433"/>
      <w:bookmarkEnd w:id="1890"/>
      <w:r w:rsidRPr="00D1205D">
        <w:rPr>
          <w:lang w:eastAsia="zh-CN"/>
        </w:rPr>
        <w:t>6.10.2.5</w:t>
      </w:r>
      <w:r w:rsidRPr="00D1205D">
        <w:rPr>
          <w:lang w:eastAsia="zh-CN"/>
        </w:rPr>
        <w:tab/>
      </w:r>
      <w:r w:rsidRPr="00D1205D">
        <w:t>3gpp-Sbi-Target-apiRoot header setting</w:t>
      </w:r>
      <w:bookmarkEnd w:id="1880"/>
      <w:bookmarkEnd w:id="1881"/>
      <w:bookmarkEnd w:id="1883"/>
      <w:bookmarkEnd w:id="1884"/>
      <w:bookmarkEnd w:id="1885"/>
      <w:bookmarkEnd w:id="1886"/>
      <w:bookmarkEnd w:id="1887"/>
      <w:bookmarkEnd w:id="1888"/>
      <w:bookmarkEnd w:id="1889"/>
      <w:bookmarkEnd w:id="1891"/>
    </w:p>
    <w:p w14:paraId="185298D2" w14:textId="77777777" w:rsidR="00F90BFA" w:rsidRPr="00D1205D" w:rsidRDefault="00F90BFA" w:rsidP="00F90BFA">
      <w:bookmarkStart w:id="1892" w:name="_Toc27745098"/>
      <w:bookmarkStart w:id="1893"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894" w:name="_Toc35970040"/>
      <w:bookmarkStart w:id="1895" w:name="_Toc36050834"/>
      <w:bookmarkStart w:id="1896" w:name="_Toc44847553"/>
      <w:bookmarkStart w:id="1897" w:name="_Toc51845207"/>
      <w:bookmarkStart w:id="1898" w:name="_Toc51845538"/>
      <w:bookmarkStart w:id="1899" w:name="_Toc51847058"/>
      <w:bookmarkStart w:id="1900" w:name="_Toc57022689"/>
      <w:bookmarkStart w:id="1901" w:name="_CR6_10_2_6"/>
      <w:bookmarkStart w:id="1902" w:name="_Toc160971434"/>
      <w:bookmarkEnd w:id="1901"/>
      <w:r w:rsidRPr="00D1205D">
        <w:rPr>
          <w:lang w:eastAsia="zh-CN"/>
        </w:rPr>
        <w:t>6.10.2.6</w:t>
      </w:r>
      <w:r w:rsidRPr="00D1205D">
        <w:rPr>
          <w:lang w:eastAsia="zh-CN"/>
        </w:rPr>
        <w:tab/>
      </w:r>
      <w:r w:rsidRPr="00D1205D">
        <w:t>Cache key (ck) query parameter</w:t>
      </w:r>
      <w:bookmarkEnd w:id="1892"/>
      <w:bookmarkEnd w:id="1893"/>
      <w:bookmarkEnd w:id="1894"/>
      <w:bookmarkEnd w:id="1895"/>
      <w:bookmarkEnd w:id="1896"/>
      <w:bookmarkEnd w:id="1897"/>
      <w:bookmarkEnd w:id="1898"/>
      <w:bookmarkEnd w:id="1899"/>
      <w:bookmarkEnd w:id="1900"/>
      <w:bookmarkEnd w:id="1902"/>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903" w:name="_Toc27745099"/>
      <w:bookmarkStart w:id="1904" w:name="_Toc29803251"/>
      <w:bookmarkStart w:id="1905" w:name="_Toc35970041"/>
      <w:bookmarkStart w:id="1906" w:name="_Toc36050835"/>
      <w:bookmarkStart w:id="1907" w:name="_Toc44847554"/>
      <w:bookmarkStart w:id="1908" w:name="_Toc51845208"/>
      <w:bookmarkStart w:id="1909" w:name="_Toc51845539"/>
      <w:bookmarkStart w:id="1910" w:name="_Toc51847059"/>
      <w:bookmarkStart w:id="1911" w:name="_Toc57022690"/>
      <w:bookmarkStart w:id="1912" w:name="_CR6_10_2A"/>
      <w:bookmarkStart w:id="1913" w:name="_Toc160971435"/>
      <w:bookmarkEnd w:id="1912"/>
      <w:r w:rsidRPr="00D1205D">
        <w:rPr>
          <w:lang w:eastAsia="zh-CN"/>
        </w:rPr>
        <w:t>6.10.2A</w:t>
      </w:r>
      <w:r w:rsidRPr="00D1205D">
        <w:rPr>
          <w:lang w:eastAsia="zh-CN"/>
        </w:rPr>
        <w:tab/>
      </w:r>
      <w:bookmarkStart w:id="1914" w:name="_Toc27745101"/>
      <w:bookmarkStart w:id="1915" w:name="_Toc29803253"/>
      <w:bookmarkEnd w:id="1903"/>
      <w:bookmarkEnd w:id="1904"/>
      <w:r w:rsidRPr="00D1205D">
        <w:rPr>
          <w:lang w:eastAsia="zh-CN"/>
        </w:rPr>
        <w:t>Routing Mechanism with SCP</w:t>
      </w:r>
      <w:r w:rsidRPr="00D1205D">
        <w:rPr>
          <w:lang w:eastAsia="ja-JP"/>
        </w:rPr>
        <w:t xml:space="preserve"> Unknown to the NF</w:t>
      </w:r>
      <w:bookmarkEnd w:id="1905"/>
      <w:bookmarkEnd w:id="1906"/>
      <w:bookmarkEnd w:id="1907"/>
      <w:bookmarkEnd w:id="1908"/>
      <w:bookmarkEnd w:id="1909"/>
      <w:bookmarkEnd w:id="1910"/>
      <w:bookmarkEnd w:id="1911"/>
      <w:bookmarkEnd w:id="1913"/>
    </w:p>
    <w:p w14:paraId="7F07CC1A" w14:textId="77777777" w:rsidR="00F90BFA" w:rsidRPr="00D1205D" w:rsidRDefault="00F90BFA" w:rsidP="002D7984">
      <w:pPr>
        <w:pStyle w:val="Heading4"/>
        <w:rPr>
          <w:lang w:eastAsia="zh-CN"/>
        </w:rPr>
      </w:pPr>
      <w:bookmarkStart w:id="1916" w:name="_Toc27745100"/>
      <w:bookmarkStart w:id="1917" w:name="_Toc29803252"/>
      <w:bookmarkStart w:id="1918" w:name="_Toc35970042"/>
      <w:bookmarkStart w:id="1919" w:name="_Toc36050836"/>
      <w:bookmarkStart w:id="1920" w:name="_Toc44847555"/>
      <w:bookmarkStart w:id="1921" w:name="_Toc51845209"/>
      <w:bookmarkStart w:id="1922" w:name="_Toc51845540"/>
      <w:bookmarkStart w:id="1923" w:name="_Toc51847060"/>
      <w:bookmarkStart w:id="1924" w:name="_Toc57022691"/>
      <w:bookmarkStart w:id="1925" w:name="_CR6_10_2A_1"/>
      <w:bookmarkStart w:id="1926" w:name="_Toc160971436"/>
      <w:bookmarkEnd w:id="1925"/>
      <w:r w:rsidRPr="00D1205D">
        <w:rPr>
          <w:lang w:eastAsia="zh-CN"/>
        </w:rPr>
        <w:t>6.10.2A.1</w:t>
      </w:r>
      <w:r w:rsidRPr="00D1205D">
        <w:rPr>
          <w:lang w:eastAsia="zh-CN"/>
        </w:rPr>
        <w:tab/>
        <w:t>Connecting inbound</w:t>
      </w:r>
      <w:bookmarkEnd w:id="1916"/>
      <w:bookmarkEnd w:id="1917"/>
      <w:bookmarkEnd w:id="1918"/>
      <w:bookmarkEnd w:id="1919"/>
      <w:bookmarkEnd w:id="1920"/>
      <w:bookmarkEnd w:id="1921"/>
      <w:bookmarkEnd w:id="1922"/>
      <w:bookmarkEnd w:id="1923"/>
      <w:bookmarkEnd w:id="1924"/>
      <w:bookmarkEnd w:id="1926"/>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927" w:name="_Toc35970043"/>
      <w:bookmarkStart w:id="1928" w:name="_Toc36050837"/>
      <w:bookmarkStart w:id="1929" w:name="_Toc44847556"/>
      <w:bookmarkStart w:id="1930" w:name="_Toc51845210"/>
      <w:bookmarkStart w:id="1931" w:name="_Toc51845541"/>
      <w:bookmarkStart w:id="1932" w:name="_Toc51847061"/>
      <w:bookmarkStart w:id="1933" w:name="_Toc57022692"/>
      <w:bookmarkStart w:id="1934" w:name="_CR6_10_2A_2"/>
      <w:bookmarkStart w:id="1935" w:name="_Toc160971437"/>
      <w:bookmarkEnd w:id="1934"/>
      <w:r w:rsidRPr="00D1205D">
        <w:rPr>
          <w:lang w:eastAsia="zh-CN"/>
        </w:rPr>
        <w:t>6.10.2A.2</w:t>
      </w:r>
      <w:r w:rsidRPr="00D1205D">
        <w:rPr>
          <w:lang w:eastAsia="zh-CN"/>
        </w:rPr>
        <w:tab/>
        <w:t>HTTP/2 connection management</w:t>
      </w:r>
      <w:bookmarkEnd w:id="1914"/>
      <w:bookmarkEnd w:id="1915"/>
      <w:bookmarkEnd w:id="1927"/>
      <w:bookmarkEnd w:id="1928"/>
      <w:bookmarkEnd w:id="1929"/>
      <w:bookmarkEnd w:id="1930"/>
      <w:bookmarkEnd w:id="1931"/>
      <w:bookmarkEnd w:id="1932"/>
      <w:bookmarkEnd w:id="1933"/>
      <w:bookmarkEnd w:id="1935"/>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936" w:name="_Toc27745102"/>
      <w:bookmarkStart w:id="1937" w:name="_Toc29803254"/>
      <w:bookmarkStart w:id="1938" w:name="_Toc35970044"/>
      <w:bookmarkStart w:id="1939" w:name="_Toc36050838"/>
      <w:bookmarkStart w:id="1940" w:name="_Toc44847557"/>
      <w:bookmarkStart w:id="1941" w:name="_Toc51845211"/>
      <w:bookmarkStart w:id="1942" w:name="_Toc51845542"/>
      <w:bookmarkStart w:id="1943" w:name="_Toc51847062"/>
      <w:bookmarkStart w:id="1944" w:name="_Toc57022693"/>
      <w:bookmarkStart w:id="1945" w:name="_CR6_10_2A_3"/>
      <w:bookmarkStart w:id="1946" w:name="_Toc160971438"/>
      <w:bookmarkEnd w:id="1945"/>
      <w:r w:rsidRPr="00D1205D">
        <w:rPr>
          <w:lang w:eastAsia="zh-CN"/>
        </w:rPr>
        <w:lastRenderedPageBreak/>
        <w:t>6.10.2A.3</w:t>
      </w:r>
      <w:r w:rsidRPr="00D1205D">
        <w:rPr>
          <w:lang w:eastAsia="zh-CN"/>
        </w:rPr>
        <w:tab/>
      </w:r>
      <w:r w:rsidRPr="00D1205D">
        <w:t>Pseudo-header setting</w:t>
      </w:r>
      <w:bookmarkEnd w:id="1936"/>
      <w:bookmarkEnd w:id="1937"/>
      <w:bookmarkEnd w:id="1938"/>
      <w:bookmarkEnd w:id="1939"/>
      <w:bookmarkEnd w:id="1940"/>
      <w:bookmarkEnd w:id="1941"/>
      <w:bookmarkEnd w:id="1942"/>
      <w:bookmarkEnd w:id="1943"/>
      <w:bookmarkEnd w:id="1944"/>
      <w:bookmarkEnd w:id="1946"/>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947" w:name="_Toc27745103"/>
      <w:bookmarkStart w:id="1948" w:name="_Toc29803255"/>
      <w:bookmarkStart w:id="1949" w:name="_Toc35970045"/>
      <w:bookmarkStart w:id="1950" w:name="_Toc36050839"/>
      <w:bookmarkStart w:id="1951" w:name="_Toc44847558"/>
      <w:bookmarkStart w:id="1952" w:name="_Toc51845212"/>
      <w:bookmarkStart w:id="1953" w:name="_Toc51845543"/>
      <w:bookmarkStart w:id="1954" w:name="_Toc51847063"/>
      <w:bookmarkStart w:id="1955" w:name="_Toc57022694"/>
      <w:bookmarkStart w:id="1956" w:name="_Toc19709021"/>
      <w:bookmarkStart w:id="1957" w:name="_CR6_10_3"/>
      <w:bookmarkStart w:id="1958" w:name="_Toc160971439"/>
      <w:bookmarkEnd w:id="1882"/>
      <w:bookmarkEnd w:id="1957"/>
      <w:r w:rsidRPr="00D1205D">
        <w:rPr>
          <w:lang w:eastAsia="zh-CN"/>
        </w:rPr>
        <w:t>6.10.3</w:t>
      </w:r>
      <w:r w:rsidRPr="00D1205D">
        <w:rPr>
          <w:lang w:eastAsia="zh-CN"/>
        </w:rPr>
        <w:tab/>
        <w:t>NF Discovery and Selection for indirect communication with Delegated Discovery</w:t>
      </w:r>
      <w:bookmarkEnd w:id="1947"/>
      <w:bookmarkEnd w:id="1948"/>
      <w:bookmarkEnd w:id="1949"/>
      <w:bookmarkEnd w:id="1950"/>
      <w:bookmarkEnd w:id="1951"/>
      <w:bookmarkEnd w:id="1952"/>
      <w:bookmarkEnd w:id="1953"/>
      <w:bookmarkEnd w:id="1954"/>
      <w:bookmarkEnd w:id="1955"/>
      <w:bookmarkEnd w:id="1958"/>
    </w:p>
    <w:p w14:paraId="483C26E0" w14:textId="77777777" w:rsidR="00F90BFA" w:rsidRPr="00D1205D" w:rsidRDefault="00F90BFA" w:rsidP="002D7984">
      <w:pPr>
        <w:pStyle w:val="Heading4"/>
        <w:rPr>
          <w:lang w:eastAsia="zh-CN"/>
        </w:rPr>
      </w:pPr>
      <w:bookmarkStart w:id="1959" w:name="_Toc19709020"/>
      <w:bookmarkStart w:id="1960" w:name="_Toc27745104"/>
      <w:bookmarkStart w:id="1961" w:name="_Toc29803256"/>
      <w:bookmarkStart w:id="1962" w:name="_Toc35970046"/>
      <w:bookmarkStart w:id="1963" w:name="_Toc36050840"/>
      <w:bookmarkStart w:id="1964" w:name="_Toc44847559"/>
      <w:bookmarkStart w:id="1965" w:name="_Toc51845213"/>
      <w:bookmarkStart w:id="1966" w:name="_Toc51845544"/>
      <w:bookmarkStart w:id="1967" w:name="_Toc51847064"/>
      <w:bookmarkStart w:id="1968" w:name="_Toc57022695"/>
      <w:bookmarkStart w:id="1969" w:name="_CR6_10_3_1"/>
      <w:bookmarkStart w:id="1970" w:name="_Toc160971440"/>
      <w:bookmarkEnd w:id="1969"/>
      <w:r w:rsidRPr="00D1205D">
        <w:rPr>
          <w:lang w:eastAsia="zh-CN"/>
        </w:rPr>
        <w:t>6.10.3.1</w:t>
      </w:r>
      <w:r w:rsidRPr="00D1205D">
        <w:rPr>
          <w:lang w:eastAsia="zh-CN"/>
        </w:rPr>
        <w:tab/>
        <w:t>General</w:t>
      </w:r>
      <w:bookmarkEnd w:id="1959"/>
      <w:bookmarkEnd w:id="1960"/>
      <w:bookmarkEnd w:id="1961"/>
      <w:bookmarkEnd w:id="1962"/>
      <w:bookmarkEnd w:id="1963"/>
      <w:bookmarkEnd w:id="1964"/>
      <w:bookmarkEnd w:id="1965"/>
      <w:bookmarkEnd w:id="1966"/>
      <w:bookmarkEnd w:id="1967"/>
      <w:bookmarkEnd w:id="1968"/>
      <w:bookmarkEnd w:id="1970"/>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971" w:name="_Toc27745105"/>
      <w:bookmarkStart w:id="1972" w:name="_Toc29803257"/>
      <w:bookmarkStart w:id="1973" w:name="_Toc35970047"/>
      <w:bookmarkStart w:id="1974" w:name="_Toc36050841"/>
      <w:bookmarkStart w:id="1975" w:name="_Toc44847560"/>
      <w:bookmarkStart w:id="1976" w:name="_Toc51845214"/>
      <w:bookmarkStart w:id="1977" w:name="_Toc51845545"/>
      <w:bookmarkStart w:id="1978" w:name="_Toc51847065"/>
      <w:bookmarkStart w:id="1979" w:name="_Toc57022696"/>
      <w:bookmarkStart w:id="1980" w:name="_CR6_10_3_2"/>
      <w:bookmarkStart w:id="1981" w:name="_Toc160971441"/>
      <w:bookmarkEnd w:id="1980"/>
      <w:r w:rsidRPr="00D1205D">
        <w:rPr>
          <w:lang w:eastAsia="zh-CN"/>
        </w:rPr>
        <w:t>6.10.3.2</w:t>
      </w:r>
      <w:r w:rsidRPr="00D1205D">
        <w:rPr>
          <w:lang w:eastAsia="zh-CN"/>
        </w:rPr>
        <w:tab/>
        <w:t>Conveyance of NF Discovery Factors</w:t>
      </w:r>
      <w:bookmarkEnd w:id="1956"/>
      <w:bookmarkEnd w:id="1971"/>
      <w:bookmarkEnd w:id="1972"/>
      <w:bookmarkEnd w:id="1973"/>
      <w:bookmarkEnd w:id="1974"/>
      <w:bookmarkEnd w:id="1975"/>
      <w:bookmarkEnd w:id="1976"/>
      <w:bookmarkEnd w:id="1977"/>
      <w:bookmarkEnd w:id="1978"/>
      <w:bookmarkEnd w:id="1979"/>
      <w:bookmarkEnd w:id="1981"/>
    </w:p>
    <w:p w14:paraId="3244A530" w14:textId="77777777" w:rsidR="00BE274F" w:rsidRPr="00D1205D" w:rsidRDefault="00BE274F" w:rsidP="00BE274F">
      <w:pPr>
        <w:rPr>
          <w:lang w:eastAsia="zh-CN"/>
        </w:rPr>
      </w:pPr>
      <w:bookmarkStart w:id="1982"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77777777" w:rsidR="00C832FB" w:rsidRDefault="00BE274F" w:rsidP="00BE274F">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11209324" w14:textId="77777777" w:rsidR="00C832FB" w:rsidRDefault="00BE274F" w:rsidP="00BE274F">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66D0444B" w14:textId="29B974BA" w:rsidR="00DA01BA" w:rsidRDefault="00DA01BA" w:rsidP="00DA01BA">
      <w:pPr>
        <w:rPr>
          <w:lang w:eastAsia="zh-CN"/>
        </w:rPr>
      </w:pPr>
      <w:r>
        <w:rPr>
          <w:lang w:eastAsia="zh-CN"/>
        </w:rPr>
        <w:lastRenderedPageBreak/>
        <w:t>If the NF service consumer includes more than one service name in the 3gpp-Sbi-Discovery-service-names header, the service name corresponding to the service request shall be listed as the first service name in the header.</w:t>
      </w:r>
    </w:p>
    <w:p w14:paraId="5ED8DEDD" w14:textId="40DB61E5" w:rsidR="00DA01BA" w:rsidRDefault="00DA01BA" w:rsidP="00DA01BA">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50F7046E"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Pr>
          <w:lang w:eastAsia="zh-CN"/>
        </w:rPr>
        <w:t>.</w:t>
      </w:r>
    </w:p>
    <w:p w14:paraId="5C1B8A90" w14:textId="77777777" w:rsidR="00C403B9" w:rsidRDefault="00C403B9" w:rsidP="002D7984">
      <w:pPr>
        <w:pStyle w:val="Heading4"/>
        <w:rPr>
          <w:lang w:val="en-US" w:eastAsia="zh-CN"/>
        </w:rPr>
      </w:pPr>
      <w:bookmarkStart w:id="1983" w:name="_Toc57022697"/>
      <w:bookmarkStart w:id="1984" w:name="_Toc27745107"/>
      <w:bookmarkStart w:id="1985" w:name="_Toc29803259"/>
      <w:bookmarkStart w:id="1986" w:name="_Toc35970049"/>
      <w:bookmarkStart w:id="1987" w:name="_Toc36050843"/>
      <w:bookmarkStart w:id="1988" w:name="_Toc44847562"/>
      <w:bookmarkStart w:id="1989" w:name="_Toc51845216"/>
      <w:bookmarkStart w:id="1990" w:name="_Toc51845547"/>
      <w:bookmarkStart w:id="1991" w:name="_Toc51847067"/>
      <w:bookmarkStart w:id="1992" w:name="_CR6_10_3_3"/>
      <w:bookmarkStart w:id="1993" w:name="_Toc160971442"/>
      <w:bookmarkEnd w:id="1992"/>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983"/>
      <w:bookmarkEnd w:id="1993"/>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lastRenderedPageBreak/>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994" w:name="_Toc57022698"/>
      <w:bookmarkStart w:id="1995" w:name="_Toc57017616"/>
      <w:bookmarkStart w:id="1996" w:name="_Toc57024366"/>
      <w:bookmarkStart w:id="1997" w:name="_Toc27745108"/>
      <w:bookmarkStart w:id="1998" w:name="_Toc29803260"/>
      <w:bookmarkStart w:id="1999" w:name="_Toc35970050"/>
      <w:bookmarkStart w:id="2000" w:name="_Toc36050844"/>
      <w:bookmarkStart w:id="2001" w:name="_CR6_10_3_4"/>
      <w:bookmarkStart w:id="2002" w:name="_Toc160971443"/>
      <w:bookmarkEnd w:id="1984"/>
      <w:bookmarkEnd w:id="1985"/>
      <w:bookmarkEnd w:id="1986"/>
      <w:bookmarkEnd w:id="1987"/>
      <w:bookmarkEnd w:id="1988"/>
      <w:bookmarkEnd w:id="1989"/>
      <w:bookmarkEnd w:id="1990"/>
      <w:bookmarkEnd w:id="1991"/>
      <w:bookmarkEnd w:id="2001"/>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994"/>
      <w:bookmarkEnd w:id="2002"/>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77777777" w:rsidR="00C832FB" w:rsidRDefault="0076412A" w:rsidP="0076412A">
      <w:pPr>
        <w:pStyle w:val="B1"/>
        <w:ind w:firstLine="0"/>
        <w:rPr>
          <w:lang w:eastAsia="zh-CN"/>
        </w:rPr>
      </w:pPr>
      <w:bookmarkStart w:id="2003"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Pr="00D1205D">
        <w:rPr>
          <w:lang w:eastAsia="zh-CN"/>
        </w:rPr>
        <w:t>of the NF Service Producer selected by the SCP</w:t>
      </w:r>
      <w:r>
        <w:rPr>
          <w:lang w:eastAsia="zh-CN"/>
        </w:rPr>
        <w:t>.</w:t>
      </w:r>
    </w:p>
    <w:p w14:paraId="7ED9B666" w14:textId="4E78D265"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p>
    <w:bookmarkEnd w:id="2003"/>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77777777" w:rsidR="00BE1178" w:rsidRPr="00D1205D" w:rsidRDefault="00BE1178" w:rsidP="00BE1178">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64832BA0" w14:textId="77777777" w:rsidR="00BE1178" w:rsidRPr="00D1205D" w:rsidRDefault="00BE1178" w:rsidP="00BE1178">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73614F2" w:rsidR="00BE1178" w:rsidRDefault="00BE1178" w:rsidP="00BE1178">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60CE43B5" w14:textId="46D3C8ED" w:rsidR="005C2647" w:rsidRDefault="005C2647" w:rsidP="00BE1178">
      <w:pPr>
        <w:pStyle w:val="NO"/>
        <w:rPr>
          <w:lang w:eastAsia="zh-CN"/>
        </w:rPr>
      </w:pPr>
      <w:r>
        <w:rPr>
          <w:lang w:eastAsia="zh-CN"/>
        </w:rPr>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2538D52A" w14:textId="4424D6F3" w:rsidR="00E56ECE" w:rsidRDefault="00E56ECE" w:rsidP="002D7984">
      <w:pPr>
        <w:pStyle w:val="Heading4"/>
        <w:rPr>
          <w:lang w:val="en-US" w:eastAsia="zh-CN"/>
        </w:rPr>
      </w:pPr>
      <w:bookmarkStart w:id="2004" w:name="_CR6_10_3_5"/>
      <w:bookmarkStart w:id="2005" w:name="_Toc160971444"/>
      <w:bookmarkEnd w:id="2004"/>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995"/>
      <w:bookmarkEnd w:id="1996"/>
      <w:bookmarkEnd w:id="2005"/>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lastRenderedPageBreak/>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77777777" w:rsidR="00AD4CCA" w:rsidRPr="00E56ECE" w:rsidRDefault="00E56ECE"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2006" w:name="_Toc51845217"/>
      <w:bookmarkStart w:id="2007" w:name="_Toc51845548"/>
      <w:bookmarkStart w:id="2008" w:name="_Toc51847068"/>
      <w:bookmarkStart w:id="2009" w:name="_Toc57022699"/>
    </w:p>
    <w:p w14:paraId="2B4C6ECB" w14:textId="285AFF74" w:rsidR="00F90BFA" w:rsidRPr="00D1205D" w:rsidRDefault="00F90BFA" w:rsidP="002D7984">
      <w:pPr>
        <w:pStyle w:val="Heading3"/>
        <w:rPr>
          <w:lang w:eastAsia="zh-CN"/>
        </w:rPr>
      </w:pPr>
      <w:bookmarkStart w:id="2010" w:name="_CR6_10_4"/>
      <w:bookmarkStart w:id="2011" w:name="_Toc160971445"/>
      <w:bookmarkEnd w:id="2010"/>
      <w:r w:rsidRPr="00D1205D">
        <w:rPr>
          <w:lang w:eastAsia="zh-CN"/>
        </w:rPr>
        <w:t>6.10.4</w:t>
      </w:r>
      <w:r w:rsidRPr="00D1205D">
        <w:rPr>
          <w:lang w:eastAsia="zh-CN"/>
        </w:rPr>
        <w:tab/>
      </w:r>
      <w:r w:rsidRPr="00D1205D">
        <w:t>Authority and/or deployment-specific string in apiRoot of resource URI</w:t>
      </w:r>
      <w:bookmarkEnd w:id="1982"/>
      <w:bookmarkEnd w:id="1997"/>
      <w:bookmarkEnd w:id="1998"/>
      <w:bookmarkEnd w:id="1999"/>
      <w:bookmarkEnd w:id="2000"/>
      <w:bookmarkEnd w:id="2006"/>
      <w:bookmarkEnd w:id="2007"/>
      <w:bookmarkEnd w:id="2008"/>
      <w:bookmarkEnd w:id="2009"/>
      <w:bookmarkEnd w:id="2011"/>
    </w:p>
    <w:p w14:paraId="2E4324A9" w14:textId="77777777" w:rsidR="00F90BFA" w:rsidRPr="00D1205D" w:rsidRDefault="00F90BFA" w:rsidP="00F90BFA">
      <w:bookmarkStart w:id="2012" w:name="_Toc19709023"/>
      <w:bookmarkStart w:id="2013" w:name="_Toc27745109"/>
      <w:bookmarkStart w:id="2014"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E0716E">
      <w:pPr>
        <w:pStyle w:val="NO"/>
      </w:pPr>
      <w:r w:rsidRPr="00E0716E">
        <w:t>NOTE 1:</w:t>
      </w:r>
      <w:r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2015" w:name="_Toc35970051"/>
      <w:bookmarkStart w:id="2016" w:name="_Toc36050845"/>
      <w:bookmarkStart w:id="2017"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E0716E">
      <w:pPr>
        <w:pStyle w:val="NO"/>
      </w:pPr>
      <w:r w:rsidRPr="00E0716E">
        <w:t>NOTE 2:</w:t>
      </w:r>
      <w:r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77777777"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2018" w:name="_Toc51845218"/>
      <w:bookmarkStart w:id="2019" w:name="_Toc51845549"/>
      <w:bookmarkStart w:id="2020" w:name="_Toc51847069"/>
      <w:bookmarkStart w:id="2021" w:name="_Toc57022700"/>
      <w:bookmarkStart w:id="2022" w:name="_CR6_10_5"/>
      <w:bookmarkStart w:id="2023" w:name="_Toc160971446"/>
      <w:bookmarkEnd w:id="2022"/>
      <w:r w:rsidRPr="00D1205D">
        <w:rPr>
          <w:lang w:eastAsia="zh-CN"/>
        </w:rPr>
        <w:lastRenderedPageBreak/>
        <w:t>6.10.5</w:t>
      </w:r>
      <w:r w:rsidRPr="00D1205D">
        <w:rPr>
          <w:lang w:eastAsia="zh-CN"/>
        </w:rPr>
        <w:tab/>
        <w:t>NF / NF service instance selection for Indirect Communication without Delegated Discovery</w:t>
      </w:r>
      <w:bookmarkEnd w:id="2012"/>
      <w:bookmarkEnd w:id="2013"/>
      <w:bookmarkEnd w:id="2014"/>
      <w:bookmarkEnd w:id="2015"/>
      <w:bookmarkEnd w:id="2016"/>
      <w:bookmarkEnd w:id="2017"/>
      <w:bookmarkEnd w:id="2018"/>
      <w:bookmarkEnd w:id="2019"/>
      <w:bookmarkEnd w:id="2020"/>
      <w:bookmarkEnd w:id="2021"/>
      <w:bookmarkEnd w:id="2023"/>
    </w:p>
    <w:p w14:paraId="06016FD5" w14:textId="77777777" w:rsidR="00F90BFA" w:rsidRPr="00D1205D" w:rsidRDefault="00F90BFA" w:rsidP="002D7984">
      <w:pPr>
        <w:pStyle w:val="Heading4"/>
        <w:rPr>
          <w:lang w:eastAsia="zh-CN"/>
        </w:rPr>
      </w:pPr>
      <w:bookmarkStart w:id="2024" w:name="_Toc19709024"/>
      <w:bookmarkStart w:id="2025" w:name="_Toc27745110"/>
      <w:bookmarkStart w:id="2026" w:name="_Toc29803262"/>
      <w:bookmarkStart w:id="2027" w:name="_Toc35970052"/>
      <w:bookmarkStart w:id="2028" w:name="_Toc36050846"/>
      <w:bookmarkStart w:id="2029" w:name="_Toc44847564"/>
      <w:bookmarkStart w:id="2030" w:name="_Toc51845219"/>
      <w:bookmarkStart w:id="2031" w:name="_Toc51845550"/>
      <w:bookmarkStart w:id="2032" w:name="_Toc51847070"/>
      <w:bookmarkStart w:id="2033" w:name="_Toc57022701"/>
      <w:bookmarkStart w:id="2034" w:name="_CR6_10_5_1"/>
      <w:bookmarkStart w:id="2035" w:name="_Toc160971447"/>
      <w:bookmarkEnd w:id="2034"/>
      <w:r w:rsidRPr="00D1205D">
        <w:rPr>
          <w:lang w:eastAsia="zh-CN"/>
        </w:rPr>
        <w:t>6.10.5.1</w:t>
      </w:r>
      <w:r w:rsidRPr="00D1205D">
        <w:rPr>
          <w:lang w:eastAsia="zh-CN"/>
        </w:rPr>
        <w:tab/>
        <w:t>General</w:t>
      </w:r>
      <w:bookmarkEnd w:id="2024"/>
      <w:bookmarkEnd w:id="2025"/>
      <w:bookmarkEnd w:id="2026"/>
      <w:bookmarkEnd w:id="2027"/>
      <w:bookmarkEnd w:id="2028"/>
      <w:bookmarkEnd w:id="2029"/>
      <w:bookmarkEnd w:id="2030"/>
      <w:bookmarkEnd w:id="2031"/>
      <w:bookmarkEnd w:id="2032"/>
      <w:bookmarkEnd w:id="2033"/>
      <w:bookmarkEnd w:id="2035"/>
    </w:p>
    <w:p w14:paraId="002BEAF7" w14:textId="77777777" w:rsidR="00F90BFA" w:rsidRPr="00D1205D" w:rsidRDefault="00F90BFA" w:rsidP="00F90BFA">
      <w:pPr>
        <w:rPr>
          <w:lang w:eastAsia="zh-CN"/>
        </w:rPr>
      </w:pPr>
      <w:bookmarkStart w:id="2036"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2037" w:name="_Toc27745111"/>
      <w:bookmarkStart w:id="2038"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2039" w:name="_Toc57022702"/>
      <w:bookmarkStart w:id="2040" w:name="_Toc35970053"/>
      <w:bookmarkStart w:id="2041" w:name="_Toc36050847"/>
      <w:bookmarkStart w:id="2042" w:name="_Toc44847565"/>
      <w:bookmarkStart w:id="2043" w:name="_Toc51845220"/>
      <w:bookmarkStart w:id="2044" w:name="_Toc51845551"/>
      <w:bookmarkStart w:id="2045"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77777777" w:rsidR="00C60479" w:rsidRDefault="00C60479" w:rsidP="00C60479">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requester-plmn-list, can also be included for the same purpose</w:t>
      </w:r>
      <w:r>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77777777" w:rsidR="00DA01BA" w:rsidRDefault="00DA01BA" w:rsidP="00DA01BA">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3FF59E02" w:rsidR="00CA0213" w:rsidRDefault="00CA0213" w:rsidP="00CA0213">
      <w:pPr>
        <w:pStyle w:val="NO"/>
        <w:rPr>
          <w:lang w:val="en-US" w:eastAsia="zh-CN"/>
        </w:rPr>
      </w:pPr>
      <w:r>
        <w:rPr>
          <w:lang w:val="en-US" w:eastAsia="zh-CN"/>
        </w:rPr>
        <w:t xml:space="preserve">NOTE </w:t>
      </w:r>
      <w:r w:rsidR="00DA01BA">
        <w:rPr>
          <w:lang w:val="en-US" w:eastAsia="zh-CN"/>
        </w:rPr>
        <w:t>3</w:t>
      </w:r>
      <w:r>
        <w:rPr>
          <w:lang w:val="en-US" w:eastAsia="zh-CN"/>
        </w:rPr>
        <w:t>:</w:t>
      </w:r>
      <w:r>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33D7E2EE" w:rsidR="00EF177C" w:rsidRDefault="00EF177C" w:rsidP="00EF177C">
      <w:pPr>
        <w:pStyle w:val="NO"/>
      </w:pPr>
      <w:r>
        <w:rPr>
          <w:lang w:val="en-US" w:eastAsia="zh-CN"/>
        </w:rPr>
        <w:t xml:space="preserve">NOTE </w:t>
      </w:r>
      <w:r w:rsidR="00DA01BA">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 xml:space="preserve">Nrf-Uri header, if this header is present in the request. The SCP that </w:t>
      </w:r>
      <w:r>
        <w:rPr>
          <w:lang w:eastAsia="zh-CN"/>
        </w:rPr>
        <w:lastRenderedPageBreak/>
        <w:t>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BE2C472" w:rsidR="00EF177C" w:rsidRDefault="00EF177C" w:rsidP="00EF177C">
      <w:pPr>
        <w:pStyle w:val="NO"/>
        <w:rPr>
          <w:lang w:val="en-US" w:eastAsia="zh-CN"/>
        </w:rPr>
      </w:pPr>
      <w:r>
        <w:rPr>
          <w:lang w:val="en-US" w:eastAsia="zh-CN"/>
        </w:rPr>
        <w:t xml:space="preserve">NOTE </w:t>
      </w:r>
      <w:r w:rsidR="00DA01BA">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2046" w:name="_CR6_10_5_2"/>
      <w:bookmarkStart w:id="2047" w:name="_Toc160971448"/>
      <w:bookmarkEnd w:id="2046"/>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2039"/>
      <w:bookmarkEnd w:id="2047"/>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2048" w:name="_Toc57022703"/>
      <w:bookmarkStart w:id="2049" w:name="_CR6_10_6"/>
      <w:bookmarkStart w:id="2050" w:name="_Toc160971449"/>
      <w:bookmarkEnd w:id="2049"/>
      <w:r w:rsidRPr="00D1205D">
        <w:rPr>
          <w:lang w:eastAsia="zh-CN"/>
        </w:rPr>
        <w:lastRenderedPageBreak/>
        <w:t>6.10.6</w:t>
      </w:r>
      <w:r w:rsidRPr="00D1205D">
        <w:rPr>
          <w:lang w:eastAsia="zh-CN"/>
        </w:rPr>
        <w:tab/>
        <w:t>Feature negotiation for Indirect Communication with Delegated Discovery</w:t>
      </w:r>
      <w:bookmarkEnd w:id="2036"/>
      <w:bookmarkEnd w:id="2037"/>
      <w:bookmarkEnd w:id="2038"/>
      <w:bookmarkEnd w:id="2040"/>
      <w:bookmarkEnd w:id="2041"/>
      <w:bookmarkEnd w:id="2042"/>
      <w:bookmarkEnd w:id="2043"/>
      <w:bookmarkEnd w:id="2044"/>
      <w:bookmarkEnd w:id="2045"/>
      <w:bookmarkEnd w:id="2048"/>
      <w:bookmarkEnd w:id="2050"/>
    </w:p>
    <w:p w14:paraId="770F9292" w14:textId="18F8A51E" w:rsidR="00F90BFA" w:rsidRPr="00D1205D" w:rsidRDefault="00F90BFA" w:rsidP="00F90BFA">
      <w:pPr>
        <w:rPr>
          <w:lang w:eastAsia="zh-CN"/>
        </w:rPr>
      </w:pPr>
      <w:bookmarkStart w:id="2051" w:name="_Toc19709030"/>
      <w:bookmarkStart w:id="2052" w:name="_Toc27745116"/>
      <w:bookmarkStart w:id="2053"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2054" w:name="_Toc35970054"/>
      <w:bookmarkStart w:id="2055" w:name="_Toc36050848"/>
      <w:bookmarkStart w:id="2056" w:name="_Toc44847566"/>
      <w:bookmarkStart w:id="2057" w:name="_Toc51845221"/>
      <w:bookmarkStart w:id="2058" w:name="_Toc51845552"/>
      <w:bookmarkStart w:id="2059" w:name="_Toc51847072"/>
      <w:bookmarkStart w:id="2060" w:name="_Toc57022704"/>
      <w:bookmarkStart w:id="2061" w:name="_CR6_10_7"/>
      <w:bookmarkStart w:id="2062" w:name="_Toc160971450"/>
      <w:bookmarkEnd w:id="2061"/>
      <w:r w:rsidRPr="00D1205D">
        <w:rPr>
          <w:lang w:eastAsia="zh-CN"/>
        </w:rPr>
        <w:t>6.10.7</w:t>
      </w:r>
      <w:r w:rsidRPr="00D1205D">
        <w:rPr>
          <w:lang w:eastAsia="zh-CN"/>
        </w:rPr>
        <w:tab/>
        <w:t>Notification and callback requests sent with Indirect Communication</w:t>
      </w:r>
      <w:bookmarkEnd w:id="2054"/>
      <w:bookmarkEnd w:id="2055"/>
      <w:bookmarkEnd w:id="2056"/>
      <w:bookmarkEnd w:id="2057"/>
      <w:bookmarkEnd w:id="2058"/>
      <w:bookmarkEnd w:id="2059"/>
      <w:bookmarkEnd w:id="2060"/>
      <w:bookmarkEnd w:id="2062"/>
    </w:p>
    <w:p w14:paraId="63E4BDA9" w14:textId="77777777" w:rsidR="00E8091F" w:rsidRPr="00532F96" w:rsidRDefault="00E8091F" w:rsidP="00E8091F">
      <w:pPr>
        <w:rPr>
          <w:lang w:eastAsia="zh-CN"/>
        </w:rPr>
      </w:pPr>
      <w:bookmarkStart w:id="2063" w:name="_Toc44847567"/>
      <w:bookmarkStart w:id="2064" w:name="_Toc51845222"/>
      <w:bookmarkStart w:id="2065" w:name="_Toc51845553"/>
      <w:bookmarkStart w:id="2066" w:name="_Toc51847073"/>
      <w:bookmarkStart w:id="2067"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2068" w:name="_CR6_10_8"/>
      <w:bookmarkStart w:id="2069" w:name="_Toc160971451"/>
      <w:bookmarkEnd w:id="2068"/>
      <w:r w:rsidRPr="00D1205D">
        <w:rPr>
          <w:lang w:eastAsia="zh-CN"/>
        </w:rPr>
        <w:t>6.10.8</w:t>
      </w:r>
      <w:r w:rsidRPr="00D1205D">
        <w:rPr>
          <w:lang w:eastAsia="zh-CN"/>
        </w:rPr>
        <w:tab/>
        <w:t>Error Handling</w:t>
      </w:r>
      <w:bookmarkEnd w:id="2063"/>
      <w:bookmarkEnd w:id="2064"/>
      <w:bookmarkEnd w:id="2065"/>
      <w:bookmarkEnd w:id="2066"/>
      <w:bookmarkEnd w:id="2067"/>
      <w:bookmarkEnd w:id="2069"/>
    </w:p>
    <w:p w14:paraId="1CF5215C" w14:textId="77777777" w:rsidR="00F90BFA" w:rsidRPr="00D1205D" w:rsidRDefault="00F90BFA" w:rsidP="002D7984">
      <w:pPr>
        <w:pStyle w:val="Heading4"/>
        <w:rPr>
          <w:lang w:eastAsia="zh-CN"/>
        </w:rPr>
      </w:pPr>
      <w:bookmarkStart w:id="2070" w:name="_Toc44847568"/>
      <w:bookmarkStart w:id="2071" w:name="_Toc51845223"/>
      <w:bookmarkStart w:id="2072" w:name="_Toc51845554"/>
      <w:bookmarkStart w:id="2073" w:name="_Toc51847074"/>
      <w:bookmarkStart w:id="2074" w:name="_Toc57022706"/>
      <w:bookmarkStart w:id="2075" w:name="_CR6_10_8_1"/>
      <w:bookmarkStart w:id="2076" w:name="_Toc160971452"/>
      <w:bookmarkEnd w:id="2075"/>
      <w:r w:rsidRPr="00D1205D">
        <w:rPr>
          <w:lang w:eastAsia="zh-CN"/>
        </w:rPr>
        <w:t>6.10.8.1</w:t>
      </w:r>
      <w:r w:rsidRPr="00D1205D">
        <w:rPr>
          <w:lang w:eastAsia="zh-CN"/>
        </w:rPr>
        <w:tab/>
        <w:t>General</w:t>
      </w:r>
      <w:bookmarkEnd w:id="2070"/>
      <w:bookmarkEnd w:id="2071"/>
      <w:bookmarkEnd w:id="2072"/>
      <w:bookmarkEnd w:id="2073"/>
      <w:bookmarkEnd w:id="2074"/>
      <w:bookmarkEnd w:id="2076"/>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w:t>
      </w:r>
      <w:r>
        <w:lastRenderedPageBreak/>
        <w:t>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52284051" w:rsidR="00A32A36" w:rsidRDefault="00A32A36" w:rsidP="00A32A36">
      <w:pPr>
        <w:pStyle w:val="NO"/>
      </w:pPr>
      <w:r>
        <w:t>NOTE 1:</w:t>
      </w:r>
      <w:r>
        <w:tab/>
        <w:t>This can correspond to errors originated by the SCP or by an HTTP server.</w:t>
      </w:r>
    </w:p>
    <w:p w14:paraId="6F68834F" w14:textId="24585314" w:rsidR="00A32A36" w:rsidRPr="00D1205D" w:rsidRDefault="00A32A36" w:rsidP="00A32A36">
      <w:pPr>
        <w:pStyle w:val="NO"/>
      </w:pPr>
      <w:r>
        <w:t>NOTE 2:</w:t>
      </w:r>
      <w:r>
        <w:tab/>
        <w:t xml:space="preserve">Rel-17 onwards compliant </w:t>
      </w:r>
      <w:r>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Pr>
          <w:noProof/>
        </w:rPr>
        <w:t>3.527 [38].</w:t>
      </w:r>
    </w:p>
    <w:p w14:paraId="330B93EE" w14:textId="77777777" w:rsidR="00F90BFA" w:rsidRPr="00D1205D" w:rsidRDefault="00F90BFA" w:rsidP="002D7984">
      <w:pPr>
        <w:pStyle w:val="Heading4"/>
        <w:rPr>
          <w:lang w:eastAsia="zh-CN"/>
        </w:rPr>
      </w:pPr>
      <w:bookmarkStart w:id="2077" w:name="_Toc44847569"/>
      <w:bookmarkStart w:id="2078" w:name="_Toc51845224"/>
      <w:bookmarkStart w:id="2079" w:name="_Toc51845555"/>
      <w:bookmarkStart w:id="2080" w:name="_Toc51847075"/>
      <w:bookmarkStart w:id="2081" w:name="_Toc57022707"/>
      <w:bookmarkStart w:id="2082" w:name="_CR6_10_8_2"/>
      <w:bookmarkStart w:id="2083" w:name="_Toc160971453"/>
      <w:bookmarkEnd w:id="2082"/>
      <w:r w:rsidRPr="00D1205D">
        <w:rPr>
          <w:lang w:eastAsia="zh-CN"/>
        </w:rPr>
        <w:t>6.10.8.2</w:t>
      </w:r>
      <w:r w:rsidRPr="00D1205D">
        <w:rPr>
          <w:lang w:eastAsia="zh-CN"/>
        </w:rPr>
        <w:tab/>
        <w:t>Requirements for the originator of an HTTP error response</w:t>
      </w:r>
      <w:bookmarkEnd w:id="2077"/>
      <w:bookmarkEnd w:id="2078"/>
      <w:bookmarkEnd w:id="2079"/>
      <w:bookmarkEnd w:id="2080"/>
      <w:bookmarkEnd w:id="2081"/>
      <w:bookmarkEnd w:id="2083"/>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lastRenderedPageBreak/>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2084" w:name="_Toc44847570"/>
      <w:bookmarkStart w:id="2085" w:name="_Toc51845225"/>
      <w:bookmarkStart w:id="2086" w:name="_Toc51845556"/>
      <w:bookmarkStart w:id="2087" w:name="_Toc51847076"/>
      <w:bookmarkStart w:id="2088" w:name="_Toc57022708"/>
      <w:bookmarkStart w:id="2089" w:name="_CR6_10_8_3"/>
      <w:bookmarkStart w:id="2090" w:name="_Toc160971454"/>
      <w:bookmarkEnd w:id="2089"/>
      <w:r w:rsidRPr="00D1205D">
        <w:rPr>
          <w:lang w:eastAsia="zh-CN"/>
        </w:rPr>
        <w:t>6.10.8.3</w:t>
      </w:r>
      <w:r w:rsidRPr="00D1205D">
        <w:rPr>
          <w:lang w:eastAsia="zh-CN"/>
        </w:rPr>
        <w:tab/>
        <w:t>Requirements for an SCP or SEPP relaying an HTTP error response</w:t>
      </w:r>
      <w:bookmarkEnd w:id="2084"/>
      <w:bookmarkEnd w:id="2085"/>
      <w:bookmarkEnd w:id="2086"/>
      <w:bookmarkEnd w:id="2087"/>
      <w:bookmarkEnd w:id="2088"/>
      <w:bookmarkEnd w:id="2090"/>
    </w:p>
    <w:p w14:paraId="2B86C2E3" w14:textId="77777777" w:rsidR="00536026" w:rsidRPr="00D1205D" w:rsidRDefault="00536026" w:rsidP="00536026">
      <w:bookmarkStart w:id="2091" w:name="_Toc44847571"/>
      <w:bookmarkStart w:id="2092" w:name="_Toc51845226"/>
      <w:bookmarkStart w:id="2093" w:name="_Toc51845557"/>
      <w:bookmarkStart w:id="2094" w:name="_Toc51847077"/>
      <w:bookmarkStart w:id="2095"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7777777" w:rsidR="00536026" w:rsidRPr="00D1205D" w:rsidRDefault="00536026" w:rsidP="00536026">
      <w:pPr>
        <w:pStyle w:val="EX"/>
      </w:pPr>
      <w:r w:rsidRPr="00D1205D">
        <w:t xml:space="preserve">EXAMPLE 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2AAE2021" w14:textId="77777777" w:rsidR="00536026" w:rsidRPr="00D1205D" w:rsidRDefault="00536026" w:rsidP="00536026">
      <w:pPr>
        <w:pStyle w:val="EX"/>
      </w:pPr>
      <w:r w:rsidRPr="00D1205D">
        <w:t xml:space="preserve">EXAMPLE 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75134C82" w14:textId="77777777" w:rsidR="00536026" w:rsidRPr="00D1205D" w:rsidRDefault="00536026" w:rsidP="00536026">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2D7984">
      <w:pPr>
        <w:pStyle w:val="Heading3"/>
        <w:rPr>
          <w:lang w:eastAsia="zh-CN"/>
        </w:rPr>
      </w:pPr>
      <w:bookmarkStart w:id="2096" w:name="_CR6_10_9"/>
      <w:bookmarkStart w:id="2097" w:name="_Toc160971455"/>
      <w:bookmarkEnd w:id="2096"/>
      <w:r w:rsidRPr="00D1205D">
        <w:rPr>
          <w:lang w:eastAsia="zh-CN"/>
        </w:rPr>
        <w:t>6.10.9</w:t>
      </w:r>
      <w:r w:rsidRPr="00D1205D">
        <w:rPr>
          <w:lang w:eastAsia="zh-CN"/>
        </w:rPr>
        <w:tab/>
        <w:t>HTTP redirection</w:t>
      </w:r>
      <w:bookmarkEnd w:id="2091"/>
      <w:bookmarkEnd w:id="2092"/>
      <w:bookmarkEnd w:id="2093"/>
      <w:bookmarkEnd w:id="2094"/>
      <w:bookmarkEnd w:id="2095"/>
      <w:bookmarkEnd w:id="2097"/>
    </w:p>
    <w:p w14:paraId="1E1F7435" w14:textId="77777777" w:rsidR="00F90BFA" w:rsidRPr="00D1205D" w:rsidRDefault="00F90BFA" w:rsidP="002D7984">
      <w:pPr>
        <w:pStyle w:val="Heading4"/>
        <w:rPr>
          <w:lang w:eastAsia="zh-CN"/>
        </w:rPr>
      </w:pPr>
      <w:bookmarkStart w:id="2098" w:name="_Toc44847572"/>
      <w:bookmarkStart w:id="2099" w:name="_Toc51845227"/>
      <w:bookmarkStart w:id="2100" w:name="_Toc51845558"/>
      <w:bookmarkStart w:id="2101" w:name="_Toc51847078"/>
      <w:bookmarkStart w:id="2102" w:name="_Toc57022710"/>
      <w:bookmarkStart w:id="2103" w:name="_CR6_10_9_1"/>
      <w:bookmarkStart w:id="2104" w:name="_Toc160971456"/>
      <w:bookmarkEnd w:id="2103"/>
      <w:r w:rsidRPr="00D1205D">
        <w:rPr>
          <w:lang w:eastAsia="zh-CN"/>
        </w:rPr>
        <w:t>6.10.9.1</w:t>
      </w:r>
      <w:r w:rsidRPr="00D1205D">
        <w:rPr>
          <w:lang w:eastAsia="zh-CN"/>
        </w:rPr>
        <w:tab/>
        <w:t>General</w:t>
      </w:r>
      <w:bookmarkEnd w:id="2098"/>
      <w:bookmarkEnd w:id="2099"/>
      <w:bookmarkEnd w:id="2100"/>
      <w:bookmarkEnd w:id="2101"/>
      <w:bookmarkEnd w:id="2102"/>
      <w:bookmarkEnd w:id="2104"/>
    </w:p>
    <w:p w14:paraId="7CB7D1EF" w14:textId="21BA7E86" w:rsidR="00C60479" w:rsidRPr="00D1205D" w:rsidRDefault="00C60479" w:rsidP="00C60479">
      <w:pPr>
        <w:rPr>
          <w:lang w:eastAsia="zh-CN"/>
        </w:rPr>
      </w:pPr>
      <w:bookmarkStart w:id="2105" w:name="_Toc57022711"/>
      <w:bookmarkStart w:id="2106" w:name="_Toc35970055"/>
      <w:bookmarkStart w:id="2107" w:name="_Toc36050849"/>
      <w:bookmarkStart w:id="2108" w:name="_Toc44847573"/>
      <w:bookmarkStart w:id="2109" w:name="_Toc51845228"/>
      <w:bookmarkStart w:id="2110" w:name="_Toc51845559"/>
      <w:bookmarkStart w:id="2111"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804E782" w14:textId="1A82695B" w:rsidR="009F7A10" w:rsidRDefault="009F7A10" w:rsidP="009F7A10">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7F323A4B" w14:textId="77777777" w:rsidR="009F7A10" w:rsidRDefault="009F7A10" w:rsidP="009F7A10">
      <w:pPr>
        <w:pStyle w:val="NO"/>
      </w:pPr>
      <w:r>
        <w:rPr>
          <w:lang w:eastAsia="zh-CN"/>
        </w:rPr>
        <w:t>NOTE 1:</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44F347CE" w14:textId="352B72F3" w:rsidR="009F7A10" w:rsidRPr="00D1205D" w:rsidRDefault="009F7A10" w:rsidP="009F7A10">
      <w:pPr>
        <w:pStyle w:val="NO"/>
        <w:rPr>
          <w:lang w:eastAsia="zh-CN"/>
        </w:rPr>
      </w:pPr>
      <w:r>
        <w:rPr>
          <w:lang w:eastAsia="zh-CN"/>
        </w:rPr>
        <w:lastRenderedPageBreak/>
        <w:t>NOTE 2:</w:t>
      </w:r>
      <w:r>
        <w:rPr>
          <w:lang w:eastAsia="zh-CN"/>
        </w:rP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44168DB7" w14:textId="35E2BEA0" w:rsidR="009F7A10" w:rsidRDefault="009F7A10" w:rsidP="009F7A10">
      <w:pPr>
        <w:rPr>
          <w:lang w:eastAsia="zh-CN"/>
        </w:rPr>
      </w:pPr>
      <w:r w:rsidRPr="003A631E">
        <w:rPr>
          <w:lang w:eastAsia="zh-CN"/>
        </w:rPr>
        <w:t>A SEPP may redirect an HTTP request towards a different SEPP 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w:t>
      </w:r>
      <w:r w:rsidRPr="003A631E">
        <w:rPr>
          <w:lang w:eastAsia="zh-CN"/>
        </w:rPr>
        <w:t>The HTTP client should then send the HTTP request towards the target NF service instance using the SEPP indicated in the 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30478431" w14:textId="5EE5A187" w:rsidR="009F7A10" w:rsidRDefault="009F7A10" w:rsidP="009F7A10">
      <w:pPr>
        <w:pStyle w:val="NO"/>
        <w:rPr>
          <w:lang w:eastAsia="zh-CN"/>
        </w:rPr>
      </w:pPr>
      <w:r>
        <w:rPr>
          <w:lang w:eastAsia="zh-CN"/>
        </w:rPr>
        <w:t>NOTE 3:</w:t>
      </w:r>
      <w:r>
        <w:rPr>
          <w:lang w:eastAsia="zh-CN"/>
        </w:rPr>
        <w:tab/>
      </w:r>
      <w:r>
        <w:rPr>
          <w:lang w:val="en-US"/>
        </w:rPr>
        <w:t xml:space="preserve">An SEPP implementation can set the content of the Location header field </w:t>
      </w:r>
      <w:r>
        <w:rPr>
          <w:lang w:eastAsia="zh-CN"/>
        </w:rPr>
        <w:t>e.g. to the request URI received in the service request but with the apiRoot of the SEPP to which the request is redirected.</w:t>
      </w:r>
    </w:p>
    <w:p w14:paraId="7733157A" w14:textId="72FA81D4" w:rsidR="002F2589" w:rsidRPr="000B63FD" w:rsidRDefault="002F2589" w:rsidP="000D0853">
      <w:pPr>
        <w:pStyle w:val="Heading3"/>
        <w:rPr>
          <w:lang w:eastAsia="zh-CN"/>
        </w:rPr>
      </w:pPr>
      <w:bookmarkStart w:id="2112" w:name="_CR6_10_10"/>
      <w:bookmarkStart w:id="2113" w:name="_Toc160971457"/>
      <w:bookmarkEnd w:id="2112"/>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2105"/>
      <w:bookmarkEnd w:id="2113"/>
    </w:p>
    <w:p w14:paraId="0FA5D4C8" w14:textId="77777777" w:rsidR="00567AFA" w:rsidRPr="00D1205D" w:rsidRDefault="00567AFA" w:rsidP="002D7984">
      <w:pPr>
        <w:pStyle w:val="Heading4"/>
        <w:rPr>
          <w:lang w:eastAsia="zh-CN"/>
        </w:rPr>
      </w:pPr>
      <w:bookmarkStart w:id="2114" w:name="_CR6_10_10_1"/>
      <w:bookmarkStart w:id="2115" w:name="_Toc160971458"/>
      <w:bookmarkEnd w:id="2114"/>
      <w:r w:rsidRPr="00D1205D">
        <w:rPr>
          <w:lang w:eastAsia="zh-CN"/>
        </w:rPr>
        <w:t>6.10.</w:t>
      </w:r>
      <w:r>
        <w:rPr>
          <w:lang w:eastAsia="zh-CN"/>
        </w:rPr>
        <w:t>10</w:t>
      </w:r>
      <w:r w:rsidRPr="00D1205D">
        <w:rPr>
          <w:lang w:eastAsia="zh-CN"/>
        </w:rPr>
        <w:t>.1</w:t>
      </w:r>
      <w:r w:rsidRPr="00D1205D">
        <w:rPr>
          <w:lang w:eastAsia="zh-CN"/>
        </w:rPr>
        <w:tab/>
        <w:t>General</w:t>
      </w:r>
      <w:bookmarkEnd w:id="2115"/>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2116" w:name="_CR6_10_10_2"/>
      <w:bookmarkStart w:id="2117" w:name="_Toc160971459"/>
      <w:bookmarkEnd w:id="2116"/>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2117"/>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2118" w:name="_CR6_10_10_3"/>
      <w:bookmarkStart w:id="2119" w:name="_Toc160971460"/>
      <w:bookmarkEnd w:id="2118"/>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2119"/>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2120" w:name="_CR6_10_11"/>
      <w:bookmarkStart w:id="2121" w:name="_Toc160971461"/>
      <w:bookmarkEnd w:id="2120"/>
      <w:r w:rsidRPr="001A4C5F">
        <w:rPr>
          <w:lang w:val="en-US" w:eastAsia="zh-CN"/>
        </w:rPr>
        <w:lastRenderedPageBreak/>
        <w:t>6.10.</w:t>
      </w:r>
      <w:r>
        <w:rPr>
          <w:lang w:val="en-US" w:eastAsia="zh-CN"/>
        </w:rPr>
        <w:t>11</w:t>
      </w:r>
      <w:r w:rsidRPr="001A4C5F">
        <w:rPr>
          <w:lang w:val="en-US" w:eastAsia="zh-CN"/>
        </w:rPr>
        <w:tab/>
        <w:t>Authorization</w:t>
      </w:r>
      <w:r>
        <w:rPr>
          <w:lang w:val="en-US" w:eastAsia="zh-CN"/>
        </w:rPr>
        <w:t xml:space="preserve"> of NF service access</w:t>
      </w:r>
      <w:bookmarkEnd w:id="2121"/>
    </w:p>
    <w:p w14:paraId="08CF70B3" w14:textId="713DB9CA" w:rsidR="002100E6" w:rsidRDefault="002100E6" w:rsidP="002D7984">
      <w:pPr>
        <w:pStyle w:val="Heading4"/>
        <w:rPr>
          <w:noProof/>
          <w:lang w:val="en-US"/>
        </w:rPr>
      </w:pPr>
      <w:bookmarkStart w:id="2122" w:name="_CR6_10_11_1"/>
      <w:bookmarkStart w:id="2123" w:name="_Toc160971462"/>
      <w:bookmarkEnd w:id="2122"/>
      <w:r>
        <w:rPr>
          <w:noProof/>
          <w:lang w:val="en-US"/>
        </w:rPr>
        <w:t>6.10.1</w:t>
      </w:r>
      <w:r w:rsidR="009365AB">
        <w:rPr>
          <w:noProof/>
          <w:lang w:val="en-US"/>
        </w:rPr>
        <w:t>1</w:t>
      </w:r>
      <w:r>
        <w:rPr>
          <w:noProof/>
          <w:lang w:val="en-US"/>
        </w:rPr>
        <w:t>.1</w:t>
      </w:r>
      <w:r>
        <w:rPr>
          <w:noProof/>
          <w:lang w:val="en-US"/>
        </w:rPr>
        <w:tab/>
        <w:t>General</w:t>
      </w:r>
      <w:bookmarkEnd w:id="2123"/>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2124" w:name="_CR6_10_11_2"/>
      <w:bookmarkStart w:id="2125" w:name="_Toc160971463"/>
      <w:bookmarkEnd w:id="2124"/>
      <w:r>
        <w:rPr>
          <w:noProof/>
          <w:lang w:val="en-US"/>
        </w:rPr>
        <w:t>6.10.11.2</w:t>
      </w:r>
      <w:r>
        <w:rPr>
          <w:noProof/>
          <w:lang w:val="en-US"/>
        </w:rPr>
        <w:tab/>
        <w:t>Authorization for indirect communication with delegated discovery</w:t>
      </w:r>
      <w:bookmarkEnd w:id="2125"/>
    </w:p>
    <w:p w14:paraId="2705DD43" w14:textId="72C05265" w:rsidR="002100E6" w:rsidRDefault="002100E6" w:rsidP="002D7984">
      <w:pPr>
        <w:pStyle w:val="Heading5"/>
        <w:rPr>
          <w:noProof/>
          <w:lang w:val="en-US"/>
        </w:rPr>
      </w:pPr>
      <w:bookmarkStart w:id="2126" w:name="_CR6_10_11_2_1"/>
      <w:bookmarkStart w:id="2127" w:name="_Toc160971464"/>
      <w:bookmarkEnd w:id="2126"/>
      <w:r>
        <w:rPr>
          <w:noProof/>
          <w:lang w:val="en-US"/>
        </w:rPr>
        <w:t>6.10.11.2.1</w:t>
      </w:r>
      <w:r>
        <w:rPr>
          <w:noProof/>
          <w:lang w:val="en-US"/>
        </w:rPr>
        <w:tab/>
        <w:t>General</w:t>
      </w:r>
      <w:bookmarkEnd w:id="2127"/>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57AA7B71"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1232E3D7" w:rsidR="008956DC" w:rsidRDefault="008956DC" w:rsidP="008956DC">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424E847A" w:rsidR="008956DC" w:rsidRDefault="008956DC" w:rsidP="008956DC">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75EC695F" w14:textId="77777777" w:rsidR="008956DC" w:rsidRDefault="008956DC" w:rsidP="008956DC">
      <w:r>
        <w:t>The NF service consumer may also include its Client Credentials Assertion as specified in clause 6.7.5.</w:t>
      </w:r>
    </w:p>
    <w:p w14:paraId="09936A56" w14:textId="77777777"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p>
    <w:p w14:paraId="77630C6D" w14:textId="593D21C6"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w:t>
      </w:r>
      <w:r>
        <w:lastRenderedPageBreak/>
        <w:t xml:space="preserve">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19458086" w:rsidR="008956DC" w:rsidRDefault="008956DC" w:rsidP="008956DC">
      <w:pPr>
        <w:pStyle w:val="NO"/>
      </w:pPr>
      <w:r>
        <w:t>NOTE 3:</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1A60551F" w:rsidR="008956DC" w:rsidRDefault="008956DC" w:rsidP="008956DC">
      <w:pPr>
        <w:pStyle w:val="NO"/>
      </w:pPr>
      <w:r>
        <w:t>NOTE 4:</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2128" w:name="_CR6_10_11_2_2"/>
      <w:bookmarkStart w:id="2129" w:name="_Toc160971465"/>
      <w:bookmarkEnd w:id="2128"/>
      <w:r>
        <w:rPr>
          <w:noProof/>
          <w:lang w:val="en-US"/>
        </w:rPr>
        <w:t>6.10.11.2.2</w:t>
      </w:r>
      <w:r>
        <w:rPr>
          <w:noProof/>
          <w:lang w:val="en-US"/>
        </w:rPr>
        <w:tab/>
        <w:t>Error handling when the SCP fails to obtain an access token</w:t>
      </w:r>
      <w:bookmarkEnd w:id="2129"/>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2130" w:name="_CR6_10_11_2_3"/>
      <w:bookmarkStart w:id="2131" w:name="_Toc160971466"/>
      <w:bookmarkEnd w:id="2130"/>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2131"/>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lastRenderedPageBreak/>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2132" w:name="_CR6_10_11_3"/>
      <w:bookmarkStart w:id="2133" w:name="_Toc160971467"/>
      <w:bookmarkEnd w:id="2132"/>
      <w:r>
        <w:rPr>
          <w:noProof/>
          <w:lang w:val="en-US"/>
        </w:rPr>
        <w:t>6.10.11.3</w:t>
      </w:r>
      <w:r>
        <w:rPr>
          <w:noProof/>
          <w:lang w:val="en-US"/>
        </w:rPr>
        <w:tab/>
        <w:t>Authorization for indirect communication without delegated discovery</w:t>
      </w:r>
      <w:bookmarkEnd w:id="2133"/>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2134" w:name="_Toc57022712"/>
      <w:bookmarkStart w:id="2135" w:name="_CR6_11"/>
      <w:bookmarkStart w:id="2136" w:name="_Toc160971468"/>
      <w:bookmarkEnd w:id="2135"/>
      <w:r w:rsidRPr="00D1205D">
        <w:rPr>
          <w:lang w:eastAsia="zh-CN"/>
        </w:rPr>
        <w:t>6</w:t>
      </w:r>
      <w:r w:rsidRPr="00D1205D">
        <w:t>.</w:t>
      </w:r>
      <w:r w:rsidRPr="00D1205D">
        <w:rPr>
          <w:lang w:eastAsia="zh-CN"/>
        </w:rPr>
        <w:t>11</w:t>
      </w:r>
      <w:r w:rsidRPr="00D1205D">
        <w:rPr>
          <w:lang w:eastAsia="zh-CN"/>
        </w:rPr>
        <w:tab/>
        <w:t>Detection and handling of late arriving requests</w:t>
      </w:r>
      <w:bookmarkEnd w:id="2051"/>
      <w:bookmarkEnd w:id="2052"/>
      <w:bookmarkEnd w:id="2053"/>
      <w:bookmarkEnd w:id="2106"/>
      <w:bookmarkEnd w:id="2107"/>
      <w:bookmarkEnd w:id="2108"/>
      <w:bookmarkEnd w:id="2109"/>
      <w:bookmarkEnd w:id="2110"/>
      <w:bookmarkEnd w:id="2111"/>
      <w:bookmarkEnd w:id="2134"/>
      <w:bookmarkEnd w:id="2136"/>
    </w:p>
    <w:p w14:paraId="5DC815D6" w14:textId="77777777" w:rsidR="00F90BFA" w:rsidRPr="00D1205D" w:rsidRDefault="00F90BFA" w:rsidP="002D7984">
      <w:pPr>
        <w:pStyle w:val="Heading3"/>
        <w:rPr>
          <w:lang w:eastAsia="zh-CN"/>
        </w:rPr>
      </w:pPr>
      <w:bookmarkStart w:id="2137" w:name="_Toc19709031"/>
      <w:bookmarkStart w:id="2138" w:name="_Toc27745117"/>
      <w:bookmarkStart w:id="2139" w:name="_Toc29803265"/>
      <w:bookmarkStart w:id="2140" w:name="_Toc35970056"/>
      <w:bookmarkStart w:id="2141" w:name="_Toc36050850"/>
      <w:bookmarkStart w:id="2142" w:name="_Toc44847574"/>
      <w:bookmarkStart w:id="2143" w:name="_Toc51845229"/>
      <w:bookmarkStart w:id="2144" w:name="_Toc51845560"/>
      <w:bookmarkStart w:id="2145" w:name="_Toc51847080"/>
      <w:bookmarkStart w:id="2146" w:name="_Toc57022713"/>
      <w:bookmarkStart w:id="2147" w:name="_CR6_11_1"/>
      <w:bookmarkStart w:id="2148" w:name="_Toc160971469"/>
      <w:bookmarkEnd w:id="2147"/>
      <w:r w:rsidRPr="00D1205D">
        <w:rPr>
          <w:lang w:eastAsia="zh-CN"/>
        </w:rPr>
        <w:t>6.11.1</w:t>
      </w:r>
      <w:r w:rsidRPr="00D1205D">
        <w:rPr>
          <w:lang w:eastAsia="zh-CN"/>
        </w:rPr>
        <w:tab/>
        <w:t>General</w:t>
      </w:r>
      <w:bookmarkEnd w:id="2137"/>
      <w:bookmarkEnd w:id="2138"/>
      <w:bookmarkEnd w:id="2139"/>
      <w:bookmarkEnd w:id="2140"/>
      <w:bookmarkEnd w:id="2141"/>
      <w:bookmarkEnd w:id="2142"/>
      <w:bookmarkEnd w:id="2143"/>
      <w:bookmarkEnd w:id="2144"/>
      <w:bookmarkEnd w:id="2145"/>
      <w:bookmarkEnd w:id="2146"/>
      <w:bookmarkEnd w:id="2148"/>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2149" w:name="_Toc19709032"/>
      <w:bookmarkStart w:id="2150" w:name="_Toc27745118"/>
      <w:bookmarkStart w:id="2151" w:name="_Toc29803266"/>
      <w:bookmarkStart w:id="2152" w:name="_Toc35970057"/>
      <w:bookmarkStart w:id="2153" w:name="_Toc36050851"/>
      <w:bookmarkStart w:id="2154" w:name="_Toc44847575"/>
      <w:bookmarkStart w:id="2155" w:name="_Toc51845230"/>
      <w:bookmarkStart w:id="2156" w:name="_Toc51845561"/>
      <w:bookmarkStart w:id="2157" w:name="_Toc51847081"/>
      <w:bookmarkStart w:id="2158" w:name="_Toc57022714"/>
      <w:bookmarkStart w:id="2159" w:name="_CR6_11_2"/>
      <w:bookmarkStart w:id="2160" w:name="_Toc160971470"/>
      <w:bookmarkEnd w:id="2159"/>
      <w:r w:rsidRPr="00D1205D">
        <w:rPr>
          <w:lang w:eastAsia="zh-CN"/>
        </w:rPr>
        <w:t>6.11.2</w:t>
      </w:r>
      <w:r w:rsidRPr="00D1205D">
        <w:rPr>
          <w:lang w:eastAsia="zh-CN"/>
        </w:rPr>
        <w:tab/>
      </w:r>
      <w:r w:rsidRPr="00D1205D">
        <w:t>Detection and handling of requests which have timed out at the HTTP client</w:t>
      </w:r>
      <w:bookmarkEnd w:id="2149"/>
      <w:bookmarkEnd w:id="2150"/>
      <w:bookmarkEnd w:id="2151"/>
      <w:bookmarkEnd w:id="2152"/>
      <w:bookmarkEnd w:id="2153"/>
      <w:bookmarkEnd w:id="2154"/>
      <w:bookmarkEnd w:id="2155"/>
      <w:bookmarkEnd w:id="2156"/>
      <w:bookmarkEnd w:id="2157"/>
      <w:bookmarkEnd w:id="2158"/>
      <w:bookmarkEnd w:id="2160"/>
    </w:p>
    <w:p w14:paraId="20328E59" w14:textId="77777777" w:rsidR="00F90BFA" w:rsidRPr="00D1205D" w:rsidRDefault="00F90BFA" w:rsidP="002D7984">
      <w:pPr>
        <w:pStyle w:val="Heading4"/>
      </w:pPr>
      <w:bookmarkStart w:id="2161" w:name="_Toc19709033"/>
      <w:bookmarkStart w:id="2162" w:name="_Toc27745119"/>
      <w:bookmarkStart w:id="2163" w:name="_Toc29803267"/>
      <w:bookmarkStart w:id="2164" w:name="_Toc35970058"/>
      <w:bookmarkStart w:id="2165" w:name="_Toc36050852"/>
      <w:bookmarkStart w:id="2166" w:name="_Toc44847576"/>
      <w:bookmarkStart w:id="2167" w:name="_Toc51845231"/>
      <w:bookmarkStart w:id="2168" w:name="_Toc51845562"/>
      <w:bookmarkStart w:id="2169" w:name="_Toc51847082"/>
      <w:bookmarkStart w:id="2170" w:name="_Toc57022715"/>
      <w:bookmarkStart w:id="2171" w:name="_CR6_11_2_1"/>
      <w:bookmarkStart w:id="2172" w:name="_Toc160971471"/>
      <w:bookmarkEnd w:id="2171"/>
      <w:r w:rsidRPr="00D1205D">
        <w:t>6.11.2.1</w:t>
      </w:r>
      <w:r w:rsidRPr="00D1205D">
        <w:tab/>
        <w:t>General</w:t>
      </w:r>
      <w:bookmarkEnd w:id="2161"/>
      <w:bookmarkEnd w:id="2162"/>
      <w:bookmarkEnd w:id="2163"/>
      <w:bookmarkEnd w:id="2164"/>
      <w:bookmarkEnd w:id="2165"/>
      <w:bookmarkEnd w:id="2166"/>
      <w:bookmarkEnd w:id="2167"/>
      <w:bookmarkEnd w:id="2168"/>
      <w:bookmarkEnd w:id="2169"/>
      <w:bookmarkEnd w:id="2170"/>
      <w:bookmarkEnd w:id="2172"/>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2173" w:name="_Toc19709034"/>
      <w:bookmarkStart w:id="2174" w:name="_Toc27745120"/>
      <w:bookmarkStart w:id="2175" w:name="_Toc29803268"/>
      <w:bookmarkStart w:id="2176" w:name="_Toc35970059"/>
      <w:bookmarkStart w:id="2177" w:name="_Toc36050853"/>
      <w:bookmarkStart w:id="2178" w:name="_Toc44847577"/>
      <w:bookmarkStart w:id="2179" w:name="_Toc51845232"/>
      <w:bookmarkStart w:id="2180" w:name="_Toc51845563"/>
      <w:bookmarkStart w:id="2181" w:name="_Toc51847083"/>
      <w:bookmarkStart w:id="2182" w:name="_Toc57022716"/>
      <w:bookmarkStart w:id="2183" w:name="_CR6_11_2_2"/>
      <w:bookmarkStart w:id="2184" w:name="_Toc160971472"/>
      <w:bookmarkEnd w:id="2183"/>
      <w:r w:rsidRPr="00D1205D">
        <w:t>6.11.2.2</w:t>
      </w:r>
      <w:r w:rsidRPr="00D1205D">
        <w:tab/>
        <w:t>Principles</w:t>
      </w:r>
      <w:bookmarkEnd w:id="2173"/>
      <w:bookmarkEnd w:id="2174"/>
      <w:bookmarkEnd w:id="2175"/>
      <w:bookmarkEnd w:id="2176"/>
      <w:bookmarkEnd w:id="2177"/>
      <w:bookmarkEnd w:id="2178"/>
      <w:bookmarkEnd w:id="2179"/>
      <w:bookmarkEnd w:id="2180"/>
      <w:bookmarkEnd w:id="2181"/>
      <w:bookmarkEnd w:id="2182"/>
      <w:bookmarkEnd w:id="2184"/>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2185" w:name="_Toc4121472"/>
      <w:bookmarkStart w:id="2186" w:name="_Toc27745121"/>
      <w:bookmarkStart w:id="2187" w:name="_Toc29803269"/>
      <w:bookmarkStart w:id="2188" w:name="_Toc35970060"/>
      <w:bookmarkStart w:id="2189" w:name="_Toc36050854"/>
      <w:bookmarkStart w:id="2190" w:name="_Toc44847578"/>
      <w:bookmarkStart w:id="2191" w:name="_Toc51845233"/>
      <w:bookmarkStart w:id="2192" w:name="_Toc51845564"/>
      <w:bookmarkStart w:id="2193" w:name="_Toc51847084"/>
      <w:bookmarkStart w:id="2194" w:name="_Toc57022717"/>
      <w:bookmarkStart w:id="2195" w:name="_CR6_12"/>
      <w:bookmarkStart w:id="2196" w:name="_Toc160971473"/>
      <w:bookmarkEnd w:id="2195"/>
      <w:r w:rsidRPr="00D1205D">
        <w:rPr>
          <w:lang w:eastAsia="zh-CN"/>
        </w:rPr>
        <w:lastRenderedPageBreak/>
        <w:t>6</w:t>
      </w:r>
      <w:r w:rsidRPr="00D1205D">
        <w:t>.</w:t>
      </w:r>
      <w:r w:rsidRPr="00D1205D">
        <w:rPr>
          <w:lang w:eastAsia="zh-CN"/>
        </w:rPr>
        <w:t>12</w:t>
      </w:r>
      <w:r w:rsidRPr="00D1205D">
        <w:rPr>
          <w:lang w:eastAsia="zh-CN"/>
        </w:rPr>
        <w:tab/>
      </w:r>
      <w:bookmarkEnd w:id="2185"/>
      <w:r w:rsidRPr="00D1205D">
        <w:rPr>
          <w:lang w:eastAsia="zh-CN"/>
        </w:rPr>
        <w:t>Binding between an NF Service Consumer and an NF Service Resource</w:t>
      </w:r>
      <w:bookmarkEnd w:id="2186"/>
      <w:bookmarkEnd w:id="2187"/>
      <w:bookmarkEnd w:id="2188"/>
      <w:bookmarkEnd w:id="2189"/>
      <w:bookmarkEnd w:id="2190"/>
      <w:bookmarkEnd w:id="2191"/>
      <w:bookmarkEnd w:id="2192"/>
      <w:bookmarkEnd w:id="2193"/>
      <w:bookmarkEnd w:id="2194"/>
      <w:bookmarkEnd w:id="2196"/>
    </w:p>
    <w:p w14:paraId="6A8A2A79" w14:textId="77777777" w:rsidR="00F90BFA" w:rsidRPr="00D1205D" w:rsidRDefault="00F90BFA" w:rsidP="002D7984">
      <w:pPr>
        <w:pStyle w:val="Heading3"/>
        <w:rPr>
          <w:lang w:eastAsia="zh-CN"/>
        </w:rPr>
      </w:pPr>
      <w:bookmarkStart w:id="2197" w:name="_Toc4121473"/>
      <w:bookmarkStart w:id="2198" w:name="_Toc27745122"/>
      <w:bookmarkStart w:id="2199" w:name="_Toc29803270"/>
      <w:bookmarkStart w:id="2200" w:name="_Toc35970061"/>
      <w:bookmarkStart w:id="2201" w:name="_Toc36050855"/>
      <w:bookmarkStart w:id="2202" w:name="_Toc44847579"/>
      <w:bookmarkStart w:id="2203" w:name="_Toc51845234"/>
      <w:bookmarkStart w:id="2204" w:name="_Toc51845565"/>
      <w:bookmarkStart w:id="2205" w:name="_Toc51847085"/>
      <w:bookmarkStart w:id="2206" w:name="_Toc57022718"/>
      <w:bookmarkStart w:id="2207" w:name="_CR6_12_1"/>
      <w:bookmarkStart w:id="2208" w:name="_Toc160971474"/>
      <w:bookmarkEnd w:id="2207"/>
      <w:r w:rsidRPr="00D1205D">
        <w:rPr>
          <w:lang w:eastAsia="zh-CN"/>
        </w:rPr>
        <w:t>6.12.1</w:t>
      </w:r>
      <w:r w:rsidRPr="00D1205D">
        <w:rPr>
          <w:lang w:eastAsia="zh-CN"/>
        </w:rPr>
        <w:tab/>
        <w:t>General</w:t>
      </w:r>
      <w:bookmarkEnd w:id="2197"/>
      <w:bookmarkEnd w:id="2198"/>
      <w:bookmarkEnd w:id="2199"/>
      <w:bookmarkEnd w:id="2200"/>
      <w:bookmarkEnd w:id="2201"/>
      <w:bookmarkEnd w:id="2202"/>
      <w:bookmarkEnd w:id="2203"/>
      <w:bookmarkEnd w:id="2204"/>
      <w:bookmarkEnd w:id="2205"/>
      <w:bookmarkEnd w:id="2206"/>
      <w:bookmarkEnd w:id="2208"/>
    </w:p>
    <w:p w14:paraId="518C45F6" w14:textId="3311E7DA" w:rsidR="00F90BFA" w:rsidRPr="00D1205D" w:rsidRDefault="00F90BFA" w:rsidP="00F90BFA">
      <w:pPr>
        <w:rPr>
          <w:lang w:eastAsia="zh-CN"/>
        </w:rPr>
      </w:pPr>
      <w:bookmarkStart w:id="2209" w:name="_Toc27745123"/>
      <w:bookmarkStart w:id="2210"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lastRenderedPageBreak/>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lastRenderedPageBreak/>
        <w:t>NOTE 2:</w:t>
      </w:r>
      <w:r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Pr="00D1205D">
        <w:t>8.13 of 3GPP TS 23.003 [15]).</w:t>
      </w:r>
    </w:p>
    <w:p w14:paraId="75D37836" w14:textId="7F7C0E20"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clause 5.2.3.2.6).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2211" w:name="_Toc35970062"/>
      <w:bookmarkStart w:id="2212" w:name="_Toc36050856"/>
      <w:bookmarkStart w:id="2213" w:name="_Toc44847580"/>
      <w:bookmarkStart w:id="2214" w:name="_Toc51845235"/>
      <w:bookmarkStart w:id="2215" w:name="_Toc51845566"/>
      <w:bookmarkStart w:id="2216" w:name="_Toc51847086"/>
      <w:bookmarkStart w:id="2217"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2218" w:name="_CR6_12_2"/>
      <w:bookmarkStart w:id="2219" w:name="_Toc160971475"/>
      <w:bookmarkEnd w:id="2218"/>
      <w:r w:rsidRPr="00D1205D">
        <w:rPr>
          <w:lang w:eastAsia="zh-CN"/>
        </w:rPr>
        <w:t>6.12.2</w:t>
      </w:r>
      <w:r w:rsidRPr="00D1205D">
        <w:rPr>
          <w:lang w:eastAsia="zh-CN"/>
        </w:rPr>
        <w:tab/>
        <w:t>Binding created as part of a service response</w:t>
      </w:r>
      <w:bookmarkEnd w:id="2209"/>
      <w:bookmarkEnd w:id="2210"/>
      <w:bookmarkEnd w:id="2211"/>
      <w:bookmarkEnd w:id="2212"/>
      <w:bookmarkEnd w:id="2213"/>
      <w:bookmarkEnd w:id="2214"/>
      <w:bookmarkEnd w:id="2215"/>
      <w:bookmarkEnd w:id="2216"/>
      <w:bookmarkEnd w:id="2217"/>
      <w:bookmarkEnd w:id="2219"/>
    </w:p>
    <w:p w14:paraId="50089BF4" w14:textId="73B7F84E" w:rsidR="00F90BFA" w:rsidRPr="00D1205D" w:rsidRDefault="00F90BFA" w:rsidP="00F90BFA">
      <w:pPr>
        <w:rPr>
          <w:lang w:eastAsia="zh-CN"/>
        </w:rPr>
      </w:pPr>
      <w:bookmarkStart w:id="2220" w:name="_Toc27745124"/>
      <w:bookmarkStart w:id="2221"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2222" w:name="_Toc35970063"/>
      <w:bookmarkStart w:id="2223" w:name="_Toc36050857"/>
      <w:bookmarkStart w:id="2224" w:name="_Toc44847581"/>
      <w:bookmarkStart w:id="2225" w:name="_Toc51845236"/>
      <w:bookmarkStart w:id="2226" w:name="_Toc51845567"/>
      <w:bookmarkStart w:id="2227" w:name="_Toc51847087"/>
      <w:bookmarkStart w:id="2228" w:name="_Toc57022720"/>
      <w:bookmarkStart w:id="2229" w:name="_CR6_12_3"/>
      <w:bookmarkStart w:id="2230" w:name="_Toc160971476"/>
      <w:bookmarkEnd w:id="2229"/>
      <w:r w:rsidRPr="00D1205D">
        <w:rPr>
          <w:lang w:eastAsia="zh-CN"/>
        </w:rPr>
        <w:lastRenderedPageBreak/>
        <w:t>6.12.3</w:t>
      </w:r>
      <w:r w:rsidRPr="00D1205D">
        <w:rPr>
          <w:lang w:eastAsia="zh-CN"/>
        </w:rPr>
        <w:tab/>
        <w:t>Binding created as part of a service request</w:t>
      </w:r>
      <w:bookmarkEnd w:id="2220"/>
      <w:bookmarkEnd w:id="2221"/>
      <w:bookmarkEnd w:id="2222"/>
      <w:bookmarkEnd w:id="2223"/>
      <w:bookmarkEnd w:id="2224"/>
      <w:bookmarkEnd w:id="2225"/>
      <w:bookmarkEnd w:id="2226"/>
      <w:bookmarkEnd w:id="2227"/>
      <w:bookmarkEnd w:id="2228"/>
      <w:bookmarkEnd w:id="2230"/>
    </w:p>
    <w:p w14:paraId="6703EE16" w14:textId="37E495BC" w:rsidR="00444EE6" w:rsidRDefault="00444EE6" w:rsidP="00444EE6">
      <w:pPr>
        <w:rPr>
          <w:lang w:val="en-US" w:eastAsia="zh-CN"/>
        </w:rPr>
      </w:pPr>
      <w:bookmarkStart w:id="2231" w:name="_Toc27745125"/>
      <w:bookmarkStart w:id="2232"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5A3658C" w14:textId="77777777" w:rsidR="008956DC" w:rsidRPr="00D1205D" w:rsidRDefault="00F90BFA" w:rsidP="008956DC">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324275CF" w14:textId="087B7BD0" w:rsidR="00F90BFA" w:rsidRPr="00D1205D" w:rsidRDefault="008956DC" w:rsidP="008956DC">
      <w:pPr>
        <w:pStyle w:val="B1"/>
        <w:rPr>
          <w:lang w:eastAsia="zh-CN"/>
        </w:rPr>
      </w:pPr>
      <w:r w:rsidRPr="00D1205D">
        <w:rPr>
          <w:lang w:eastAsia="zh-CN"/>
        </w:rPr>
        <w:t>-</w:t>
      </w:r>
      <w:r w:rsidRPr="00D1205D">
        <w:rPr>
          <w:lang w:eastAsia="zh-CN"/>
        </w:rPr>
        <w:tab/>
        <w:t>the scope parameter indicating "other-service";</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2233" w:name="_Toc35970064"/>
      <w:bookmarkStart w:id="2234" w:name="_Toc36050858"/>
      <w:bookmarkStart w:id="2235" w:name="_Toc44847582"/>
      <w:bookmarkStart w:id="2236" w:name="_Toc51845237"/>
      <w:bookmarkStart w:id="2237" w:name="_Toc51845568"/>
      <w:bookmarkStart w:id="2238" w:name="_Toc51847088"/>
      <w:bookmarkStart w:id="2239" w:name="_Toc57022721"/>
      <w:bookmarkStart w:id="2240" w:name="_CR6_12_4"/>
      <w:bookmarkStart w:id="2241" w:name="_Toc160971477"/>
      <w:bookmarkEnd w:id="2240"/>
      <w:r w:rsidRPr="00D1205D">
        <w:rPr>
          <w:lang w:eastAsia="zh-CN"/>
        </w:rPr>
        <w:t>6.12.4</w:t>
      </w:r>
      <w:r w:rsidRPr="00D1205D">
        <w:rPr>
          <w:lang w:eastAsia="zh-CN"/>
        </w:rPr>
        <w:tab/>
        <w:t>Binding for explicit or implicit subscription requests</w:t>
      </w:r>
      <w:bookmarkEnd w:id="2231"/>
      <w:bookmarkEnd w:id="2232"/>
      <w:bookmarkEnd w:id="2233"/>
      <w:bookmarkEnd w:id="2234"/>
      <w:bookmarkEnd w:id="2235"/>
      <w:bookmarkEnd w:id="2236"/>
      <w:bookmarkEnd w:id="2237"/>
      <w:bookmarkEnd w:id="2238"/>
      <w:bookmarkEnd w:id="2239"/>
      <w:bookmarkEnd w:id="2241"/>
    </w:p>
    <w:p w14:paraId="539BFB99" w14:textId="77777777" w:rsidR="00AD4CCA" w:rsidRDefault="00BE6CE8" w:rsidP="00BE6CE8">
      <w:pPr>
        <w:rPr>
          <w:lang w:eastAsia="zh-CN"/>
        </w:rPr>
      </w:pPr>
      <w:bookmarkStart w:id="2242" w:name="_Toc19709035"/>
      <w:bookmarkStart w:id="2243" w:name="_Toc27745126"/>
      <w:bookmarkStart w:id="2244"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r w:rsidRPr="00D1205D">
        <w:rPr>
          <w:lang w:eastAsia="zh-CN"/>
        </w:rPr>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p w14:paraId="154937BC" w14:textId="77777777" w:rsidR="000D0853" w:rsidRPr="00D1205D" w:rsidRDefault="000D0853" w:rsidP="000D0853">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2245" w:name="_Toc35970065"/>
      <w:bookmarkStart w:id="2246" w:name="_Toc36050859"/>
      <w:bookmarkStart w:id="2247" w:name="_Toc44847583"/>
      <w:bookmarkStart w:id="2248" w:name="_Toc51845238"/>
      <w:bookmarkStart w:id="2249" w:name="_Toc51845569"/>
      <w:bookmarkStart w:id="2250" w:name="_Toc51847089"/>
      <w:r>
        <w:rPr>
          <w:lang w:val="en-US" w:eastAsia="zh-CN"/>
        </w:rPr>
        <w:t xml:space="preserve">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w:t>
      </w:r>
      <w:r>
        <w:rPr>
          <w:lang w:val="en-US" w:eastAsia="zh-CN"/>
        </w:rPr>
        <w:lastRenderedPageBreak/>
        <w:t>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78374D20" w:rsidR="00AD4CCA" w:rsidRDefault="00BE6CE8" w:rsidP="00BE6CE8">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251"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252" w:name="_CR6_12_5"/>
      <w:bookmarkStart w:id="2253" w:name="_Toc160971478"/>
      <w:bookmarkEnd w:id="2252"/>
      <w:r w:rsidRPr="00D1205D">
        <w:rPr>
          <w:lang w:eastAsia="zh-CN"/>
        </w:rPr>
        <w:t>6.12.5</w:t>
      </w:r>
      <w:r w:rsidRPr="00D1205D">
        <w:rPr>
          <w:lang w:eastAsia="zh-CN"/>
        </w:rPr>
        <w:tab/>
        <w:t>Binding for service requests creating a callback resource</w:t>
      </w:r>
      <w:bookmarkEnd w:id="2245"/>
      <w:bookmarkEnd w:id="2246"/>
      <w:bookmarkEnd w:id="2247"/>
      <w:bookmarkEnd w:id="2248"/>
      <w:bookmarkEnd w:id="2249"/>
      <w:bookmarkEnd w:id="2250"/>
      <w:bookmarkEnd w:id="2251"/>
      <w:bookmarkEnd w:id="2253"/>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2254"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255" w:name="_CR6_13"/>
      <w:bookmarkStart w:id="2256" w:name="_Toc160971479"/>
      <w:bookmarkEnd w:id="2255"/>
      <w:r>
        <w:t>6</w:t>
      </w:r>
      <w:r w:rsidRPr="00D1205D">
        <w:t>.</w:t>
      </w:r>
      <w:r>
        <w:t>13</w:t>
      </w:r>
      <w:r w:rsidRPr="00D1205D">
        <w:tab/>
      </w:r>
      <w:r>
        <w:t>SBI messages correlation for network troubleshooting</w:t>
      </w:r>
      <w:bookmarkEnd w:id="2254"/>
      <w:bookmarkEnd w:id="2256"/>
    </w:p>
    <w:p w14:paraId="0C265514" w14:textId="77777777" w:rsidR="002614D1" w:rsidRDefault="002614D1" w:rsidP="002D7984">
      <w:pPr>
        <w:pStyle w:val="Heading3"/>
        <w:rPr>
          <w:rFonts w:eastAsia="DengXian"/>
          <w:lang w:eastAsia="zh-CN"/>
        </w:rPr>
      </w:pPr>
      <w:bookmarkStart w:id="2257" w:name="_Toc57022724"/>
      <w:bookmarkStart w:id="2258" w:name="_CR6_13_1"/>
      <w:bookmarkStart w:id="2259" w:name="_Toc160971480"/>
      <w:bookmarkEnd w:id="2258"/>
      <w:r>
        <w:rPr>
          <w:rFonts w:eastAsia="DengXian"/>
          <w:lang w:eastAsia="zh-CN"/>
        </w:rPr>
        <w:t>6.13.1</w:t>
      </w:r>
      <w:r>
        <w:rPr>
          <w:rFonts w:eastAsia="DengXian"/>
          <w:lang w:eastAsia="zh-CN"/>
        </w:rPr>
        <w:tab/>
        <w:t>General</w:t>
      </w:r>
      <w:bookmarkEnd w:id="2257"/>
      <w:bookmarkEnd w:id="2259"/>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lastRenderedPageBreak/>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260" w:name="_Toc57022725"/>
      <w:bookmarkStart w:id="2261" w:name="_CR6_13_2"/>
      <w:bookmarkStart w:id="2262" w:name="_Toc160971481"/>
      <w:bookmarkEnd w:id="2261"/>
      <w:r>
        <w:rPr>
          <w:rFonts w:eastAsia="DengXian"/>
          <w:lang w:eastAsia="zh-CN"/>
        </w:rPr>
        <w:t>6.13.2</w:t>
      </w:r>
      <w:r>
        <w:rPr>
          <w:rFonts w:eastAsia="DengXian"/>
          <w:lang w:eastAsia="zh-CN"/>
        </w:rPr>
        <w:tab/>
        <w:t>SBI messages correlation using UE identifier</w:t>
      </w:r>
      <w:bookmarkEnd w:id="2260"/>
      <w:bookmarkEnd w:id="2262"/>
    </w:p>
    <w:p w14:paraId="027A284E" w14:textId="77777777" w:rsidR="002614D1" w:rsidRDefault="002614D1" w:rsidP="002D7984">
      <w:pPr>
        <w:pStyle w:val="Heading4"/>
        <w:rPr>
          <w:rFonts w:eastAsia="DengXian"/>
          <w:lang w:eastAsia="zh-CN"/>
        </w:rPr>
      </w:pPr>
      <w:bookmarkStart w:id="2263" w:name="_Toc57022726"/>
      <w:bookmarkStart w:id="2264" w:name="_CR6_13_2_1"/>
      <w:bookmarkStart w:id="2265" w:name="_Toc160971482"/>
      <w:bookmarkEnd w:id="2264"/>
      <w:r>
        <w:rPr>
          <w:rFonts w:eastAsia="DengXian"/>
          <w:lang w:eastAsia="zh-CN"/>
        </w:rPr>
        <w:t>6.13.2.1</w:t>
      </w:r>
      <w:r>
        <w:rPr>
          <w:rFonts w:eastAsia="DengXian"/>
          <w:lang w:eastAsia="zh-CN"/>
        </w:rPr>
        <w:tab/>
        <w:t>General</w:t>
      </w:r>
      <w:bookmarkEnd w:id="2263"/>
      <w:bookmarkEnd w:id="2265"/>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266" w:name="_Toc57022727"/>
      <w:bookmarkStart w:id="2267" w:name="_CR6_13_2_2"/>
      <w:bookmarkStart w:id="2268" w:name="_Toc160971483"/>
      <w:bookmarkEnd w:id="2267"/>
      <w:r>
        <w:rPr>
          <w:rFonts w:eastAsia="DengXian"/>
          <w:lang w:eastAsia="zh-CN"/>
        </w:rPr>
        <w:t>6.13.2.2</w:t>
      </w:r>
      <w:r>
        <w:rPr>
          <w:rFonts w:eastAsia="DengXian"/>
          <w:lang w:eastAsia="zh-CN"/>
        </w:rPr>
        <w:tab/>
        <w:t>Principles</w:t>
      </w:r>
      <w:bookmarkEnd w:id="2266"/>
      <w:bookmarkEnd w:id="2268"/>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269" w:name="_Toc74139030"/>
      <w:bookmarkStart w:id="2270" w:name="_CR6_13_3"/>
      <w:bookmarkStart w:id="2271" w:name="_Toc160971484"/>
      <w:bookmarkEnd w:id="2270"/>
      <w:r>
        <w:rPr>
          <w:rFonts w:eastAsia="DengXian"/>
          <w:lang w:eastAsia="zh-CN"/>
        </w:rPr>
        <w:t>6.13.3</w:t>
      </w:r>
      <w:r>
        <w:rPr>
          <w:rFonts w:eastAsia="DengXian"/>
          <w:lang w:eastAsia="zh-CN"/>
        </w:rPr>
        <w:tab/>
        <w:t xml:space="preserve">SBI messages correlation using </w:t>
      </w:r>
      <w:bookmarkEnd w:id="2269"/>
      <w:r>
        <w:rPr>
          <w:rFonts w:eastAsia="DengXian"/>
          <w:lang w:eastAsia="zh-CN"/>
        </w:rPr>
        <w:t>NF Peer Information</w:t>
      </w:r>
      <w:bookmarkEnd w:id="2271"/>
    </w:p>
    <w:p w14:paraId="5E0282E0" w14:textId="0E074BF8" w:rsidR="00172347" w:rsidRDefault="00172347" w:rsidP="002D7984">
      <w:pPr>
        <w:pStyle w:val="Heading4"/>
        <w:rPr>
          <w:rFonts w:eastAsia="DengXian"/>
          <w:lang w:eastAsia="zh-CN"/>
        </w:rPr>
      </w:pPr>
      <w:bookmarkStart w:id="2272" w:name="_Toc74139031"/>
      <w:bookmarkStart w:id="2273" w:name="_CR6_13_3_1"/>
      <w:bookmarkStart w:id="2274" w:name="_Toc160971485"/>
      <w:bookmarkEnd w:id="2273"/>
      <w:r>
        <w:rPr>
          <w:rFonts w:eastAsia="DengXian"/>
          <w:lang w:eastAsia="zh-CN"/>
        </w:rPr>
        <w:t>6.13.3.1</w:t>
      </w:r>
      <w:r>
        <w:rPr>
          <w:rFonts w:eastAsia="DengXian"/>
          <w:lang w:eastAsia="zh-CN"/>
        </w:rPr>
        <w:tab/>
        <w:t>General</w:t>
      </w:r>
      <w:bookmarkEnd w:id="2272"/>
      <w:bookmarkEnd w:id="2274"/>
    </w:p>
    <w:p w14:paraId="317D611A" w14:textId="1B4B2CCD" w:rsidR="00465E77" w:rsidRDefault="00465E77" w:rsidP="00465E77">
      <w:pPr>
        <w:rPr>
          <w:rFonts w:eastAsia="DengXian"/>
          <w:lang w:eastAsia="zh-CN"/>
        </w:rPr>
      </w:pPr>
      <w:bookmarkStart w:id="2275"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276" w:name="_CR6_13_3_2"/>
      <w:bookmarkStart w:id="2277" w:name="_Toc160971486"/>
      <w:bookmarkEnd w:id="2276"/>
      <w:r>
        <w:rPr>
          <w:rFonts w:eastAsia="DengXian"/>
          <w:lang w:eastAsia="zh-CN"/>
        </w:rPr>
        <w:lastRenderedPageBreak/>
        <w:t>6.13.3.2</w:t>
      </w:r>
      <w:r>
        <w:rPr>
          <w:rFonts w:eastAsia="DengXian"/>
          <w:lang w:eastAsia="zh-CN"/>
        </w:rPr>
        <w:tab/>
        <w:t>Principles</w:t>
      </w:r>
      <w:bookmarkEnd w:id="2275"/>
      <w:bookmarkEnd w:id="2277"/>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278" w:name="_CR6_14"/>
      <w:bookmarkStart w:id="2279" w:name="_Toc160971487"/>
      <w:bookmarkEnd w:id="2278"/>
      <w:r>
        <w:t>6</w:t>
      </w:r>
      <w:r w:rsidRPr="00D1205D">
        <w:t>.</w:t>
      </w:r>
      <w:r>
        <w:t>14</w:t>
      </w:r>
      <w:r w:rsidRPr="00D1205D">
        <w:tab/>
      </w:r>
      <w:r>
        <w:t>Indicating the purpose of Inter-PLMN signaling</w:t>
      </w:r>
      <w:bookmarkEnd w:id="2279"/>
    </w:p>
    <w:p w14:paraId="181034CF" w14:textId="69510574" w:rsidR="00DA7149" w:rsidRDefault="00DA7149" w:rsidP="002D7984">
      <w:pPr>
        <w:pStyle w:val="Heading3"/>
        <w:rPr>
          <w:rFonts w:eastAsia="DengXian"/>
          <w:lang w:eastAsia="zh-CN"/>
        </w:rPr>
      </w:pPr>
      <w:bookmarkStart w:id="2280" w:name="_CR6_14_1"/>
      <w:bookmarkStart w:id="2281" w:name="_Toc160971488"/>
      <w:bookmarkEnd w:id="2280"/>
      <w:r>
        <w:rPr>
          <w:rFonts w:eastAsia="DengXian"/>
          <w:lang w:eastAsia="zh-CN"/>
        </w:rPr>
        <w:t>6.14.1</w:t>
      </w:r>
      <w:r>
        <w:rPr>
          <w:rFonts w:eastAsia="DengXian"/>
          <w:lang w:eastAsia="zh-CN"/>
        </w:rPr>
        <w:tab/>
        <w:t>General</w:t>
      </w:r>
      <w:bookmarkEnd w:id="2281"/>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282" w:name="_CR6_14_2"/>
      <w:bookmarkStart w:id="2283" w:name="_Toc160971489"/>
      <w:bookmarkEnd w:id="2282"/>
      <w:r>
        <w:rPr>
          <w:rFonts w:eastAsia="DengXian"/>
          <w:lang w:eastAsia="zh-CN"/>
        </w:rPr>
        <w:t>6.14.2</w:t>
      </w:r>
      <w:r>
        <w:rPr>
          <w:rFonts w:eastAsia="DengXian"/>
          <w:lang w:eastAsia="zh-CN"/>
        </w:rPr>
        <w:tab/>
        <w:t>Inclusion of the intended purpose</w:t>
      </w:r>
      <w:bookmarkEnd w:id="2283"/>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284" w:name="_CR6_14_3"/>
      <w:bookmarkStart w:id="2285" w:name="_Toc160971490"/>
      <w:bookmarkEnd w:id="2284"/>
      <w:r>
        <w:rPr>
          <w:rFonts w:eastAsia="DengXian"/>
          <w:lang w:eastAsia="zh-CN"/>
        </w:rPr>
        <w:t>6.14.3</w:t>
      </w:r>
      <w:r>
        <w:rPr>
          <w:rFonts w:eastAsia="DengXian"/>
          <w:lang w:eastAsia="zh-CN"/>
        </w:rPr>
        <w:tab/>
        <w:t>Evaluating the intended purpose</w:t>
      </w:r>
      <w:bookmarkEnd w:id="2285"/>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lastRenderedPageBreak/>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286" w:name="_Toc35970066"/>
      <w:bookmarkStart w:id="2287" w:name="_Toc36050860"/>
      <w:bookmarkStart w:id="2288" w:name="_Toc44847584"/>
      <w:bookmarkStart w:id="2289" w:name="_Toc51845239"/>
      <w:bookmarkStart w:id="2290" w:name="_Toc51845570"/>
      <w:bookmarkStart w:id="2291" w:name="_Toc51847090"/>
      <w:bookmarkStart w:id="2292"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293" w:name="_CRAnnexAinformative"/>
      <w:bookmarkStart w:id="2294" w:name="_Toc160971491"/>
      <w:bookmarkEnd w:id="2293"/>
      <w:r w:rsidRPr="00D1205D">
        <w:t>Annex A (informative):</w:t>
      </w:r>
      <w:r w:rsidRPr="00D1205D">
        <w:br/>
        <w:t>Client-side Adaptive Throttling for Overload Control</w:t>
      </w:r>
      <w:bookmarkEnd w:id="2242"/>
      <w:bookmarkEnd w:id="2243"/>
      <w:bookmarkEnd w:id="2244"/>
      <w:bookmarkEnd w:id="2286"/>
      <w:bookmarkEnd w:id="2287"/>
      <w:bookmarkEnd w:id="2288"/>
      <w:bookmarkEnd w:id="2289"/>
      <w:bookmarkEnd w:id="2290"/>
      <w:bookmarkEnd w:id="2291"/>
      <w:bookmarkEnd w:id="2292"/>
      <w:bookmarkEnd w:id="2294"/>
    </w:p>
    <w:p w14:paraId="42AA4CDC" w14:textId="138CE122" w:rsidR="00F90BFA" w:rsidRPr="00D1205D" w:rsidRDefault="00F90BFA" w:rsidP="00F90BFA">
      <w:bookmarkStart w:id="2295"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8"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295"/>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lastRenderedPageBreak/>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6" type="#_x0000_t75" style="width:295.5pt;height:52pt" o:ole="">
            <v:imagedata r:id="rId19" o:title=""/>
          </v:shape>
          <o:OLEObject Type="Embed" ProgID="Visio.Drawing.15" ShapeID="_x0000_i1026" DrawAspect="Content" ObjectID="_1771584173" r:id="rId20"/>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296" w:name="_Toc19709036"/>
      <w:bookmarkStart w:id="2297" w:name="_Toc27745127"/>
      <w:bookmarkStart w:id="2298" w:name="_Toc29803275"/>
      <w:bookmarkStart w:id="2299" w:name="_Toc35970067"/>
      <w:bookmarkStart w:id="2300" w:name="_Toc36050861"/>
      <w:bookmarkStart w:id="2301" w:name="_Toc44847585"/>
      <w:bookmarkStart w:id="2302" w:name="_Toc51845240"/>
      <w:bookmarkStart w:id="2303" w:name="_Toc51845571"/>
      <w:bookmarkStart w:id="2304" w:name="_Toc51847091"/>
      <w:bookmarkStart w:id="2305" w:name="_Toc57022729"/>
      <w:bookmarkStart w:id="2306" w:name="_CRAnnexBnormative"/>
      <w:bookmarkStart w:id="2307" w:name="_Toc160971492"/>
      <w:bookmarkEnd w:id="2306"/>
      <w:r w:rsidRPr="00D1205D">
        <w:t>Annex B (normative):</w:t>
      </w:r>
      <w:r w:rsidRPr="00D1205D">
        <w:br/>
        <w:t>3gpp-Sbi-Callback Types</w:t>
      </w:r>
      <w:bookmarkEnd w:id="2296"/>
      <w:bookmarkEnd w:id="2297"/>
      <w:bookmarkEnd w:id="2298"/>
      <w:bookmarkEnd w:id="2299"/>
      <w:bookmarkEnd w:id="2300"/>
      <w:bookmarkEnd w:id="2301"/>
      <w:bookmarkEnd w:id="2302"/>
      <w:bookmarkEnd w:id="2303"/>
      <w:bookmarkEnd w:id="2304"/>
      <w:bookmarkEnd w:id="2305"/>
      <w:bookmarkEnd w:id="2307"/>
    </w:p>
    <w:p w14:paraId="6CCA21F7" w14:textId="628610EA" w:rsidR="008956DC" w:rsidRDefault="008956DC" w:rsidP="008956DC">
      <w:bookmarkStart w:id="2308" w:name="_Toc9501083"/>
      <w:bookmarkStart w:id="2309" w:name="_Toc27745128"/>
      <w:bookmarkStart w:id="2310" w:name="_Toc29803276"/>
      <w:bookmarkStart w:id="2311" w:name="_Toc35970068"/>
      <w:bookmarkStart w:id="2312" w:name="_Toc36050862"/>
      <w:bookmarkStart w:id="2313" w:name="_Toc44847586"/>
      <w:bookmarkStart w:id="2314" w:name="_Toc51845241"/>
      <w:bookmarkStart w:id="2315" w:name="_Toc51845572"/>
      <w:bookmarkStart w:id="2316" w:name="_Toc51847092"/>
      <w:bookmarkStart w:id="2317" w:name="_Toc57022730"/>
      <w:bookmarkStart w:id="2318"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bookmarkStart w:id="2319" w:name="_CRTableB1"/>
      <w:r>
        <w:lastRenderedPageBreak/>
        <w:t xml:space="preserve">Table </w:t>
      </w:r>
      <w:bookmarkEnd w:id="2319"/>
      <w:r>
        <w:t>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320" w:name="_Toc11338784"/>
      <w:bookmarkStart w:id="2321" w:name="_Toc27585488"/>
      <w:bookmarkStart w:id="2322" w:name="_Toc36457494"/>
      <w:bookmarkStart w:id="2323" w:name="_Toc45028411"/>
      <w:bookmarkStart w:id="2324" w:name="_Toc45029246"/>
      <w:bookmarkStart w:id="2325" w:name="_Toc67682010"/>
      <w:bookmarkStart w:id="2326"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327" w:name="_CRAnnexCinformative"/>
      <w:bookmarkStart w:id="2328" w:name="_Toc160971493"/>
      <w:bookmarkEnd w:id="2320"/>
      <w:bookmarkEnd w:id="2321"/>
      <w:bookmarkEnd w:id="2322"/>
      <w:bookmarkEnd w:id="2323"/>
      <w:bookmarkEnd w:id="2324"/>
      <w:bookmarkEnd w:id="2325"/>
      <w:bookmarkEnd w:id="2326"/>
      <w:bookmarkEnd w:id="2327"/>
      <w:r w:rsidRPr="00D1205D">
        <w:t>Annex C (informative):</w:t>
      </w:r>
      <w:r w:rsidRPr="00D1205D">
        <w:br/>
      </w:r>
      <w:bookmarkEnd w:id="2308"/>
      <w:r w:rsidRPr="00D1205D">
        <w:t>Internal NF Routing of HTTP Requests</w:t>
      </w:r>
      <w:bookmarkEnd w:id="2309"/>
      <w:bookmarkEnd w:id="2310"/>
      <w:bookmarkEnd w:id="2311"/>
      <w:bookmarkEnd w:id="2312"/>
      <w:bookmarkEnd w:id="2313"/>
      <w:bookmarkEnd w:id="2314"/>
      <w:bookmarkEnd w:id="2315"/>
      <w:bookmarkEnd w:id="2316"/>
      <w:bookmarkEnd w:id="2317"/>
      <w:bookmarkEnd w:id="2328"/>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7" type="#_x0000_t75" style="width:362pt;height:218.5pt" o:ole="" o:preferrelative="f">
            <v:imagedata r:id="rId21" o:title=""/>
            <o:lock v:ext="edit" aspectratio="f"/>
          </v:shape>
          <o:OLEObject Type="Embed" ProgID="Visio.Drawing.15" ShapeID="_x0000_i1027" DrawAspect="Content" ObjectID="_1771584174" r:id="rId22"/>
        </w:object>
      </w:r>
    </w:p>
    <w:p w14:paraId="5562CACB" w14:textId="77777777" w:rsidR="00F90BFA" w:rsidRPr="00D1205D" w:rsidRDefault="00F90BFA" w:rsidP="00F90BFA">
      <w:pPr>
        <w:pStyle w:val="TF"/>
      </w:pPr>
      <w:bookmarkStart w:id="2329" w:name="_CRFigureC1"/>
      <w:r w:rsidRPr="00D1205D">
        <w:t xml:space="preserve">Figure </w:t>
      </w:r>
      <w:bookmarkEnd w:id="2329"/>
      <w:r w:rsidRPr="00D1205D">
        <w:t>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2D7984">
      <w:pPr>
        <w:pStyle w:val="Heading8"/>
      </w:pPr>
      <w:bookmarkStart w:id="2330" w:name="_Toc19709037"/>
      <w:bookmarkStart w:id="2331" w:name="_Toc27745129"/>
      <w:bookmarkStart w:id="2332" w:name="_Toc29803277"/>
      <w:bookmarkStart w:id="2333" w:name="_Toc35970069"/>
      <w:bookmarkStart w:id="2334" w:name="_Toc36050863"/>
      <w:bookmarkStart w:id="2335" w:name="_Toc44847587"/>
      <w:bookmarkStart w:id="2336" w:name="_Toc51845242"/>
      <w:bookmarkStart w:id="2337" w:name="_Toc51845573"/>
      <w:bookmarkStart w:id="2338" w:name="_Toc51847093"/>
      <w:bookmarkStart w:id="2339" w:name="_Toc57022731"/>
      <w:bookmarkStart w:id="2340" w:name="_CRAnnexDinformative"/>
      <w:bookmarkStart w:id="2341" w:name="_Toc160971494"/>
      <w:bookmarkEnd w:id="2340"/>
      <w:r w:rsidRPr="00D1205D">
        <w:t xml:space="preserve">Annex </w:t>
      </w:r>
      <w:r w:rsidRPr="00D1205D">
        <w:rPr>
          <w:lang w:eastAsia="zh-CN"/>
        </w:rPr>
        <w:t>D</w:t>
      </w:r>
      <w:r w:rsidRPr="00D1205D">
        <w:t xml:space="preserve"> (informative):</w:t>
      </w:r>
      <w:r w:rsidRPr="00D1205D">
        <w:br/>
        <w:t>Change history</w:t>
      </w:r>
      <w:bookmarkEnd w:id="2330"/>
      <w:bookmarkEnd w:id="2331"/>
      <w:bookmarkEnd w:id="2332"/>
      <w:bookmarkEnd w:id="2333"/>
      <w:bookmarkEnd w:id="2334"/>
      <w:bookmarkEnd w:id="2335"/>
      <w:bookmarkEnd w:id="2336"/>
      <w:bookmarkEnd w:id="2337"/>
      <w:bookmarkEnd w:id="2338"/>
      <w:bookmarkEnd w:id="2339"/>
      <w:bookmarkEnd w:id="2341"/>
    </w:p>
    <w:bookmarkEnd w:id="2318"/>
    <w:p w14:paraId="02316585" w14:textId="77777777" w:rsidR="00F90BFA" w:rsidRPr="00D1205D" w:rsidRDefault="00F90BFA" w:rsidP="00F90BFA">
      <w:pPr>
        <w:pStyle w:val="TH"/>
      </w:pP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802"/>
      </w:tblGrid>
      <w:tr w:rsidR="00F90BFA" w:rsidRPr="00D1205D" w14:paraId="59A6C306" w14:textId="77777777" w:rsidTr="009F7A10">
        <w:trPr>
          <w:cantSplit/>
        </w:trPr>
        <w:tc>
          <w:tcPr>
            <w:tcW w:w="9733"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9F7A10">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802"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lastRenderedPageBreak/>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lastRenderedPageBreak/>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EF40C0" w:rsidRPr="00D1205D" w14:paraId="60BAECD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0BF27F2" w14:textId="276E2EC4" w:rsidR="00EF40C0" w:rsidRDefault="00EF40C0"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C3C77" w14:textId="611AB61F" w:rsidR="00EF40C0" w:rsidRDefault="00EF40C0"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87AFF" w14:textId="528AFF1D" w:rsidR="00EF40C0" w:rsidRDefault="00EF40C0"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735357" w14:textId="785261E5" w:rsidR="00EF40C0" w:rsidRDefault="00EF40C0" w:rsidP="00C60479">
            <w:pPr>
              <w:spacing w:after="0"/>
              <w:rPr>
                <w:snapToGrid w:val="0"/>
              </w:rPr>
            </w:pPr>
            <w:r>
              <w:rPr>
                <w:snapToGrid w:val="0"/>
              </w:rPr>
              <w:t>0371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510E1E" w14:textId="2B3023EB" w:rsidR="00EF40C0" w:rsidRDefault="00EF40C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762C0" w14:textId="2CF8B9B2" w:rsidR="00EF40C0" w:rsidRDefault="00EF40C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42F06" w14:textId="4D15D758" w:rsidR="00EF40C0" w:rsidRDefault="00EF40C0" w:rsidP="00C60479">
            <w:pPr>
              <w:spacing w:after="0"/>
            </w:pPr>
            <w:r>
              <w:t>NF Set ID encoding for an AMF set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7CD9C3" w14:textId="719C56F0" w:rsidR="00EF40C0" w:rsidRDefault="00EF40C0" w:rsidP="00C60479">
            <w:pPr>
              <w:spacing w:after="0"/>
              <w:rPr>
                <w:snapToGrid w:val="0"/>
                <w:lang w:eastAsia="zh-CN"/>
              </w:rPr>
            </w:pPr>
            <w:r>
              <w:rPr>
                <w:snapToGrid w:val="0"/>
                <w:lang w:eastAsia="zh-CN"/>
              </w:rPr>
              <w:t>17.10.0</w:t>
            </w:r>
          </w:p>
        </w:tc>
      </w:tr>
      <w:tr w:rsidR="009F7A10" w:rsidRPr="00D1205D" w14:paraId="5FD31B7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C96B4B" w14:textId="5A5CFBBE" w:rsidR="009F7A10" w:rsidRDefault="009F7A10"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60081" w14:textId="58F9AD20" w:rsidR="009F7A10" w:rsidRDefault="009F7A10"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E09B0" w14:textId="42EC1639" w:rsidR="009F7A10" w:rsidRDefault="009F7A10"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80F2" w14:textId="4D68E25C" w:rsidR="009F7A10" w:rsidRDefault="009F7A10" w:rsidP="00C60479">
            <w:pPr>
              <w:spacing w:after="0"/>
              <w:rPr>
                <w:snapToGrid w:val="0"/>
              </w:rPr>
            </w:pPr>
            <w:r>
              <w:rPr>
                <w:snapToGrid w:val="0"/>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DC637" w14:textId="3C91005B" w:rsidR="009F7A10" w:rsidRDefault="009F7A1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6A0105" w14:textId="7DC18D34" w:rsidR="009F7A10" w:rsidRDefault="009F7A1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B6233D" w14:textId="5EB3C8BD" w:rsidR="009F7A10" w:rsidRDefault="009F7A10" w:rsidP="00C60479">
            <w:pPr>
              <w:spacing w:after="0"/>
            </w:pPr>
            <w:r>
              <w:t>Redirection to an SCP 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72AFE8" w14:textId="1EB72BDD" w:rsidR="009F7A10" w:rsidRDefault="009F7A10" w:rsidP="00C60479">
            <w:pPr>
              <w:spacing w:after="0"/>
              <w:rPr>
                <w:snapToGrid w:val="0"/>
                <w:lang w:eastAsia="zh-CN"/>
              </w:rPr>
            </w:pPr>
            <w:r>
              <w:rPr>
                <w:snapToGrid w:val="0"/>
                <w:lang w:eastAsia="zh-CN"/>
              </w:rPr>
              <w:t>17.11.0</w:t>
            </w:r>
          </w:p>
        </w:tc>
      </w:tr>
      <w:tr w:rsidR="009F7A10" w:rsidRPr="00D1205D" w14:paraId="3D7EEDB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9B7894B" w14:textId="4972B8C9" w:rsidR="009F7A10" w:rsidRDefault="009F7A10"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AC0AA" w14:textId="5127C40C" w:rsidR="009F7A10" w:rsidRDefault="009F7A10"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DF8FE" w14:textId="5D868088" w:rsidR="009F7A10" w:rsidRDefault="009F7A10" w:rsidP="00C60479">
            <w:pPr>
              <w:spacing w:after="0"/>
              <w:rPr>
                <w:snapToGrid w:val="0"/>
                <w:lang w:eastAsia="zh-CN"/>
              </w:rPr>
            </w:pPr>
            <w:r>
              <w:rPr>
                <w:snapToGrid w:val="0"/>
                <w:lang w:eastAsia="zh-CN"/>
              </w:rPr>
              <w:t>CP-231071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6342B" w14:textId="5F716057" w:rsidR="009F7A10" w:rsidRDefault="009F7A10" w:rsidP="00C60479">
            <w:pPr>
              <w:spacing w:after="0"/>
              <w:rPr>
                <w:snapToGrid w:val="0"/>
              </w:rPr>
            </w:pPr>
            <w:r>
              <w:rPr>
                <w:snapToGrid w:val="0"/>
              </w:rPr>
              <w:t>0383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AC196F" w14:textId="0F5DDB1D" w:rsidR="009F7A10" w:rsidRDefault="009F7A1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8798F" w14:textId="3B60517E" w:rsidR="009F7A10" w:rsidRDefault="009F7A1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3C69AC" w14:textId="5219A064" w:rsidR="009F7A10" w:rsidRDefault="009F7A10" w:rsidP="00C60479">
            <w:pPr>
              <w:spacing w:after="0"/>
            </w:pPr>
            <w:r>
              <w:t>Correction of ABNF rules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4AEB5BE" w14:textId="0E600376" w:rsidR="009F7A10" w:rsidRDefault="009F7A10" w:rsidP="00C60479">
            <w:pPr>
              <w:spacing w:after="0"/>
              <w:rPr>
                <w:snapToGrid w:val="0"/>
                <w:lang w:eastAsia="zh-CN"/>
              </w:rPr>
            </w:pPr>
            <w:r>
              <w:rPr>
                <w:snapToGrid w:val="0"/>
                <w:lang w:eastAsia="zh-CN"/>
              </w:rPr>
              <w:t>17.11.0</w:t>
            </w:r>
          </w:p>
        </w:tc>
      </w:tr>
      <w:tr w:rsidR="00C57D49" w:rsidRPr="00D1205D" w14:paraId="75E8F36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006B34C" w14:textId="08937B72"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93FE0" w14:textId="054962BB"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B46956" w14:textId="4BF6B58E" w:rsidR="00C57D49" w:rsidRDefault="00C57D49"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9F6D6" w14:textId="743A142E" w:rsidR="00C57D49" w:rsidRDefault="00C57D49" w:rsidP="00C60479">
            <w:pPr>
              <w:spacing w:after="0"/>
              <w:rPr>
                <w:snapToGrid w:val="0"/>
              </w:rPr>
            </w:pPr>
            <w:r>
              <w:rPr>
                <w:snapToGrid w:val="0"/>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BF4D7A" w14:textId="74AD9E98" w:rsidR="00C57D49" w:rsidRDefault="00C57D49"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C2413" w14:textId="730A9510" w:rsidR="00C57D49" w:rsidRDefault="00C57D4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0D62E" w14:textId="079AD04F" w:rsidR="00C57D49" w:rsidRDefault="00C57D49" w:rsidP="00C60479">
            <w:pPr>
              <w:spacing w:after="0"/>
            </w:pPr>
            <w:r>
              <w:t xml:space="preserve">ABNF rule of 3gpp-Sbi-Oci header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1B55E22" w14:textId="3B4BD4A5" w:rsidR="00C57D49" w:rsidRDefault="00C57D49" w:rsidP="00C60479">
            <w:pPr>
              <w:spacing w:after="0"/>
              <w:rPr>
                <w:snapToGrid w:val="0"/>
                <w:lang w:eastAsia="zh-CN"/>
              </w:rPr>
            </w:pPr>
            <w:r>
              <w:rPr>
                <w:snapToGrid w:val="0"/>
                <w:lang w:eastAsia="zh-CN"/>
              </w:rPr>
              <w:t>17.12.0</w:t>
            </w:r>
          </w:p>
        </w:tc>
      </w:tr>
      <w:tr w:rsidR="00C57D49" w:rsidRPr="00D1205D" w14:paraId="4B3A01F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A4B064C" w14:textId="0B69FE7B"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3D5892" w14:textId="6C07C8D6"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B8D0B" w14:textId="201AC221" w:rsidR="00C57D49" w:rsidRDefault="00C57D49"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94B8" w14:textId="61EAD4AA" w:rsidR="00C57D49" w:rsidRDefault="00C57D49" w:rsidP="00C60479">
            <w:pPr>
              <w:spacing w:after="0"/>
              <w:rPr>
                <w:snapToGrid w:val="0"/>
              </w:rPr>
            </w:pPr>
            <w:r>
              <w:rPr>
                <w:snapToGrid w:val="0"/>
              </w:rPr>
              <w:t>0394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FC39C1" w14:textId="6C2C1F01" w:rsidR="00C57D49" w:rsidRDefault="00C57D4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04B98" w14:textId="6A08C294" w:rsidR="00C57D49" w:rsidRDefault="00C57D4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A1060C" w14:textId="7B4A359F" w:rsidR="00C57D49" w:rsidRDefault="00C57D49" w:rsidP="00C60479">
            <w:pPr>
              <w:spacing w:after="0"/>
            </w:pPr>
            <w:r>
              <w:t>Correlation-Info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A71CFB5" w14:textId="0870ECA7" w:rsidR="00C57D49" w:rsidRDefault="00C57D49" w:rsidP="00C60479">
            <w:pPr>
              <w:spacing w:after="0"/>
              <w:rPr>
                <w:snapToGrid w:val="0"/>
                <w:lang w:eastAsia="zh-CN"/>
              </w:rPr>
            </w:pPr>
            <w:r>
              <w:rPr>
                <w:snapToGrid w:val="0"/>
                <w:lang w:eastAsia="zh-CN"/>
              </w:rPr>
              <w:t>17.12.0</w:t>
            </w:r>
          </w:p>
        </w:tc>
      </w:tr>
      <w:tr w:rsidR="00C57D49" w:rsidRPr="00D1205D" w14:paraId="44DA49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5DC05EA" w14:textId="05421169"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B9BC8" w14:textId="52A2AA2E"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3FCDA" w14:textId="4BD6E19D" w:rsidR="00C57D49" w:rsidRDefault="00C57D4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8360C" w14:textId="28343A67" w:rsidR="00C57D49" w:rsidRDefault="00C57D49" w:rsidP="00C60479">
            <w:pPr>
              <w:spacing w:after="0"/>
              <w:rPr>
                <w:snapToGrid w:val="0"/>
              </w:rPr>
            </w:pPr>
            <w:r>
              <w:rPr>
                <w:snapToGrid w:val="0"/>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E5822" w14:textId="0B51D84F" w:rsidR="00C57D49" w:rsidRDefault="00C57D4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7C7CD" w14:textId="110BB4D0" w:rsidR="00C57D49" w:rsidRDefault="00C57D4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8C6D5" w14:textId="514ECFBB" w:rsidR="00C57D49" w:rsidRDefault="00C57D49" w:rsidP="00C60479">
            <w:pPr>
              <w:spacing w:after="0"/>
            </w:pPr>
            <w:r>
              <w:t>Client Credentials Assertion of the source NF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40BE88" w14:textId="4C4B0645" w:rsidR="00C57D49" w:rsidRDefault="00C57D49" w:rsidP="00C60479">
            <w:pPr>
              <w:spacing w:after="0"/>
              <w:rPr>
                <w:snapToGrid w:val="0"/>
                <w:lang w:eastAsia="zh-CN"/>
              </w:rPr>
            </w:pPr>
            <w:r>
              <w:rPr>
                <w:snapToGrid w:val="0"/>
                <w:lang w:eastAsia="zh-CN"/>
              </w:rPr>
              <w:t>17.12.0</w:t>
            </w:r>
          </w:p>
        </w:tc>
      </w:tr>
      <w:tr w:rsidR="00345F33" w:rsidRPr="00D1205D" w14:paraId="4738EB6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939" w14:textId="6DAA9A23" w:rsidR="00345F33" w:rsidRDefault="00345F3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06918" w14:textId="44E82FDE" w:rsidR="00345F33" w:rsidRDefault="00345F3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CB250" w14:textId="53E4BECC" w:rsidR="00345F33" w:rsidRDefault="00345F33"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14C73" w14:textId="20CE00EB" w:rsidR="00345F33" w:rsidRDefault="00345F33" w:rsidP="00C60479">
            <w:pPr>
              <w:spacing w:after="0"/>
              <w:rPr>
                <w:snapToGrid w:val="0"/>
              </w:rPr>
            </w:pPr>
            <w:r>
              <w:rPr>
                <w:snapToGrid w:val="0"/>
              </w:rPr>
              <w:t>0390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ECA1E" w14:textId="703A7690" w:rsidR="00345F33" w:rsidRDefault="00345F3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CCD3E" w14:textId="66180CE1" w:rsidR="00345F33" w:rsidRDefault="00345F33"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AAB663" w14:textId="43C9A77F" w:rsidR="00345F33" w:rsidRDefault="00345F33" w:rsidP="00C60479">
            <w:pPr>
              <w:spacing w:after="0"/>
            </w:pPr>
            <w:r>
              <w:t xml:space="preserve">S-NSSAI encoding in 3gpp-Sbi-Oci and 3gpp-Sbi-Lci headers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C23DF43" w14:textId="2801013E" w:rsidR="00345F33" w:rsidRDefault="00345F33" w:rsidP="00C60479">
            <w:pPr>
              <w:spacing w:after="0"/>
              <w:rPr>
                <w:snapToGrid w:val="0"/>
                <w:lang w:eastAsia="zh-CN"/>
              </w:rPr>
            </w:pPr>
            <w:r>
              <w:rPr>
                <w:snapToGrid w:val="0"/>
                <w:lang w:eastAsia="zh-CN"/>
              </w:rPr>
              <w:t>17.12.0</w:t>
            </w:r>
          </w:p>
        </w:tc>
      </w:tr>
      <w:tr w:rsidR="00BC1137" w:rsidRPr="00D1205D" w14:paraId="1D412AB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0DEADE9" w14:textId="6810EBBF" w:rsidR="00BC1137" w:rsidRDefault="00BC1137"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28AD4" w14:textId="6C30F7D8" w:rsidR="00BC1137" w:rsidRDefault="00BC1137"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4AFEB" w14:textId="2CCC31D3" w:rsidR="00BC1137" w:rsidRDefault="00BC1137"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DC075" w14:textId="2DA1042B" w:rsidR="00BC1137" w:rsidRDefault="00BC1137" w:rsidP="00C60479">
            <w:pPr>
              <w:spacing w:after="0"/>
              <w:rPr>
                <w:snapToGrid w:val="0"/>
              </w:rPr>
            </w:pPr>
            <w:r>
              <w:rPr>
                <w:snapToGrid w:val="0"/>
              </w:rPr>
              <w:t>0405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FD2C88" w14:textId="1529B247" w:rsidR="00BC1137" w:rsidRDefault="00BC1137"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24A0E" w14:textId="7BA8FA4C" w:rsidR="00BC1137" w:rsidRDefault="00BC113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FFBD19" w14:textId="1C9731C5" w:rsidR="00BC1137" w:rsidRDefault="00BC1137" w:rsidP="00C60479">
            <w:pPr>
              <w:spacing w:after="0"/>
            </w:pPr>
            <w:r>
              <w:t>3gpp-Sbi-Consumer-Info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0642E5" w14:textId="6F5D054A" w:rsidR="00BC1137" w:rsidRDefault="00BC1137" w:rsidP="00C60479">
            <w:pPr>
              <w:spacing w:after="0"/>
              <w:rPr>
                <w:snapToGrid w:val="0"/>
                <w:lang w:eastAsia="zh-CN"/>
              </w:rPr>
            </w:pPr>
            <w:r>
              <w:rPr>
                <w:snapToGrid w:val="0"/>
                <w:lang w:eastAsia="zh-CN"/>
              </w:rPr>
              <w:t>17.13.0</w:t>
            </w:r>
          </w:p>
        </w:tc>
      </w:tr>
      <w:tr w:rsidR="001125CF" w:rsidRPr="00D1205D" w14:paraId="5A60A6F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4AA823" w14:textId="48F359C1" w:rsidR="001125CF" w:rsidRDefault="001125CF"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12593" w14:textId="6118ABBA" w:rsidR="001125CF" w:rsidRDefault="001125CF"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B5098" w14:textId="65AF5F38" w:rsidR="001125CF" w:rsidRDefault="001125CF"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FA909" w14:textId="055BBD8E" w:rsidR="001125CF" w:rsidRDefault="001125CF" w:rsidP="00C60479">
            <w:pPr>
              <w:spacing w:after="0"/>
              <w:rPr>
                <w:snapToGrid w:val="0"/>
              </w:rPr>
            </w:pPr>
            <w:r>
              <w:rPr>
                <w:snapToGrid w:val="0"/>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44CBF5" w14:textId="2B83A736" w:rsidR="001125CF" w:rsidRDefault="001125C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1626D" w14:textId="74B2860D" w:rsidR="001125CF" w:rsidRDefault="001125CF"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39C324" w14:textId="7FCD8CD7" w:rsidR="001125CF" w:rsidRDefault="001125CF" w:rsidP="00C60479">
            <w:pPr>
              <w:spacing w:after="0"/>
            </w:pPr>
            <w:r>
              <w:t>Authorization of NF Service Consumers for data access via DCCF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002A3A" w14:textId="630E303D" w:rsidR="001125CF" w:rsidRDefault="001125CF" w:rsidP="00C60479">
            <w:pPr>
              <w:spacing w:after="0"/>
              <w:rPr>
                <w:snapToGrid w:val="0"/>
                <w:lang w:eastAsia="zh-CN"/>
              </w:rPr>
            </w:pPr>
            <w:r>
              <w:rPr>
                <w:snapToGrid w:val="0"/>
                <w:lang w:eastAsia="zh-CN"/>
              </w:rPr>
              <w:t>17.14.0</w:t>
            </w:r>
          </w:p>
        </w:tc>
      </w:tr>
    </w:tbl>
    <w:p w14:paraId="2388345C" w14:textId="77777777" w:rsidR="00080512" w:rsidRPr="00D1205D" w:rsidRDefault="00080512" w:rsidP="00F90BFA"/>
    <w:sectPr w:rsidR="00080512" w:rsidRPr="00D1205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05F13" w14:textId="77777777" w:rsidR="00611C6E" w:rsidRDefault="00611C6E">
      <w:r>
        <w:separator/>
      </w:r>
    </w:p>
  </w:endnote>
  <w:endnote w:type="continuationSeparator" w:id="0">
    <w:p w14:paraId="0225A37F" w14:textId="77777777" w:rsidR="00611C6E" w:rsidRDefault="00611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D00B7" w14:textId="77777777" w:rsidR="00611C6E" w:rsidRDefault="00611C6E">
      <w:r>
        <w:separator/>
      </w:r>
    </w:p>
  </w:footnote>
  <w:footnote w:type="continuationSeparator" w:id="0">
    <w:p w14:paraId="0F1D3CCA" w14:textId="77777777" w:rsidR="00611C6E" w:rsidRDefault="00611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6DA8A328"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7A3D">
      <w:rPr>
        <w:rFonts w:ascii="Arial" w:hAnsi="Arial" w:cs="Arial"/>
        <w:b/>
        <w:noProof/>
        <w:sz w:val="18"/>
        <w:szCs w:val="18"/>
      </w:rPr>
      <w:t>3GPP TS 29.500 V17.14.0 (2024-03)</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765D6340"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7A3D">
      <w:rPr>
        <w:rFonts w:ascii="Arial" w:hAnsi="Arial" w:cs="Arial"/>
        <w:b/>
        <w:noProof/>
        <w:sz w:val="18"/>
        <w:szCs w:val="18"/>
      </w:rPr>
      <w:t>Release 17</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19"/>
  </w:num>
  <w:num w:numId="5" w16cid:durableId="1601332763">
    <w:abstractNumId w:val="12"/>
  </w:num>
  <w:num w:numId="6" w16cid:durableId="1888223602">
    <w:abstractNumId w:val="20"/>
  </w:num>
  <w:num w:numId="7" w16cid:durableId="467672673">
    <w:abstractNumId w:val="14"/>
  </w:num>
  <w:num w:numId="8" w16cid:durableId="676687430">
    <w:abstractNumId w:val="18"/>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5"/>
  </w:num>
  <w:num w:numId="20" w16cid:durableId="605888135">
    <w:abstractNumId w:val="11"/>
  </w:num>
  <w:num w:numId="21" w16cid:durableId="864291937">
    <w:abstractNumId w:val="16"/>
  </w:num>
  <w:num w:numId="22" w16cid:durableId="14861252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87A3D"/>
    <w:rsid w:val="000924AD"/>
    <w:rsid w:val="000A2B14"/>
    <w:rsid w:val="000B4D2F"/>
    <w:rsid w:val="000B7CE7"/>
    <w:rsid w:val="000C47C3"/>
    <w:rsid w:val="000D0853"/>
    <w:rsid w:val="000D58AB"/>
    <w:rsid w:val="000E1CC6"/>
    <w:rsid w:val="000F4758"/>
    <w:rsid w:val="00112365"/>
    <w:rsid w:val="001125CF"/>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50A2"/>
    <w:rsid w:val="002347A2"/>
    <w:rsid w:val="0024054A"/>
    <w:rsid w:val="002614D1"/>
    <w:rsid w:val="002675F0"/>
    <w:rsid w:val="00283ED3"/>
    <w:rsid w:val="002B6339"/>
    <w:rsid w:val="002C21DE"/>
    <w:rsid w:val="002C7497"/>
    <w:rsid w:val="002D7984"/>
    <w:rsid w:val="002E00EE"/>
    <w:rsid w:val="002F2589"/>
    <w:rsid w:val="002F39D0"/>
    <w:rsid w:val="003148E2"/>
    <w:rsid w:val="00315428"/>
    <w:rsid w:val="003172DC"/>
    <w:rsid w:val="0031772E"/>
    <w:rsid w:val="00345F33"/>
    <w:rsid w:val="0035462D"/>
    <w:rsid w:val="003765B8"/>
    <w:rsid w:val="003A631E"/>
    <w:rsid w:val="003A75CC"/>
    <w:rsid w:val="003C3971"/>
    <w:rsid w:val="003D2AAA"/>
    <w:rsid w:val="00423334"/>
    <w:rsid w:val="00430303"/>
    <w:rsid w:val="004345EC"/>
    <w:rsid w:val="00444EE6"/>
    <w:rsid w:val="004539E1"/>
    <w:rsid w:val="00465515"/>
    <w:rsid w:val="00465E77"/>
    <w:rsid w:val="00471285"/>
    <w:rsid w:val="00483001"/>
    <w:rsid w:val="004A05A6"/>
    <w:rsid w:val="004A33CA"/>
    <w:rsid w:val="004A3AA4"/>
    <w:rsid w:val="004A6FBF"/>
    <w:rsid w:val="004B06E9"/>
    <w:rsid w:val="004B313B"/>
    <w:rsid w:val="004D3578"/>
    <w:rsid w:val="004E213A"/>
    <w:rsid w:val="004E6914"/>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4B91"/>
    <w:rsid w:val="005F5E61"/>
    <w:rsid w:val="005F6A64"/>
    <w:rsid w:val="00602AEA"/>
    <w:rsid w:val="0060688C"/>
    <w:rsid w:val="00611C6E"/>
    <w:rsid w:val="00614FDF"/>
    <w:rsid w:val="00633ACA"/>
    <w:rsid w:val="0063543D"/>
    <w:rsid w:val="00647114"/>
    <w:rsid w:val="00660C9D"/>
    <w:rsid w:val="006A323F"/>
    <w:rsid w:val="006A539A"/>
    <w:rsid w:val="006B30D0"/>
    <w:rsid w:val="006C3D95"/>
    <w:rsid w:val="006D7A5D"/>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B600E"/>
    <w:rsid w:val="007C471B"/>
    <w:rsid w:val="007F0F4A"/>
    <w:rsid w:val="007F3277"/>
    <w:rsid w:val="008028A4"/>
    <w:rsid w:val="008116EA"/>
    <w:rsid w:val="00821FD2"/>
    <w:rsid w:val="00830747"/>
    <w:rsid w:val="00836DB3"/>
    <w:rsid w:val="0084178A"/>
    <w:rsid w:val="008768CA"/>
    <w:rsid w:val="00876DE4"/>
    <w:rsid w:val="008956DC"/>
    <w:rsid w:val="008962D3"/>
    <w:rsid w:val="008C384C"/>
    <w:rsid w:val="008E66C8"/>
    <w:rsid w:val="0090271F"/>
    <w:rsid w:val="00902E23"/>
    <w:rsid w:val="00907FE0"/>
    <w:rsid w:val="009114D7"/>
    <w:rsid w:val="0091348E"/>
    <w:rsid w:val="009137F5"/>
    <w:rsid w:val="00913CEB"/>
    <w:rsid w:val="009166F2"/>
    <w:rsid w:val="00917CCB"/>
    <w:rsid w:val="009365AB"/>
    <w:rsid w:val="00942EC2"/>
    <w:rsid w:val="00994A8D"/>
    <w:rsid w:val="009C31D9"/>
    <w:rsid w:val="009F37B7"/>
    <w:rsid w:val="009F7A10"/>
    <w:rsid w:val="00A10F02"/>
    <w:rsid w:val="00A164B4"/>
    <w:rsid w:val="00A23E2C"/>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73DF7"/>
    <w:rsid w:val="00B7771B"/>
    <w:rsid w:val="00B9097B"/>
    <w:rsid w:val="00B93086"/>
    <w:rsid w:val="00B94B62"/>
    <w:rsid w:val="00BA19ED"/>
    <w:rsid w:val="00BA2F56"/>
    <w:rsid w:val="00BA4B8D"/>
    <w:rsid w:val="00BC0F7D"/>
    <w:rsid w:val="00BC1137"/>
    <w:rsid w:val="00BD3D69"/>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D49"/>
    <w:rsid w:val="00C60479"/>
    <w:rsid w:val="00C71881"/>
    <w:rsid w:val="00C72833"/>
    <w:rsid w:val="00C80F1D"/>
    <w:rsid w:val="00C82987"/>
    <w:rsid w:val="00C832FB"/>
    <w:rsid w:val="00C93F40"/>
    <w:rsid w:val="00CA0213"/>
    <w:rsid w:val="00CA154E"/>
    <w:rsid w:val="00CA3D0C"/>
    <w:rsid w:val="00D1205D"/>
    <w:rsid w:val="00D12884"/>
    <w:rsid w:val="00D42E89"/>
    <w:rsid w:val="00D43291"/>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530D"/>
    <w:rsid w:val="00DF62CD"/>
    <w:rsid w:val="00E0623E"/>
    <w:rsid w:val="00E0716E"/>
    <w:rsid w:val="00E16509"/>
    <w:rsid w:val="00E35575"/>
    <w:rsid w:val="00E44582"/>
    <w:rsid w:val="00E56ECE"/>
    <w:rsid w:val="00E77645"/>
    <w:rsid w:val="00E8091F"/>
    <w:rsid w:val="00EA15B0"/>
    <w:rsid w:val="00EA5926"/>
    <w:rsid w:val="00EA5EA7"/>
    <w:rsid w:val="00EC278A"/>
    <w:rsid w:val="00EC42C1"/>
    <w:rsid w:val="00EC4A25"/>
    <w:rsid w:val="00ED19EB"/>
    <w:rsid w:val="00ED66A9"/>
    <w:rsid w:val="00EF177C"/>
    <w:rsid w:val="00EF40C0"/>
    <w:rsid w:val="00F025A2"/>
    <w:rsid w:val="00F04712"/>
    <w:rsid w:val="00F13360"/>
    <w:rsid w:val="00F22EC7"/>
    <w:rsid w:val="00F325C8"/>
    <w:rsid w:val="00F50739"/>
    <w:rsid w:val="00F620ED"/>
    <w:rsid w:val="00F653B8"/>
    <w:rsid w:val="00F9008D"/>
    <w:rsid w:val="00F90BFA"/>
    <w:rsid w:val="00FA1266"/>
    <w:rsid w:val="00FB227C"/>
    <w:rsid w:val="00FC0FD3"/>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character" w:customStyle="1" w:styleId="EXChar">
    <w:name w:val="EX Char"/>
    <w:locked/>
    <w:rsid w:val="00EF4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landing.google.com/sre/book.htm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operator.co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amf45.operator.com/servinst123/pdusession"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67807</Words>
  <Characters>368874</Characters>
  <Application>Microsoft Office Word</Application>
  <DocSecurity>0</DocSecurity>
  <Lines>8578</Lines>
  <Paragraphs>6150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430531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29.500</dc:title>
  <dc:subject>5G System; Technical Realization of Service Based Architecture; Stage 3 (Release 17)</dc:subject>
  <dc:creator>Kimmo Kymalainen 3GPP</dc:creator>
  <cp:keywords/>
  <dc:description/>
  <cp:lastModifiedBy>29.500_CR0413_(Rel-17)_eNA_Ph2</cp:lastModifiedBy>
  <cp:revision>4</cp:revision>
  <cp:lastPrinted>2019-02-25T14:05:00Z</cp:lastPrinted>
  <dcterms:created xsi:type="dcterms:W3CDTF">2024-03-10T12:53:00Z</dcterms:created>
  <dcterms:modified xsi:type="dcterms:W3CDTF">2024-03-10T12:56:00Z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