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D6939" w14:textId="14FF21F5" w:rsidR="00E8629F" w:rsidRPr="009709C5" w:rsidRDefault="00E8629F" w:rsidP="000C20D3">
      <w:pPr>
        <w:pStyle w:val="ZA"/>
        <w:framePr w:wrap="notBeside"/>
        <w:tabs>
          <w:tab w:val="left" w:pos="993"/>
        </w:tabs>
        <w:rPr>
          <w:noProof w:val="0"/>
        </w:rPr>
      </w:pPr>
      <w:bookmarkStart w:id="0" w:name="page1"/>
      <w:r w:rsidRPr="009709C5">
        <w:rPr>
          <w:noProof w:val="0"/>
          <w:sz w:val="64"/>
        </w:rPr>
        <w:t xml:space="preserve">3GPP TR </w:t>
      </w:r>
      <w:r w:rsidR="001B441B" w:rsidRPr="009709C5">
        <w:rPr>
          <w:noProof w:val="0"/>
          <w:sz w:val="64"/>
        </w:rPr>
        <w:t>38</w:t>
      </w:r>
      <w:r w:rsidRPr="009709C5">
        <w:rPr>
          <w:noProof w:val="0"/>
          <w:sz w:val="64"/>
        </w:rPr>
        <w:t>.</w:t>
      </w:r>
      <w:r w:rsidR="001B441B" w:rsidRPr="009709C5">
        <w:rPr>
          <w:noProof w:val="0"/>
          <w:sz w:val="64"/>
        </w:rPr>
        <w:t>903</w:t>
      </w:r>
      <w:r w:rsidRPr="009709C5">
        <w:rPr>
          <w:noProof w:val="0"/>
          <w:sz w:val="64"/>
        </w:rPr>
        <w:t xml:space="preserve"> </w:t>
      </w:r>
      <w:r w:rsidRPr="009709C5">
        <w:rPr>
          <w:noProof w:val="0"/>
        </w:rPr>
        <w:t>V</w:t>
      </w:r>
      <w:r w:rsidR="00411F55" w:rsidRPr="009709C5">
        <w:rPr>
          <w:noProof w:val="0"/>
        </w:rPr>
        <w:t>1</w:t>
      </w:r>
      <w:r w:rsidR="00857E6D" w:rsidRPr="009709C5">
        <w:rPr>
          <w:noProof w:val="0"/>
        </w:rPr>
        <w:t>6</w:t>
      </w:r>
      <w:r w:rsidRPr="009709C5">
        <w:rPr>
          <w:noProof w:val="0"/>
        </w:rPr>
        <w:t>.</w:t>
      </w:r>
      <w:r w:rsidR="00740667" w:rsidRPr="009709C5">
        <w:rPr>
          <w:noProof w:val="0"/>
        </w:rPr>
        <w:t>1</w:t>
      </w:r>
      <w:r w:rsidR="005D1BDD">
        <w:rPr>
          <w:noProof w:val="0"/>
        </w:rPr>
        <w:t>5</w:t>
      </w:r>
      <w:r w:rsidRPr="009709C5">
        <w:rPr>
          <w:noProof w:val="0"/>
        </w:rPr>
        <w:t>.</w:t>
      </w:r>
      <w:r w:rsidR="00F732A6" w:rsidRPr="009709C5">
        <w:rPr>
          <w:noProof w:val="0"/>
        </w:rPr>
        <w:t>0</w:t>
      </w:r>
      <w:r w:rsidR="00195020" w:rsidRPr="009709C5">
        <w:rPr>
          <w:noProof w:val="0"/>
        </w:rPr>
        <w:t xml:space="preserve"> </w:t>
      </w:r>
      <w:r w:rsidRPr="009709C5">
        <w:rPr>
          <w:noProof w:val="0"/>
          <w:sz w:val="32"/>
        </w:rPr>
        <w:t>(</w:t>
      </w:r>
      <w:r w:rsidR="00F32A91" w:rsidRPr="009709C5">
        <w:rPr>
          <w:noProof w:val="0"/>
          <w:sz w:val="32"/>
        </w:rPr>
        <w:t>20</w:t>
      </w:r>
      <w:r w:rsidR="00F732A6" w:rsidRPr="009709C5">
        <w:rPr>
          <w:noProof w:val="0"/>
          <w:sz w:val="32"/>
        </w:rPr>
        <w:t>2</w:t>
      </w:r>
      <w:r w:rsidR="005D1BDD">
        <w:rPr>
          <w:noProof w:val="0"/>
          <w:sz w:val="32"/>
        </w:rPr>
        <w:t>4</w:t>
      </w:r>
      <w:r w:rsidRPr="009709C5">
        <w:rPr>
          <w:noProof w:val="0"/>
          <w:sz w:val="32"/>
        </w:rPr>
        <w:t>-</w:t>
      </w:r>
      <w:r w:rsidR="005D1BDD">
        <w:rPr>
          <w:noProof w:val="0"/>
          <w:sz w:val="32"/>
        </w:rPr>
        <w:t>06</w:t>
      </w:r>
      <w:r w:rsidRPr="009709C5">
        <w:rPr>
          <w:noProof w:val="0"/>
          <w:sz w:val="32"/>
        </w:rPr>
        <w:t>)</w:t>
      </w:r>
    </w:p>
    <w:p w14:paraId="2C4A8547" w14:textId="77777777" w:rsidR="00E8629F" w:rsidRPr="009709C5" w:rsidRDefault="00E8629F">
      <w:pPr>
        <w:pStyle w:val="ZB"/>
        <w:framePr w:wrap="notBeside"/>
        <w:rPr>
          <w:noProof w:val="0"/>
        </w:rPr>
      </w:pPr>
      <w:r w:rsidRPr="009709C5">
        <w:rPr>
          <w:noProof w:val="0"/>
        </w:rPr>
        <w:t>Technical Report</w:t>
      </w:r>
    </w:p>
    <w:p w14:paraId="41E7B8E7" w14:textId="77777777" w:rsidR="00E8629F" w:rsidRPr="009709C5" w:rsidRDefault="00E8629F">
      <w:pPr>
        <w:pStyle w:val="ZT"/>
        <w:framePr w:wrap="notBeside"/>
      </w:pPr>
      <w:r w:rsidRPr="009709C5">
        <w:t>3rd Generation Partnership Project;</w:t>
      </w:r>
    </w:p>
    <w:p w14:paraId="71AD5406" w14:textId="77777777" w:rsidR="00E8629F" w:rsidRPr="009709C5" w:rsidRDefault="00E8629F">
      <w:pPr>
        <w:pStyle w:val="ZT"/>
        <w:framePr w:wrap="notBeside"/>
      </w:pPr>
      <w:r w:rsidRPr="009709C5">
        <w:t xml:space="preserve">Technical Specification Group </w:t>
      </w:r>
      <w:r w:rsidR="001B441B" w:rsidRPr="009709C5">
        <w:t>Radio Access Network</w:t>
      </w:r>
      <w:r w:rsidRPr="009709C5">
        <w:t>;</w:t>
      </w:r>
    </w:p>
    <w:p w14:paraId="217D6FC7" w14:textId="77777777" w:rsidR="00E8629F" w:rsidRPr="009709C5" w:rsidRDefault="007C2772">
      <w:pPr>
        <w:pStyle w:val="ZT"/>
        <w:framePr w:wrap="notBeside"/>
      </w:pPr>
      <w:r w:rsidRPr="009709C5">
        <w:t>NR</w:t>
      </w:r>
      <w:r w:rsidR="00E8629F" w:rsidRPr="009709C5">
        <w:t>;</w:t>
      </w:r>
    </w:p>
    <w:p w14:paraId="6435FA09" w14:textId="77777777" w:rsidR="00DD1AC7" w:rsidRPr="009709C5" w:rsidRDefault="007C2772">
      <w:pPr>
        <w:pStyle w:val="ZT"/>
        <w:framePr w:wrap="notBeside"/>
      </w:pPr>
      <w:r w:rsidRPr="009709C5">
        <w:t>Derivation of test tolerances</w:t>
      </w:r>
      <w:r w:rsidR="0085470F" w:rsidRPr="009709C5">
        <w:t xml:space="preserve"> and measurement uncertainty</w:t>
      </w:r>
      <w:r w:rsidRPr="009709C5">
        <w:t xml:space="preserve"> for </w:t>
      </w:r>
      <w:r w:rsidR="00B74D6C" w:rsidRPr="009709C5">
        <w:t>User Equipment (</w:t>
      </w:r>
      <w:r w:rsidRPr="009709C5">
        <w:t>UE</w:t>
      </w:r>
      <w:r w:rsidR="00B74D6C" w:rsidRPr="009709C5">
        <w:t>)</w:t>
      </w:r>
      <w:r w:rsidRPr="009709C5">
        <w:t xml:space="preserve"> conformance test</w:t>
      </w:r>
      <w:r w:rsidR="009B17FC" w:rsidRPr="009709C5">
        <w:t xml:space="preserve"> case</w:t>
      </w:r>
      <w:r w:rsidRPr="009709C5">
        <w:t>s</w:t>
      </w:r>
    </w:p>
    <w:p w14:paraId="05C615D2" w14:textId="066A727F" w:rsidR="00E8629F" w:rsidRPr="009709C5" w:rsidRDefault="00E8629F">
      <w:pPr>
        <w:pStyle w:val="ZT"/>
        <w:framePr w:wrap="notBeside"/>
        <w:rPr>
          <w:i/>
          <w:sz w:val="28"/>
        </w:rPr>
      </w:pPr>
      <w:r w:rsidRPr="009709C5">
        <w:t>(</w:t>
      </w:r>
      <w:r w:rsidRPr="009709C5">
        <w:rPr>
          <w:rStyle w:val="ZGSM"/>
        </w:rPr>
        <w:t xml:space="preserve">Release </w:t>
      </w:r>
      <w:r w:rsidR="000266A0" w:rsidRPr="009709C5">
        <w:rPr>
          <w:rStyle w:val="ZGSM"/>
        </w:rPr>
        <w:t>1</w:t>
      </w:r>
      <w:r w:rsidR="00857E6D" w:rsidRPr="009709C5">
        <w:rPr>
          <w:rStyle w:val="ZGSM"/>
        </w:rPr>
        <w:t>6</w:t>
      </w:r>
      <w:r w:rsidRPr="009709C5">
        <w:t>)</w:t>
      </w:r>
    </w:p>
    <w:p w14:paraId="1B3FD802" w14:textId="77777777" w:rsidR="00E8629F" w:rsidRPr="009709C5" w:rsidRDefault="00E8629F">
      <w:pPr>
        <w:pStyle w:val="ZU"/>
        <w:framePr w:h="4929" w:hRule="exact" w:wrap="notBeside"/>
        <w:tabs>
          <w:tab w:val="right" w:pos="10206"/>
        </w:tabs>
        <w:jc w:val="left"/>
        <w:rPr>
          <w:noProof w:val="0"/>
        </w:rPr>
      </w:pPr>
      <w:r w:rsidRPr="009709C5">
        <w:rPr>
          <w:noProof w:val="0"/>
        </w:rPr>
        <w:tab/>
      </w:r>
    </w:p>
    <w:p w14:paraId="7B4E7979" w14:textId="77777777" w:rsidR="00E8629F" w:rsidRPr="009709C5" w:rsidRDefault="00E8629F">
      <w:pPr>
        <w:pStyle w:val="ZU"/>
        <w:framePr w:h="4929" w:hRule="exact" w:wrap="notBeside"/>
        <w:tabs>
          <w:tab w:val="right" w:pos="10206"/>
        </w:tabs>
        <w:jc w:val="left"/>
        <w:rPr>
          <w:noProof w:val="0"/>
        </w:rPr>
      </w:pPr>
      <w:r w:rsidRPr="009709C5">
        <w:rPr>
          <w:noProof w:val="0"/>
        </w:rPr>
        <w:tab/>
      </w:r>
    </w:p>
    <w:p w14:paraId="0C97125E" w14:textId="77777777" w:rsidR="00E8629F" w:rsidRPr="009709C5" w:rsidRDefault="00450ADA" w:rsidP="001B441B">
      <w:pPr>
        <w:pStyle w:val="ZU"/>
        <w:framePr w:h="4929" w:hRule="exact" w:wrap="notBeside"/>
        <w:pBdr>
          <w:top w:val="none" w:sz="0" w:space="0" w:color="auto"/>
        </w:pBdr>
        <w:tabs>
          <w:tab w:val="right" w:pos="10206"/>
        </w:tabs>
        <w:jc w:val="left"/>
        <w:rPr>
          <w:noProof w:val="0"/>
        </w:rPr>
      </w:pPr>
      <w:r w:rsidRPr="009709C5">
        <w:rPr>
          <w:i/>
          <w:noProof w:val="0"/>
        </w:rPr>
        <w:t xml:space="preserve">  </w:t>
      </w:r>
      <w:r w:rsidR="005972F3">
        <w:rPr>
          <w:i/>
          <w:noProof w:val="0"/>
        </w:rPr>
        <w:pict w14:anchorId="03326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67.5pt">
            <v:imagedata r:id="rId9" o:title="5G-logo_175px"/>
          </v:shape>
        </w:pict>
      </w:r>
      <w:r w:rsidR="00D756B6" w:rsidRPr="009709C5">
        <w:rPr>
          <w:noProof w:val="0"/>
        </w:rPr>
        <w:tab/>
      </w:r>
      <w:r w:rsidR="005972F3">
        <w:rPr>
          <w:noProof w:val="0"/>
        </w:rPr>
        <w:pict w14:anchorId="3FA121EC">
          <v:shape id="_x0000_i1026" type="#_x0000_t75" style="width:128.25pt;height:77.25pt">
            <v:imagedata r:id="rId10" o:title="3GPP-logo_web"/>
          </v:shape>
        </w:pict>
      </w:r>
    </w:p>
    <w:p w14:paraId="1AA859EC" w14:textId="77777777" w:rsidR="00E8629F" w:rsidRPr="009709C5" w:rsidRDefault="00E8629F">
      <w:pPr>
        <w:framePr w:h="1636" w:hRule="exact" w:wrap="notBeside" w:vAnchor="page" w:hAnchor="margin" w:y="15121"/>
        <w:rPr>
          <w:sz w:val="16"/>
        </w:rPr>
      </w:pPr>
      <w:r w:rsidRPr="009709C5">
        <w:rPr>
          <w:sz w:val="16"/>
        </w:rPr>
        <w:t>The present document has been developed within the 3</w:t>
      </w:r>
      <w:r w:rsidR="00707941" w:rsidRPr="009709C5">
        <w:rPr>
          <w:sz w:val="16"/>
        </w:rPr>
        <w:t>rd</w:t>
      </w:r>
      <w:r w:rsidRPr="009709C5">
        <w:rPr>
          <w:sz w:val="16"/>
        </w:rPr>
        <w:t xml:space="preserve"> Generation Partnership Project (3GPP</w:t>
      </w:r>
      <w:r w:rsidRPr="009709C5">
        <w:rPr>
          <w:sz w:val="16"/>
          <w:vertAlign w:val="superscript"/>
        </w:rPr>
        <w:t xml:space="preserve"> TM</w:t>
      </w:r>
      <w:r w:rsidRPr="009709C5">
        <w:rPr>
          <w:sz w:val="16"/>
        </w:rPr>
        <w:t>) and may be further elaborated for the purposes of 3GPP.</w:t>
      </w:r>
      <w:r w:rsidRPr="009709C5">
        <w:rPr>
          <w:sz w:val="16"/>
        </w:rPr>
        <w:br/>
        <w:t>The present document has not been subject to any approval process by the 3GPP</w:t>
      </w:r>
      <w:r w:rsidRPr="009709C5">
        <w:rPr>
          <w:sz w:val="16"/>
          <w:vertAlign w:val="superscript"/>
        </w:rPr>
        <w:t xml:space="preserve"> </w:t>
      </w:r>
      <w:r w:rsidRPr="009709C5">
        <w:rPr>
          <w:sz w:val="16"/>
        </w:rPr>
        <w:t>Organizational Partners and shall not be implemented.</w:t>
      </w:r>
      <w:r w:rsidRPr="009709C5">
        <w:rPr>
          <w:sz w:val="16"/>
        </w:rPr>
        <w:br/>
        <w:t xml:space="preserve">This </w:t>
      </w:r>
      <w:r w:rsidR="000D6CFC" w:rsidRPr="009709C5">
        <w:rPr>
          <w:sz w:val="16"/>
        </w:rPr>
        <w:t>Report</w:t>
      </w:r>
      <w:r w:rsidRPr="009709C5">
        <w:rPr>
          <w:sz w:val="16"/>
        </w:rPr>
        <w:t xml:space="preserve"> is provided for future development work within 3GPP</w:t>
      </w:r>
      <w:r w:rsidRPr="009709C5">
        <w:rPr>
          <w:sz w:val="16"/>
          <w:vertAlign w:val="superscript"/>
        </w:rPr>
        <w:t xml:space="preserve"> </w:t>
      </w:r>
      <w:r w:rsidRPr="009709C5">
        <w:rPr>
          <w:sz w:val="16"/>
        </w:rPr>
        <w:t>only. The Organizational Partners accept no liability for any use of this Specification.</w:t>
      </w:r>
      <w:r w:rsidRPr="009709C5">
        <w:rPr>
          <w:sz w:val="16"/>
        </w:rPr>
        <w:br/>
        <w:t xml:space="preserve">Specifications and </w:t>
      </w:r>
      <w:r w:rsidR="000D6CFC" w:rsidRPr="009709C5">
        <w:rPr>
          <w:sz w:val="16"/>
        </w:rPr>
        <w:t>Reports</w:t>
      </w:r>
      <w:r w:rsidRPr="009709C5">
        <w:rPr>
          <w:sz w:val="16"/>
        </w:rPr>
        <w:t xml:space="preserve"> for implementation of the 3GPP</w:t>
      </w:r>
      <w:r w:rsidRPr="009709C5">
        <w:rPr>
          <w:sz w:val="16"/>
          <w:vertAlign w:val="superscript"/>
        </w:rPr>
        <w:t xml:space="preserve"> TM</w:t>
      </w:r>
      <w:r w:rsidRPr="009709C5">
        <w:rPr>
          <w:sz w:val="16"/>
        </w:rPr>
        <w:t xml:space="preserve"> system should be obtained via the 3GPP Organizational Partners' Publications Offices.</w:t>
      </w:r>
    </w:p>
    <w:p w14:paraId="478E67EF" w14:textId="77777777" w:rsidR="00E8629F" w:rsidRPr="009709C5" w:rsidRDefault="00E8629F">
      <w:pPr>
        <w:pStyle w:val="ZV"/>
        <w:framePr w:wrap="notBeside"/>
        <w:rPr>
          <w:noProof w:val="0"/>
        </w:rPr>
      </w:pPr>
    </w:p>
    <w:p w14:paraId="3D361451" w14:textId="77777777" w:rsidR="00E8629F" w:rsidRPr="009709C5" w:rsidRDefault="00E8629F"/>
    <w:p w14:paraId="5EB62EC2" w14:textId="77777777" w:rsidR="00E8629F" w:rsidRPr="009709C5" w:rsidRDefault="00E8629F">
      <w:pPr>
        <w:sectPr w:rsidR="00E8629F" w:rsidRPr="009709C5" w:rsidSect="000C3E04">
          <w:footnotePr>
            <w:numRestart w:val="eachSect"/>
          </w:footnotePr>
          <w:pgSz w:w="11907" w:h="16840"/>
          <w:pgMar w:top="2268" w:right="851" w:bottom="10773" w:left="851" w:header="0" w:footer="0" w:gutter="0"/>
          <w:cols w:space="720"/>
        </w:sectPr>
      </w:pPr>
    </w:p>
    <w:p w14:paraId="0E2C9F52" w14:textId="77777777" w:rsidR="00E8629F" w:rsidRPr="009709C5" w:rsidRDefault="00E8629F">
      <w:pPr>
        <w:pStyle w:val="FP"/>
        <w:framePr w:wrap="notBeside" w:hAnchor="margin" w:y="1419"/>
        <w:pBdr>
          <w:bottom w:val="single" w:sz="6" w:space="1" w:color="auto"/>
        </w:pBdr>
        <w:spacing w:before="240"/>
        <w:ind w:left="2835" w:right="2835"/>
        <w:jc w:val="center"/>
      </w:pPr>
      <w:bookmarkStart w:id="1" w:name="page2"/>
      <w:bookmarkEnd w:id="0"/>
      <w:r w:rsidRPr="009709C5">
        <w:lastRenderedPageBreak/>
        <w:t>Keywords</w:t>
      </w:r>
    </w:p>
    <w:p w14:paraId="60E8D445" w14:textId="77777777" w:rsidR="00E8629F" w:rsidRPr="009709C5" w:rsidRDefault="00894650">
      <w:pPr>
        <w:pStyle w:val="FP"/>
        <w:framePr w:wrap="notBeside" w:hAnchor="margin" w:y="1419"/>
        <w:ind w:left="2835" w:right="2835"/>
        <w:jc w:val="center"/>
        <w:rPr>
          <w:rFonts w:ascii="Arial" w:hAnsi="Arial"/>
          <w:sz w:val="18"/>
        </w:rPr>
      </w:pPr>
      <w:r w:rsidRPr="009709C5">
        <w:rPr>
          <w:rFonts w:ascii="Arial" w:hAnsi="Arial"/>
          <w:sz w:val="18"/>
        </w:rPr>
        <w:t>5G</w:t>
      </w:r>
    </w:p>
    <w:p w14:paraId="5F243FD8" w14:textId="77777777" w:rsidR="00E8629F" w:rsidRPr="009709C5" w:rsidRDefault="00E8629F" w:rsidP="008E4A1C"/>
    <w:p w14:paraId="0CB22713" w14:textId="77777777" w:rsidR="00E8629F" w:rsidRPr="009709C5" w:rsidRDefault="00E8629F"/>
    <w:p w14:paraId="2991C312" w14:textId="77777777" w:rsidR="00E8629F" w:rsidRPr="009709C5" w:rsidRDefault="00E8629F">
      <w:pPr>
        <w:pStyle w:val="FP"/>
        <w:framePr w:wrap="notBeside" w:hAnchor="margin" w:yAlign="center"/>
        <w:spacing w:after="240"/>
        <w:ind w:left="2835" w:right="2835"/>
        <w:jc w:val="center"/>
        <w:rPr>
          <w:rFonts w:ascii="Arial" w:hAnsi="Arial"/>
          <w:b/>
          <w:i/>
        </w:rPr>
      </w:pPr>
      <w:r w:rsidRPr="009709C5">
        <w:rPr>
          <w:rFonts w:ascii="Arial" w:hAnsi="Arial"/>
          <w:b/>
          <w:i/>
        </w:rPr>
        <w:t>3GPP</w:t>
      </w:r>
    </w:p>
    <w:p w14:paraId="57F541BC" w14:textId="77777777" w:rsidR="00E8629F" w:rsidRPr="009709C5" w:rsidRDefault="00E8629F">
      <w:pPr>
        <w:pStyle w:val="FP"/>
        <w:framePr w:wrap="notBeside" w:hAnchor="margin" w:yAlign="center"/>
        <w:pBdr>
          <w:bottom w:val="single" w:sz="6" w:space="1" w:color="auto"/>
        </w:pBdr>
        <w:ind w:left="2835" w:right="2835"/>
        <w:jc w:val="center"/>
      </w:pPr>
      <w:r w:rsidRPr="009709C5">
        <w:t>Postal address</w:t>
      </w:r>
    </w:p>
    <w:p w14:paraId="76E7ABF9" w14:textId="77777777" w:rsidR="00E8629F" w:rsidRPr="009709C5" w:rsidRDefault="00E8629F">
      <w:pPr>
        <w:pStyle w:val="FP"/>
        <w:framePr w:wrap="notBeside" w:hAnchor="margin" w:yAlign="center"/>
        <w:ind w:left="2835" w:right="2835"/>
        <w:jc w:val="center"/>
        <w:rPr>
          <w:rFonts w:ascii="Arial" w:hAnsi="Arial"/>
          <w:sz w:val="18"/>
        </w:rPr>
      </w:pPr>
    </w:p>
    <w:p w14:paraId="30BD7821" w14:textId="77777777" w:rsidR="00E8629F" w:rsidRPr="009709C5" w:rsidRDefault="00E8629F">
      <w:pPr>
        <w:pStyle w:val="FP"/>
        <w:framePr w:wrap="notBeside" w:hAnchor="margin" w:yAlign="center"/>
        <w:pBdr>
          <w:bottom w:val="single" w:sz="6" w:space="1" w:color="auto"/>
        </w:pBdr>
        <w:spacing w:before="240"/>
        <w:ind w:left="2835" w:right="2835"/>
        <w:jc w:val="center"/>
      </w:pPr>
      <w:r w:rsidRPr="009709C5">
        <w:t>3GPP support office address</w:t>
      </w:r>
    </w:p>
    <w:p w14:paraId="6FB64973" w14:textId="77777777" w:rsidR="00E8629F" w:rsidRPr="009709C5" w:rsidRDefault="00E8629F">
      <w:pPr>
        <w:pStyle w:val="FP"/>
        <w:framePr w:wrap="notBeside" w:hAnchor="margin" w:yAlign="center"/>
        <w:ind w:left="2835" w:right="2835"/>
        <w:jc w:val="center"/>
        <w:rPr>
          <w:rFonts w:ascii="Arial" w:hAnsi="Arial"/>
          <w:sz w:val="18"/>
        </w:rPr>
      </w:pPr>
      <w:r w:rsidRPr="009709C5">
        <w:rPr>
          <w:rFonts w:ascii="Arial" w:hAnsi="Arial"/>
          <w:sz w:val="18"/>
        </w:rPr>
        <w:t>650 Route des Lucioles - Sophia Antipolis</w:t>
      </w:r>
    </w:p>
    <w:p w14:paraId="3F2CBB36" w14:textId="77777777" w:rsidR="00E8629F" w:rsidRPr="009709C5" w:rsidRDefault="00E8629F">
      <w:pPr>
        <w:pStyle w:val="FP"/>
        <w:framePr w:wrap="notBeside" w:hAnchor="margin" w:yAlign="center"/>
        <w:ind w:left="2835" w:right="2835"/>
        <w:jc w:val="center"/>
        <w:rPr>
          <w:rFonts w:ascii="Arial" w:hAnsi="Arial"/>
          <w:sz w:val="18"/>
        </w:rPr>
      </w:pPr>
      <w:r w:rsidRPr="009709C5">
        <w:rPr>
          <w:rFonts w:ascii="Arial" w:hAnsi="Arial"/>
          <w:sz w:val="18"/>
        </w:rPr>
        <w:t>Valbonne - FRANCE</w:t>
      </w:r>
    </w:p>
    <w:p w14:paraId="3216D8F7" w14:textId="77777777" w:rsidR="00E8629F" w:rsidRPr="009709C5" w:rsidRDefault="00E8629F">
      <w:pPr>
        <w:pStyle w:val="FP"/>
        <w:framePr w:wrap="notBeside" w:hAnchor="margin" w:yAlign="center"/>
        <w:spacing w:after="20"/>
        <w:ind w:left="2835" w:right="2835"/>
        <w:jc w:val="center"/>
        <w:rPr>
          <w:rFonts w:ascii="Arial" w:hAnsi="Arial"/>
          <w:sz w:val="18"/>
        </w:rPr>
      </w:pPr>
      <w:r w:rsidRPr="009709C5">
        <w:rPr>
          <w:rFonts w:ascii="Arial" w:hAnsi="Arial"/>
          <w:sz w:val="18"/>
        </w:rPr>
        <w:t>Tel.: +33 4 92 94 42 00 Fax: +33 4 93 65 47 16</w:t>
      </w:r>
    </w:p>
    <w:p w14:paraId="318E471C" w14:textId="77777777" w:rsidR="00E8629F" w:rsidRPr="009709C5" w:rsidRDefault="00E8629F">
      <w:pPr>
        <w:pStyle w:val="FP"/>
        <w:framePr w:wrap="notBeside" w:hAnchor="margin" w:yAlign="center"/>
        <w:pBdr>
          <w:bottom w:val="single" w:sz="6" w:space="1" w:color="auto"/>
        </w:pBdr>
        <w:spacing w:before="240"/>
        <w:ind w:left="2835" w:right="2835"/>
        <w:jc w:val="center"/>
      </w:pPr>
      <w:r w:rsidRPr="009709C5">
        <w:t>Internet</w:t>
      </w:r>
    </w:p>
    <w:p w14:paraId="3A4ACCAC" w14:textId="77777777" w:rsidR="00E8629F" w:rsidRPr="009709C5" w:rsidRDefault="00E8629F">
      <w:pPr>
        <w:pStyle w:val="FP"/>
        <w:framePr w:wrap="notBeside" w:hAnchor="margin" w:yAlign="center"/>
        <w:ind w:left="2835" w:right="2835"/>
        <w:jc w:val="center"/>
        <w:rPr>
          <w:rFonts w:ascii="Arial" w:hAnsi="Arial"/>
          <w:sz w:val="18"/>
        </w:rPr>
      </w:pPr>
      <w:r w:rsidRPr="009709C5">
        <w:rPr>
          <w:rFonts w:ascii="Arial" w:hAnsi="Arial"/>
          <w:sz w:val="18"/>
        </w:rPr>
        <w:t>http://www.3gpp.org</w:t>
      </w:r>
    </w:p>
    <w:p w14:paraId="629AB19B" w14:textId="77777777" w:rsidR="00E8629F" w:rsidRPr="009709C5" w:rsidRDefault="00E8629F"/>
    <w:p w14:paraId="639C8051" w14:textId="77777777" w:rsidR="00E8629F" w:rsidRPr="009709C5" w:rsidRDefault="00E8629F">
      <w:pPr>
        <w:pStyle w:val="FP"/>
        <w:framePr w:h="3057" w:hRule="exact" w:wrap="notBeside" w:vAnchor="page" w:hAnchor="margin" w:y="12605"/>
        <w:pBdr>
          <w:bottom w:val="single" w:sz="6" w:space="1" w:color="auto"/>
        </w:pBdr>
        <w:spacing w:after="240"/>
        <w:jc w:val="center"/>
        <w:rPr>
          <w:rFonts w:ascii="Arial" w:hAnsi="Arial"/>
          <w:b/>
          <w:i/>
        </w:rPr>
      </w:pPr>
      <w:r w:rsidRPr="009709C5">
        <w:rPr>
          <w:rFonts w:ascii="Arial" w:hAnsi="Arial"/>
          <w:b/>
          <w:i/>
        </w:rPr>
        <w:t>Copyright Notification</w:t>
      </w:r>
    </w:p>
    <w:p w14:paraId="05F38AAE" w14:textId="77777777" w:rsidR="00E8629F" w:rsidRPr="009709C5" w:rsidRDefault="00E8629F">
      <w:pPr>
        <w:pStyle w:val="FP"/>
        <w:framePr w:h="3057" w:hRule="exact" w:wrap="notBeside" w:vAnchor="page" w:hAnchor="margin" w:y="12605"/>
        <w:jc w:val="center"/>
      </w:pPr>
      <w:r w:rsidRPr="009709C5">
        <w:t>No part may be reproduced except as authorized by written permission.</w:t>
      </w:r>
      <w:r w:rsidRPr="009709C5">
        <w:br/>
        <w:t>The copyright and the foregoing restriction extend to reproduction in all media.</w:t>
      </w:r>
    </w:p>
    <w:p w14:paraId="6B1BF439" w14:textId="77777777" w:rsidR="00E8629F" w:rsidRPr="009709C5" w:rsidRDefault="00E8629F">
      <w:pPr>
        <w:pStyle w:val="FP"/>
        <w:framePr w:h="3057" w:hRule="exact" w:wrap="notBeside" w:vAnchor="page" w:hAnchor="margin" w:y="12605"/>
        <w:jc w:val="center"/>
      </w:pPr>
    </w:p>
    <w:p w14:paraId="2A7525B2" w14:textId="4B092E00" w:rsidR="00E8629F" w:rsidRPr="009709C5" w:rsidRDefault="00E8629F">
      <w:pPr>
        <w:pStyle w:val="FP"/>
        <w:framePr w:h="3057" w:hRule="exact" w:wrap="notBeside" w:vAnchor="page" w:hAnchor="margin" w:y="12605"/>
        <w:jc w:val="center"/>
        <w:rPr>
          <w:sz w:val="18"/>
        </w:rPr>
      </w:pPr>
      <w:bookmarkStart w:id="2" w:name="copyrightaddon"/>
      <w:r w:rsidRPr="009709C5">
        <w:rPr>
          <w:sz w:val="18"/>
        </w:rPr>
        <w:t>© 20</w:t>
      </w:r>
      <w:r w:rsidR="00A5643C" w:rsidRPr="009709C5">
        <w:rPr>
          <w:sz w:val="18"/>
        </w:rPr>
        <w:t>2</w:t>
      </w:r>
      <w:r w:rsidR="005D1BDD">
        <w:rPr>
          <w:sz w:val="18"/>
        </w:rPr>
        <w:t>4</w:t>
      </w:r>
      <w:r w:rsidRPr="009709C5">
        <w:rPr>
          <w:sz w:val="18"/>
        </w:rPr>
        <w:t>, 3GPP Organizational Partners (ARIB, ATIS, CCSA, ETSI,</w:t>
      </w:r>
      <w:r w:rsidR="000266A0" w:rsidRPr="009709C5">
        <w:rPr>
          <w:sz w:val="18"/>
        </w:rPr>
        <w:t xml:space="preserve"> TSDSI,</w:t>
      </w:r>
      <w:r w:rsidRPr="009709C5">
        <w:rPr>
          <w:sz w:val="18"/>
        </w:rPr>
        <w:t xml:space="preserve"> TTA, TTC).</w:t>
      </w:r>
    </w:p>
    <w:bookmarkEnd w:id="2"/>
    <w:p w14:paraId="6B33E239" w14:textId="77777777" w:rsidR="00E8629F" w:rsidRPr="009709C5" w:rsidRDefault="00E8629F">
      <w:pPr>
        <w:pStyle w:val="FP"/>
        <w:framePr w:h="3057" w:hRule="exact" w:wrap="notBeside" w:vAnchor="page" w:hAnchor="margin" w:y="12605"/>
        <w:jc w:val="center"/>
        <w:rPr>
          <w:sz w:val="18"/>
        </w:rPr>
      </w:pPr>
      <w:r w:rsidRPr="009709C5">
        <w:rPr>
          <w:sz w:val="18"/>
        </w:rPr>
        <w:t>All rights reserved.</w:t>
      </w:r>
    </w:p>
    <w:p w14:paraId="407A8644" w14:textId="77777777" w:rsidR="00983910" w:rsidRPr="009709C5" w:rsidRDefault="00983910">
      <w:pPr>
        <w:pStyle w:val="FP"/>
        <w:framePr w:h="3057" w:hRule="exact" w:wrap="notBeside" w:vAnchor="page" w:hAnchor="margin" w:y="12605"/>
        <w:rPr>
          <w:sz w:val="18"/>
        </w:rPr>
      </w:pPr>
    </w:p>
    <w:p w14:paraId="377DA55D" w14:textId="77777777" w:rsidR="00E8629F" w:rsidRPr="009709C5" w:rsidRDefault="00E8629F">
      <w:pPr>
        <w:pStyle w:val="FP"/>
        <w:framePr w:h="3057" w:hRule="exact" w:wrap="notBeside" w:vAnchor="page" w:hAnchor="margin" w:y="12605"/>
        <w:rPr>
          <w:sz w:val="18"/>
        </w:rPr>
      </w:pPr>
      <w:r w:rsidRPr="009709C5">
        <w:rPr>
          <w:sz w:val="18"/>
        </w:rPr>
        <w:t>UMTS™ is a Trade Mark of ETSI registered for the benefit of its members</w:t>
      </w:r>
    </w:p>
    <w:p w14:paraId="6A3D9F46" w14:textId="77777777" w:rsidR="00E8629F" w:rsidRPr="009709C5" w:rsidRDefault="00E8629F">
      <w:pPr>
        <w:pStyle w:val="FP"/>
        <w:framePr w:h="3057" w:hRule="exact" w:wrap="notBeside" w:vAnchor="page" w:hAnchor="margin" w:y="12605"/>
        <w:rPr>
          <w:sz w:val="18"/>
        </w:rPr>
      </w:pPr>
      <w:r w:rsidRPr="009709C5">
        <w:rPr>
          <w:sz w:val="18"/>
        </w:rPr>
        <w:t>3GPP™ is a Trade Mark of ETSI registered for the benefit of its Members and of the 3GPP Organizational Partners</w:t>
      </w:r>
      <w:r w:rsidRPr="009709C5">
        <w:rPr>
          <w:sz w:val="18"/>
        </w:rPr>
        <w:br/>
        <w:t>LTE™ is a Trade Mark of ETSI registered for the benefit of its Members and of the 3GPP Organizational Partners</w:t>
      </w:r>
    </w:p>
    <w:p w14:paraId="59142D00" w14:textId="77777777" w:rsidR="00E8629F" w:rsidRPr="009709C5" w:rsidRDefault="00E8629F">
      <w:pPr>
        <w:pStyle w:val="FP"/>
        <w:framePr w:h="3057" w:hRule="exact" w:wrap="notBeside" w:vAnchor="page" w:hAnchor="margin" w:y="12605"/>
        <w:rPr>
          <w:sz w:val="18"/>
        </w:rPr>
      </w:pPr>
      <w:r w:rsidRPr="009709C5">
        <w:rPr>
          <w:sz w:val="18"/>
        </w:rPr>
        <w:t>GSM® and the GSM logo are registered and owned by the GSM Association</w:t>
      </w:r>
    </w:p>
    <w:p w14:paraId="760F3A67" w14:textId="77777777" w:rsidR="00E8629F" w:rsidRPr="009709C5" w:rsidRDefault="00E8629F"/>
    <w:p w14:paraId="414086B7" w14:textId="77777777" w:rsidR="00E8629F" w:rsidRPr="009709C5" w:rsidRDefault="00E8629F" w:rsidP="0044718E">
      <w:pPr>
        <w:pStyle w:val="TT"/>
        <w:outlineLvl w:val="0"/>
      </w:pPr>
      <w:r w:rsidRPr="009709C5">
        <w:br w:type="page"/>
      </w:r>
      <w:bookmarkEnd w:id="1"/>
      <w:r w:rsidRPr="009709C5">
        <w:lastRenderedPageBreak/>
        <w:t>Contents</w:t>
      </w:r>
    </w:p>
    <w:p w14:paraId="17D162B3" w14:textId="37E9CEAB" w:rsidR="005D1BDD" w:rsidRDefault="001E1450">
      <w:pPr>
        <w:pStyle w:val="TOC1"/>
        <w:rPr>
          <w:rFonts w:ascii="Calibri" w:hAnsi="Calibri"/>
          <w:kern w:val="2"/>
          <w:szCs w:val="22"/>
        </w:rPr>
      </w:pPr>
      <w:r>
        <w:fldChar w:fldCharType="begin" w:fldLock="1"/>
      </w:r>
      <w:r>
        <w:instrText xml:space="preserve"> TOC \o "1-9" </w:instrText>
      </w:r>
      <w:r>
        <w:fldChar w:fldCharType="separate"/>
      </w:r>
      <w:r w:rsidR="005D1BDD">
        <w:t>Foreword</w:t>
      </w:r>
      <w:r w:rsidR="005D1BDD">
        <w:tab/>
      </w:r>
      <w:r w:rsidR="005D1BDD">
        <w:fldChar w:fldCharType="begin" w:fldLock="1"/>
      </w:r>
      <w:r w:rsidR="005D1BDD">
        <w:instrText xml:space="preserve"> PAGEREF _Toc165568757 \h </w:instrText>
      </w:r>
      <w:r w:rsidR="005D1BDD">
        <w:fldChar w:fldCharType="separate"/>
      </w:r>
      <w:r w:rsidR="005D1BDD">
        <w:t>4</w:t>
      </w:r>
      <w:r w:rsidR="005D1BDD">
        <w:fldChar w:fldCharType="end"/>
      </w:r>
    </w:p>
    <w:p w14:paraId="56C42154" w14:textId="37053435" w:rsidR="005D1BDD" w:rsidRDefault="005D1BDD">
      <w:pPr>
        <w:pStyle w:val="TOC1"/>
        <w:rPr>
          <w:rFonts w:ascii="Calibri" w:hAnsi="Calibri"/>
          <w:kern w:val="2"/>
          <w:szCs w:val="22"/>
        </w:rPr>
      </w:pPr>
      <w:r>
        <w:t>Introduction</w:t>
      </w:r>
      <w:r>
        <w:tab/>
      </w:r>
      <w:r>
        <w:fldChar w:fldCharType="begin" w:fldLock="1"/>
      </w:r>
      <w:r>
        <w:instrText xml:space="preserve"> PAGEREF _Toc165568758 \h </w:instrText>
      </w:r>
      <w:r>
        <w:fldChar w:fldCharType="separate"/>
      </w:r>
      <w:r>
        <w:t>4</w:t>
      </w:r>
      <w:r>
        <w:fldChar w:fldCharType="end"/>
      </w:r>
    </w:p>
    <w:p w14:paraId="3D3F651D" w14:textId="4E66AF9B" w:rsidR="005D1BDD" w:rsidRDefault="005D1BDD">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_Toc165568759 \h </w:instrText>
      </w:r>
      <w:r>
        <w:fldChar w:fldCharType="separate"/>
      </w:r>
      <w:r>
        <w:t>5</w:t>
      </w:r>
      <w:r>
        <w:fldChar w:fldCharType="end"/>
      </w:r>
    </w:p>
    <w:p w14:paraId="4416DBF5" w14:textId="23A9371F" w:rsidR="005D1BDD" w:rsidRDefault="005D1BDD">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_Toc165568760 \h </w:instrText>
      </w:r>
      <w:r>
        <w:fldChar w:fldCharType="separate"/>
      </w:r>
      <w:r>
        <w:t>5</w:t>
      </w:r>
      <w:r>
        <w:fldChar w:fldCharType="end"/>
      </w:r>
    </w:p>
    <w:p w14:paraId="3C01185A" w14:textId="36609541" w:rsidR="005D1BDD" w:rsidRDefault="005D1BDD">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_Toc165568761 \h </w:instrText>
      </w:r>
      <w:r>
        <w:fldChar w:fldCharType="separate"/>
      </w:r>
      <w:r>
        <w:t>5</w:t>
      </w:r>
      <w:r>
        <w:fldChar w:fldCharType="end"/>
      </w:r>
    </w:p>
    <w:p w14:paraId="11100014" w14:textId="103AA6D6" w:rsidR="005D1BDD" w:rsidRDefault="005D1BDD">
      <w:pPr>
        <w:pStyle w:val="TOC1"/>
        <w:rPr>
          <w:rFonts w:ascii="Calibri" w:hAnsi="Calibri"/>
          <w:kern w:val="2"/>
          <w:szCs w:val="22"/>
        </w:rPr>
      </w:pPr>
      <w:r>
        <w:t>4</w:t>
      </w:r>
      <w:r>
        <w:rPr>
          <w:rFonts w:ascii="Calibri" w:hAnsi="Calibri"/>
          <w:kern w:val="2"/>
          <w:szCs w:val="22"/>
        </w:rPr>
        <w:tab/>
      </w:r>
      <w:r>
        <w:t>General Principles</w:t>
      </w:r>
      <w:r>
        <w:tab/>
      </w:r>
      <w:r>
        <w:fldChar w:fldCharType="begin" w:fldLock="1"/>
      </w:r>
      <w:r>
        <w:instrText xml:space="preserve"> PAGEREF _Toc165568762 \h </w:instrText>
      </w:r>
      <w:r>
        <w:fldChar w:fldCharType="separate"/>
      </w:r>
      <w:r>
        <w:t>5</w:t>
      </w:r>
      <w:r>
        <w:fldChar w:fldCharType="end"/>
      </w:r>
    </w:p>
    <w:p w14:paraId="2DDFA867" w14:textId="7D0BAF0E" w:rsidR="005D1BDD" w:rsidRDefault="005D1BDD">
      <w:pPr>
        <w:pStyle w:val="TOC1"/>
        <w:rPr>
          <w:rFonts w:ascii="Calibri" w:hAnsi="Calibri"/>
          <w:kern w:val="2"/>
          <w:szCs w:val="22"/>
        </w:rPr>
      </w:pPr>
      <w:r>
        <w:t>5 to 9</w:t>
      </w:r>
      <w:r>
        <w:rPr>
          <w:rFonts w:ascii="Calibri" w:hAnsi="Calibri"/>
          <w:kern w:val="2"/>
          <w:szCs w:val="22"/>
        </w:rPr>
        <w:tab/>
      </w:r>
      <w:r>
        <w:t>Void</w:t>
      </w:r>
      <w:r>
        <w:tab/>
      </w:r>
      <w:r>
        <w:fldChar w:fldCharType="begin" w:fldLock="1"/>
      </w:r>
      <w:r>
        <w:instrText xml:space="preserve"> PAGEREF _Toc165568763 \h </w:instrText>
      </w:r>
      <w:r>
        <w:fldChar w:fldCharType="separate"/>
      </w:r>
      <w:r>
        <w:t>5</w:t>
      </w:r>
      <w:r>
        <w:fldChar w:fldCharType="end"/>
      </w:r>
    </w:p>
    <w:p w14:paraId="784C468A" w14:textId="5BA36B7E" w:rsidR="005D1BDD" w:rsidRDefault="005D1BDD">
      <w:pPr>
        <w:pStyle w:val="TOC8"/>
        <w:rPr>
          <w:rFonts w:ascii="Calibri" w:hAnsi="Calibri"/>
          <w:b w:val="0"/>
          <w:kern w:val="2"/>
          <w:szCs w:val="22"/>
        </w:rPr>
      </w:pPr>
      <w:r>
        <w:t>Annex A to G: Void</w:t>
      </w:r>
      <w:r>
        <w:tab/>
      </w:r>
      <w:r>
        <w:tab/>
      </w:r>
      <w:r>
        <w:fldChar w:fldCharType="begin" w:fldLock="1"/>
      </w:r>
      <w:r>
        <w:instrText xml:space="preserve"> PAGEREF _Toc165568764 \h </w:instrText>
      </w:r>
      <w:r>
        <w:fldChar w:fldCharType="separate"/>
      </w:r>
      <w:r>
        <w:t>6</w:t>
      </w:r>
      <w:r>
        <w:fldChar w:fldCharType="end"/>
      </w:r>
    </w:p>
    <w:p w14:paraId="213B1525" w14:textId="62F5A02A" w:rsidR="005D1BDD" w:rsidRDefault="005D1BDD">
      <w:pPr>
        <w:pStyle w:val="TOC8"/>
        <w:rPr>
          <w:rFonts w:ascii="Calibri" w:hAnsi="Calibri"/>
          <w:b w:val="0"/>
          <w:kern w:val="2"/>
          <w:szCs w:val="22"/>
        </w:rPr>
      </w:pPr>
      <w:r>
        <w:t>Annex H: Change history</w:t>
      </w:r>
      <w:r>
        <w:tab/>
      </w:r>
      <w:r>
        <w:tab/>
      </w:r>
      <w:r>
        <w:fldChar w:fldCharType="begin" w:fldLock="1"/>
      </w:r>
      <w:r>
        <w:instrText xml:space="preserve"> PAGEREF _Toc165568765 \h </w:instrText>
      </w:r>
      <w:r>
        <w:fldChar w:fldCharType="separate"/>
      </w:r>
      <w:r>
        <w:t>7</w:t>
      </w:r>
      <w:r>
        <w:fldChar w:fldCharType="end"/>
      </w:r>
    </w:p>
    <w:p w14:paraId="55D2635D" w14:textId="72A6ED67" w:rsidR="00E8629F" w:rsidRPr="009709C5" w:rsidRDefault="001E1450">
      <w:r>
        <w:rPr>
          <w:noProof/>
          <w:sz w:val="22"/>
        </w:rPr>
        <w:fldChar w:fldCharType="end"/>
      </w:r>
    </w:p>
    <w:p w14:paraId="033AD83B" w14:textId="77777777" w:rsidR="00E8629F" w:rsidRPr="009709C5" w:rsidRDefault="00E8629F" w:rsidP="0044718E">
      <w:pPr>
        <w:pStyle w:val="Heading1"/>
      </w:pPr>
      <w:r w:rsidRPr="009709C5">
        <w:br w:type="page"/>
      </w:r>
      <w:bookmarkStart w:id="3" w:name="_Toc21004717"/>
      <w:bookmarkStart w:id="4" w:name="_Toc36041464"/>
      <w:bookmarkStart w:id="5" w:name="_Toc36548686"/>
      <w:bookmarkStart w:id="6" w:name="_Toc43901161"/>
      <w:bookmarkStart w:id="7" w:name="_Toc52371887"/>
      <w:bookmarkStart w:id="8" w:name="_Toc58253344"/>
      <w:bookmarkStart w:id="9" w:name="_Toc75371469"/>
      <w:bookmarkStart w:id="10" w:name="_Toc83730635"/>
      <w:bookmarkStart w:id="11" w:name="_Toc90489136"/>
      <w:bookmarkStart w:id="12" w:name="_Toc100005202"/>
      <w:bookmarkStart w:id="13" w:name="_Toc114990024"/>
      <w:bookmarkStart w:id="14" w:name="_Toc165568757"/>
      <w:r w:rsidRPr="009709C5">
        <w:lastRenderedPageBreak/>
        <w:t>Foreword</w:t>
      </w:r>
      <w:bookmarkEnd w:id="3"/>
      <w:bookmarkEnd w:id="4"/>
      <w:bookmarkEnd w:id="5"/>
      <w:bookmarkEnd w:id="6"/>
      <w:bookmarkEnd w:id="7"/>
      <w:bookmarkEnd w:id="8"/>
      <w:bookmarkEnd w:id="9"/>
      <w:bookmarkEnd w:id="10"/>
      <w:bookmarkEnd w:id="11"/>
      <w:bookmarkEnd w:id="12"/>
      <w:bookmarkEnd w:id="13"/>
      <w:bookmarkEnd w:id="14"/>
    </w:p>
    <w:p w14:paraId="03860310" w14:textId="77777777" w:rsidR="00E8629F" w:rsidRPr="009709C5" w:rsidRDefault="00E8629F">
      <w:r w:rsidRPr="009709C5">
        <w:t>This Technical Report has been produced by the 3</w:t>
      </w:r>
      <w:r w:rsidR="00707941" w:rsidRPr="009709C5">
        <w:t>rd</w:t>
      </w:r>
      <w:r w:rsidRPr="009709C5">
        <w:t xml:space="preserve"> Generation Partnership Project (3GPP).</w:t>
      </w:r>
    </w:p>
    <w:p w14:paraId="4730360F" w14:textId="77777777" w:rsidR="00E8629F" w:rsidRPr="009709C5" w:rsidRDefault="00E8629F">
      <w:r w:rsidRPr="009709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96C598" w14:textId="77777777" w:rsidR="00E8629F" w:rsidRPr="009709C5" w:rsidRDefault="00E8629F">
      <w:pPr>
        <w:pStyle w:val="B1"/>
      </w:pPr>
      <w:r w:rsidRPr="009709C5">
        <w:t>Version x.y.z</w:t>
      </w:r>
    </w:p>
    <w:p w14:paraId="76270ED7" w14:textId="77777777" w:rsidR="00E8629F" w:rsidRPr="009709C5" w:rsidRDefault="00E8629F">
      <w:pPr>
        <w:pStyle w:val="B1"/>
      </w:pPr>
      <w:r w:rsidRPr="009709C5">
        <w:t>where:</w:t>
      </w:r>
    </w:p>
    <w:p w14:paraId="537137E7" w14:textId="77777777" w:rsidR="00E8629F" w:rsidRPr="009709C5" w:rsidRDefault="00E8629F">
      <w:pPr>
        <w:pStyle w:val="B2"/>
      </w:pPr>
      <w:r w:rsidRPr="009709C5">
        <w:t>x</w:t>
      </w:r>
      <w:r w:rsidRPr="009709C5">
        <w:tab/>
        <w:t>the first digit:</w:t>
      </w:r>
    </w:p>
    <w:p w14:paraId="397A850A" w14:textId="77777777" w:rsidR="00E8629F" w:rsidRPr="009709C5" w:rsidRDefault="00E8629F">
      <w:pPr>
        <w:pStyle w:val="B3"/>
      </w:pPr>
      <w:r w:rsidRPr="009709C5">
        <w:t>1</w:t>
      </w:r>
      <w:r w:rsidRPr="009709C5">
        <w:tab/>
        <w:t>presented to TSG for information;</w:t>
      </w:r>
    </w:p>
    <w:p w14:paraId="2C4EAE98" w14:textId="77777777" w:rsidR="00E8629F" w:rsidRPr="009709C5" w:rsidRDefault="00E8629F">
      <w:pPr>
        <w:pStyle w:val="B3"/>
      </w:pPr>
      <w:r w:rsidRPr="009709C5">
        <w:t>2</w:t>
      </w:r>
      <w:r w:rsidRPr="009709C5">
        <w:tab/>
        <w:t>presented to TSG for approval;</w:t>
      </w:r>
    </w:p>
    <w:p w14:paraId="618CCE84" w14:textId="77777777" w:rsidR="00E8629F" w:rsidRPr="009709C5" w:rsidRDefault="00E8629F">
      <w:pPr>
        <w:pStyle w:val="B3"/>
      </w:pPr>
      <w:r w:rsidRPr="009709C5">
        <w:t>3</w:t>
      </w:r>
      <w:r w:rsidRPr="009709C5">
        <w:tab/>
        <w:t>or greater indicates TSG approved document under change control.</w:t>
      </w:r>
    </w:p>
    <w:p w14:paraId="71DB7ADD" w14:textId="77777777" w:rsidR="00E8629F" w:rsidRPr="009709C5" w:rsidRDefault="00E8629F">
      <w:pPr>
        <w:pStyle w:val="B2"/>
      </w:pPr>
      <w:r w:rsidRPr="009709C5">
        <w:t>y</w:t>
      </w:r>
      <w:r w:rsidRPr="009709C5">
        <w:tab/>
        <w:t>the second digit is incremented for all changes of substance, i.e. technical enhancements, corrections, updates, etc.</w:t>
      </w:r>
    </w:p>
    <w:p w14:paraId="0C05531E" w14:textId="77777777" w:rsidR="00E8629F" w:rsidRPr="009709C5" w:rsidRDefault="00E8629F">
      <w:pPr>
        <w:pStyle w:val="B2"/>
      </w:pPr>
      <w:r w:rsidRPr="009709C5">
        <w:t>z</w:t>
      </w:r>
      <w:r w:rsidRPr="009709C5">
        <w:tab/>
        <w:t>the third digit is incremented when editorial only changes have been incorporated in the document.</w:t>
      </w:r>
    </w:p>
    <w:p w14:paraId="43526FDA" w14:textId="77777777" w:rsidR="00E8629F" w:rsidRPr="009709C5" w:rsidRDefault="00E8629F" w:rsidP="0044718E">
      <w:pPr>
        <w:pStyle w:val="Heading1"/>
      </w:pPr>
      <w:bookmarkStart w:id="15" w:name="_Toc21004718"/>
      <w:bookmarkStart w:id="16" w:name="_Toc36041465"/>
      <w:bookmarkStart w:id="17" w:name="_Toc36548687"/>
      <w:bookmarkStart w:id="18" w:name="_Toc43901162"/>
      <w:bookmarkStart w:id="19" w:name="_Toc52371888"/>
      <w:bookmarkStart w:id="20" w:name="_Toc58253345"/>
      <w:bookmarkStart w:id="21" w:name="_Toc75371470"/>
      <w:bookmarkStart w:id="22" w:name="_Toc83730636"/>
      <w:bookmarkStart w:id="23" w:name="_Toc90489137"/>
      <w:bookmarkStart w:id="24" w:name="_Toc100005203"/>
      <w:bookmarkStart w:id="25" w:name="_Toc114990025"/>
      <w:bookmarkStart w:id="26" w:name="_Toc165568758"/>
      <w:r w:rsidRPr="009709C5">
        <w:t>Introduction</w:t>
      </w:r>
      <w:bookmarkEnd w:id="15"/>
      <w:bookmarkEnd w:id="16"/>
      <w:bookmarkEnd w:id="17"/>
      <w:bookmarkEnd w:id="18"/>
      <w:bookmarkEnd w:id="19"/>
      <w:bookmarkEnd w:id="20"/>
      <w:bookmarkEnd w:id="21"/>
      <w:bookmarkEnd w:id="22"/>
      <w:bookmarkEnd w:id="23"/>
      <w:bookmarkEnd w:id="24"/>
      <w:bookmarkEnd w:id="25"/>
      <w:bookmarkEnd w:id="26"/>
    </w:p>
    <w:p w14:paraId="4C99E2C0" w14:textId="77777777" w:rsidR="00A8115C" w:rsidRPr="009709C5" w:rsidRDefault="00A8115C" w:rsidP="0044718E">
      <w:r w:rsidRPr="009709C5">
        <w:t>FFS</w:t>
      </w:r>
    </w:p>
    <w:p w14:paraId="469CB073" w14:textId="77777777" w:rsidR="00E8629F" w:rsidRPr="009709C5" w:rsidRDefault="00E8629F" w:rsidP="0044718E">
      <w:pPr>
        <w:pStyle w:val="Heading1"/>
      </w:pPr>
      <w:r w:rsidRPr="009709C5">
        <w:br w:type="page"/>
      </w:r>
      <w:bookmarkStart w:id="27" w:name="_Toc21004719"/>
      <w:bookmarkStart w:id="28" w:name="_Toc36041466"/>
      <w:bookmarkStart w:id="29" w:name="_Toc36548688"/>
      <w:bookmarkStart w:id="30" w:name="_Toc43901163"/>
      <w:bookmarkStart w:id="31" w:name="_Toc52371889"/>
      <w:bookmarkStart w:id="32" w:name="_Toc58253346"/>
      <w:bookmarkStart w:id="33" w:name="_Toc75371471"/>
      <w:bookmarkStart w:id="34" w:name="_Toc83730637"/>
      <w:bookmarkStart w:id="35" w:name="_Toc90489138"/>
      <w:bookmarkStart w:id="36" w:name="_Toc100005204"/>
      <w:bookmarkStart w:id="37" w:name="_Toc114990026"/>
      <w:bookmarkStart w:id="38" w:name="_Toc165568759"/>
      <w:r w:rsidRPr="009709C5">
        <w:lastRenderedPageBreak/>
        <w:t>1</w:t>
      </w:r>
      <w:r w:rsidRPr="009709C5">
        <w:tab/>
        <w:t>Scope</w:t>
      </w:r>
      <w:bookmarkEnd w:id="27"/>
      <w:bookmarkEnd w:id="28"/>
      <w:bookmarkEnd w:id="29"/>
      <w:bookmarkEnd w:id="30"/>
      <w:bookmarkEnd w:id="31"/>
      <w:bookmarkEnd w:id="32"/>
      <w:bookmarkEnd w:id="33"/>
      <w:bookmarkEnd w:id="34"/>
      <w:bookmarkEnd w:id="35"/>
      <w:bookmarkEnd w:id="36"/>
      <w:bookmarkEnd w:id="37"/>
      <w:bookmarkEnd w:id="38"/>
    </w:p>
    <w:p w14:paraId="0429F74F" w14:textId="77777777" w:rsidR="001F1846" w:rsidRPr="009709C5" w:rsidRDefault="001F1846" w:rsidP="001F1846">
      <w:r w:rsidRPr="009709C5">
        <w:t xml:space="preserve">The present document specifies a general method used to derive </w:t>
      </w:r>
      <w:r w:rsidR="0085470F" w:rsidRPr="009709C5">
        <w:t xml:space="preserve">Measurement Uncertainties and </w:t>
      </w:r>
      <w:r w:rsidRPr="009709C5">
        <w:t xml:space="preserve">Test Tolerances for </w:t>
      </w:r>
      <w:r w:rsidR="00A8115C" w:rsidRPr="009709C5">
        <w:t>UE conformance</w:t>
      </w:r>
      <w:r w:rsidRPr="009709C5">
        <w:t xml:space="preserve"> tests</w:t>
      </w:r>
      <w:r w:rsidR="0085470F" w:rsidRPr="009709C5">
        <w:t xml:space="preserve">. The acceptable </w:t>
      </w:r>
      <w:r w:rsidR="00A8115C" w:rsidRPr="009709C5">
        <w:t>uncertainties for each test case are</w:t>
      </w:r>
      <w:r w:rsidR="0085470F" w:rsidRPr="009709C5">
        <w:t xml:space="preserve"> </w:t>
      </w:r>
      <w:r w:rsidR="00330987" w:rsidRPr="009709C5">
        <w:t>documented</w:t>
      </w:r>
      <w:r w:rsidRPr="009709C5">
        <w:t xml:space="preserve"> and establish a system for relating the Test Tolerances to the measurement uncertainties of the Test System.</w:t>
      </w:r>
    </w:p>
    <w:p w14:paraId="590148C5" w14:textId="77777777" w:rsidR="0085470F" w:rsidRPr="009709C5" w:rsidRDefault="0085470F" w:rsidP="001F1846">
      <w:r w:rsidRPr="009709C5">
        <w:t>For UE radio transmitting and reception tests, only FR2 is considered in this document. For UE RRM and Demodulation tests, both FR1 and FR2 are considered in this document.</w:t>
      </w:r>
    </w:p>
    <w:p w14:paraId="21519AD0" w14:textId="77777777" w:rsidR="001F1846" w:rsidRPr="009709C5" w:rsidRDefault="001F1846">
      <w:r w:rsidRPr="009709C5">
        <w:t>The test cases which have been analysed to determine Test Tolerances are included as .zip files.</w:t>
      </w:r>
    </w:p>
    <w:p w14:paraId="52ACF0F5" w14:textId="77777777" w:rsidR="00BD1327" w:rsidRPr="009709C5" w:rsidRDefault="00BD1327">
      <w:r w:rsidRPr="009709C5">
        <w:t>The present document is applicable from Release 15 up to the release indicated on the front page of the present Terminal conformance specifications.</w:t>
      </w:r>
    </w:p>
    <w:p w14:paraId="4FA4C736" w14:textId="77777777" w:rsidR="00E8629F" w:rsidRPr="009709C5" w:rsidRDefault="00E8629F" w:rsidP="0044718E">
      <w:pPr>
        <w:pStyle w:val="Heading1"/>
      </w:pPr>
      <w:bookmarkStart w:id="39" w:name="_Toc21004720"/>
      <w:bookmarkStart w:id="40" w:name="_Toc36041467"/>
      <w:bookmarkStart w:id="41" w:name="_Toc36548689"/>
      <w:bookmarkStart w:id="42" w:name="_Toc43901164"/>
      <w:bookmarkStart w:id="43" w:name="_Toc52371890"/>
      <w:bookmarkStart w:id="44" w:name="_Toc58253347"/>
      <w:bookmarkStart w:id="45" w:name="_Toc75371472"/>
      <w:bookmarkStart w:id="46" w:name="_Toc83730638"/>
      <w:bookmarkStart w:id="47" w:name="_Toc90489139"/>
      <w:bookmarkStart w:id="48" w:name="_Toc100005205"/>
      <w:bookmarkStart w:id="49" w:name="_Toc114990027"/>
      <w:bookmarkStart w:id="50" w:name="_Toc165568760"/>
      <w:r w:rsidRPr="009709C5">
        <w:t>2</w:t>
      </w:r>
      <w:r w:rsidRPr="009709C5">
        <w:tab/>
        <w:t>References</w:t>
      </w:r>
      <w:bookmarkEnd w:id="39"/>
      <w:bookmarkEnd w:id="40"/>
      <w:bookmarkEnd w:id="41"/>
      <w:bookmarkEnd w:id="42"/>
      <w:bookmarkEnd w:id="43"/>
      <w:bookmarkEnd w:id="44"/>
      <w:bookmarkEnd w:id="45"/>
      <w:bookmarkEnd w:id="46"/>
      <w:bookmarkEnd w:id="47"/>
      <w:bookmarkEnd w:id="48"/>
      <w:bookmarkEnd w:id="49"/>
      <w:bookmarkEnd w:id="50"/>
    </w:p>
    <w:p w14:paraId="3C2285DC" w14:textId="77777777" w:rsidR="005D1BDD" w:rsidRPr="009709C5" w:rsidRDefault="005D1BDD" w:rsidP="005D1BDD">
      <w:bookmarkStart w:id="51" w:name="_Toc137543549"/>
      <w:bookmarkStart w:id="52" w:name="_Toc152356526"/>
      <w:bookmarkStart w:id="53" w:name="_Toc75459116"/>
      <w:bookmarkStart w:id="54" w:name="_Toc90630556"/>
      <w:bookmarkStart w:id="55" w:name="_Toc100778763"/>
      <w:bookmarkStart w:id="56" w:name="_Toc101286097"/>
      <w:bookmarkStart w:id="57" w:name="_Toc106817683"/>
      <w:bookmarkStart w:id="58" w:name="_Toc106817808"/>
      <w:bookmarkStart w:id="59" w:name="_Toc124351064"/>
      <w:bookmarkStart w:id="60" w:name="_Toc27406684"/>
      <w:bookmarkStart w:id="61" w:name="_Toc36037450"/>
      <w:bookmarkStart w:id="62" w:name="_Toc43837821"/>
      <w:bookmarkStart w:id="63" w:name="_Toc51832366"/>
      <w:bookmarkStart w:id="64" w:name="_Toc60167070"/>
      <w:bookmarkStart w:id="65" w:name="_Toc68108912"/>
      <w:bookmarkStart w:id="66" w:name="_Toc75458720"/>
      <w:bookmarkStart w:id="67" w:name="_Toc90631844"/>
      <w:bookmarkStart w:id="68" w:name="_Toc99870684"/>
      <w:bookmarkStart w:id="69" w:name="_Toc124856555"/>
      <w:bookmarkStart w:id="70" w:name="_Toc515365992"/>
      <w:bookmarkStart w:id="71" w:name="_Toc90666383"/>
      <w:bookmarkStart w:id="72" w:name="_Toc27404797"/>
      <w:bookmarkStart w:id="73" w:name="_Toc36029264"/>
      <w:bookmarkStart w:id="74" w:name="_Toc51831536"/>
      <w:bookmarkStart w:id="75" w:name="_Toc75892325"/>
      <w:bookmarkStart w:id="76" w:name="_Toc75977211"/>
      <w:bookmarkStart w:id="77" w:name="_Toc84255100"/>
      <w:bookmarkStart w:id="78" w:name="_Toc90889049"/>
      <w:bookmarkStart w:id="79" w:name="_Toc99872550"/>
      <w:bookmarkStart w:id="80" w:name="_Toc163504535"/>
      <w:bookmarkStart w:id="81" w:name="_Toc90570395"/>
      <w:bookmarkStart w:id="82" w:name="_Toc90571482"/>
      <w:bookmarkStart w:id="83" w:name="_Toc508883334"/>
      <w:bookmarkStart w:id="84" w:name="_Toc35971570"/>
      <w:bookmarkStart w:id="85" w:name="_Toc58314674"/>
      <w:bookmarkStart w:id="86" w:name="_Toc75424200"/>
      <w:bookmarkStart w:id="87" w:name="_Toc27409291"/>
      <w:bookmarkStart w:id="88" w:name="_Toc36038625"/>
      <w:bookmarkStart w:id="89" w:name="_Toc58332780"/>
      <w:bookmarkStart w:id="90" w:name="_Toc75462696"/>
      <w:bookmarkStart w:id="91" w:name="_Toc90625637"/>
      <w:bookmarkStart w:id="92" w:name="_Toc92134761"/>
      <w:bookmarkStart w:id="93" w:name="_Toc99978936"/>
      <w:bookmarkStart w:id="94" w:name="_Toc27409479"/>
      <w:bookmarkStart w:id="95" w:name="_Toc59045901"/>
      <w:bookmarkStart w:id="96" w:name="_Toc75462614"/>
      <w:bookmarkStart w:id="97" w:name="_Toc99956435"/>
      <w:bookmarkStart w:id="98" w:name="_Toc12470626"/>
      <w:r w:rsidRPr="009709C5">
        <w:t>The following documents contain provisions which, through reference in this text, constitute provisions of the present document.</w:t>
      </w:r>
    </w:p>
    <w:p w14:paraId="13760E4F" w14:textId="77777777" w:rsidR="005D1BDD" w:rsidRPr="009709C5" w:rsidRDefault="005D1BDD" w:rsidP="005D1BDD">
      <w:pPr>
        <w:pStyle w:val="B1"/>
      </w:pPr>
      <w:r w:rsidRPr="009709C5">
        <w:t>-</w:t>
      </w:r>
      <w:r w:rsidRPr="009709C5">
        <w:tab/>
        <w:t>References are either specific (identified by date of publication, edition number, version number, etc.) or non</w:t>
      </w:r>
      <w:r w:rsidRPr="009709C5">
        <w:noBreakHyphen/>
        <w:t>specific.</w:t>
      </w:r>
    </w:p>
    <w:p w14:paraId="330FA7D2" w14:textId="77777777" w:rsidR="005D1BDD" w:rsidRPr="009709C5" w:rsidRDefault="005D1BDD" w:rsidP="005D1BDD">
      <w:pPr>
        <w:pStyle w:val="B1"/>
      </w:pPr>
      <w:r w:rsidRPr="009709C5">
        <w:t>-</w:t>
      </w:r>
      <w:r w:rsidRPr="009709C5">
        <w:tab/>
        <w:t>For a specific reference, subsequent revisions do not apply.</w:t>
      </w:r>
    </w:p>
    <w:p w14:paraId="7AA5E2D3" w14:textId="77777777" w:rsidR="005D1BDD" w:rsidRPr="009709C5" w:rsidRDefault="005D1BDD" w:rsidP="005D1BDD">
      <w:pPr>
        <w:pStyle w:val="B1"/>
      </w:pPr>
      <w:r w:rsidRPr="009709C5">
        <w:t>-</w:t>
      </w:r>
      <w:r w:rsidRPr="009709C5">
        <w:tab/>
        <w:t>For a non-specific reference, the latest version applies. In the case of a reference to a 3GPP document (including a GSM document), a non-specific reference implicitly refers to the latest version of that document</w:t>
      </w:r>
      <w:r w:rsidRPr="009709C5">
        <w:rPr>
          <w:i/>
        </w:rPr>
        <w:t xml:space="preserve"> in the same Release as the present document</w:t>
      </w:r>
      <w:r w:rsidRPr="009709C5">
        <w:t>.</w:t>
      </w:r>
    </w:p>
    <w:p w14:paraId="48FBBA0E" w14:textId="77777777" w:rsidR="005D1BDD" w:rsidRDefault="005D1BDD" w:rsidP="005D1BDD">
      <w:pPr>
        <w:pStyle w:val="EX"/>
      </w:pPr>
      <w:r w:rsidRPr="00410F02">
        <w:t>[1] to [</w:t>
      </w:r>
      <w:r>
        <w:t>20</w:t>
      </w:r>
      <w:r w:rsidRPr="00410F02">
        <w:t>]</w:t>
      </w:r>
      <w:r w:rsidRPr="00410F02">
        <w:tab/>
        <w:t>(void)</w:t>
      </w:r>
    </w:p>
    <w:p w14:paraId="7C1D793C" w14:textId="001DAA9F" w:rsidR="005D1BDD" w:rsidRPr="00710CDB" w:rsidRDefault="005D1BDD" w:rsidP="005D1BDD">
      <w:pPr>
        <w:pStyle w:val="EX"/>
      </w:pPr>
      <w:bookmarkStart w:id="99" w:name="_Toc21004721"/>
      <w:bookmarkStart w:id="100" w:name="_Toc36041468"/>
      <w:bookmarkStart w:id="101" w:name="_Toc36548690"/>
      <w:bookmarkStart w:id="102" w:name="_Toc43901165"/>
      <w:bookmarkStart w:id="103" w:name="_Toc52371891"/>
      <w:bookmarkStart w:id="104" w:name="_Toc58253348"/>
      <w:r>
        <w:t>[21]</w:t>
      </w:r>
      <w:r w:rsidRPr="00DB4BC7">
        <w:tab/>
        <w:t>3GPP T</w:t>
      </w:r>
      <w:r>
        <w:t>R</w:t>
      </w:r>
      <w:r w:rsidRPr="00DB4BC7">
        <w:t xml:space="preserve"> </w:t>
      </w:r>
      <w:r>
        <w:t>38.903 Release 1</w:t>
      </w:r>
      <w:r w:rsidR="005972F3">
        <w:t>7</w:t>
      </w:r>
      <w:r w:rsidRPr="00DB4BC7">
        <w:t>:</w:t>
      </w:r>
      <w:r>
        <w:t xml:space="preserve"> </w:t>
      </w:r>
      <w:r w:rsidRPr="00DB4BC7">
        <w:t>"</w:t>
      </w:r>
      <w:r>
        <w:t>NR; Derivation of test tolerances and measurement uncertainty for User Equipment (UE) conformance test cases"</w:t>
      </w:r>
    </w:p>
    <w:p w14:paraId="11C0DDF3" w14:textId="77777777" w:rsidR="005D1BDD" w:rsidRPr="009709C5" w:rsidRDefault="005D1BDD" w:rsidP="005D1BDD">
      <w:pPr>
        <w:pStyle w:val="Heading1"/>
      </w:pPr>
      <w:bookmarkStart w:id="105" w:name="_Toc75371473"/>
      <w:bookmarkStart w:id="106" w:name="_Toc83730639"/>
      <w:bookmarkStart w:id="107" w:name="_Toc90489140"/>
      <w:bookmarkStart w:id="108" w:name="_Toc100005206"/>
      <w:bookmarkStart w:id="109" w:name="_Toc114990028"/>
      <w:bookmarkStart w:id="110" w:name="_Toc165568761"/>
      <w:r w:rsidRPr="009709C5">
        <w:t>3</w:t>
      </w:r>
      <w:r w:rsidRPr="009709C5">
        <w:tab/>
        <w:t>Definitions, symbols and abbreviations</w:t>
      </w:r>
      <w:bookmarkEnd w:id="99"/>
      <w:bookmarkEnd w:id="100"/>
      <w:bookmarkEnd w:id="101"/>
      <w:bookmarkEnd w:id="102"/>
      <w:bookmarkEnd w:id="103"/>
      <w:bookmarkEnd w:id="104"/>
      <w:bookmarkEnd w:id="105"/>
      <w:bookmarkEnd w:id="106"/>
      <w:bookmarkEnd w:id="107"/>
      <w:bookmarkEnd w:id="108"/>
      <w:bookmarkEnd w:id="109"/>
      <w:bookmarkEnd w:id="110"/>
    </w:p>
    <w:p w14:paraId="2F0F5D2A" w14:textId="77777777" w:rsidR="005D1BDD" w:rsidRPr="006A0199" w:rsidRDefault="005D1BDD" w:rsidP="005D1BDD">
      <w:bookmarkStart w:id="111" w:name="_Toc21004722"/>
      <w:bookmarkStart w:id="112" w:name="_Toc36041469"/>
      <w:bookmarkStart w:id="113" w:name="_Toc36548691"/>
      <w:bookmarkStart w:id="114" w:name="_Toc43901166"/>
      <w:bookmarkStart w:id="115" w:name="_Toc52371892"/>
      <w:bookmarkStart w:id="116" w:name="_Toc58253349"/>
      <w:bookmarkStart w:id="117" w:name="_Toc75371474"/>
      <w:bookmarkStart w:id="118" w:name="_Toc83730640"/>
      <w:bookmarkStart w:id="119" w:name="_Toc90489141"/>
      <w:bookmarkStart w:id="120" w:name="_Toc100005207"/>
      <w:bookmarkStart w:id="121" w:name="_Toc114990029"/>
      <w:r w:rsidRPr="006A0199">
        <w:t>Void</w:t>
      </w:r>
    </w:p>
    <w:p w14:paraId="7B75DC56" w14:textId="77777777" w:rsidR="005D1BDD" w:rsidRDefault="005D1BDD" w:rsidP="005D1BDD">
      <w:pPr>
        <w:pStyle w:val="Heading1"/>
      </w:pPr>
      <w:bookmarkStart w:id="122" w:name="_Toc21004725"/>
      <w:bookmarkStart w:id="123" w:name="_Toc36041472"/>
      <w:bookmarkStart w:id="124" w:name="_Toc36548694"/>
      <w:bookmarkStart w:id="125" w:name="_Toc43901169"/>
      <w:bookmarkStart w:id="126" w:name="_Toc52371895"/>
      <w:bookmarkStart w:id="127" w:name="_Toc58253352"/>
      <w:bookmarkStart w:id="128" w:name="_Toc75371477"/>
      <w:bookmarkStart w:id="129" w:name="_Toc83730643"/>
      <w:bookmarkStart w:id="130" w:name="_Toc90489144"/>
      <w:bookmarkStart w:id="131" w:name="_Toc100005210"/>
      <w:bookmarkStart w:id="132" w:name="_Toc114990032"/>
      <w:bookmarkStart w:id="133" w:name="_Toc165568762"/>
      <w:bookmarkEnd w:id="111"/>
      <w:bookmarkEnd w:id="112"/>
      <w:bookmarkEnd w:id="113"/>
      <w:bookmarkEnd w:id="114"/>
      <w:bookmarkEnd w:id="115"/>
      <w:bookmarkEnd w:id="116"/>
      <w:bookmarkEnd w:id="117"/>
      <w:bookmarkEnd w:id="118"/>
      <w:bookmarkEnd w:id="119"/>
      <w:bookmarkEnd w:id="120"/>
      <w:bookmarkEnd w:id="121"/>
      <w:r w:rsidRPr="009709C5">
        <w:t>4</w:t>
      </w:r>
      <w:r w:rsidRPr="009709C5">
        <w:tab/>
        <w:t>General Principles</w:t>
      </w:r>
      <w:bookmarkEnd w:id="122"/>
      <w:bookmarkEnd w:id="123"/>
      <w:bookmarkEnd w:id="124"/>
      <w:bookmarkEnd w:id="125"/>
      <w:bookmarkEnd w:id="126"/>
      <w:bookmarkEnd w:id="127"/>
      <w:bookmarkEnd w:id="128"/>
      <w:bookmarkEnd w:id="129"/>
      <w:bookmarkEnd w:id="130"/>
      <w:bookmarkEnd w:id="131"/>
      <w:bookmarkEnd w:id="132"/>
      <w:bookmarkEnd w:id="133"/>
    </w:p>
    <w:p w14:paraId="7392C567" w14:textId="70160B62" w:rsidR="005D1BDD" w:rsidRPr="00710CDB" w:rsidRDefault="005D1BDD" w:rsidP="005D1BDD">
      <w:r w:rsidRPr="00E4702A">
        <w:t>The requirements of the present document are provid</w:t>
      </w:r>
      <w:r>
        <w:t xml:space="preserve">ed in 3GPP TR 38.903 Release </w:t>
      </w:r>
      <w:r w:rsidRPr="005D1BDD">
        <w:t>1</w:t>
      </w:r>
      <w:r w:rsidR="005972F3">
        <w:t>7</w:t>
      </w:r>
      <w:r>
        <w:t xml:space="preserve"> [21</w:t>
      </w:r>
      <w:r w:rsidRPr="00E4702A">
        <w:t>].</w:t>
      </w:r>
    </w:p>
    <w:p w14:paraId="60ABEB7D" w14:textId="77777777" w:rsidR="005D1BDD" w:rsidRPr="00B20749" w:rsidRDefault="005D1BDD" w:rsidP="005D1BDD">
      <w:pPr>
        <w:rPr>
          <w:noProof/>
        </w:rPr>
      </w:pPr>
      <w:bookmarkStart w:id="134" w:name="_Toc21004737"/>
      <w:bookmarkStart w:id="135" w:name="_Toc36041484"/>
      <w:bookmarkStart w:id="136" w:name="_Toc36548706"/>
      <w:bookmarkStart w:id="137" w:name="_Toc43901181"/>
      <w:bookmarkStart w:id="138" w:name="_Toc52371907"/>
      <w:bookmarkStart w:id="139" w:name="_Toc58253364"/>
      <w:bookmarkStart w:id="140" w:name="_Toc75371489"/>
      <w:bookmarkStart w:id="141" w:name="_Toc83730655"/>
      <w:bookmarkStart w:id="142" w:name="_Toc90489156"/>
      <w:bookmarkStart w:id="143" w:name="_Toc100005222"/>
      <w:bookmarkStart w:id="144" w:name="_Toc114990044"/>
    </w:p>
    <w:p w14:paraId="5D48876A" w14:textId="77777777" w:rsidR="005D1BDD" w:rsidRPr="009709C5" w:rsidRDefault="005D1BDD" w:rsidP="005D1BDD">
      <w:pPr>
        <w:pStyle w:val="Heading1"/>
      </w:pPr>
      <w:bookmarkStart w:id="145" w:name="_Toc165568763"/>
      <w:r w:rsidRPr="009709C5">
        <w:t>5</w:t>
      </w:r>
      <w:r>
        <w:t xml:space="preserve"> to 9</w:t>
      </w:r>
      <w:r w:rsidRPr="009709C5">
        <w:tab/>
      </w:r>
      <w:r>
        <w:t>Void</w:t>
      </w:r>
      <w:bookmarkEnd w:id="134"/>
      <w:bookmarkEnd w:id="135"/>
      <w:bookmarkEnd w:id="136"/>
      <w:bookmarkEnd w:id="137"/>
      <w:bookmarkEnd w:id="138"/>
      <w:bookmarkEnd w:id="139"/>
      <w:bookmarkEnd w:id="140"/>
      <w:bookmarkEnd w:id="141"/>
      <w:bookmarkEnd w:id="142"/>
      <w:bookmarkEnd w:id="143"/>
      <w:bookmarkEnd w:id="144"/>
      <w:bookmarkEnd w:id="145"/>
    </w:p>
    <w:p w14:paraId="427FDBA7" w14:textId="77777777" w:rsidR="005D1BDD" w:rsidRPr="00B20749" w:rsidRDefault="005D1BDD" w:rsidP="005D1BDD">
      <w:pPr>
        <w:rPr>
          <w:noProof/>
        </w:rPr>
      </w:pPr>
      <w:bookmarkStart w:id="146" w:name="_Toc36548713"/>
      <w:bookmarkStart w:id="147" w:name="_Toc43901188"/>
      <w:bookmarkStart w:id="148" w:name="_Toc52371914"/>
      <w:bookmarkStart w:id="149" w:name="_Toc58253371"/>
      <w:bookmarkStart w:id="150" w:name="_Toc75371496"/>
      <w:bookmarkStart w:id="151" w:name="_Toc83730662"/>
      <w:bookmarkStart w:id="152" w:name="_Toc90489163"/>
      <w:bookmarkStart w:id="153" w:name="_Toc100005229"/>
      <w:bookmarkStart w:id="154" w:name="_Toc114990052"/>
    </w:p>
    <w:p w14:paraId="6E8D8F49" w14:textId="77777777" w:rsidR="005D1BDD" w:rsidRPr="009709C5" w:rsidRDefault="005D1BDD" w:rsidP="005D1BDD">
      <w:pPr>
        <w:pStyle w:val="Heading8"/>
      </w:pPr>
      <w:bookmarkStart w:id="155" w:name="_Toc165568764"/>
      <w:r w:rsidRPr="009709C5">
        <w:lastRenderedPageBreak/>
        <w:t>Annex A</w:t>
      </w:r>
      <w:r>
        <w:t xml:space="preserve"> to G</w:t>
      </w:r>
      <w:r w:rsidRPr="009709C5">
        <w:t xml:space="preserve">: </w:t>
      </w:r>
      <w:r>
        <w:t>Void</w:t>
      </w:r>
      <w:bookmarkEnd w:id="146"/>
      <w:bookmarkEnd w:id="147"/>
      <w:bookmarkEnd w:id="148"/>
      <w:bookmarkEnd w:id="149"/>
      <w:bookmarkEnd w:id="150"/>
      <w:bookmarkEnd w:id="151"/>
      <w:bookmarkEnd w:id="152"/>
      <w:bookmarkEnd w:id="153"/>
      <w:bookmarkEnd w:id="154"/>
      <w:bookmarkEnd w:id="155"/>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7DD6FE2C" w14:textId="3A3C016D" w:rsidR="006A17F8" w:rsidRPr="009709C5" w:rsidRDefault="006A17F8" w:rsidP="00C42018"/>
    <w:p w14:paraId="22019AC8" w14:textId="79050F26" w:rsidR="00D756B6" w:rsidRPr="009709C5" w:rsidRDefault="00E8629F" w:rsidP="00C42018">
      <w:pPr>
        <w:pStyle w:val="Heading8"/>
      </w:pPr>
      <w:bookmarkStart w:id="156" w:name="_Toc21004912"/>
      <w:bookmarkStart w:id="157" w:name="_Toc36041685"/>
      <w:bookmarkStart w:id="158" w:name="_Toc36548909"/>
      <w:bookmarkStart w:id="159" w:name="_Toc43901398"/>
      <w:bookmarkStart w:id="160" w:name="_Toc52372149"/>
      <w:bookmarkStart w:id="161" w:name="_Toc58253608"/>
      <w:bookmarkStart w:id="162" w:name="_Toc75371754"/>
      <w:bookmarkStart w:id="163" w:name="_Toc83730929"/>
      <w:bookmarkStart w:id="164" w:name="_Toc90489437"/>
      <w:bookmarkStart w:id="165" w:name="_Toc100005512"/>
      <w:bookmarkStart w:id="166" w:name="_Toc114990340"/>
      <w:bookmarkStart w:id="167" w:name="_Toc165568765"/>
      <w:bookmarkStart w:id="168" w:name="historyclause"/>
      <w:r w:rsidRPr="009709C5">
        <w:lastRenderedPageBreak/>
        <w:t xml:space="preserve">Annex </w:t>
      </w:r>
      <w:r w:rsidR="006A17F8">
        <w:t>H</w:t>
      </w:r>
      <w:r w:rsidRPr="009709C5">
        <w:t>:</w:t>
      </w:r>
      <w:r w:rsidR="00A8115C" w:rsidRPr="009709C5">
        <w:t xml:space="preserve"> </w:t>
      </w:r>
      <w:r w:rsidRPr="009709C5">
        <w:t>Change history</w:t>
      </w:r>
      <w:bookmarkEnd w:id="156"/>
      <w:bookmarkEnd w:id="157"/>
      <w:bookmarkEnd w:id="158"/>
      <w:bookmarkEnd w:id="159"/>
      <w:bookmarkEnd w:id="160"/>
      <w:bookmarkEnd w:id="161"/>
      <w:bookmarkEnd w:id="162"/>
      <w:bookmarkEnd w:id="163"/>
      <w:bookmarkEnd w:id="164"/>
      <w:bookmarkEnd w:id="165"/>
      <w:bookmarkEnd w:id="166"/>
      <w:bookmarkEnd w:id="1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8629F" w:rsidRPr="009709C5" w14:paraId="18B7BCE3" w14:textId="77777777" w:rsidTr="007D6048">
        <w:trPr>
          <w:cantSplit/>
        </w:trPr>
        <w:tc>
          <w:tcPr>
            <w:tcW w:w="9639" w:type="dxa"/>
            <w:gridSpan w:val="8"/>
            <w:tcBorders>
              <w:bottom w:val="nil"/>
            </w:tcBorders>
            <w:shd w:val="solid" w:color="FFFFFF" w:fill="auto"/>
          </w:tcPr>
          <w:bookmarkEnd w:id="168"/>
          <w:p w14:paraId="329BA939" w14:textId="77777777" w:rsidR="00E8629F" w:rsidRPr="009709C5" w:rsidRDefault="00E8629F">
            <w:pPr>
              <w:pStyle w:val="TAL"/>
              <w:jc w:val="center"/>
              <w:rPr>
                <w:b/>
                <w:sz w:val="16"/>
              </w:rPr>
            </w:pPr>
            <w:r w:rsidRPr="009709C5">
              <w:rPr>
                <w:b/>
              </w:rPr>
              <w:t>Change history</w:t>
            </w:r>
          </w:p>
        </w:tc>
      </w:tr>
      <w:tr w:rsidR="006B0D02" w:rsidRPr="009709C5" w14:paraId="23067BA8" w14:textId="77777777" w:rsidTr="005E61B9">
        <w:tc>
          <w:tcPr>
            <w:tcW w:w="800" w:type="dxa"/>
            <w:shd w:val="pct10" w:color="auto" w:fill="FFFFFF"/>
          </w:tcPr>
          <w:p w14:paraId="5BD60763" w14:textId="77777777" w:rsidR="006B0D02" w:rsidRPr="009709C5" w:rsidRDefault="006B0D02">
            <w:pPr>
              <w:pStyle w:val="TAL"/>
              <w:rPr>
                <w:b/>
                <w:sz w:val="16"/>
              </w:rPr>
            </w:pPr>
            <w:r w:rsidRPr="009709C5">
              <w:rPr>
                <w:b/>
                <w:sz w:val="16"/>
              </w:rPr>
              <w:t>Date</w:t>
            </w:r>
          </w:p>
        </w:tc>
        <w:tc>
          <w:tcPr>
            <w:tcW w:w="800" w:type="dxa"/>
            <w:shd w:val="pct10" w:color="auto" w:fill="FFFFFF"/>
          </w:tcPr>
          <w:p w14:paraId="3CE64046" w14:textId="77777777" w:rsidR="006B0D02" w:rsidRPr="009709C5" w:rsidRDefault="006856E5">
            <w:pPr>
              <w:pStyle w:val="TAL"/>
              <w:rPr>
                <w:b/>
                <w:sz w:val="16"/>
              </w:rPr>
            </w:pPr>
            <w:r w:rsidRPr="009709C5">
              <w:rPr>
                <w:b/>
                <w:sz w:val="16"/>
              </w:rPr>
              <w:t>Meeting</w:t>
            </w:r>
          </w:p>
        </w:tc>
        <w:tc>
          <w:tcPr>
            <w:tcW w:w="1094" w:type="dxa"/>
            <w:shd w:val="pct10" w:color="auto" w:fill="FFFFFF"/>
          </w:tcPr>
          <w:p w14:paraId="683C9911" w14:textId="77777777" w:rsidR="006B0D02" w:rsidRPr="009709C5" w:rsidRDefault="006B0D02" w:rsidP="006856E5">
            <w:pPr>
              <w:pStyle w:val="TAL"/>
              <w:rPr>
                <w:b/>
                <w:sz w:val="16"/>
              </w:rPr>
            </w:pPr>
            <w:r w:rsidRPr="009709C5">
              <w:rPr>
                <w:b/>
                <w:sz w:val="16"/>
              </w:rPr>
              <w:t>TDoc</w:t>
            </w:r>
          </w:p>
        </w:tc>
        <w:tc>
          <w:tcPr>
            <w:tcW w:w="567" w:type="dxa"/>
            <w:shd w:val="pct10" w:color="auto" w:fill="FFFFFF"/>
          </w:tcPr>
          <w:p w14:paraId="77C900A2" w14:textId="77777777" w:rsidR="006B0D02" w:rsidRPr="009709C5" w:rsidRDefault="006B0D02">
            <w:pPr>
              <w:pStyle w:val="TAL"/>
              <w:rPr>
                <w:b/>
                <w:sz w:val="16"/>
              </w:rPr>
            </w:pPr>
            <w:r w:rsidRPr="009709C5">
              <w:rPr>
                <w:b/>
                <w:sz w:val="16"/>
              </w:rPr>
              <w:t>CR</w:t>
            </w:r>
          </w:p>
        </w:tc>
        <w:tc>
          <w:tcPr>
            <w:tcW w:w="283" w:type="dxa"/>
            <w:shd w:val="pct10" w:color="auto" w:fill="FFFFFF"/>
          </w:tcPr>
          <w:p w14:paraId="752A306C" w14:textId="77777777" w:rsidR="006B0D02" w:rsidRPr="009709C5" w:rsidRDefault="006B0D02">
            <w:pPr>
              <w:pStyle w:val="TAL"/>
              <w:rPr>
                <w:b/>
                <w:sz w:val="16"/>
              </w:rPr>
            </w:pPr>
            <w:r w:rsidRPr="009709C5">
              <w:rPr>
                <w:b/>
                <w:sz w:val="16"/>
              </w:rPr>
              <w:t>Rev</w:t>
            </w:r>
          </w:p>
        </w:tc>
        <w:tc>
          <w:tcPr>
            <w:tcW w:w="425" w:type="dxa"/>
            <w:shd w:val="pct10" w:color="auto" w:fill="FFFFFF"/>
          </w:tcPr>
          <w:p w14:paraId="6E909CE3" w14:textId="77777777" w:rsidR="006B0D02" w:rsidRPr="009709C5" w:rsidRDefault="006B0D02">
            <w:pPr>
              <w:pStyle w:val="TAL"/>
              <w:rPr>
                <w:b/>
                <w:sz w:val="16"/>
              </w:rPr>
            </w:pPr>
            <w:r w:rsidRPr="009709C5">
              <w:rPr>
                <w:b/>
                <w:sz w:val="16"/>
              </w:rPr>
              <w:t>Cat</w:t>
            </w:r>
          </w:p>
        </w:tc>
        <w:tc>
          <w:tcPr>
            <w:tcW w:w="4962" w:type="dxa"/>
            <w:shd w:val="pct10" w:color="auto" w:fill="FFFFFF"/>
          </w:tcPr>
          <w:p w14:paraId="3CDFA1D5" w14:textId="77777777" w:rsidR="006B0D02" w:rsidRPr="009709C5" w:rsidRDefault="006B0D02">
            <w:pPr>
              <w:pStyle w:val="TAL"/>
              <w:rPr>
                <w:b/>
                <w:sz w:val="16"/>
              </w:rPr>
            </w:pPr>
            <w:r w:rsidRPr="009709C5">
              <w:rPr>
                <w:b/>
                <w:sz w:val="16"/>
              </w:rPr>
              <w:t>Subject/Comment</w:t>
            </w:r>
          </w:p>
        </w:tc>
        <w:tc>
          <w:tcPr>
            <w:tcW w:w="708" w:type="dxa"/>
            <w:shd w:val="pct10" w:color="auto" w:fill="FFFFFF"/>
          </w:tcPr>
          <w:p w14:paraId="6A503B79" w14:textId="77777777" w:rsidR="006B0D02" w:rsidRPr="009709C5" w:rsidRDefault="006B0D02">
            <w:pPr>
              <w:pStyle w:val="TAL"/>
              <w:rPr>
                <w:b/>
                <w:sz w:val="16"/>
              </w:rPr>
            </w:pPr>
            <w:r w:rsidRPr="009709C5">
              <w:rPr>
                <w:b/>
                <w:sz w:val="16"/>
              </w:rPr>
              <w:t>New vers</w:t>
            </w:r>
            <w:r w:rsidR="006856E5" w:rsidRPr="009709C5">
              <w:rPr>
                <w:b/>
                <w:sz w:val="16"/>
              </w:rPr>
              <w:t>ion</w:t>
            </w:r>
          </w:p>
        </w:tc>
      </w:tr>
      <w:tr w:rsidR="006B0D02" w:rsidRPr="009709C5" w14:paraId="57BE5A73" w14:textId="77777777" w:rsidTr="005E61B9">
        <w:tc>
          <w:tcPr>
            <w:tcW w:w="800" w:type="dxa"/>
            <w:shd w:val="solid" w:color="FFFFFF" w:fill="auto"/>
          </w:tcPr>
          <w:p w14:paraId="4AC2A8AF" w14:textId="77777777" w:rsidR="006B0D02" w:rsidRPr="009709C5" w:rsidRDefault="004B7454" w:rsidP="0044436F">
            <w:pPr>
              <w:pStyle w:val="TAC"/>
              <w:jc w:val="left"/>
              <w:rPr>
                <w:sz w:val="16"/>
                <w:szCs w:val="16"/>
                <w:lang w:eastAsia="zh-CN"/>
              </w:rPr>
            </w:pPr>
            <w:r w:rsidRPr="009709C5">
              <w:rPr>
                <w:sz w:val="16"/>
                <w:szCs w:val="16"/>
                <w:lang w:eastAsia="zh-CN"/>
              </w:rPr>
              <w:t>2017</w:t>
            </w:r>
            <w:r w:rsidR="00976ADA" w:rsidRPr="009709C5">
              <w:rPr>
                <w:sz w:val="16"/>
                <w:szCs w:val="16"/>
                <w:lang w:eastAsia="zh-CN"/>
              </w:rPr>
              <w:t>-0</w:t>
            </w:r>
            <w:r w:rsidRPr="009709C5">
              <w:rPr>
                <w:sz w:val="16"/>
                <w:szCs w:val="16"/>
                <w:lang w:eastAsia="zh-CN"/>
              </w:rPr>
              <w:t>9</w:t>
            </w:r>
          </w:p>
        </w:tc>
        <w:tc>
          <w:tcPr>
            <w:tcW w:w="800" w:type="dxa"/>
            <w:shd w:val="solid" w:color="FFFFFF" w:fill="auto"/>
          </w:tcPr>
          <w:p w14:paraId="28CE1472" w14:textId="77777777" w:rsidR="005857A6" w:rsidRPr="009709C5" w:rsidRDefault="005857A6" w:rsidP="0044436F">
            <w:pPr>
              <w:pStyle w:val="TAC"/>
              <w:jc w:val="left"/>
              <w:rPr>
                <w:sz w:val="16"/>
                <w:szCs w:val="16"/>
                <w:lang w:eastAsia="zh-CN"/>
              </w:rPr>
            </w:pPr>
            <w:r w:rsidRPr="009709C5">
              <w:rPr>
                <w:sz w:val="16"/>
                <w:szCs w:val="16"/>
                <w:lang w:eastAsia="zh-CN"/>
              </w:rPr>
              <w:t xml:space="preserve">RAN5 </w:t>
            </w:r>
            <w:r w:rsidR="00976ADA" w:rsidRPr="009709C5">
              <w:rPr>
                <w:sz w:val="16"/>
                <w:szCs w:val="16"/>
                <w:lang w:eastAsia="zh-CN"/>
              </w:rPr>
              <w:t>#</w:t>
            </w:r>
            <w:r w:rsidR="004B7454" w:rsidRPr="009709C5">
              <w:rPr>
                <w:sz w:val="16"/>
                <w:szCs w:val="16"/>
                <w:lang w:eastAsia="zh-CN"/>
              </w:rPr>
              <w:t>76</w:t>
            </w:r>
          </w:p>
        </w:tc>
        <w:tc>
          <w:tcPr>
            <w:tcW w:w="1094" w:type="dxa"/>
            <w:shd w:val="solid" w:color="FFFFFF" w:fill="auto"/>
          </w:tcPr>
          <w:p w14:paraId="04F32F36" w14:textId="77777777" w:rsidR="006B0D02" w:rsidRPr="009709C5" w:rsidRDefault="004B7454" w:rsidP="0044436F">
            <w:pPr>
              <w:pStyle w:val="TAC"/>
              <w:jc w:val="left"/>
              <w:rPr>
                <w:sz w:val="16"/>
                <w:szCs w:val="16"/>
              </w:rPr>
            </w:pPr>
            <w:r w:rsidRPr="009709C5">
              <w:rPr>
                <w:sz w:val="16"/>
                <w:szCs w:val="16"/>
              </w:rPr>
              <w:t>R5-174706</w:t>
            </w:r>
          </w:p>
        </w:tc>
        <w:tc>
          <w:tcPr>
            <w:tcW w:w="567" w:type="dxa"/>
            <w:shd w:val="solid" w:color="FFFFFF" w:fill="auto"/>
          </w:tcPr>
          <w:p w14:paraId="0066DD46" w14:textId="77777777" w:rsidR="006B0D02" w:rsidRPr="009709C5" w:rsidRDefault="006B0D02" w:rsidP="0044436F">
            <w:pPr>
              <w:pStyle w:val="TAL"/>
              <w:rPr>
                <w:sz w:val="16"/>
                <w:szCs w:val="16"/>
                <w:lang w:eastAsia="zh-CN"/>
              </w:rPr>
            </w:pPr>
          </w:p>
        </w:tc>
        <w:tc>
          <w:tcPr>
            <w:tcW w:w="283" w:type="dxa"/>
            <w:shd w:val="solid" w:color="FFFFFF" w:fill="auto"/>
          </w:tcPr>
          <w:p w14:paraId="054371D1" w14:textId="77777777" w:rsidR="006B0D02" w:rsidRPr="009709C5" w:rsidRDefault="006B0D02" w:rsidP="0044436F">
            <w:pPr>
              <w:pStyle w:val="TAR"/>
              <w:jc w:val="left"/>
              <w:rPr>
                <w:sz w:val="16"/>
                <w:szCs w:val="16"/>
              </w:rPr>
            </w:pPr>
          </w:p>
        </w:tc>
        <w:tc>
          <w:tcPr>
            <w:tcW w:w="425" w:type="dxa"/>
            <w:shd w:val="solid" w:color="FFFFFF" w:fill="auto"/>
          </w:tcPr>
          <w:p w14:paraId="077218ED" w14:textId="77777777" w:rsidR="006B0D02" w:rsidRPr="009709C5" w:rsidRDefault="006B0D02" w:rsidP="0044436F">
            <w:pPr>
              <w:pStyle w:val="TAC"/>
              <w:jc w:val="left"/>
              <w:rPr>
                <w:sz w:val="16"/>
                <w:szCs w:val="16"/>
              </w:rPr>
            </w:pPr>
          </w:p>
        </w:tc>
        <w:tc>
          <w:tcPr>
            <w:tcW w:w="4962" w:type="dxa"/>
            <w:shd w:val="solid" w:color="FFFFFF" w:fill="auto"/>
          </w:tcPr>
          <w:p w14:paraId="3F32EE36" w14:textId="77777777" w:rsidR="006B0D02" w:rsidRPr="009709C5" w:rsidRDefault="00D8592A" w:rsidP="0044436F">
            <w:pPr>
              <w:pStyle w:val="TAL"/>
              <w:rPr>
                <w:sz w:val="16"/>
                <w:szCs w:val="16"/>
              </w:rPr>
            </w:pPr>
            <w:r w:rsidRPr="009709C5">
              <w:rPr>
                <w:sz w:val="16"/>
                <w:szCs w:val="16"/>
              </w:rPr>
              <w:t>Initial skeleton</w:t>
            </w:r>
          </w:p>
        </w:tc>
        <w:tc>
          <w:tcPr>
            <w:tcW w:w="708" w:type="dxa"/>
            <w:shd w:val="solid" w:color="FFFFFF" w:fill="auto"/>
          </w:tcPr>
          <w:p w14:paraId="1FE9646D" w14:textId="77777777" w:rsidR="006B0D02" w:rsidRPr="009709C5" w:rsidRDefault="00D8592A" w:rsidP="0044436F">
            <w:pPr>
              <w:pStyle w:val="TAC"/>
              <w:jc w:val="left"/>
              <w:rPr>
                <w:sz w:val="16"/>
                <w:szCs w:val="16"/>
                <w:lang w:eastAsia="zh-CN"/>
              </w:rPr>
            </w:pPr>
            <w:r w:rsidRPr="009709C5">
              <w:rPr>
                <w:sz w:val="16"/>
                <w:szCs w:val="16"/>
                <w:lang w:eastAsia="zh-CN"/>
              </w:rPr>
              <w:t>0.0.1</w:t>
            </w:r>
          </w:p>
        </w:tc>
      </w:tr>
      <w:tr w:rsidR="004B7454" w:rsidRPr="009709C5" w14:paraId="2C1AA94A" w14:textId="77777777" w:rsidTr="005E61B9">
        <w:tc>
          <w:tcPr>
            <w:tcW w:w="800" w:type="dxa"/>
            <w:shd w:val="solid" w:color="FFFFFF" w:fill="auto"/>
          </w:tcPr>
          <w:p w14:paraId="3CA0D81A" w14:textId="77777777" w:rsidR="004B7454" w:rsidRPr="009709C5" w:rsidRDefault="004B7454" w:rsidP="0044436F">
            <w:pPr>
              <w:pStyle w:val="TAC"/>
              <w:jc w:val="left"/>
              <w:rPr>
                <w:sz w:val="16"/>
                <w:szCs w:val="16"/>
                <w:lang w:eastAsia="zh-CN"/>
              </w:rPr>
            </w:pPr>
            <w:r w:rsidRPr="009709C5">
              <w:rPr>
                <w:sz w:val="16"/>
                <w:szCs w:val="16"/>
                <w:lang w:eastAsia="zh-CN"/>
              </w:rPr>
              <w:t>2018-04</w:t>
            </w:r>
          </w:p>
        </w:tc>
        <w:tc>
          <w:tcPr>
            <w:tcW w:w="800" w:type="dxa"/>
            <w:shd w:val="solid" w:color="FFFFFF" w:fill="auto"/>
          </w:tcPr>
          <w:p w14:paraId="018F2D9F" w14:textId="77777777" w:rsidR="004B7454" w:rsidRPr="009709C5" w:rsidRDefault="004B7454" w:rsidP="0044436F">
            <w:pPr>
              <w:pStyle w:val="TAC"/>
              <w:jc w:val="left"/>
              <w:rPr>
                <w:sz w:val="16"/>
                <w:szCs w:val="16"/>
                <w:lang w:eastAsia="zh-CN"/>
              </w:rPr>
            </w:pPr>
            <w:r w:rsidRPr="009709C5">
              <w:rPr>
                <w:sz w:val="16"/>
                <w:szCs w:val="16"/>
                <w:lang w:eastAsia="zh-CN"/>
              </w:rPr>
              <w:t>RAN5 #2-5G-NR-Adhoc</w:t>
            </w:r>
          </w:p>
        </w:tc>
        <w:tc>
          <w:tcPr>
            <w:tcW w:w="1094" w:type="dxa"/>
            <w:shd w:val="solid" w:color="FFFFFF" w:fill="auto"/>
          </w:tcPr>
          <w:p w14:paraId="6CD5EDDF" w14:textId="77777777" w:rsidR="004B7454" w:rsidRPr="009709C5" w:rsidRDefault="004B7454" w:rsidP="0044436F">
            <w:pPr>
              <w:pStyle w:val="TAC"/>
              <w:jc w:val="left"/>
              <w:rPr>
                <w:sz w:val="16"/>
                <w:szCs w:val="16"/>
              </w:rPr>
            </w:pPr>
            <w:r w:rsidRPr="009709C5">
              <w:rPr>
                <w:sz w:val="16"/>
                <w:szCs w:val="16"/>
              </w:rPr>
              <w:t>R5-182093</w:t>
            </w:r>
          </w:p>
        </w:tc>
        <w:tc>
          <w:tcPr>
            <w:tcW w:w="567" w:type="dxa"/>
            <w:shd w:val="solid" w:color="FFFFFF" w:fill="auto"/>
          </w:tcPr>
          <w:p w14:paraId="66137E4B" w14:textId="77777777" w:rsidR="004B7454" w:rsidRPr="009709C5" w:rsidRDefault="004B7454" w:rsidP="0044436F">
            <w:pPr>
              <w:pStyle w:val="TAL"/>
              <w:rPr>
                <w:sz w:val="16"/>
                <w:szCs w:val="16"/>
                <w:lang w:eastAsia="zh-CN"/>
              </w:rPr>
            </w:pPr>
          </w:p>
        </w:tc>
        <w:tc>
          <w:tcPr>
            <w:tcW w:w="283" w:type="dxa"/>
            <w:shd w:val="solid" w:color="FFFFFF" w:fill="auto"/>
          </w:tcPr>
          <w:p w14:paraId="14E0F969" w14:textId="77777777" w:rsidR="004B7454" w:rsidRPr="009709C5" w:rsidRDefault="004B7454" w:rsidP="0044436F">
            <w:pPr>
              <w:pStyle w:val="TAR"/>
              <w:jc w:val="left"/>
              <w:rPr>
                <w:sz w:val="16"/>
                <w:szCs w:val="16"/>
              </w:rPr>
            </w:pPr>
          </w:p>
        </w:tc>
        <w:tc>
          <w:tcPr>
            <w:tcW w:w="425" w:type="dxa"/>
            <w:shd w:val="solid" w:color="FFFFFF" w:fill="auto"/>
          </w:tcPr>
          <w:p w14:paraId="15CCF5C8" w14:textId="77777777" w:rsidR="004B7454" w:rsidRPr="009709C5" w:rsidRDefault="004B7454" w:rsidP="0044436F">
            <w:pPr>
              <w:pStyle w:val="TAC"/>
              <w:jc w:val="left"/>
              <w:rPr>
                <w:sz w:val="16"/>
                <w:szCs w:val="16"/>
              </w:rPr>
            </w:pPr>
          </w:p>
        </w:tc>
        <w:tc>
          <w:tcPr>
            <w:tcW w:w="4962" w:type="dxa"/>
            <w:shd w:val="solid" w:color="FFFFFF" w:fill="auto"/>
          </w:tcPr>
          <w:p w14:paraId="72FDBBD1" w14:textId="77777777" w:rsidR="004B7454" w:rsidRPr="009709C5" w:rsidRDefault="00986EFC" w:rsidP="0044436F">
            <w:pPr>
              <w:pStyle w:val="TAL"/>
              <w:rPr>
                <w:sz w:val="16"/>
                <w:szCs w:val="16"/>
              </w:rPr>
            </w:pPr>
            <w:r w:rsidRPr="009709C5">
              <w:rPr>
                <w:sz w:val="16"/>
                <w:szCs w:val="16"/>
              </w:rPr>
              <w:t>Implementation of pCRs to TS 38.903 V0.0.1</w:t>
            </w:r>
          </w:p>
        </w:tc>
        <w:tc>
          <w:tcPr>
            <w:tcW w:w="708" w:type="dxa"/>
            <w:shd w:val="solid" w:color="FFFFFF" w:fill="auto"/>
          </w:tcPr>
          <w:p w14:paraId="0B1B29AE" w14:textId="77777777" w:rsidR="004B7454" w:rsidRPr="009709C5" w:rsidRDefault="004B7454" w:rsidP="0044436F">
            <w:pPr>
              <w:pStyle w:val="TAC"/>
              <w:jc w:val="left"/>
              <w:rPr>
                <w:sz w:val="16"/>
                <w:szCs w:val="16"/>
                <w:lang w:eastAsia="zh-CN"/>
              </w:rPr>
            </w:pPr>
            <w:r w:rsidRPr="009709C5">
              <w:rPr>
                <w:sz w:val="16"/>
                <w:szCs w:val="16"/>
                <w:lang w:eastAsia="zh-CN"/>
              </w:rPr>
              <w:t>0.1.0</w:t>
            </w:r>
          </w:p>
        </w:tc>
      </w:tr>
      <w:tr w:rsidR="00062887" w:rsidRPr="009709C5" w14:paraId="662B1A66" w14:textId="77777777" w:rsidTr="005E61B9">
        <w:tc>
          <w:tcPr>
            <w:tcW w:w="800" w:type="dxa"/>
            <w:shd w:val="solid" w:color="FFFFFF" w:fill="auto"/>
          </w:tcPr>
          <w:p w14:paraId="15DD54C0" w14:textId="77777777" w:rsidR="00062887" w:rsidRPr="009709C5" w:rsidRDefault="00062887" w:rsidP="0044436F">
            <w:pPr>
              <w:pStyle w:val="TAC"/>
              <w:jc w:val="left"/>
              <w:rPr>
                <w:sz w:val="16"/>
                <w:szCs w:val="16"/>
              </w:rPr>
            </w:pPr>
            <w:r w:rsidRPr="009709C5">
              <w:rPr>
                <w:sz w:val="16"/>
                <w:szCs w:val="16"/>
              </w:rPr>
              <w:t>2018-05</w:t>
            </w:r>
          </w:p>
        </w:tc>
        <w:tc>
          <w:tcPr>
            <w:tcW w:w="800" w:type="dxa"/>
            <w:shd w:val="solid" w:color="FFFFFF" w:fill="auto"/>
          </w:tcPr>
          <w:p w14:paraId="67090D8F" w14:textId="77777777" w:rsidR="00062887" w:rsidRPr="009709C5" w:rsidRDefault="00062887" w:rsidP="0044436F">
            <w:pPr>
              <w:pStyle w:val="TAC"/>
              <w:jc w:val="left"/>
              <w:rPr>
                <w:sz w:val="16"/>
                <w:szCs w:val="16"/>
              </w:rPr>
            </w:pPr>
            <w:r w:rsidRPr="009709C5">
              <w:rPr>
                <w:sz w:val="16"/>
                <w:szCs w:val="16"/>
              </w:rPr>
              <w:t>RAN5#79</w:t>
            </w:r>
          </w:p>
        </w:tc>
        <w:tc>
          <w:tcPr>
            <w:tcW w:w="1094" w:type="dxa"/>
            <w:shd w:val="solid" w:color="FFFFFF" w:fill="auto"/>
          </w:tcPr>
          <w:p w14:paraId="615A0F8C" w14:textId="77777777" w:rsidR="00062887" w:rsidRPr="009709C5" w:rsidRDefault="00062887" w:rsidP="0044436F">
            <w:pPr>
              <w:pStyle w:val="TAC"/>
              <w:jc w:val="left"/>
              <w:rPr>
                <w:sz w:val="16"/>
                <w:szCs w:val="16"/>
              </w:rPr>
            </w:pPr>
            <w:r w:rsidRPr="009709C5">
              <w:rPr>
                <w:sz w:val="16"/>
                <w:szCs w:val="16"/>
              </w:rPr>
              <w:t>R5-182670</w:t>
            </w:r>
          </w:p>
        </w:tc>
        <w:tc>
          <w:tcPr>
            <w:tcW w:w="567" w:type="dxa"/>
            <w:shd w:val="solid" w:color="FFFFFF" w:fill="auto"/>
          </w:tcPr>
          <w:p w14:paraId="57135D94" w14:textId="77777777" w:rsidR="00062887" w:rsidRPr="009709C5" w:rsidRDefault="00062887" w:rsidP="0044436F">
            <w:pPr>
              <w:pStyle w:val="TAL"/>
              <w:rPr>
                <w:sz w:val="16"/>
                <w:szCs w:val="16"/>
              </w:rPr>
            </w:pPr>
          </w:p>
        </w:tc>
        <w:tc>
          <w:tcPr>
            <w:tcW w:w="283" w:type="dxa"/>
            <w:shd w:val="solid" w:color="FFFFFF" w:fill="auto"/>
          </w:tcPr>
          <w:p w14:paraId="1CF9C9F0" w14:textId="77777777" w:rsidR="00062887" w:rsidRPr="009709C5" w:rsidRDefault="00062887" w:rsidP="0044436F">
            <w:pPr>
              <w:pStyle w:val="TAR"/>
              <w:jc w:val="left"/>
              <w:rPr>
                <w:sz w:val="16"/>
                <w:szCs w:val="16"/>
              </w:rPr>
            </w:pPr>
          </w:p>
        </w:tc>
        <w:tc>
          <w:tcPr>
            <w:tcW w:w="425" w:type="dxa"/>
            <w:shd w:val="solid" w:color="FFFFFF" w:fill="auto"/>
          </w:tcPr>
          <w:p w14:paraId="35C4C77E" w14:textId="77777777" w:rsidR="00062887" w:rsidRPr="009709C5" w:rsidRDefault="00062887" w:rsidP="0044436F">
            <w:pPr>
              <w:pStyle w:val="TAC"/>
              <w:jc w:val="left"/>
              <w:rPr>
                <w:sz w:val="16"/>
                <w:szCs w:val="16"/>
              </w:rPr>
            </w:pPr>
          </w:p>
        </w:tc>
        <w:tc>
          <w:tcPr>
            <w:tcW w:w="4962" w:type="dxa"/>
            <w:shd w:val="solid" w:color="FFFFFF" w:fill="auto"/>
          </w:tcPr>
          <w:p w14:paraId="5925F54E" w14:textId="77777777" w:rsidR="00062887" w:rsidRPr="009709C5" w:rsidRDefault="00062887" w:rsidP="0044436F">
            <w:pPr>
              <w:pStyle w:val="TAL"/>
              <w:rPr>
                <w:sz w:val="16"/>
                <w:szCs w:val="16"/>
              </w:rPr>
            </w:pPr>
            <w:r w:rsidRPr="009709C5">
              <w:rPr>
                <w:sz w:val="16"/>
                <w:szCs w:val="16"/>
              </w:rPr>
              <w:t>Editorial update of TR 38.903.</w:t>
            </w:r>
          </w:p>
        </w:tc>
        <w:tc>
          <w:tcPr>
            <w:tcW w:w="708" w:type="dxa"/>
            <w:shd w:val="solid" w:color="FFFFFF" w:fill="auto"/>
          </w:tcPr>
          <w:p w14:paraId="20408495" w14:textId="77777777" w:rsidR="00062887" w:rsidRPr="009709C5" w:rsidRDefault="00062887" w:rsidP="0044436F">
            <w:pPr>
              <w:pStyle w:val="TAC"/>
              <w:jc w:val="left"/>
              <w:rPr>
                <w:sz w:val="16"/>
                <w:szCs w:val="16"/>
              </w:rPr>
            </w:pPr>
            <w:r w:rsidRPr="009709C5">
              <w:rPr>
                <w:sz w:val="16"/>
                <w:szCs w:val="16"/>
              </w:rPr>
              <w:t>0.2.0</w:t>
            </w:r>
          </w:p>
        </w:tc>
      </w:tr>
      <w:tr w:rsidR="00A12937" w:rsidRPr="009709C5" w14:paraId="2F497EC1" w14:textId="77777777" w:rsidTr="005E61B9">
        <w:tc>
          <w:tcPr>
            <w:tcW w:w="800" w:type="dxa"/>
            <w:shd w:val="solid" w:color="FFFFFF" w:fill="auto"/>
          </w:tcPr>
          <w:p w14:paraId="1EA0A5D4" w14:textId="77777777" w:rsidR="00A12937" w:rsidRPr="009709C5" w:rsidRDefault="00A12937" w:rsidP="0044436F">
            <w:pPr>
              <w:pStyle w:val="TAC"/>
              <w:jc w:val="left"/>
              <w:rPr>
                <w:sz w:val="16"/>
                <w:szCs w:val="16"/>
              </w:rPr>
            </w:pPr>
            <w:r w:rsidRPr="009709C5">
              <w:rPr>
                <w:sz w:val="16"/>
                <w:szCs w:val="16"/>
              </w:rPr>
              <w:t>2018-09</w:t>
            </w:r>
          </w:p>
        </w:tc>
        <w:tc>
          <w:tcPr>
            <w:tcW w:w="800" w:type="dxa"/>
            <w:shd w:val="solid" w:color="FFFFFF" w:fill="auto"/>
          </w:tcPr>
          <w:p w14:paraId="140689A3" w14:textId="77777777" w:rsidR="00A12937" w:rsidRPr="009709C5" w:rsidRDefault="00A12937" w:rsidP="0044436F">
            <w:pPr>
              <w:pStyle w:val="TAC"/>
              <w:jc w:val="left"/>
              <w:rPr>
                <w:sz w:val="16"/>
                <w:szCs w:val="16"/>
              </w:rPr>
            </w:pPr>
            <w:r w:rsidRPr="009709C5">
              <w:rPr>
                <w:sz w:val="16"/>
                <w:szCs w:val="16"/>
              </w:rPr>
              <w:t>RAN5#80</w:t>
            </w:r>
          </w:p>
        </w:tc>
        <w:tc>
          <w:tcPr>
            <w:tcW w:w="1094" w:type="dxa"/>
            <w:shd w:val="solid" w:color="FFFFFF" w:fill="auto"/>
          </w:tcPr>
          <w:p w14:paraId="59DB00F7" w14:textId="77777777" w:rsidR="00A12937" w:rsidRPr="009709C5" w:rsidRDefault="00F06010" w:rsidP="0044436F">
            <w:pPr>
              <w:pStyle w:val="TAC"/>
              <w:jc w:val="left"/>
              <w:rPr>
                <w:sz w:val="16"/>
                <w:szCs w:val="16"/>
              </w:rPr>
            </w:pPr>
            <w:r w:rsidRPr="009709C5">
              <w:rPr>
                <w:sz w:val="16"/>
                <w:szCs w:val="16"/>
              </w:rPr>
              <w:t>R5-185213</w:t>
            </w:r>
          </w:p>
        </w:tc>
        <w:tc>
          <w:tcPr>
            <w:tcW w:w="567" w:type="dxa"/>
            <w:shd w:val="solid" w:color="FFFFFF" w:fill="auto"/>
          </w:tcPr>
          <w:p w14:paraId="41C0D9E6" w14:textId="77777777" w:rsidR="00A12937" w:rsidRPr="009709C5" w:rsidRDefault="00A12937" w:rsidP="0044436F">
            <w:pPr>
              <w:pStyle w:val="TAL"/>
              <w:rPr>
                <w:sz w:val="16"/>
                <w:szCs w:val="16"/>
              </w:rPr>
            </w:pPr>
          </w:p>
        </w:tc>
        <w:tc>
          <w:tcPr>
            <w:tcW w:w="283" w:type="dxa"/>
            <w:shd w:val="solid" w:color="FFFFFF" w:fill="auto"/>
          </w:tcPr>
          <w:p w14:paraId="1E74220D" w14:textId="77777777" w:rsidR="00A12937" w:rsidRPr="009709C5" w:rsidRDefault="00A12937" w:rsidP="0044436F">
            <w:pPr>
              <w:pStyle w:val="TAR"/>
              <w:jc w:val="left"/>
              <w:rPr>
                <w:sz w:val="16"/>
                <w:szCs w:val="16"/>
              </w:rPr>
            </w:pPr>
          </w:p>
        </w:tc>
        <w:tc>
          <w:tcPr>
            <w:tcW w:w="425" w:type="dxa"/>
            <w:shd w:val="solid" w:color="FFFFFF" w:fill="auto"/>
          </w:tcPr>
          <w:p w14:paraId="684B09DD" w14:textId="77777777" w:rsidR="00A12937" w:rsidRPr="009709C5" w:rsidRDefault="00A12937" w:rsidP="0044436F">
            <w:pPr>
              <w:pStyle w:val="TAC"/>
              <w:jc w:val="left"/>
              <w:rPr>
                <w:sz w:val="16"/>
                <w:szCs w:val="16"/>
              </w:rPr>
            </w:pPr>
          </w:p>
        </w:tc>
        <w:tc>
          <w:tcPr>
            <w:tcW w:w="4962" w:type="dxa"/>
            <w:shd w:val="solid" w:color="FFFFFF" w:fill="auto"/>
          </w:tcPr>
          <w:p w14:paraId="21C64585" w14:textId="77777777" w:rsidR="00A12937" w:rsidRPr="009709C5" w:rsidRDefault="00A12937" w:rsidP="0044436F">
            <w:pPr>
              <w:pStyle w:val="TAL"/>
              <w:rPr>
                <w:sz w:val="16"/>
                <w:szCs w:val="16"/>
              </w:rPr>
            </w:pPr>
            <w:r w:rsidRPr="009709C5">
              <w:rPr>
                <w:sz w:val="16"/>
                <w:szCs w:val="16"/>
              </w:rPr>
              <w:t>Making Measurement Uncertainty Terms Common between methods in TR 38.90</w:t>
            </w:r>
          </w:p>
        </w:tc>
        <w:tc>
          <w:tcPr>
            <w:tcW w:w="708" w:type="dxa"/>
            <w:shd w:val="solid" w:color="FFFFFF" w:fill="auto"/>
          </w:tcPr>
          <w:p w14:paraId="4E65B7D0" w14:textId="77777777" w:rsidR="00A12937" w:rsidRPr="009709C5" w:rsidRDefault="00A12937" w:rsidP="0044436F">
            <w:pPr>
              <w:pStyle w:val="TAC"/>
              <w:jc w:val="left"/>
              <w:rPr>
                <w:sz w:val="16"/>
                <w:szCs w:val="16"/>
              </w:rPr>
            </w:pPr>
            <w:r w:rsidRPr="009709C5">
              <w:rPr>
                <w:sz w:val="16"/>
                <w:szCs w:val="16"/>
              </w:rPr>
              <w:t>1.0.</w:t>
            </w:r>
            <w:r w:rsidR="005C3291" w:rsidRPr="009709C5">
              <w:rPr>
                <w:sz w:val="16"/>
                <w:szCs w:val="16"/>
              </w:rPr>
              <w:t>0</w:t>
            </w:r>
          </w:p>
        </w:tc>
      </w:tr>
      <w:tr w:rsidR="00A12937" w:rsidRPr="009709C5" w14:paraId="15089C83" w14:textId="77777777" w:rsidTr="005E61B9">
        <w:tc>
          <w:tcPr>
            <w:tcW w:w="800" w:type="dxa"/>
            <w:shd w:val="solid" w:color="FFFFFF" w:fill="auto"/>
          </w:tcPr>
          <w:p w14:paraId="319083F0" w14:textId="77777777" w:rsidR="00A12937" w:rsidRPr="009709C5" w:rsidRDefault="00A12937" w:rsidP="0044436F">
            <w:pPr>
              <w:pStyle w:val="TAC"/>
              <w:jc w:val="left"/>
              <w:rPr>
                <w:sz w:val="16"/>
                <w:szCs w:val="16"/>
              </w:rPr>
            </w:pPr>
            <w:r w:rsidRPr="009709C5">
              <w:rPr>
                <w:sz w:val="16"/>
                <w:szCs w:val="16"/>
              </w:rPr>
              <w:t>2018-09</w:t>
            </w:r>
          </w:p>
        </w:tc>
        <w:tc>
          <w:tcPr>
            <w:tcW w:w="800" w:type="dxa"/>
            <w:shd w:val="solid" w:color="FFFFFF" w:fill="auto"/>
          </w:tcPr>
          <w:p w14:paraId="10224F27" w14:textId="77777777" w:rsidR="00A12937" w:rsidRPr="009709C5" w:rsidRDefault="00A12937" w:rsidP="0044436F">
            <w:pPr>
              <w:pStyle w:val="TAC"/>
              <w:jc w:val="left"/>
              <w:rPr>
                <w:sz w:val="16"/>
                <w:szCs w:val="16"/>
              </w:rPr>
            </w:pPr>
            <w:r w:rsidRPr="009709C5">
              <w:rPr>
                <w:sz w:val="16"/>
                <w:szCs w:val="16"/>
              </w:rPr>
              <w:t>RAN5#80</w:t>
            </w:r>
          </w:p>
        </w:tc>
        <w:tc>
          <w:tcPr>
            <w:tcW w:w="1094" w:type="dxa"/>
            <w:shd w:val="solid" w:color="FFFFFF" w:fill="auto"/>
          </w:tcPr>
          <w:p w14:paraId="0F435127" w14:textId="77777777" w:rsidR="00A12937" w:rsidRPr="009709C5" w:rsidRDefault="00F06010" w:rsidP="0044436F">
            <w:pPr>
              <w:pStyle w:val="TAC"/>
              <w:jc w:val="left"/>
              <w:rPr>
                <w:sz w:val="16"/>
                <w:szCs w:val="16"/>
              </w:rPr>
            </w:pPr>
            <w:r w:rsidRPr="009709C5">
              <w:rPr>
                <w:sz w:val="16"/>
                <w:szCs w:val="16"/>
              </w:rPr>
              <w:t>R5-185214</w:t>
            </w:r>
          </w:p>
        </w:tc>
        <w:tc>
          <w:tcPr>
            <w:tcW w:w="567" w:type="dxa"/>
            <w:shd w:val="solid" w:color="FFFFFF" w:fill="auto"/>
          </w:tcPr>
          <w:p w14:paraId="248D11AC" w14:textId="77777777" w:rsidR="00A12937" w:rsidRPr="009709C5" w:rsidRDefault="00A12937" w:rsidP="0044436F">
            <w:pPr>
              <w:pStyle w:val="TAL"/>
              <w:rPr>
                <w:sz w:val="16"/>
                <w:szCs w:val="16"/>
              </w:rPr>
            </w:pPr>
          </w:p>
        </w:tc>
        <w:tc>
          <w:tcPr>
            <w:tcW w:w="283" w:type="dxa"/>
            <w:shd w:val="solid" w:color="FFFFFF" w:fill="auto"/>
          </w:tcPr>
          <w:p w14:paraId="52EBB86B" w14:textId="77777777" w:rsidR="00A12937" w:rsidRPr="009709C5" w:rsidRDefault="00A12937" w:rsidP="0044436F">
            <w:pPr>
              <w:pStyle w:val="TAR"/>
              <w:jc w:val="left"/>
              <w:rPr>
                <w:sz w:val="16"/>
                <w:szCs w:val="16"/>
              </w:rPr>
            </w:pPr>
          </w:p>
        </w:tc>
        <w:tc>
          <w:tcPr>
            <w:tcW w:w="425" w:type="dxa"/>
            <w:shd w:val="solid" w:color="FFFFFF" w:fill="auto"/>
          </w:tcPr>
          <w:p w14:paraId="380EBEE8" w14:textId="77777777" w:rsidR="00A12937" w:rsidRPr="009709C5" w:rsidRDefault="00A12937" w:rsidP="0044436F">
            <w:pPr>
              <w:pStyle w:val="TAC"/>
              <w:jc w:val="left"/>
              <w:rPr>
                <w:sz w:val="16"/>
                <w:szCs w:val="16"/>
              </w:rPr>
            </w:pPr>
          </w:p>
        </w:tc>
        <w:tc>
          <w:tcPr>
            <w:tcW w:w="4962" w:type="dxa"/>
            <w:shd w:val="solid" w:color="FFFFFF" w:fill="auto"/>
          </w:tcPr>
          <w:p w14:paraId="28BEA28C" w14:textId="77777777" w:rsidR="00A12937" w:rsidRPr="009709C5" w:rsidRDefault="00A12937" w:rsidP="0044436F">
            <w:pPr>
              <w:pStyle w:val="TAL"/>
              <w:rPr>
                <w:sz w:val="16"/>
                <w:szCs w:val="16"/>
              </w:rPr>
            </w:pPr>
            <w:r w:rsidRPr="009709C5">
              <w:rPr>
                <w:sz w:val="16"/>
                <w:szCs w:val="16"/>
              </w:rPr>
              <w:t>TP on Measurement Uncertainty Contributions in FR2</w:t>
            </w:r>
          </w:p>
        </w:tc>
        <w:tc>
          <w:tcPr>
            <w:tcW w:w="708" w:type="dxa"/>
            <w:shd w:val="solid" w:color="FFFFFF" w:fill="auto"/>
          </w:tcPr>
          <w:p w14:paraId="346EADA7" w14:textId="77777777" w:rsidR="00A12937" w:rsidRPr="009709C5" w:rsidRDefault="00A12937" w:rsidP="0044436F">
            <w:pPr>
              <w:pStyle w:val="TAC"/>
              <w:jc w:val="left"/>
              <w:rPr>
                <w:sz w:val="16"/>
                <w:szCs w:val="16"/>
              </w:rPr>
            </w:pPr>
            <w:r w:rsidRPr="009709C5">
              <w:rPr>
                <w:sz w:val="16"/>
                <w:szCs w:val="16"/>
              </w:rPr>
              <w:t>1.0.</w:t>
            </w:r>
            <w:r w:rsidR="005C3291" w:rsidRPr="009709C5">
              <w:rPr>
                <w:sz w:val="16"/>
                <w:szCs w:val="16"/>
              </w:rPr>
              <w:t>0</w:t>
            </w:r>
          </w:p>
        </w:tc>
      </w:tr>
      <w:tr w:rsidR="00A12937" w:rsidRPr="009709C5" w14:paraId="7BA24D5E" w14:textId="77777777" w:rsidTr="005E61B9">
        <w:tc>
          <w:tcPr>
            <w:tcW w:w="800" w:type="dxa"/>
            <w:shd w:val="solid" w:color="FFFFFF" w:fill="auto"/>
          </w:tcPr>
          <w:p w14:paraId="066913F4" w14:textId="77777777" w:rsidR="00A12937" w:rsidRPr="009709C5" w:rsidRDefault="00A12937" w:rsidP="0044436F">
            <w:pPr>
              <w:pStyle w:val="TAC"/>
              <w:jc w:val="left"/>
              <w:rPr>
                <w:sz w:val="16"/>
                <w:szCs w:val="16"/>
              </w:rPr>
            </w:pPr>
            <w:r w:rsidRPr="009709C5">
              <w:rPr>
                <w:sz w:val="16"/>
                <w:szCs w:val="16"/>
              </w:rPr>
              <w:t>2018-09</w:t>
            </w:r>
          </w:p>
        </w:tc>
        <w:tc>
          <w:tcPr>
            <w:tcW w:w="800" w:type="dxa"/>
            <w:shd w:val="solid" w:color="FFFFFF" w:fill="auto"/>
          </w:tcPr>
          <w:p w14:paraId="082F1A43" w14:textId="77777777" w:rsidR="00A12937" w:rsidRPr="009709C5" w:rsidRDefault="00A12937" w:rsidP="0044436F">
            <w:pPr>
              <w:pStyle w:val="TAC"/>
              <w:jc w:val="left"/>
              <w:rPr>
                <w:sz w:val="16"/>
                <w:szCs w:val="16"/>
              </w:rPr>
            </w:pPr>
            <w:r w:rsidRPr="009709C5">
              <w:rPr>
                <w:sz w:val="16"/>
                <w:szCs w:val="16"/>
              </w:rPr>
              <w:t>RAN5#80</w:t>
            </w:r>
          </w:p>
        </w:tc>
        <w:tc>
          <w:tcPr>
            <w:tcW w:w="1094" w:type="dxa"/>
            <w:shd w:val="solid" w:color="FFFFFF" w:fill="auto"/>
          </w:tcPr>
          <w:p w14:paraId="120F2CAC" w14:textId="77777777" w:rsidR="00A12937" w:rsidRPr="009709C5" w:rsidRDefault="003A7283" w:rsidP="0044436F">
            <w:pPr>
              <w:pStyle w:val="TAC"/>
              <w:jc w:val="left"/>
              <w:rPr>
                <w:sz w:val="16"/>
                <w:szCs w:val="16"/>
              </w:rPr>
            </w:pPr>
            <w:r w:rsidRPr="009709C5">
              <w:rPr>
                <w:sz w:val="16"/>
                <w:szCs w:val="16"/>
              </w:rPr>
              <w:t>R5-185212</w:t>
            </w:r>
          </w:p>
        </w:tc>
        <w:tc>
          <w:tcPr>
            <w:tcW w:w="567" w:type="dxa"/>
            <w:shd w:val="solid" w:color="FFFFFF" w:fill="auto"/>
          </w:tcPr>
          <w:p w14:paraId="6B317C07" w14:textId="77777777" w:rsidR="00A12937" w:rsidRPr="009709C5" w:rsidRDefault="00A12937" w:rsidP="0044436F">
            <w:pPr>
              <w:pStyle w:val="TAL"/>
              <w:rPr>
                <w:sz w:val="16"/>
                <w:szCs w:val="16"/>
              </w:rPr>
            </w:pPr>
          </w:p>
        </w:tc>
        <w:tc>
          <w:tcPr>
            <w:tcW w:w="283" w:type="dxa"/>
            <w:shd w:val="solid" w:color="FFFFFF" w:fill="auto"/>
          </w:tcPr>
          <w:p w14:paraId="64700590" w14:textId="77777777" w:rsidR="00A12937" w:rsidRPr="009709C5" w:rsidRDefault="00A12937" w:rsidP="0044436F">
            <w:pPr>
              <w:pStyle w:val="TAR"/>
              <w:jc w:val="left"/>
              <w:rPr>
                <w:sz w:val="16"/>
                <w:szCs w:val="16"/>
              </w:rPr>
            </w:pPr>
          </w:p>
        </w:tc>
        <w:tc>
          <w:tcPr>
            <w:tcW w:w="425" w:type="dxa"/>
            <w:shd w:val="solid" w:color="FFFFFF" w:fill="auto"/>
          </w:tcPr>
          <w:p w14:paraId="38924A3E" w14:textId="77777777" w:rsidR="00A12937" w:rsidRPr="009709C5" w:rsidRDefault="00A12937" w:rsidP="0044436F">
            <w:pPr>
              <w:pStyle w:val="TAC"/>
              <w:jc w:val="left"/>
              <w:rPr>
                <w:sz w:val="16"/>
                <w:szCs w:val="16"/>
              </w:rPr>
            </w:pPr>
          </w:p>
        </w:tc>
        <w:tc>
          <w:tcPr>
            <w:tcW w:w="4962" w:type="dxa"/>
            <w:shd w:val="solid" w:color="FFFFFF" w:fill="auto"/>
          </w:tcPr>
          <w:p w14:paraId="5F36F9B3" w14:textId="77777777" w:rsidR="00A12937" w:rsidRPr="009709C5" w:rsidRDefault="00A12937" w:rsidP="0044436F">
            <w:pPr>
              <w:pStyle w:val="TAL"/>
              <w:rPr>
                <w:sz w:val="16"/>
                <w:szCs w:val="16"/>
              </w:rPr>
            </w:pPr>
            <w:r w:rsidRPr="009709C5">
              <w:rPr>
                <w:sz w:val="16"/>
                <w:szCs w:val="16"/>
              </w:rPr>
              <w:t>Adding MU values for EIRPTRP measurements with Near Field test range (NFTF) at mmWave</w:t>
            </w:r>
          </w:p>
        </w:tc>
        <w:tc>
          <w:tcPr>
            <w:tcW w:w="708" w:type="dxa"/>
            <w:shd w:val="solid" w:color="FFFFFF" w:fill="auto"/>
          </w:tcPr>
          <w:p w14:paraId="5B162550" w14:textId="77777777" w:rsidR="00A12937" w:rsidRPr="009709C5" w:rsidRDefault="00A12937" w:rsidP="0044436F">
            <w:pPr>
              <w:pStyle w:val="TAC"/>
              <w:jc w:val="left"/>
              <w:rPr>
                <w:sz w:val="16"/>
                <w:szCs w:val="16"/>
              </w:rPr>
            </w:pPr>
            <w:r w:rsidRPr="009709C5">
              <w:rPr>
                <w:sz w:val="16"/>
                <w:szCs w:val="16"/>
              </w:rPr>
              <w:t>1.0.</w:t>
            </w:r>
            <w:r w:rsidR="005C3291" w:rsidRPr="009709C5">
              <w:rPr>
                <w:sz w:val="16"/>
                <w:szCs w:val="16"/>
              </w:rPr>
              <w:t>0</w:t>
            </w:r>
          </w:p>
        </w:tc>
      </w:tr>
      <w:tr w:rsidR="00A8115C" w:rsidRPr="009709C5" w14:paraId="5EF69418"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C7F1127" w14:textId="77777777" w:rsidR="00A8115C" w:rsidRPr="009709C5" w:rsidRDefault="00A8115C" w:rsidP="0044436F">
            <w:pPr>
              <w:pStyle w:val="TAC"/>
              <w:jc w:val="left"/>
              <w:rPr>
                <w:sz w:val="16"/>
                <w:szCs w:val="16"/>
              </w:rPr>
            </w:pPr>
            <w:r w:rsidRPr="009709C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1BE56" w14:textId="77777777" w:rsidR="00A8115C" w:rsidRPr="009709C5" w:rsidRDefault="00A8115C" w:rsidP="0044436F">
            <w:pPr>
              <w:pStyle w:val="TAC"/>
              <w:jc w:val="left"/>
              <w:rPr>
                <w:sz w:val="16"/>
                <w:szCs w:val="16"/>
              </w:rPr>
            </w:pPr>
            <w:r w:rsidRPr="009709C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D9CA" w14:textId="77777777" w:rsidR="00A8115C" w:rsidRPr="009709C5" w:rsidRDefault="00A8115C" w:rsidP="0044436F">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2C71D" w14:textId="77777777" w:rsidR="00A8115C" w:rsidRPr="009709C5" w:rsidRDefault="00A8115C" w:rsidP="0044436F">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D8E3C" w14:textId="77777777" w:rsidR="00A8115C" w:rsidRPr="009709C5" w:rsidRDefault="00A8115C"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6073" w14:textId="77777777" w:rsidR="00A8115C" w:rsidRPr="009709C5" w:rsidRDefault="00A8115C" w:rsidP="0044436F">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EEEA6" w14:textId="77777777" w:rsidR="00A8115C" w:rsidRPr="009709C5" w:rsidRDefault="00A8115C" w:rsidP="0044436F">
            <w:pPr>
              <w:pStyle w:val="TAL"/>
              <w:rPr>
                <w:sz w:val="16"/>
                <w:szCs w:val="16"/>
              </w:rPr>
            </w:pPr>
            <w:r w:rsidRPr="009709C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2C1A" w14:textId="77777777" w:rsidR="00A8115C" w:rsidRPr="009709C5" w:rsidRDefault="00A8115C" w:rsidP="0044436F">
            <w:pPr>
              <w:pStyle w:val="TAC"/>
              <w:jc w:val="left"/>
              <w:rPr>
                <w:sz w:val="16"/>
                <w:szCs w:val="16"/>
              </w:rPr>
            </w:pPr>
            <w:r w:rsidRPr="009709C5">
              <w:rPr>
                <w:sz w:val="16"/>
                <w:szCs w:val="16"/>
              </w:rPr>
              <w:t>15.0.0</w:t>
            </w:r>
          </w:p>
        </w:tc>
      </w:tr>
      <w:tr w:rsidR="0044436F" w:rsidRPr="009709C5" w14:paraId="6C338DC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49C54D5"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34D6"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ADE32" w14:textId="77777777" w:rsidR="0044436F" w:rsidRPr="009709C5" w:rsidRDefault="0044436F" w:rsidP="0044436F">
            <w:pPr>
              <w:pStyle w:val="TAC"/>
              <w:jc w:val="left"/>
              <w:rPr>
                <w:sz w:val="16"/>
                <w:szCs w:val="16"/>
              </w:rPr>
            </w:pPr>
            <w:r w:rsidRPr="009709C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DFBC" w14:textId="77777777" w:rsidR="0044436F" w:rsidRPr="009709C5" w:rsidRDefault="0044436F" w:rsidP="0044436F">
            <w:pPr>
              <w:pStyle w:val="TAL"/>
              <w:rPr>
                <w:sz w:val="16"/>
                <w:szCs w:val="16"/>
              </w:rPr>
            </w:pPr>
            <w:r w:rsidRPr="009709C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5F248"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A855"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A3E4" w14:textId="77777777" w:rsidR="0044436F" w:rsidRPr="009709C5" w:rsidRDefault="0044436F" w:rsidP="0044436F">
            <w:pPr>
              <w:pStyle w:val="TAL"/>
              <w:rPr>
                <w:sz w:val="16"/>
                <w:szCs w:val="16"/>
              </w:rPr>
            </w:pPr>
            <w:r w:rsidRPr="009709C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62198"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42737B0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0D3B330"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DF774"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AEDC3" w14:textId="77777777" w:rsidR="0044436F" w:rsidRPr="009709C5" w:rsidRDefault="0044436F" w:rsidP="0044436F">
            <w:pPr>
              <w:pStyle w:val="TAC"/>
              <w:jc w:val="left"/>
              <w:rPr>
                <w:sz w:val="16"/>
                <w:szCs w:val="16"/>
              </w:rPr>
            </w:pPr>
            <w:r w:rsidRPr="009709C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3CC3" w14:textId="77777777" w:rsidR="0044436F" w:rsidRPr="009709C5" w:rsidRDefault="0044436F" w:rsidP="0044436F">
            <w:pPr>
              <w:pStyle w:val="TAL"/>
              <w:rPr>
                <w:sz w:val="16"/>
                <w:szCs w:val="16"/>
              </w:rPr>
            </w:pPr>
            <w:r w:rsidRPr="009709C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7E678"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D6E"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5DE1F" w14:textId="77777777" w:rsidR="0044436F" w:rsidRPr="009709C5" w:rsidRDefault="0044436F" w:rsidP="0044436F">
            <w:pPr>
              <w:pStyle w:val="TAL"/>
              <w:rPr>
                <w:sz w:val="16"/>
                <w:szCs w:val="16"/>
              </w:rPr>
            </w:pPr>
            <w:r w:rsidRPr="009709C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1A2A"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206CBDCF"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3427C40"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58782"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C3B0D" w14:textId="77777777" w:rsidR="0044436F" w:rsidRPr="009709C5" w:rsidRDefault="0044436F" w:rsidP="0044436F">
            <w:pPr>
              <w:pStyle w:val="TAC"/>
              <w:jc w:val="left"/>
              <w:rPr>
                <w:sz w:val="16"/>
                <w:szCs w:val="16"/>
              </w:rPr>
            </w:pPr>
            <w:r w:rsidRPr="009709C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3DBB" w14:textId="77777777" w:rsidR="0044436F" w:rsidRPr="009709C5" w:rsidRDefault="0044436F" w:rsidP="0044436F">
            <w:pPr>
              <w:pStyle w:val="TAL"/>
              <w:rPr>
                <w:sz w:val="16"/>
                <w:szCs w:val="16"/>
              </w:rPr>
            </w:pPr>
            <w:r w:rsidRPr="009709C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7313C"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9FD7"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DB2B" w14:textId="77777777" w:rsidR="0044436F" w:rsidRPr="009709C5" w:rsidRDefault="0044436F" w:rsidP="0044436F">
            <w:pPr>
              <w:pStyle w:val="TAL"/>
              <w:rPr>
                <w:sz w:val="16"/>
                <w:szCs w:val="16"/>
              </w:rPr>
            </w:pPr>
            <w:r w:rsidRPr="009709C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AEDB"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122A8DAA"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6BA7529"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9E5"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E8246" w14:textId="77777777" w:rsidR="0044436F" w:rsidRPr="009709C5" w:rsidRDefault="0044436F" w:rsidP="0044436F">
            <w:pPr>
              <w:pStyle w:val="TAC"/>
              <w:jc w:val="left"/>
              <w:rPr>
                <w:sz w:val="16"/>
                <w:szCs w:val="16"/>
              </w:rPr>
            </w:pPr>
            <w:r w:rsidRPr="009709C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C0B4" w14:textId="77777777" w:rsidR="0044436F" w:rsidRPr="009709C5" w:rsidRDefault="0044436F" w:rsidP="0044436F">
            <w:pPr>
              <w:pStyle w:val="TAL"/>
              <w:rPr>
                <w:sz w:val="16"/>
                <w:szCs w:val="16"/>
              </w:rPr>
            </w:pPr>
            <w:r w:rsidRPr="009709C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563E1"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61D7"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74A4C" w14:textId="77777777" w:rsidR="0044436F" w:rsidRPr="009709C5" w:rsidRDefault="0044436F" w:rsidP="0044436F">
            <w:pPr>
              <w:pStyle w:val="TAL"/>
              <w:rPr>
                <w:sz w:val="16"/>
                <w:szCs w:val="16"/>
              </w:rPr>
            </w:pPr>
            <w:r w:rsidRPr="009709C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A339B"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2639811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58969C2"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F765"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18ED8" w14:textId="77777777" w:rsidR="0044436F" w:rsidRPr="009709C5" w:rsidRDefault="0044436F" w:rsidP="0044436F">
            <w:pPr>
              <w:pStyle w:val="TAC"/>
              <w:jc w:val="left"/>
              <w:rPr>
                <w:sz w:val="16"/>
                <w:szCs w:val="16"/>
              </w:rPr>
            </w:pPr>
            <w:r w:rsidRPr="009709C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D44D" w14:textId="77777777" w:rsidR="0044436F" w:rsidRPr="009709C5" w:rsidRDefault="0044436F" w:rsidP="0044436F">
            <w:pPr>
              <w:pStyle w:val="TAL"/>
              <w:rPr>
                <w:sz w:val="16"/>
                <w:szCs w:val="16"/>
              </w:rPr>
            </w:pPr>
            <w:r w:rsidRPr="009709C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A7407"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1F34D"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FCB1B" w14:textId="77777777" w:rsidR="0044436F" w:rsidRPr="009709C5" w:rsidRDefault="0044436F" w:rsidP="0044436F">
            <w:pPr>
              <w:pStyle w:val="TAL"/>
              <w:rPr>
                <w:sz w:val="16"/>
                <w:szCs w:val="16"/>
              </w:rPr>
            </w:pPr>
            <w:r w:rsidRPr="009709C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A77F"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35F2EB5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719190F"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30A8C"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87C3E" w14:textId="77777777" w:rsidR="0044436F" w:rsidRPr="009709C5" w:rsidRDefault="0044436F" w:rsidP="0044436F">
            <w:pPr>
              <w:pStyle w:val="TAC"/>
              <w:jc w:val="left"/>
              <w:rPr>
                <w:sz w:val="16"/>
                <w:szCs w:val="16"/>
              </w:rPr>
            </w:pPr>
            <w:r w:rsidRPr="009709C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3920" w14:textId="77777777" w:rsidR="0044436F" w:rsidRPr="009709C5" w:rsidRDefault="0044436F" w:rsidP="0044436F">
            <w:pPr>
              <w:pStyle w:val="TAL"/>
              <w:rPr>
                <w:sz w:val="16"/>
                <w:szCs w:val="16"/>
              </w:rPr>
            </w:pPr>
            <w:r w:rsidRPr="009709C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8253"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942D"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5D03" w14:textId="77777777" w:rsidR="0044436F" w:rsidRPr="009709C5" w:rsidRDefault="0044436F" w:rsidP="0044436F">
            <w:pPr>
              <w:pStyle w:val="TAL"/>
              <w:rPr>
                <w:sz w:val="16"/>
                <w:szCs w:val="16"/>
              </w:rPr>
            </w:pPr>
            <w:r w:rsidRPr="009709C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0DB0"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031837C3"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AC5"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22F1"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96D69" w14:textId="77777777" w:rsidR="0044436F" w:rsidRPr="009709C5" w:rsidRDefault="0044436F" w:rsidP="0044436F">
            <w:pPr>
              <w:pStyle w:val="TAC"/>
              <w:jc w:val="left"/>
              <w:rPr>
                <w:sz w:val="16"/>
                <w:szCs w:val="16"/>
              </w:rPr>
            </w:pPr>
            <w:r w:rsidRPr="009709C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4AB5" w14:textId="77777777" w:rsidR="0044436F" w:rsidRPr="009709C5" w:rsidRDefault="0044436F" w:rsidP="0044436F">
            <w:pPr>
              <w:pStyle w:val="TAL"/>
              <w:rPr>
                <w:sz w:val="16"/>
                <w:szCs w:val="16"/>
              </w:rPr>
            </w:pPr>
            <w:r w:rsidRPr="009709C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9DB5E"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847"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F18B" w14:textId="77777777" w:rsidR="0044436F" w:rsidRPr="009709C5" w:rsidRDefault="0044436F" w:rsidP="0044436F">
            <w:pPr>
              <w:pStyle w:val="TAL"/>
              <w:rPr>
                <w:sz w:val="16"/>
                <w:szCs w:val="16"/>
              </w:rPr>
            </w:pPr>
            <w:r w:rsidRPr="009709C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54F5"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1B83244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31FF7F3"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0365"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6E333" w14:textId="77777777" w:rsidR="0044436F" w:rsidRPr="009709C5" w:rsidRDefault="0044436F" w:rsidP="0044436F">
            <w:pPr>
              <w:pStyle w:val="TAC"/>
              <w:jc w:val="left"/>
              <w:rPr>
                <w:sz w:val="16"/>
                <w:szCs w:val="16"/>
              </w:rPr>
            </w:pPr>
            <w:r w:rsidRPr="009709C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0D7F" w14:textId="77777777" w:rsidR="0044436F" w:rsidRPr="009709C5" w:rsidRDefault="0044436F" w:rsidP="0044436F">
            <w:pPr>
              <w:pStyle w:val="TAL"/>
              <w:rPr>
                <w:sz w:val="16"/>
                <w:szCs w:val="16"/>
              </w:rPr>
            </w:pPr>
            <w:r w:rsidRPr="009709C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D7F40"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AA58"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EC19F" w14:textId="77777777" w:rsidR="0044436F" w:rsidRPr="009709C5" w:rsidRDefault="0044436F" w:rsidP="0044436F">
            <w:pPr>
              <w:pStyle w:val="TAL"/>
              <w:rPr>
                <w:sz w:val="16"/>
                <w:szCs w:val="16"/>
              </w:rPr>
            </w:pPr>
            <w:r w:rsidRPr="009709C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A776"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768A821E"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312"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9183"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91C5D" w14:textId="77777777" w:rsidR="0044436F" w:rsidRPr="009709C5" w:rsidRDefault="0044436F" w:rsidP="0044436F">
            <w:pPr>
              <w:pStyle w:val="TAC"/>
              <w:jc w:val="left"/>
              <w:rPr>
                <w:sz w:val="16"/>
                <w:szCs w:val="16"/>
              </w:rPr>
            </w:pPr>
            <w:r w:rsidRPr="009709C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0A74" w14:textId="77777777" w:rsidR="0044436F" w:rsidRPr="009709C5" w:rsidRDefault="0044436F" w:rsidP="0044436F">
            <w:pPr>
              <w:pStyle w:val="TAL"/>
              <w:rPr>
                <w:sz w:val="16"/>
                <w:szCs w:val="16"/>
              </w:rPr>
            </w:pPr>
            <w:r w:rsidRPr="009709C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7E8D9" w14:textId="77777777" w:rsidR="0044436F" w:rsidRPr="009709C5" w:rsidRDefault="0044436F" w:rsidP="0044436F">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851B"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2019" w14:textId="77777777" w:rsidR="0044436F" w:rsidRPr="009709C5" w:rsidRDefault="0044436F" w:rsidP="0044436F">
            <w:pPr>
              <w:pStyle w:val="TAL"/>
              <w:rPr>
                <w:sz w:val="16"/>
                <w:szCs w:val="16"/>
              </w:rPr>
            </w:pPr>
            <w:r w:rsidRPr="009709C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16E8" w14:textId="77777777" w:rsidR="0044436F" w:rsidRPr="009709C5" w:rsidRDefault="0044436F" w:rsidP="0044436F">
            <w:pPr>
              <w:pStyle w:val="TAC"/>
              <w:jc w:val="left"/>
              <w:rPr>
                <w:sz w:val="16"/>
                <w:szCs w:val="16"/>
              </w:rPr>
            </w:pPr>
            <w:r w:rsidRPr="009709C5">
              <w:rPr>
                <w:sz w:val="16"/>
                <w:szCs w:val="16"/>
              </w:rPr>
              <w:t>15.1.0</w:t>
            </w:r>
          </w:p>
        </w:tc>
      </w:tr>
      <w:tr w:rsidR="00670183" w:rsidRPr="009709C5" w14:paraId="40357BC5"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AAEAFCF"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B7C3A"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9A9B8" w14:textId="77777777" w:rsidR="00670183" w:rsidRPr="009709C5" w:rsidRDefault="00670183" w:rsidP="00771587">
            <w:pPr>
              <w:pStyle w:val="TAC"/>
              <w:jc w:val="left"/>
              <w:rPr>
                <w:sz w:val="16"/>
                <w:szCs w:val="16"/>
              </w:rPr>
            </w:pPr>
            <w:r w:rsidRPr="009709C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B9DC" w14:textId="77777777" w:rsidR="00670183" w:rsidRPr="009709C5" w:rsidRDefault="00670183" w:rsidP="00771587">
            <w:pPr>
              <w:pStyle w:val="TAL"/>
              <w:rPr>
                <w:sz w:val="16"/>
                <w:szCs w:val="16"/>
              </w:rPr>
            </w:pPr>
            <w:r w:rsidRPr="009709C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6E15F"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36B89" w14:textId="77777777" w:rsidR="00670183" w:rsidRPr="009709C5" w:rsidRDefault="00670183" w:rsidP="00771587">
            <w:pPr>
              <w:pStyle w:val="TAL"/>
              <w:rPr>
                <w:sz w:val="16"/>
                <w:szCs w:val="16"/>
              </w:rPr>
            </w:pPr>
            <w:r w:rsidRPr="009709C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1603A"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224C443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EDA0137"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9436"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BD7C6" w14:textId="77777777" w:rsidR="00670183" w:rsidRPr="009709C5" w:rsidRDefault="00670183" w:rsidP="00771587">
            <w:pPr>
              <w:pStyle w:val="TAC"/>
              <w:jc w:val="left"/>
              <w:rPr>
                <w:sz w:val="16"/>
                <w:szCs w:val="16"/>
              </w:rPr>
            </w:pPr>
            <w:r w:rsidRPr="009709C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A006" w14:textId="77777777" w:rsidR="00670183" w:rsidRPr="009709C5" w:rsidRDefault="00670183" w:rsidP="00771587">
            <w:pPr>
              <w:pStyle w:val="TAL"/>
              <w:rPr>
                <w:sz w:val="16"/>
                <w:szCs w:val="16"/>
              </w:rPr>
            </w:pPr>
            <w:r w:rsidRPr="009709C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4B887"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15A5"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3257E" w14:textId="77777777" w:rsidR="00670183" w:rsidRPr="009709C5" w:rsidRDefault="00670183" w:rsidP="00771587">
            <w:pPr>
              <w:pStyle w:val="TAL"/>
              <w:rPr>
                <w:sz w:val="16"/>
                <w:szCs w:val="16"/>
              </w:rPr>
            </w:pPr>
            <w:r w:rsidRPr="009709C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248B6"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536FFF8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2E19A24"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3EB5"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9613F" w14:textId="77777777" w:rsidR="00670183" w:rsidRPr="009709C5" w:rsidRDefault="00670183" w:rsidP="00771587">
            <w:pPr>
              <w:pStyle w:val="TAC"/>
              <w:jc w:val="left"/>
              <w:rPr>
                <w:sz w:val="16"/>
                <w:szCs w:val="16"/>
              </w:rPr>
            </w:pPr>
            <w:r w:rsidRPr="009709C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9044" w14:textId="77777777" w:rsidR="00670183" w:rsidRPr="009709C5" w:rsidRDefault="00670183" w:rsidP="00771587">
            <w:pPr>
              <w:pStyle w:val="TAL"/>
              <w:rPr>
                <w:sz w:val="16"/>
                <w:szCs w:val="16"/>
              </w:rPr>
            </w:pPr>
            <w:r w:rsidRPr="009709C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6D80"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9774"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E959" w14:textId="77777777" w:rsidR="00670183" w:rsidRPr="009709C5" w:rsidRDefault="00670183" w:rsidP="00771587">
            <w:pPr>
              <w:pStyle w:val="TAL"/>
              <w:rPr>
                <w:sz w:val="16"/>
                <w:szCs w:val="16"/>
              </w:rPr>
            </w:pPr>
            <w:r w:rsidRPr="009709C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DB9D"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3F45646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B05"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CB6E5"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1655A" w14:textId="77777777" w:rsidR="00670183" w:rsidRPr="009709C5" w:rsidRDefault="00670183" w:rsidP="00771587">
            <w:pPr>
              <w:pStyle w:val="TAC"/>
              <w:jc w:val="left"/>
              <w:rPr>
                <w:sz w:val="16"/>
                <w:szCs w:val="16"/>
              </w:rPr>
            </w:pPr>
            <w:r w:rsidRPr="009709C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8B2" w14:textId="77777777" w:rsidR="00670183" w:rsidRPr="009709C5" w:rsidRDefault="00670183" w:rsidP="00771587">
            <w:pPr>
              <w:pStyle w:val="TAL"/>
              <w:rPr>
                <w:sz w:val="16"/>
                <w:szCs w:val="16"/>
              </w:rPr>
            </w:pPr>
            <w:r w:rsidRPr="009709C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226D3" w14:textId="77777777" w:rsidR="00670183" w:rsidRPr="009709C5" w:rsidRDefault="00670183" w:rsidP="00771587">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5567"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127B5" w14:textId="77777777" w:rsidR="00670183" w:rsidRPr="009709C5" w:rsidRDefault="00670183" w:rsidP="00771587">
            <w:pPr>
              <w:pStyle w:val="TAL"/>
              <w:rPr>
                <w:sz w:val="16"/>
                <w:szCs w:val="16"/>
              </w:rPr>
            </w:pPr>
            <w:r w:rsidRPr="009709C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C0C"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55791341"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7FE"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BC209"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FA949" w14:textId="77777777" w:rsidR="00670183" w:rsidRPr="009709C5" w:rsidRDefault="00670183" w:rsidP="00771587">
            <w:pPr>
              <w:pStyle w:val="TAC"/>
              <w:jc w:val="left"/>
              <w:rPr>
                <w:sz w:val="16"/>
                <w:szCs w:val="16"/>
              </w:rPr>
            </w:pPr>
            <w:r w:rsidRPr="009709C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4371" w14:textId="77777777" w:rsidR="00670183" w:rsidRPr="009709C5" w:rsidRDefault="00670183" w:rsidP="00771587">
            <w:pPr>
              <w:pStyle w:val="TAL"/>
              <w:rPr>
                <w:sz w:val="16"/>
                <w:szCs w:val="16"/>
              </w:rPr>
            </w:pPr>
            <w:r w:rsidRPr="009709C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E0B82"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62AD"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68C8" w14:textId="77777777" w:rsidR="00670183" w:rsidRPr="009709C5" w:rsidRDefault="00670183" w:rsidP="00771587">
            <w:pPr>
              <w:pStyle w:val="TAL"/>
              <w:rPr>
                <w:sz w:val="16"/>
                <w:szCs w:val="16"/>
              </w:rPr>
            </w:pPr>
            <w:r w:rsidRPr="009709C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83A5"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657AB0DD"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0E474F0"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6EA3C"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4F1D7" w14:textId="77777777" w:rsidR="00670183" w:rsidRPr="009709C5" w:rsidRDefault="00670183" w:rsidP="00771587">
            <w:pPr>
              <w:pStyle w:val="TAC"/>
              <w:jc w:val="left"/>
              <w:rPr>
                <w:sz w:val="16"/>
                <w:szCs w:val="16"/>
              </w:rPr>
            </w:pPr>
            <w:r w:rsidRPr="009709C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E8A45" w14:textId="77777777" w:rsidR="00670183" w:rsidRPr="009709C5" w:rsidRDefault="00670183" w:rsidP="00771587">
            <w:pPr>
              <w:pStyle w:val="TAL"/>
              <w:rPr>
                <w:sz w:val="16"/>
                <w:szCs w:val="16"/>
              </w:rPr>
            </w:pPr>
            <w:r w:rsidRPr="009709C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B1F49"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D90E"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EE5E" w14:textId="77777777" w:rsidR="00670183" w:rsidRPr="009709C5" w:rsidRDefault="00670183" w:rsidP="00771587">
            <w:pPr>
              <w:pStyle w:val="TAL"/>
              <w:rPr>
                <w:sz w:val="16"/>
                <w:szCs w:val="16"/>
              </w:rPr>
            </w:pPr>
            <w:r w:rsidRPr="009709C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3E6D"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5B36933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EE00340"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9767B"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32A6C" w14:textId="77777777" w:rsidR="00670183" w:rsidRPr="009709C5" w:rsidRDefault="00670183" w:rsidP="00771587">
            <w:pPr>
              <w:pStyle w:val="TAC"/>
              <w:jc w:val="left"/>
              <w:rPr>
                <w:sz w:val="16"/>
                <w:szCs w:val="16"/>
              </w:rPr>
            </w:pPr>
            <w:r w:rsidRPr="009709C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F2DA1" w14:textId="77777777" w:rsidR="00670183" w:rsidRPr="009709C5" w:rsidRDefault="00670183" w:rsidP="00771587">
            <w:pPr>
              <w:pStyle w:val="TAL"/>
              <w:rPr>
                <w:sz w:val="16"/>
                <w:szCs w:val="16"/>
              </w:rPr>
            </w:pPr>
            <w:r w:rsidRPr="009709C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63C66"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F6C2"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6B49" w14:textId="77777777" w:rsidR="00670183" w:rsidRPr="009709C5" w:rsidRDefault="00670183" w:rsidP="00771587">
            <w:pPr>
              <w:pStyle w:val="TAL"/>
              <w:rPr>
                <w:sz w:val="16"/>
                <w:szCs w:val="16"/>
              </w:rPr>
            </w:pPr>
            <w:r w:rsidRPr="009709C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9E46" w14:textId="77777777" w:rsidR="00670183" w:rsidRPr="009709C5" w:rsidRDefault="00670183" w:rsidP="00771587">
            <w:pPr>
              <w:pStyle w:val="TAC"/>
              <w:jc w:val="left"/>
              <w:rPr>
                <w:sz w:val="16"/>
                <w:szCs w:val="16"/>
              </w:rPr>
            </w:pPr>
            <w:r w:rsidRPr="009709C5">
              <w:rPr>
                <w:sz w:val="16"/>
                <w:szCs w:val="16"/>
              </w:rPr>
              <w:t>15.2.0</w:t>
            </w:r>
          </w:p>
        </w:tc>
      </w:tr>
      <w:tr w:rsidR="001040BC" w:rsidRPr="009709C5" w14:paraId="1645A0D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3A4A"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0C63"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01432" w14:textId="77777777" w:rsidR="001040BC" w:rsidRPr="009709C5" w:rsidRDefault="001040BC" w:rsidP="00184373">
            <w:pPr>
              <w:pStyle w:val="TAC"/>
              <w:jc w:val="left"/>
              <w:rPr>
                <w:sz w:val="16"/>
                <w:szCs w:val="16"/>
              </w:rPr>
            </w:pPr>
            <w:r w:rsidRPr="009709C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A106" w14:textId="77777777" w:rsidR="001040BC" w:rsidRPr="009709C5" w:rsidRDefault="001040BC" w:rsidP="00184373">
            <w:pPr>
              <w:pStyle w:val="TAL"/>
              <w:rPr>
                <w:sz w:val="16"/>
                <w:szCs w:val="16"/>
              </w:rPr>
            </w:pPr>
            <w:r w:rsidRPr="009709C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53B60"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7D56"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C0D34" w14:textId="77777777" w:rsidR="001040BC" w:rsidRPr="009709C5" w:rsidRDefault="001040BC" w:rsidP="00184373">
            <w:pPr>
              <w:pStyle w:val="TAL"/>
              <w:rPr>
                <w:sz w:val="16"/>
                <w:szCs w:val="16"/>
              </w:rPr>
            </w:pPr>
            <w:r w:rsidRPr="009709C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3703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4057B70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1E70"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5E1E"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DE9" w14:textId="77777777" w:rsidR="001040BC" w:rsidRPr="009709C5" w:rsidRDefault="001040BC" w:rsidP="00184373">
            <w:pPr>
              <w:pStyle w:val="TAC"/>
              <w:jc w:val="left"/>
              <w:rPr>
                <w:sz w:val="16"/>
                <w:szCs w:val="16"/>
              </w:rPr>
            </w:pPr>
            <w:r w:rsidRPr="009709C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4BC2" w14:textId="77777777" w:rsidR="001040BC" w:rsidRPr="009709C5" w:rsidRDefault="001040BC" w:rsidP="00184373">
            <w:pPr>
              <w:pStyle w:val="TAL"/>
              <w:rPr>
                <w:sz w:val="16"/>
                <w:szCs w:val="16"/>
              </w:rPr>
            </w:pPr>
            <w:r w:rsidRPr="009709C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80B79"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B10"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90F1" w14:textId="77777777" w:rsidR="001040BC" w:rsidRPr="009709C5" w:rsidRDefault="001040BC" w:rsidP="00184373">
            <w:pPr>
              <w:pStyle w:val="TAL"/>
              <w:rPr>
                <w:sz w:val="16"/>
                <w:szCs w:val="16"/>
              </w:rPr>
            </w:pPr>
            <w:r w:rsidRPr="009709C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F3601"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254C211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77E9"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8D141"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07985" w14:textId="77777777" w:rsidR="001040BC" w:rsidRPr="009709C5" w:rsidRDefault="001040BC" w:rsidP="00184373">
            <w:pPr>
              <w:pStyle w:val="TAC"/>
              <w:jc w:val="left"/>
              <w:rPr>
                <w:sz w:val="16"/>
                <w:szCs w:val="16"/>
              </w:rPr>
            </w:pPr>
            <w:r w:rsidRPr="009709C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8855" w14:textId="77777777" w:rsidR="001040BC" w:rsidRPr="009709C5" w:rsidRDefault="001040BC" w:rsidP="00184373">
            <w:pPr>
              <w:pStyle w:val="TAL"/>
              <w:rPr>
                <w:sz w:val="16"/>
                <w:szCs w:val="16"/>
              </w:rPr>
            </w:pPr>
            <w:r w:rsidRPr="009709C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4F461"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07D3"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91AA4" w14:textId="77777777" w:rsidR="001040BC" w:rsidRPr="009709C5" w:rsidRDefault="001040BC" w:rsidP="00184373">
            <w:pPr>
              <w:pStyle w:val="TAL"/>
              <w:rPr>
                <w:sz w:val="16"/>
                <w:szCs w:val="16"/>
              </w:rPr>
            </w:pPr>
            <w:r w:rsidRPr="009709C5">
              <w:rPr>
                <w:sz w:val="16"/>
                <w:szCs w:val="16"/>
              </w:rPr>
              <w:t>FR1 Test tolerance analysis for interRAT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027C"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45C60522"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749E6B95"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3979"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3CB06" w14:textId="77777777" w:rsidR="001040BC" w:rsidRPr="009709C5" w:rsidRDefault="001040BC" w:rsidP="00184373">
            <w:pPr>
              <w:pStyle w:val="TAC"/>
              <w:jc w:val="left"/>
              <w:rPr>
                <w:sz w:val="16"/>
                <w:szCs w:val="16"/>
              </w:rPr>
            </w:pPr>
            <w:r w:rsidRPr="009709C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6697" w14:textId="77777777" w:rsidR="001040BC" w:rsidRPr="009709C5" w:rsidRDefault="001040BC" w:rsidP="00184373">
            <w:pPr>
              <w:pStyle w:val="TAL"/>
              <w:rPr>
                <w:sz w:val="16"/>
                <w:szCs w:val="16"/>
              </w:rPr>
            </w:pPr>
            <w:r w:rsidRPr="009709C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9EA6"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2072"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C7C99" w14:textId="77777777" w:rsidR="001040BC" w:rsidRPr="009709C5" w:rsidRDefault="001040BC" w:rsidP="00184373">
            <w:pPr>
              <w:pStyle w:val="TAL"/>
              <w:rPr>
                <w:sz w:val="16"/>
                <w:szCs w:val="16"/>
              </w:rPr>
            </w:pPr>
            <w:r w:rsidRPr="009709C5">
              <w:rPr>
                <w:sz w:val="16"/>
                <w:szCs w:val="16"/>
              </w:rPr>
              <w:t>FR1 Test tolerance analysis for interRAT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C27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47BBD2B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FCD61"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6EEE2"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73C7A" w14:textId="77777777" w:rsidR="001040BC" w:rsidRPr="009709C5" w:rsidRDefault="001040BC" w:rsidP="00184373">
            <w:pPr>
              <w:pStyle w:val="TAC"/>
              <w:jc w:val="left"/>
              <w:rPr>
                <w:sz w:val="16"/>
                <w:szCs w:val="16"/>
              </w:rPr>
            </w:pPr>
            <w:r w:rsidRPr="009709C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7EF22" w14:textId="77777777" w:rsidR="001040BC" w:rsidRPr="009709C5" w:rsidRDefault="001040BC" w:rsidP="00184373">
            <w:pPr>
              <w:pStyle w:val="TAL"/>
              <w:rPr>
                <w:sz w:val="16"/>
                <w:szCs w:val="16"/>
              </w:rPr>
            </w:pPr>
            <w:r w:rsidRPr="009709C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DCAE2"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30A4"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FFD09" w14:textId="77777777" w:rsidR="001040BC" w:rsidRPr="009709C5" w:rsidRDefault="001040BC" w:rsidP="00184373">
            <w:pPr>
              <w:pStyle w:val="TAL"/>
              <w:rPr>
                <w:sz w:val="16"/>
                <w:szCs w:val="16"/>
              </w:rPr>
            </w:pPr>
            <w:r w:rsidRPr="009709C5">
              <w:rPr>
                <w:sz w:val="16"/>
                <w:szCs w:val="16"/>
              </w:rPr>
              <w:t>FR1 Test tolerance analysis for interRAT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B2D0B"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69AD4BF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B8EA606"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3DFDC"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FF727" w14:textId="77777777" w:rsidR="001040BC" w:rsidRPr="009709C5" w:rsidRDefault="001040BC" w:rsidP="00184373">
            <w:pPr>
              <w:pStyle w:val="TAC"/>
              <w:jc w:val="left"/>
              <w:rPr>
                <w:sz w:val="16"/>
                <w:szCs w:val="16"/>
              </w:rPr>
            </w:pPr>
            <w:r w:rsidRPr="009709C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734D" w14:textId="77777777" w:rsidR="001040BC" w:rsidRPr="009709C5" w:rsidRDefault="001040BC" w:rsidP="00184373">
            <w:pPr>
              <w:pStyle w:val="TAL"/>
              <w:rPr>
                <w:sz w:val="16"/>
                <w:szCs w:val="16"/>
              </w:rPr>
            </w:pPr>
            <w:r w:rsidRPr="009709C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92C89"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5C42"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63DAB" w14:textId="77777777" w:rsidR="001040BC" w:rsidRPr="009709C5" w:rsidRDefault="001040BC" w:rsidP="00184373">
            <w:pPr>
              <w:pStyle w:val="TAL"/>
              <w:rPr>
                <w:sz w:val="16"/>
                <w:szCs w:val="16"/>
              </w:rPr>
            </w:pPr>
            <w:r w:rsidRPr="009709C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654"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32466B6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8495A6B"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A1C"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69B3" w14:textId="77777777" w:rsidR="001040BC" w:rsidRPr="009709C5" w:rsidRDefault="001040BC" w:rsidP="00184373">
            <w:pPr>
              <w:pStyle w:val="TAC"/>
              <w:jc w:val="left"/>
              <w:rPr>
                <w:sz w:val="16"/>
                <w:szCs w:val="16"/>
              </w:rPr>
            </w:pPr>
            <w:r w:rsidRPr="009709C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D6A9" w14:textId="77777777" w:rsidR="001040BC" w:rsidRPr="009709C5" w:rsidRDefault="001040BC" w:rsidP="00184373">
            <w:pPr>
              <w:pStyle w:val="TAL"/>
              <w:rPr>
                <w:sz w:val="16"/>
                <w:szCs w:val="16"/>
              </w:rPr>
            </w:pPr>
            <w:r w:rsidRPr="009709C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FB0A"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CB32F"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D1FC" w14:textId="77777777" w:rsidR="001040BC" w:rsidRPr="009709C5" w:rsidRDefault="001040BC" w:rsidP="00184373">
            <w:pPr>
              <w:pStyle w:val="TAL"/>
              <w:rPr>
                <w:sz w:val="16"/>
                <w:szCs w:val="16"/>
              </w:rPr>
            </w:pPr>
            <w:r w:rsidRPr="009709C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AE6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21D0E2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4103"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F911"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5C703" w14:textId="77777777" w:rsidR="001040BC" w:rsidRPr="009709C5" w:rsidRDefault="001040BC" w:rsidP="00184373">
            <w:pPr>
              <w:pStyle w:val="TAC"/>
              <w:jc w:val="left"/>
              <w:rPr>
                <w:sz w:val="16"/>
                <w:szCs w:val="16"/>
              </w:rPr>
            </w:pPr>
            <w:r w:rsidRPr="009709C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7CA7" w14:textId="77777777" w:rsidR="001040BC" w:rsidRPr="009709C5" w:rsidRDefault="001040BC" w:rsidP="00184373">
            <w:pPr>
              <w:pStyle w:val="TAL"/>
              <w:rPr>
                <w:sz w:val="16"/>
                <w:szCs w:val="16"/>
              </w:rPr>
            </w:pPr>
            <w:r w:rsidRPr="009709C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B0636"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FCB1"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D92F" w14:textId="77777777" w:rsidR="001040BC" w:rsidRPr="009709C5" w:rsidRDefault="001040BC" w:rsidP="00184373">
            <w:pPr>
              <w:pStyle w:val="TAL"/>
              <w:rPr>
                <w:sz w:val="16"/>
                <w:szCs w:val="16"/>
              </w:rPr>
            </w:pPr>
            <w:r w:rsidRPr="009709C5">
              <w:rPr>
                <w:sz w:val="16"/>
                <w:szCs w:val="16"/>
              </w:rPr>
              <w:t>FR1 Test tolerance analysis for EN-DC SCell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B378"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1EFBC34A"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6599B500"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BBBB"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E301" w14:textId="77777777" w:rsidR="001040BC" w:rsidRPr="009709C5" w:rsidRDefault="001040BC" w:rsidP="00184373">
            <w:pPr>
              <w:pStyle w:val="TAC"/>
              <w:jc w:val="left"/>
              <w:rPr>
                <w:sz w:val="16"/>
                <w:szCs w:val="16"/>
              </w:rPr>
            </w:pPr>
            <w:r w:rsidRPr="009709C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70AF" w14:textId="77777777" w:rsidR="001040BC" w:rsidRPr="009709C5" w:rsidRDefault="001040BC" w:rsidP="00184373">
            <w:pPr>
              <w:pStyle w:val="TAL"/>
              <w:rPr>
                <w:sz w:val="16"/>
                <w:szCs w:val="16"/>
              </w:rPr>
            </w:pPr>
            <w:r w:rsidRPr="009709C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C2D1"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8C38"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CEDF9" w14:textId="77777777" w:rsidR="001040BC" w:rsidRPr="009709C5" w:rsidRDefault="001040BC" w:rsidP="00184373">
            <w:pPr>
              <w:pStyle w:val="TAL"/>
              <w:rPr>
                <w:sz w:val="16"/>
                <w:szCs w:val="16"/>
              </w:rPr>
            </w:pPr>
            <w:r w:rsidRPr="009709C5">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5B0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2277400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B7F9EE3"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3C5D"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83B7" w14:textId="77777777" w:rsidR="001040BC" w:rsidRPr="009709C5" w:rsidRDefault="001040BC" w:rsidP="00184373">
            <w:pPr>
              <w:pStyle w:val="TAC"/>
              <w:jc w:val="left"/>
              <w:rPr>
                <w:sz w:val="16"/>
                <w:szCs w:val="16"/>
              </w:rPr>
            </w:pPr>
            <w:r w:rsidRPr="009709C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EBB5" w14:textId="77777777" w:rsidR="001040BC" w:rsidRPr="009709C5" w:rsidRDefault="001040BC" w:rsidP="00184373">
            <w:pPr>
              <w:pStyle w:val="TAL"/>
              <w:rPr>
                <w:sz w:val="16"/>
                <w:szCs w:val="16"/>
              </w:rPr>
            </w:pPr>
            <w:r w:rsidRPr="009709C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74BA2"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D4743"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3C521" w14:textId="77777777" w:rsidR="001040BC" w:rsidRPr="009709C5" w:rsidRDefault="001040BC" w:rsidP="00184373">
            <w:pPr>
              <w:pStyle w:val="TAL"/>
              <w:rPr>
                <w:sz w:val="16"/>
                <w:szCs w:val="16"/>
              </w:rPr>
            </w:pPr>
            <w:r w:rsidRPr="009709C5">
              <w:rPr>
                <w:sz w:val="16"/>
                <w:szCs w:val="16"/>
              </w:rPr>
              <w:t>CR to update TR 38.903 after RAN5#5-5GNR Adhoc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E837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1CA0A4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3E042C7"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BE42"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5CE61" w14:textId="77777777" w:rsidR="001040BC" w:rsidRPr="009709C5" w:rsidRDefault="001040BC" w:rsidP="00184373">
            <w:pPr>
              <w:pStyle w:val="TAC"/>
              <w:jc w:val="left"/>
              <w:rPr>
                <w:sz w:val="16"/>
                <w:szCs w:val="16"/>
              </w:rPr>
            </w:pPr>
            <w:r w:rsidRPr="009709C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485D" w14:textId="77777777" w:rsidR="001040BC" w:rsidRPr="009709C5" w:rsidRDefault="001040BC" w:rsidP="00184373">
            <w:pPr>
              <w:pStyle w:val="TAL"/>
              <w:rPr>
                <w:sz w:val="16"/>
                <w:szCs w:val="16"/>
              </w:rPr>
            </w:pPr>
            <w:r w:rsidRPr="009709C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3EBA1"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325"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4C3F" w14:textId="77777777" w:rsidR="001040BC" w:rsidRPr="009709C5" w:rsidRDefault="001040BC" w:rsidP="00184373">
            <w:pPr>
              <w:pStyle w:val="TAL"/>
              <w:rPr>
                <w:sz w:val="16"/>
                <w:szCs w:val="16"/>
              </w:rPr>
            </w:pPr>
            <w:r w:rsidRPr="009709C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380" w14:textId="77777777" w:rsidR="001040BC" w:rsidRPr="009709C5" w:rsidRDefault="001040BC" w:rsidP="00DB4904">
            <w:pPr>
              <w:pStyle w:val="TAC"/>
              <w:jc w:val="left"/>
              <w:rPr>
                <w:sz w:val="16"/>
                <w:szCs w:val="16"/>
              </w:rPr>
            </w:pPr>
            <w:r w:rsidRPr="009709C5">
              <w:rPr>
                <w:sz w:val="16"/>
                <w:szCs w:val="16"/>
              </w:rPr>
              <w:t>15.3.0</w:t>
            </w:r>
          </w:p>
        </w:tc>
      </w:tr>
      <w:tr w:rsidR="00561C32" w:rsidRPr="009709C5" w14:paraId="6EBD6DA8" w14:textId="77777777" w:rsidTr="00561C32">
        <w:tc>
          <w:tcPr>
            <w:tcW w:w="800" w:type="dxa"/>
            <w:tcBorders>
              <w:top w:val="single" w:sz="6" w:space="0" w:color="auto"/>
              <w:left w:val="single" w:sz="6" w:space="0" w:color="auto"/>
              <w:bottom w:val="single" w:sz="6" w:space="0" w:color="auto"/>
              <w:right w:val="single" w:sz="6" w:space="0" w:color="auto"/>
            </w:tcBorders>
            <w:shd w:val="solid" w:color="FFFFFF" w:fill="auto"/>
          </w:tcPr>
          <w:p w14:paraId="59DF3DB0" w14:textId="77777777" w:rsidR="00561C32" w:rsidRPr="009709C5" w:rsidRDefault="00561C32" w:rsidP="008F5A26">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E7462" w14:textId="77777777" w:rsidR="00561C32" w:rsidRPr="009709C5" w:rsidRDefault="00561C32" w:rsidP="008F5A26">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3BF93" w14:textId="77777777" w:rsidR="00561C32" w:rsidRPr="009709C5" w:rsidRDefault="00561C32" w:rsidP="008F5A26">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93A6D" w14:textId="77777777" w:rsidR="00561C32" w:rsidRPr="009709C5" w:rsidRDefault="00561C32" w:rsidP="00561C32">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4123" w14:textId="77777777" w:rsidR="00561C32" w:rsidRPr="009709C5" w:rsidRDefault="00561C32" w:rsidP="00561C32">
            <w:pPr>
              <w:pStyle w:val="TAR"/>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B7E1" w14:textId="77777777" w:rsidR="00561C32" w:rsidRPr="009709C5" w:rsidRDefault="00561C32" w:rsidP="008F5A26">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F63F" w14:textId="77777777" w:rsidR="00561C32" w:rsidRPr="009709C5" w:rsidRDefault="00561C32" w:rsidP="00561C32">
            <w:pPr>
              <w:pStyle w:val="TAL"/>
              <w:rPr>
                <w:sz w:val="16"/>
                <w:szCs w:val="16"/>
              </w:rPr>
            </w:pPr>
            <w:r w:rsidRPr="009709C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C1FB" w14:textId="77777777" w:rsidR="00561C32" w:rsidRPr="009709C5" w:rsidRDefault="00561C32" w:rsidP="008F5A26">
            <w:pPr>
              <w:pStyle w:val="TAC"/>
              <w:jc w:val="left"/>
              <w:rPr>
                <w:sz w:val="16"/>
                <w:szCs w:val="16"/>
              </w:rPr>
            </w:pPr>
            <w:r w:rsidRPr="009709C5">
              <w:rPr>
                <w:sz w:val="16"/>
                <w:szCs w:val="16"/>
              </w:rPr>
              <w:t>16.0.0</w:t>
            </w:r>
          </w:p>
        </w:tc>
      </w:tr>
      <w:tr w:rsidR="00805949" w:rsidRPr="009709C5" w14:paraId="643CA26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24BE10"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6BB7"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D27B8" w14:textId="77777777" w:rsidR="00805949" w:rsidRPr="009709C5" w:rsidRDefault="00805949" w:rsidP="00085D05">
            <w:pPr>
              <w:pStyle w:val="TAC"/>
              <w:jc w:val="left"/>
              <w:rPr>
                <w:sz w:val="16"/>
                <w:szCs w:val="16"/>
              </w:rPr>
            </w:pPr>
            <w:r w:rsidRPr="009709C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98852" w14:textId="77777777" w:rsidR="00805949" w:rsidRPr="009709C5" w:rsidRDefault="00805949" w:rsidP="00085D05">
            <w:pPr>
              <w:pStyle w:val="TAL"/>
              <w:rPr>
                <w:sz w:val="16"/>
                <w:szCs w:val="16"/>
              </w:rPr>
            </w:pPr>
            <w:r w:rsidRPr="009709C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FA0C2"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0CC5"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9052" w14:textId="77777777" w:rsidR="00805949" w:rsidRPr="009709C5" w:rsidRDefault="00805949" w:rsidP="00C14B1B">
            <w:pPr>
              <w:pStyle w:val="TAL"/>
              <w:rPr>
                <w:sz w:val="16"/>
                <w:szCs w:val="16"/>
              </w:rPr>
            </w:pPr>
            <w:r w:rsidRPr="009709C5">
              <w:rPr>
                <w:sz w:val="16"/>
                <w:szCs w:val="16"/>
              </w:rPr>
              <w:t>Update FR1 Test tolerance of 4.5.3.1-4.5.3.3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80D1"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443A15D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52F000B"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1696E"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68D15" w14:textId="77777777" w:rsidR="00805949" w:rsidRPr="009709C5" w:rsidRDefault="00805949" w:rsidP="00085D05">
            <w:pPr>
              <w:pStyle w:val="TAC"/>
              <w:jc w:val="left"/>
              <w:rPr>
                <w:sz w:val="16"/>
                <w:szCs w:val="16"/>
              </w:rPr>
            </w:pPr>
            <w:r w:rsidRPr="009709C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3CAA" w14:textId="77777777" w:rsidR="00805949" w:rsidRPr="009709C5" w:rsidRDefault="00805949" w:rsidP="00085D05">
            <w:pPr>
              <w:pStyle w:val="TAL"/>
              <w:rPr>
                <w:sz w:val="16"/>
                <w:szCs w:val="16"/>
              </w:rPr>
            </w:pPr>
            <w:r w:rsidRPr="009709C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1E06"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7A4F9"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A14C" w14:textId="77777777" w:rsidR="00805949" w:rsidRPr="009709C5" w:rsidRDefault="00805949" w:rsidP="00C14B1B">
            <w:pPr>
              <w:pStyle w:val="TAL"/>
              <w:rPr>
                <w:sz w:val="16"/>
                <w:szCs w:val="16"/>
              </w:rPr>
            </w:pPr>
            <w:r w:rsidRPr="009709C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CD55"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631CC080"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3658CEA"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A760"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0FAD3" w14:textId="77777777" w:rsidR="00805949" w:rsidRPr="009709C5" w:rsidRDefault="00805949" w:rsidP="00085D05">
            <w:pPr>
              <w:pStyle w:val="TAC"/>
              <w:jc w:val="left"/>
              <w:rPr>
                <w:sz w:val="16"/>
                <w:szCs w:val="16"/>
              </w:rPr>
            </w:pPr>
            <w:r w:rsidRPr="009709C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282C" w14:textId="77777777" w:rsidR="00805949" w:rsidRPr="009709C5" w:rsidRDefault="00805949" w:rsidP="00085D05">
            <w:pPr>
              <w:pStyle w:val="TAL"/>
              <w:rPr>
                <w:sz w:val="16"/>
                <w:szCs w:val="16"/>
              </w:rPr>
            </w:pPr>
            <w:r w:rsidRPr="009709C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910AD"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9DE1"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A332" w14:textId="77777777" w:rsidR="00805949" w:rsidRPr="009709C5" w:rsidRDefault="00805949" w:rsidP="00C14B1B">
            <w:pPr>
              <w:pStyle w:val="TAL"/>
              <w:rPr>
                <w:sz w:val="16"/>
                <w:szCs w:val="16"/>
              </w:rPr>
            </w:pPr>
            <w:r w:rsidRPr="009709C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8290"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2EB2E3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111E7CF"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CCF7"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1CE43" w14:textId="77777777" w:rsidR="00805949" w:rsidRPr="009709C5" w:rsidRDefault="00805949" w:rsidP="00085D05">
            <w:pPr>
              <w:pStyle w:val="TAC"/>
              <w:jc w:val="left"/>
              <w:rPr>
                <w:sz w:val="16"/>
                <w:szCs w:val="16"/>
              </w:rPr>
            </w:pPr>
            <w:r w:rsidRPr="009709C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B276" w14:textId="77777777" w:rsidR="00805949" w:rsidRPr="009709C5" w:rsidRDefault="00805949" w:rsidP="00085D05">
            <w:pPr>
              <w:pStyle w:val="TAL"/>
              <w:rPr>
                <w:sz w:val="16"/>
                <w:szCs w:val="16"/>
              </w:rPr>
            </w:pPr>
            <w:r w:rsidRPr="009709C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535B4"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164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4899C" w14:textId="77777777" w:rsidR="00805949" w:rsidRPr="009709C5" w:rsidRDefault="00805949" w:rsidP="00C14B1B">
            <w:pPr>
              <w:pStyle w:val="TAL"/>
              <w:rPr>
                <w:sz w:val="16"/>
                <w:szCs w:val="16"/>
              </w:rPr>
            </w:pPr>
            <w:r w:rsidRPr="009709C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02940"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05F05BB5"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35946D4"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121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6362E" w14:textId="77777777" w:rsidR="00805949" w:rsidRPr="009709C5" w:rsidRDefault="00805949" w:rsidP="00085D05">
            <w:pPr>
              <w:pStyle w:val="TAC"/>
              <w:jc w:val="left"/>
              <w:rPr>
                <w:sz w:val="16"/>
                <w:szCs w:val="16"/>
              </w:rPr>
            </w:pPr>
            <w:r w:rsidRPr="009709C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2D" w14:textId="77777777" w:rsidR="00805949" w:rsidRPr="009709C5" w:rsidRDefault="00805949" w:rsidP="00085D05">
            <w:pPr>
              <w:pStyle w:val="TAL"/>
              <w:rPr>
                <w:sz w:val="16"/>
                <w:szCs w:val="16"/>
              </w:rPr>
            </w:pPr>
            <w:r w:rsidRPr="009709C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9912"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469F"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0EA3" w14:textId="77777777" w:rsidR="00805949" w:rsidRPr="009709C5" w:rsidRDefault="00805949" w:rsidP="00C14B1B">
            <w:pPr>
              <w:pStyle w:val="TAL"/>
              <w:rPr>
                <w:sz w:val="16"/>
                <w:szCs w:val="16"/>
              </w:rPr>
            </w:pPr>
            <w:r w:rsidRPr="009709C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6AFF"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6F02CC98"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287"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5994"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6801E" w14:textId="77777777" w:rsidR="00805949" w:rsidRPr="009709C5" w:rsidRDefault="00805949" w:rsidP="00085D05">
            <w:pPr>
              <w:pStyle w:val="TAC"/>
              <w:jc w:val="left"/>
              <w:rPr>
                <w:sz w:val="16"/>
                <w:szCs w:val="16"/>
              </w:rPr>
            </w:pPr>
            <w:r w:rsidRPr="009709C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FAAF" w14:textId="77777777" w:rsidR="00805949" w:rsidRPr="009709C5" w:rsidRDefault="00805949" w:rsidP="00085D05">
            <w:pPr>
              <w:pStyle w:val="TAL"/>
              <w:rPr>
                <w:sz w:val="16"/>
                <w:szCs w:val="16"/>
              </w:rPr>
            </w:pPr>
            <w:r w:rsidRPr="009709C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C1BF"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A2BD"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70B26" w14:textId="77777777" w:rsidR="00805949" w:rsidRPr="009709C5" w:rsidRDefault="00805949" w:rsidP="00C14B1B">
            <w:pPr>
              <w:pStyle w:val="TAL"/>
              <w:rPr>
                <w:sz w:val="16"/>
                <w:szCs w:val="16"/>
              </w:rPr>
            </w:pPr>
            <w:r w:rsidRPr="009709C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6627"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56708F2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96FC8AC"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2463A"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ED72" w14:textId="77777777" w:rsidR="00805949" w:rsidRPr="009709C5" w:rsidRDefault="00805949" w:rsidP="00085D05">
            <w:pPr>
              <w:pStyle w:val="TAC"/>
              <w:jc w:val="left"/>
              <w:rPr>
                <w:sz w:val="16"/>
                <w:szCs w:val="16"/>
              </w:rPr>
            </w:pPr>
            <w:r w:rsidRPr="009709C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E081A" w14:textId="77777777" w:rsidR="00805949" w:rsidRPr="009709C5" w:rsidRDefault="00805949" w:rsidP="00085D05">
            <w:pPr>
              <w:pStyle w:val="TAL"/>
              <w:rPr>
                <w:sz w:val="16"/>
                <w:szCs w:val="16"/>
              </w:rPr>
            </w:pPr>
            <w:r w:rsidRPr="009709C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9B78B"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3312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08C76" w14:textId="77777777" w:rsidR="00805949" w:rsidRPr="009709C5" w:rsidRDefault="00805949" w:rsidP="00C14B1B">
            <w:pPr>
              <w:pStyle w:val="TAL"/>
              <w:rPr>
                <w:sz w:val="16"/>
                <w:szCs w:val="16"/>
              </w:rPr>
            </w:pPr>
            <w:r w:rsidRPr="009709C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842E"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E839A8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9F1"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2B132"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478F2" w14:textId="77777777" w:rsidR="00805949" w:rsidRPr="009709C5" w:rsidRDefault="00805949" w:rsidP="00085D05">
            <w:pPr>
              <w:pStyle w:val="TAC"/>
              <w:jc w:val="left"/>
              <w:rPr>
                <w:sz w:val="16"/>
                <w:szCs w:val="16"/>
              </w:rPr>
            </w:pPr>
            <w:r w:rsidRPr="009709C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B514" w14:textId="77777777" w:rsidR="00805949" w:rsidRPr="009709C5" w:rsidRDefault="00805949" w:rsidP="00085D05">
            <w:pPr>
              <w:pStyle w:val="TAL"/>
              <w:rPr>
                <w:sz w:val="16"/>
                <w:szCs w:val="16"/>
              </w:rPr>
            </w:pPr>
            <w:r w:rsidRPr="009709C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F9FF3"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0564"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3BE8D" w14:textId="77777777" w:rsidR="00805949" w:rsidRPr="009709C5" w:rsidRDefault="00805949" w:rsidP="00C14B1B">
            <w:pPr>
              <w:pStyle w:val="TAL"/>
              <w:rPr>
                <w:sz w:val="16"/>
                <w:szCs w:val="16"/>
              </w:rPr>
            </w:pPr>
            <w:r w:rsidRPr="009709C5">
              <w:rPr>
                <w:sz w:val="16"/>
                <w:szCs w:val="16"/>
              </w:rPr>
              <w:t>Addition FR1 Test tolerance of 6.3.2.1.1 intra-freq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1C5F2"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652329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9CBE22C" w14:textId="77777777" w:rsidR="00805949" w:rsidRPr="009709C5" w:rsidRDefault="00805949" w:rsidP="00805949">
            <w:pPr>
              <w:pStyle w:val="TAC"/>
              <w:jc w:val="left"/>
              <w:rPr>
                <w:sz w:val="16"/>
                <w:szCs w:val="16"/>
              </w:rPr>
            </w:pPr>
            <w:r w:rsidRPr="009709C5">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5D24"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1FE5" w14:textId="77777777" w:rsidR="00805949" w:rsidRPr="009709C5" w:rsidRDefault="00805949" w:rsidP="00085D05">
            <w:pPr>
              <w:pStyle w:val="TAC"/>
              <w:jc w:val="left"/>
              <w:rPr>
                <w:sz w:val="16"/>
                <w:szCs w:val="16"/>
              </w:rPr>
            </w:pPr>
            <w:r w:rsidRPr="009709C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6ABB" w14:textId="77777777" w:rsidR="00805949" w:rsidRPr="009709C5" w:rsidRDefault="00805949" w:rsidP="00085D05">
            <w:pPr>
              <w:pStyle w:val="TAL"/>
              <w:rPr>
                <w:sz w:val="16"/>
                <w:szCs w:val="16"/>
              </w:rPr>
            </w:pPr>
            <w:r w:rsidRPr="009709C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18046"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A5F8"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D8D5" w14:textId="77777777" w:rsidR="00805949" w:rsidRPr="009709C5" w:rsidRDefault="00805949" w:rsidP="00C14B1B">
            <w:pPr>
              <w:pStyle w:val="TAL"/>
              <w:rPr>
                <w:sz w:val="16"/>
                <w:szCs w:val="16"/>
              </w:rPr>
            </w:pPr>
            <w:r w:rsidRPr="009709C5">
              <w:rPr>
                <w:sz w:val="16"/>
                <w:szCs w:val="16"/>
              </w:rPr>
              <w:t>Addition FR1 Test tolerance of 6.3.2.1.2 inter-freq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56FF"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12E3ACA3"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A6C201A"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D56"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888D" w14:textId="77777777" w:rsidR="00805949" w:rsidRPr="009709C5" w:rsidRDefault="00805949" w:rsidP="00085D05">
            <w:pPr>
              <w:pStyle w:val="TAC"/>
              <w:jc w:val="left"/>
              <w:rPr>
                <w:sz w:val="16"/>
                <w:szCs w:val="16"/>
              </w:rPr>
            </w:pPr>
            <w:r w:rsidRPr="009709C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108" w14:textId="77777777" w:rsidR="00805949" w:rsidRPr="009709C5" w:rsidRDefault="00805949" w:rsidP="00085D05">
            <w:pPr>
              <w:pStyle w:val="TAL"/>
              <w:rPr>
                <w:sz w:val="16"/>
                <w:szCs w:val="16"/>
              </w:rPr>
            </w:pPr>
            <w:r w:rsidRPr="009709C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FAD4"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7892"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65EA" w14:textId="77777777" w:rsidR="00805949" w:rsidRPr="009709C5" w:rsidRDefault="00805949" w:rsidP="00C14B1B">
            <w:pPr>
              <w:pStyle w:val="TAL"/>
              <w:rPr>
                <w:sz w:val="16"/>
                <w:szCs w:val="16"/>
              </w:rPr>
            </w:pPr>
            <w:r w:rsidRPr="009709C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D72A3"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58DDF87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43629F63"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7F51"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624E8" w14:textId="77777777" w:rsidR="00805949" w:rsidRPr="009709C5" w:rsidRDefault="00805949" w:rsidP="00085D05">
            <w:pPr>
              <w:pStyle w:val="TAC"/>
              <w:jc w:val="left"/>
              <w:rPr>
                <w:sz w:val="16"/>
                <w:szCs w:val="16"/>
              </w:rPr>
            </w:pPr>
            <w:r w:rsidRPr="009709C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DA5C" w14:textId="77777777" w:rsidR="00805949" w:rsidRPr="009709C5" w:rsidRDefault="00805949" w:rsidP="00085D05">
            <w:pPr>
              <w:pStyle w:val="TAL"/>
              <w:rPr>
                <w:sz w:val="16"/>
                <w:szCs w:val="16"/>
              </w:rPr>
            </w:pPr>
            <w:r w:rsidRPr="009709C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FBB7C"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98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42B18" w14:textId="77777777" w:rsidR="00805949" w:rsidRPr="009709C5" w:rsidRDefault="00805949" w:rsidP="00C14B1B">
            <w:pPr>
              <w:pStyle w:val="TAL"/>
              <w:rPr>
                <w:sz w:val="16"/>
                <w:szCs w:val="16"/>
              </w:rPr>
            </w:pPr>
            <w:r w:rsidRPr="009709C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F829"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42E535C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691B037"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16A8"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BFB5A" w14:textId="77777777" w:rsidR="00805949" w:rsidRPr="009709C5" w:rsidRDefault="00805949" w:rsidP="00085D05">
            <w:pPr>
              <w:pStyle w:val="TAC"/>
              <w:jc w:val="left"/>
              <w:rPr>
                <w:sz w:val="16"/>
                <w:szCs w:val="16"/>
              </w:rPr>
            </w:pPr>
            <w:r w:rsidRPr="009709C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A11B" w14:textId="77777777" w:rsidR="00805949" w:rsidRPr="009709C5" w:rsidRDefault="00805949" w:rsidP="00085D05">
            <w:pPr>
              <w:pStyle w:val="TAL"/>
              <w:rPr>
                <w:sz w:val="16"/>
                <w:szCs w:val="16"/>
              </w:rPr>
            </w:pPr>
            <w:r w:rsidRPr="009709C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F7AED"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A214"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593C9" w14:textId="77777777" w:rsidR="00805949" w:rsidRPr="009709C5" w:rsidRDefault="00805949" w:rsidP="00C14B1B">
            <w:pPr>
              <w:pStyle w:val="TAL"/>
              <w:rPr>
                <w:sz w:val="16"/>
                <w:szCs w:val="16"/>
              </w:rPr>
            </w:pPr>
            <w:r w:rsidRPr="009709C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35A89"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125C26B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E4CDE72"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9C60"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1C426" w14:textId="77777777" w:rsidR="00805949" w:rsidRPr="009709C5" w:rsidRDefault="00805949" w:rsidP="00085D05">
            <w:pPr>
              <w:pStyle w:val="TAC"/>
              <w:jc w:val="left"/>
              <w:rPr>
                <w:sz w:val="16"/>
                <w:szCs w:val="16"/>
              </w:rPr>
            </w:pPr>
            <w:r w:rsidRPr="009709C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C544" w14:textId="77777777" w:rsidR="00805949" w:rsidRPr="009709C5" w:rsidRDefault="00805949" w:rsidP="00085D05">
            <w:pPr>
              <w:pStyle w:val="TAL"/>
              <w:rPr>
                <w:sz w:val="16"/>
                <w:szCs w:val="16"/>
              </w:rPr>
            </w:pPr>
            <w:r w:rsidRPr="009709C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84EA"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1DC39"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6109" w14:textId="77777777" w:rsidR="00805949" w:rsidRPr="009709C5" w:rsidRDefault="00805949" w:rsidP="00C14B1B">
            <w:pPr>
              <w:pStyle w:val="TAL"/>
              <w:rPr>
                <w:sz w:val="16"/>
                <w:szCs w:val="16"/>
              </w:rPr>
            </w:pPr>
            <w:r w:rsidRPr="009709C5">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4014"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46016C4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471AF1"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17A2C"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D61A" w14:textId="77777777" w:rsidR="00805949" w:rsidRPr="009709C5" w:rsidRDefault="00805949" w:rsidP="00085D05">
            <w:pPr>
              <w:pStyle w:val="TAC"/>
              <w:jc w:val="left"/>
              <w:rPr>
                <w:sz w:val="16"/>
                <w:szCs w:val="16"/>
              </w:rPr>
            </w:pPr>
            <w:r w:rsidRPr="009709C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A7C5" w14:textId="77777777" w:rsidR="00805949" w:rsidRPr="009709C5" w:rsidRDefault="00805949" w:rsidP="00085D05">
            <w:pPr>
              <w:pStyle w:val="TAL"/>
              <w:rPr>
                <w:sz w:val="16"/>
                <w:szCs w:val="16"/>
              </w:rPr>
            </w:pPr>
            <w:r w:rsidRPr="009709C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30203"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17F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02CC6" w14:textId="77777777" w:rsidR="00805949" w:rsidRPr="009709C5" w:rsidRDefault="00805949" w:rsidP="00C14B1B">
            <w:pPr>
              <w:pStyle w:val="TAL"/>
              <w:rPr>
                <w:sz w:val="16"/>
                <w:szCs w:val="16"/>
              </w:rPr>
            </w:pPr>
            <w:r w:rsidRPr="009709C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98EC"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30215C6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FA3B1C4"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77B1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788D" w14:textId="77777777" w:rsidR="00805949" w:rsidRPr="009709C5" w:rsidRDefault="00805949" w:rsidP="00085D05">
            <w:pPr>
              <w:pStyle w:val="TAC"/>
              <w:jc w:val="left"/>
              <w:rPr>
                <w:sz w:val="16"/>
                <w:szCs w:val="16"/>
              </w:rPr>
            </w:pPr>
            <w:r w:rsidRPr="009709C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F8679" w14:textId="77777777" w:rsidR="00805949" w:rsidRPr="009709C5" w:rsidRDefault="00805949" w:rsidP="00085D05">
            <w:pPr>
              <w:pStyle w:val="TAL"/>
              <w:rPr>
                <w:sz w:val="16"/>
                <w:szCs w:val="16"/>
              </w:rPr>
            </w:pPr>
            <w:r w:rsidRPr="009709C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B435"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56CF"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AF8EB" w14:textId="77777777" w:rsidR="00805949" w:rsidRPr="009709C5" w:rsidRDefault="00805949" w:rsidP="00C14B1B">
            <w:pPr>
              <w:pStyle w:val="TAL"/>
              <w:rPr>
                <w:sz w:val="16"/>
                <w:szCs w:val="16"/>
              </w:rPr>
            </w:pPr>
            <w:r w:rsidRPr="009709C5">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58A5"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7916603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AE39B11"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8A01"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B365B" w14:textId="77777777" w:rsidR="00805949" w:rsidRPr="009709C5" w:rsidRDefault="00805949" w:rsidP="00085D05">
            <w:pPr>
              <w:pStyle w:val="TAC"/>
              <w:jc w:val="left"/>
              <w:rPr>
                <w:sz w:val="16"/>
                <w:szCs w:val="16"/>
              </w:rPr>
            </w:pPr>
            <w:r w:rsidRPr="009709C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33C7" w14:textId="77777777" w:rsidR="00805949" w:rsidRPr="009709C5" w:rsidRDefault="00805949" w:rsidP="00085D05">
            <w:pPr>
              <w:pStyle w:val="TAL"/>
              <w:rPr>
                <w:sz w:val="16"/>
                <w:szCs w:val="16"/>
              </w:rPr>
            </w:pPr>
            <w:r w:rsidRPr="009709C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C105E"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AD08"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6DF4D" w14:textId="77777777" w:rsidR="00805949" w:rsidRPr="009709C5" w:rsidRDefault="00805949" w:rsidP="00C14B1B">
            <w:pPr>
              <w:pStyle w:val="TAL"/>
              <w:rPr>
                <w:sz w:val="16"/>
                <w:szCs w:val="16"/>
              </w:rPr>
            </w:pPr>
            <w:r w:rsidRPr="009709C5">
              <w:rPr>
                <w:sz w:val="16"/>
                <w:szCs w:val="16"/>
              </w:rPr>
              <w:t>CR on DUT turnover and relations with QoQZ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6D2F"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5469A2F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EE4"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D5F0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309D" w14:textId="77777777" w:rsidR="00805949" w:rsidRPr="009709C5" w:rsidRDefault="00805949" w:rsidP="00085D05">
            <w:pPr>
              <w:pStyle w:val="TAC"/>
              <w:jc w:val="left"/>
              <w:rPr>
                <w:sz w:val="16"/>
                <w:szCs w:val="16"/>
              </w:rPr>
            </w:pPr>
            <w:r w:rsidRPr="009709C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EE8C" w14:textId="77777777" w:rsidR="00805949" w:rsidRPr="009709C5" w:rsidRDefault="00805949" w:rsidP="00085D05">
            <w:pPr>
              <w:pStyle w:val="TAL"/>
              <w:rPr>
                <w:sz w:val="16"/>
                <w:szCs w:val="16"/>
              </w:rPr>
            </w:pPr>
            <w:r w:rsidRPr="009709C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13FEA"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9953"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FCA2B" w14:textId="77777777" w:rsidR="00805949" w:rsidRPr="009709C5" w:rsidRDefault="00805949" w:rsidP="00C14B1B">
            <w:pPr>
              <w:pStyle w:val="TAL"/>
              <w:rPr>
                <w:sz w:val="16"/>
                <w:szCs w:val="16"/>
              </w:rPr>
            </w:pPr>
            <w:r w:rsidRPr="009709C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82E8"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38246692"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39EEAA0"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F2BD"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C04D1" w14:textId="77777777" w:rsidR="00805949" w:rsidRPr="009709C5" w:rsidRDefault="00805949" w:rsidP="00085D05">
            <w:pPr>
              <w:pStyle w:val="TAC"/>
              <w:jc w:val="left"/>
              <w:rPr>
                <w:sz w:val="16"/>
                <w:szCs w:val="16"/>
              </w:rPr>
            </w:pPr>
            <w:r w:rsidRPr="009709C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9CB0" w14:textId="77777777" w:rsidR="00805949" w:rsidRPr="009709C5" w:rsidRDefault="00805949" w:rsidP="00085D05">
            <w:pPr>
              <w:pStyle w:val="TAL"/>
              <w:rPr>
                <w:sz w:val="16"/>
                <w:szCs w:val="16"/>
              </w:rPr>
            </w:pPr>
            <w:r w:rsidRPr="009709C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5192D"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BC52"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81FC" w14:textId="77777777" w:rsidR="00805949" w:rsidRPr="009709C5" w:rsidRDefault="00805949" w:rsidP="00C14B1B">
            <w:pPr>
              <w:pStyle w:val="TAL"/>
              <w:rPr>
                <w:sz w:val="16"/>
                <w:szCs w:val="16"/>
              </w:rPr>
            </w:pPr>
            <w:r w:rsidRPr="009709C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3857B"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68FB7D4"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77FD34B"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BF6F"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1E157" w14:textId="77777777" w:rsidR="00805949" w:rsidRPr="009709C5" w:rsidRDefault="00805949" w:rsidP="00085D05">
            <w:pPr>
              <w:pStyle w:val="TAC"/>
              <w:jc w:val="left"/>
              <w:rPr>
                <w:sz w:val="16"/>
                <w:szCs w:val="16"/>
              </w:rPr>
            </w:pPr>
            <w:r w:rsidRPr="009709C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E7C2F" w14:textId="77777777" w:rsidR="00805949" w:rsidRPr="009709C5" w:rsidRDefault="00805949" w:rsidP="00085D05">
            <w:pPr>
              <w:pStyle w:val="TAL"/>
              <w:rPr>
                <w:sz w:val="16"/>
                <w:szCs w:val="16"/>
              </w:rPr>
            </w:pPr>
            <w:r w:rsidRPr="009709C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EC5AE"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7D4C"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DCBB1" w14:textId="77777777" w:rsidR="00805949" w:rsidRPr="009709C5" w:rsidRDefault="00805949" w:rsidP="00C14B1B">
            <w:pPr>
              <w:pStyle w:val="TAL"/>
              <w:rPr>
                <w:sz w:val="16"/>
                <w:szCs w:val="16"/>
              </w:rPr>
            </w:pPr>
            <w:r w:rsidRPr="009709C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FB2E"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072C34AC"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28C089F"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3A17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6A228" w14:textId="77777777" w:rsidR="00805949" w:rsidRPr="009709C5" w:rsidRDefault="00805949" w:rsidP="00085D05">
            <w:pPr>
              <w:pStyle w:val="TAC"/>
              <w:jc w:val="left"/>
              <w:rPr>
                <w:sz w:val="16"/>
                <w:szCs w:val="16"/>
              </w:rPr>
            </w:pPr>
            <w:r w:rsidRPr="009709C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B465" w14:textId="77777777" w:rsidR="00805949" w:rsidRPr="009709C5" w:rsidRDefault="00805949" w:rsidP="00085D05">
            <w:pPr>
              <w:pStyle w:val="TAL"/>
              <w:rPr>
                <w:sz w:val="16"/>
                <w:szCs w:val="16"/>
              </w:rPr>
            </w:pPr>
            <w:r w:rsidRPr="009709C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06032" w14:textId="77777777" w:rsidR="00805949" w:rsidRPr="009709C5" w:rsidRDefault="00805949" w:rsidP="007F36F9">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3B3"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15316" w14:textId="77777777" w:rsidR="00805949" w:rsidRPr="009709C5" w:rsidRDefault="00805949" w:rsidP="00C14B1B">
            <w:pPr>
              <w:pStyle w:val="TAL"/>
              <w:rPr>
                <w:sz w:val="16"/>
                <w:szCs w:val="16"/>
              </w:rPr>
            </w:pPr>
            <w:r w:rsidRPr="009709C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2A49" w14:textId="77777777" w:rsidR="00805949" w:rsidRPr="009709C5" w:rsidRDefault="00805949" w:rsidP="00085D05">
            <w:pPr>
              <w:pStyle w:val="TAC"/>
              <w:jc w:val="left"/>
              <w:rPr>
                <w:sz w:val="16"/>
                <w:szCs w:val="16"/>
              </w:rPr>
            </w:pPr>
            <w:r w:rsidRPr="009709C5">
              <w:rPr>
                <w:sz w:val="16"/>
                <w:szCs w:val="16"/>
              </w:rPr>
              <w:t>16.1.0</w:t>
            </w:r>
          </w:p>
        </w:tc>
      </w:tr>
      <w:tr w:rsidR="00945B91" w:rsidRPr="009709C5" w14:paraId="167FEB5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197"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628"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5060" w14:textId="77777777" w:rsidR="00945B91" w:rsidRPr="009709C5" w:rsidRDefault="00945B91" w:rsidP="006609C4">
            <w:pPr>
              <w:pStyle w:val="TAC"/>
              <w:jc w:val="left"/>
              <w:rPr>
                <w:sz w:val="16"/>
                <w:szCs w:val="16"/>
              </w:rPr>
            </w:pPr>
            <w:r w:rsidRPr="009709C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5687" w14:textId="77777777" w:rsidR="00945B91" w:rsidRPr="009709C5" w:rsidRDefault="00945B91" w:rsidP="006609C4">
            <w:pPr>
              <w:pStyle w:val="TAL"/>
              <w:rPr>
                <w:sz w:val="16"/>
                <w:szCs w:val="16"/>
              </w:rPr>
            </w:pPr>
            <w:r w:rsidRPr="009709C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86936" w14:textId="77777777" w:rsidR="00945B91" w:rsidRPr="009709C5" w:rsidRDefault="00945B91" w:rsidP="006609C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134F"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9D9C" w14:textId="77777777" w:rsidR="00945B91" w:rsidRPr="009709C5" w:rsidRDefault="00945B91" w:rsidP="00D83C38">
            <w:pPr>
              <w:pStyle w:val="TAL"/>
              <w:rPr>
                <w:sz w:val="16"/>
                <w:szCs w:val="16"/>
              </w:rPr>
            </w:pPr>
            <w:r w:rsidRPr="009709C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3054"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0ADE1E98"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47561DF"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70FD"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396F8" w14:textId="77777777" w:rsidR="00945B91" w:rsidRPr="009709C5" w:rsidRDefault="00945B91" w:rsidP="006609C4">
            <w:pPr>
              <w:pStyle w:val="TAC"/>
              <w:jc w:val="left"/>
              <w:rPr>
                <w:sz w:val="16"/>
                <w:szCs w:val="16"/>
              </w:rPr>
            </w:pPr>
            <w:r w:rsidRPr="009709C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61A4" w14:textId="77777777" w:rsidR="00945B91" w:rsidRPr="009709C5" w:rsidRDefault="00945B91" w:rsidP="006609C4">
            <w:pPr>
              <w:pStyle w:val="TAL"/>
              <w:rPr>
                <w:sz w:val="16"/>
                <w:szCs w:val="16"/>
              </w:rPr>
            </w:pPr>
            <w:r w:rsidRPr="009709C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5973C" w14:textId="77777777" w:rsidR="00945B91" w:rsidRPr="009709C5" w:rsidRDefault="00945B91" w:rsidP="006609C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BDA7"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375DF" w14:textId="77777777" w:rsidR="00945B91" w:rsidRPr="009709C5" w:rsidRDefault="00945B91" w:rsidP="00D83C38">
            <w:pPr>
              <w:pStyle w:val="TAL"/>
              <w:rPr>
                <w:sz w:val="16"/>
                <w:szCs w:val="16"/>
              </w:rPr>
            </w:pPr>
            <w:r w:rsidRPr="009709C5">
              <w:rPr>
                <w:sz w:val="16"/>
                <w:szCs w:val="16"/>
              </w:rPr>
              <w:t>FR1 Test tolerance analysis for interRAT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DF3C9"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6764206B"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6486605"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7528"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140DE" w14:textId="77777777" w:rsidR="00945B91" w:rsidRPr="009709C5" w:rsidRDefault="00945B91" w:rsidP="006609C4">
            <w:pPr>
              <w:pStyle w:val="TAC"/>
              <w:jc w:val="left"/>
              <w:rPr>
                <w:sz w:val="16"/>
                <w:szCs w:val="16"/>
              </w:rPr>
            </w:pPr>
            <w:r w:rsidRPr="009709C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6D78" w14:textId="77777777" w:rsidR="00945B91" w:rsidRPr="009709C5" w:rsidRDefault="00945B91" w:rsidP="006609C4">
            <w:pPr>
              <w:pStyle w:val="TAL"/>
              <w:rPr>
                <w:sz w:val="16"/>
                <w:szCs w:val="16"/>
              </w:rPr>
            </w:pPr>
            <w:r w:rsidRPr="009709C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E9937" w14:textId="77777777" w:rsidR="00945B91" w:rsidRPr="009709C5" w:rsidRDefault="00945B91" w:rsidP="006609C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C04D"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2456" w14:textId="77777777" w:rsidR="00945B91" w:rsidRPr="009709C5" w:rsidRDefault="00945B91" w:rsidP="00D83C38">
            <w:pPr>
              <w:pStyle w:val="TAL"/>
              <w:rPr>
                <w:sz w:val="16"/>
                <w:szCs w:val="16"/>
              </w:rPr>
            </w:pPr>
            <w:r w:rsidRPr="009709C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D354"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2E869A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A016"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61F18"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3B0EA" w14:textId="77777777" w:rsidR="00945B91" w:rsidRPr="009709C5" w:rsidRDefault="00945B91" w:rsidP="006609C4">
            <w:pPr>
              <w:pStyle w:val="TAC"/>
              <w:jc w:val="left"/>
              <w:rPr>
                <w:sz w:val="16"/>
                <w:szCs w:val="16"/>
              </w:rPr>
            </w:pPr>
            <w:r w:rsidRPr="009709C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C8A4" w14:textId="77777777" w:rsidR="00945B91" w:rsidRPr="009709C5" w:rsidRDefault="00945B91" w:rsidP="006609C4">
            <w:pPr>
              <w:pStyle w:val="TAL"/>
              <w:rPr>
                <w:sz w:val="16"/>
                <w:szCs w:val="16"/>
              </w:rPr>
            </w:pPr>
            <w:r w:rsidRPr="009709C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07EE"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12D2"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3E890" w14:textId="77777777" w:rsidR="00945B91" w:rsidRPr="009709C5" w:rsidRDefault="00945B91" w:rsidP="00D83C38">
            <w:pPr>
              <w:pStyle w:val="TAL"/>
              <w:rPr>
                <w:sz w:val="16"/>
                <w:szCs w:val="16"/>
              </w:rPr>
            </w:pPr>
            <w:r w:rsidRPr="009709C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DA32"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69D103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92951E8"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7F3E6"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45E06" w14:textId="77777777" w:rsidR="00945B91" w:rsidRPr="009709C5" w:rsidRDefault="00945B91" w:rsidP="006609C4">
            <w:pPr>
              <w:pStyle w:val="TAC"/>
              <w:jc w:val="left"/>
              <w:rPr>
                <w:sz w:val="16"/>
                <w:szCs w:val="16"/>
              </w:rPr>
            </w:pPr>
            <w:r w:rsidRPr="009709C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F11D" w14:textId="77777777" w:rsidR="00945B91" w:rsidRPr="009709C5" w:rsidRDefault="00945B91" w:rsidP="006609C4">
            <w:pPr>
              <w:pStyle w:val="TAL"/>
              <w:rPr>
                <w:sz w:val="16"/>
                <w:szCs w:val="16"/>
              </w:rPr>
            </w:pPr>
            <w:r w:rsidRPr="009709C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997D0" w14:textId="77777777" w:rsidR="00945B91" w:rsidRPr="009709C5" w:rsidRDefault="00945B91" w:rsidP="006609C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DBD6"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B48FA" w14:textId="77777777" w:rsidR="00945B91" w:rsidRPr="009709C5" w:rsidRDefault="00945B91" w:rsidP="00D83C38">
            <w:pPr>
              <w:pStyle w:val="TAL"/>
              <w:rPr>
                <w:sz w:val="16"/>
                <w:szCs w:val="16"/>
              </w:rPr>
            </w:pPr>
            <w:r w:rsidRPr="009709C5">
              <w:rPr>
                <w:sz w:val="16"/>
                <w:szCs w:val="16"/>
              </w:rPr>
              <w:t>FR1 Test Tolerance :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B8D6B"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58A080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62851A93"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6381"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B0722" w14:textId="77777777" w:rsidR="00945B91" w:rsidRPr="009709C5" w:rsidRDefault="00945B91" w:rsidP="006609C4">
            <w:pPr>
              <w:pStyle w:val="TAC"/>
              <w:jc w:val="left"/>
              <w:rPr>
                <w:sz w:val="16"/>
                <w:szCs w:val="16"/>
              </w:rPr>
            </w:pPr>
            <w:r w:rsidRPr="009709C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70D3" w14:textId="77777777" w:rsidR="00945B91" w:rsidRPr="009709C5" w:rsidRDefault="00945B91" w:rsidP="006609C4">
            <w:pPr>
              <w:pStyle w:val="TAL"/>
              <w:rPr>
                <w:sz w:val="16"/>
                <w:szCs w:val="16"/>
              </w:rPr>
            </w:pPr>
            <w:r w:rsidRPr="009709C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47D0" w14:textId="77777777" w:rsidR="00945B91" w:rsidRPr="009709C5" w:rsidRDefault="00945B91" w:rsidP="006609C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5C577"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523F9" w14:textId="77777777" w:rsidR="00945B91" w:rsidRPr="009709C5" w:rsidRDefault="00945B91" w:rsidP="00D83C38">
            <w:pPr>
              <w:pStyle w:val="TAL"/>
              <w:rPr>
                <w:sz w:val="16"/>
                <w:szCs w:val="16"/>
              </w:rPr>
            </w:pPr>
            <w:r w:rsidRPr="009709C5">
              <w:rPr>
                <w:sz w:val="16"/>
                <w:szCs w:val="16"/>
              </w:rPr>
              <w:t>FR1 Test Tolerance :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1D4B6"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254FC737"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FEB"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6B7B"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D47F8" w14:textId="77777777" w:rsidR="00945B91" w:rsidRPr="009709C5" w:rsidRDefault="00945B91" w:rsidP="006609C4">
            <w:pPr>
              <w:pStyle w:val="TAC"/>
              <w:jc w:val="left"/>
              <w:rPr>
                <w:sz w:val="16"/>
                <w:szCs w:val="16"/>
              </w:rPr>
            </w:pPr>
            <w:r w:rsidRPr="009709C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95B" w14:textId="77777777" w:rsidR="00945B91" w:rsidRPr="009709C5" w:rsidRDefault="00945B91" w:rsidP="006609C4">
            <w:pPr>
              <w:pStyle w:val="TAL"/>
              <w:rPr>
                <w:sz w:val="16"/>
                <w:szCs w:val="16"/>
              </w:rPr>
            </w:pPr>
            <w:r w:rsidRPr="009709C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99DBE" w14:textId="77777777" w:rsidR="00945B91" w:rsidRPr="009709C5" w:rsidRDefault="00945B91" w:rsidP="006609C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55904"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4C3E0" w14:textId="77777777" w:rsidR="00945B91" w:rsidRPr="009709C5" w:rsidRDefault="00945B91" w:rsidP="00D83C38">
            <w:pPr>
              <w:pStyle w:val="TAL"/>
              <w:rPr>
                <w:sz w:val="16"/>
                <w:szCs w:val="16"/>
              </w:rPr>
            </w:pPr>
            <w:r w:rsidRPr="009709C5">
              <w:rPr>
                <w:sz w:val="16"/>
                <w:szCs w:val="16"/>
              </w:rPr>
              <w:t>FR1 Test Tolerance :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1E8D"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3F68661"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09A411B"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05E29"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90AF6" w14:textId="77777777" w:rsidR="00945B91" w:rsidRPr="009709C5" w:rsidRDefault="00945B91" w:rsidP="006609C4">
            <w:pPr>
              <w:pStyle w:val="TAC"/>
              <w:jc w:val="left"/>
              <w:rPr>
                <w:sz w:val="16"/>
                <w:szCs w:val="16"/>
              </w:rPr>
            </w:pPr>
            <w:r w:rsidRPr="009709C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49EB" w14:textId="77777777" w:rsidR="00945B91" w:rsidRPr="009709C5" w:rsidRDefault="00945B91" w:rsidP="006609C4">
            <w:pPr>
              <w:pStyle w:val="TAL"/>
              <w:rPr>
                <w:sz w:val="16"/>
                <w:szCs w:val="16"/>
              </w:rPr>
            </w:pPr>
            <w:r w:rsidRPr="009709C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B250"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B56F0"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3802" w14:textId="77777777" w:rsidR="00945B91" w:rsidRPr="009709C5" w:rsidRDefault="00945B91" w:rsidP="00D83C38">
            <w:pPr>
              <w:pStyle w:val="TAL"/>
              <w:rPr>
                <w:sz w:val="16"/>
                <w:szCs w:val="16"/>
              </w:rPr>
            </w:pPr>
            <w:r w:rsidRPr="009709C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AA9F"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3E9A3C1A"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161"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D7D6B"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125" w14:textId="77777777" w:rsidR="00945B91" w:rsidRPr="009709C5" w:rsidRDefault="00945B91" w:rsidP="006609C4">
            <w:pPr>
              <w:pStyle w:val="TAC"/>
              <w:jc w:val="left"/>
              <w:rPr>
                <w:sz w:val="16"/>
                <w:szCs w:val="16"/>
              </w:rPr>
            </w:pPr>
            <w:r w:rsidRPr="009709C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71E0" w14:textId="77777777" w:rsidR="00945B91" w:rsidRPr="009709C5" w:rsidRDefault="00945B91" w:rsidP="006609C4">
            <w:pPr>
              <w:pStyle w:val="TAL"/>
              <w:rPr>
                <w:sz w:val="16"/>
                <w:szCs w:val="16"/>
              </w:rPr>
            </w:pPr>
            <w:r w:rsidRPr="009709C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8960"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3EA0A"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4404" w14:textId="77777777" w:rsidR="00945B91" w:rsidRPr="009709C5" w:rsidRDefault="00945B91" w:rsidP="00D83C38">
            <w:pPr>
              <w:pStyle w:val="TAL"/>
              <w:rPr>
                <w:sz w:val="16"/>
                <w:szCs w:val="16"/>
              </w:rPr>
            </w:pPr>
            <w:r w:rsidRPr="009709C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B1B"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1B1FB98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E007D7F"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58FD"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1B250" w14:textId="77777777" w:rsidR="00945B91" w:rsidRPr="009709C5" w:rsidRDefault="00945B91" w:rsidP="006609C4">
            <w:pPr>
              <w:pStyle w:val="TAC"/>
              <w:jc w:val="left"/>
              <w:rPr>
                <w:sz w:val="16"/>
                <w:szCs w:val="16"/>
              </w:rPr>
            </w:pPr>
            <w:r w:rsidRPr="009709C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256B7" w14:textId="77777777" w:rsidR="00945B91" w:rsidRPr="009709C5" w:rsidRDefault="00945B91" w:rsidP="006609C4">
            <w:pPr>
              <w:pStyle w:val="TAL"/>
              <w:rPr>
                <w:sz w:val="16"/>
                <w:szCs w:val="16"/>
              </w:rPr>
            </w:pPr>
            <w:r w:rsidRPr="009709C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867"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844"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6A22B" w14:textId="77777777" w:rsidR="00945B91" w:rsidRPr="009709C5" w:rsidRDefault="00945B91" w:rsidP="00D83C38">
            <w:pPr>
              <w:pStyle w:val="TAL"/>
              <w:rPr>
                <w:sz w:val="16"/>
                <w:szCs w:val="16"/>
              </w:rPr>
            </w:pPr>
            <w:r w:rsidRPr="009709C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20D0"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627963F4"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6F4E"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A55"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93528" w14:textId="77777777" w:rsidR="00945B91" w:rsidRPr="009709C5" w:rsidRDefault="00945B91" w:rsidP="006609C4">
            <w:pPr>
              <w:pStyle w:val="TAC"/>
              <w:jc w:val="left"/>
              <w:rPr>
                <w:sz w:val="16"/>
                <w:szCs w:val="16"/>
              </w:rPr>
            </w:pPr>
            <w:r w:rsidRPr="009709C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70D" w14:textId="77777777" w:rsidR="00945B91" w:rsidRPr="009709C5" w:rsidRDefault="00945B91" w:rsidP="006609C4">
            <w:pPr>
              <w:pStyle w:val="TAL"/>
              <w:rPr>
                <w:sz w:val="16"/>
                <w:szCs w:val="16"/>
              </w:rPr>
            </w:pPr>
            <w:r w:rsidRPr="009709C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60731"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C8DA"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C49CE" w14:textId="77777777" w:rsidR="00945B91" w:rsidRPr="009709C5" w:rsidRDefault="00945B91" w:rsidP="00D83C38">
            <w:pPr>
              <w:pStyle w:val="TAL"/>
              <w:rPr>
                <w:sz w:val="16"/>
                <w:szCs w:val="16"/>
              </w:rPr>
            </w:pPr>
            <w:r w:rsidRPr="009709C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5248" w14:textId="77777777" w:rsidR="00945B91" w:rsidRPr="009709C5" w:rsidRDefault="00945B91" w:rsidP="00D83C38">
            <w:pPr>
              <w:pStyle w:val="TAC"/>
              <w:jc w:val="left"/>
              <w:rPr>
                <w:sz w:val="16"/>
                <w:szCs w:val="16"/>
              </w:rPr>
            </w:pPr>
            <w:r w:rsidRPr="009709C5">
              <w:rPr>
                <w:sz w:val="16"/>
                <w:szCs w:val="16"/>
              </w:rPr>
              <w:t>16.2.0</w:t>
            </w:r>
          </w:p>
        </w:tc>
      </w:tr>
      <w:tr w:rsidR="009B7634" w:rsidRPr="009709C5" w14:paraId="17E06A8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5FC72A3"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BFBE"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69E6A" w14:textId="77777777" w:rsidR="009B7634" w:rsidRPr="009709C5" w:rsidRDefault="009B7634" w:rsidP="009A17D8">
            <w:pPr>
              <w:pStyle w:val="TAC"/>
              <w:jc w:val="left"/>
              <w:rPr>
                <w:sz w:val="16"/>
                <w:szCs w:val="16"/>
              </w:rPr>
            </w:pPr>
            <w:r w:rsidRPr="009709C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F970" w14:textId="77777777" w:rsidR="009B7634" w:rsidRPr="009709C5" w:rsidRDefault="009B7634" w:rsidP="009A17D8">
            <w:pPr>
              <w:pStyle w:val="TAL"/>
              <w:rPr>
                <w:sz w:val="16"/>
                <w:szCs w:val="16"/>
              </w:rPr>
            </w:pPr>
            <w:r w:rsidRPr="009709C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089D" w14:textId="77777777" w:rsidR="009B7634" w:rsidRPr="009709C5" w:rsidRDefault="009B7634" w:rsidP="009A17D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C6173"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60A0" w14:textId="77777777" w:rsidR="009B7634" w:rsidRPr="009709C5" w:rsidRDefault="009B7634" w:rsidP="009A17D8">
            <w:pPr>
              <w:pStyle w:val="TAL"/>
              <w:rPr>
                <w:sz w:val="16"/>
                <w:szCs w:val="16"/>
              </w:rPr>
            </w:pPr>
            <w:r w:rsidRPr="009709C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D0E3"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5B64FAE1"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1764BE7A"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C0F96"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EA8FD" w14:textId="77777777" w:rsidR="009B7634" w:rsidRPr="009709C5" w:rsidRDefault="009B7634" w:rsidP="009A17D8">
            <w:pPr>
              <w:pStyle w:val="TAC"/>
              <w:jc w:val="left"/>
              <w:rPr>
                <w:sz w:val="16"/>
                <w:szCs w:val="16"/>
              </w:rPr>
            </w:pPr>
            <w:r w:rsidRPr="009709C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ADED" w14:textId="77777777" w:rsidR="009B7634" w:rsidRPr="009709C5" w:rsidRDefault="009B7634" w:rsidP="009A17D8">
            <w:pPr>
              <w:pStyle w:val="TAL"/>
              <w:rPr>
                <w:sz w:val="16"/>
                <w:szCs w:val="16"/>
              </w:rPr>
            </w:pPr>
            <w:r w:rsidRPr="009709C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E49E4" w14:textId="77777777" w:rsidR="009B7634" w:rsidRPr="009709C5" w:rsidRDefault="009B7634" w:rsidP="009A17D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A624"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385BA" w14:textId="77777777" w:rsidR="009B7634" w:rsidRPr="009709C5" w:rsidRDefault="009B7634" w:rsidP="009A17D8">
            <w:pPr>
              <w:pStyle w:val="TAL"/>
              <w:rPr>
                <w:sz w:val="16"/>
                <w:szCs w:val="16"/>
              </w:rPr>
            </w:pPr>
            <w:r w:rsidRPr="009709C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DF175"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318473D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BF980B9"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C2421"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2E78B" w14:textId="77777777" w:rsidR="009B7634" w:rsidRPr="009709C5" w:rsidRDefault="009B7634" w:rsidP="009A17D8">
            <w:pPr>
              <w:pStyle w:val="TAC"/>
              <w:jc w:val="left"/>
              <w:rPr>
                <w:sz w:val="16"/>
                <w:szCs w:val="16"/>
              </w:rPr>
            </w:pPr>
            <w:r w:rsidRPr="009709C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AC5E" w14:textId="77777777" w:rsidR="009B7634" w:rsidRPr="009709C5" w:rsidRDefault="009B7634" w:rsidP="009A17D8">
            <w:pPr>
              <w:pStyle w:val="TAL"/>
              <w:rPr>
                <w:sz w:val="16"/>
                <w:szCs w:val="16"/>
              </w:rPr>
            </w:pPr>
            <w:r w:rsidRPr="009709C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66911" w14:textId="77777777" w:rsidR="009B7634" w:rsidRPr="009709C5" w:rsidRDefault="009B7634" w:rsidP="009A17D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97FA1"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1FDC8" w14:textId="77777777" w:rsidR="009B7634" w:rsidRPr="009709C5" w:rsidRDefault="009B7634" w:rsidP="009A17D8">
            <w:pPr>
              <w:pStyle w:val="TAL"/>
              <w:rPr>
                <w:sz w:val="16"/>
                <w:szCs w:val="16"/>
              </w:rPr>
            </w:pPr>
            <w:r w:rsidRPr="009709C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C7A3"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6B35F37D"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8E0"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DDEE"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C429" w14:textId="77777777" w:rsidR="009B7634" w:rsidRPr="009709C5" w:rsidRDefault="009B7634" w:rsidP="009A17D8">
            <w:pPr>
              <w:pStyle w:val="TAC"/>
              <w:jc w:val="left"/>
              <w:rPr>
                <w:sz w:val="16"/>
                <w:szCs w:val="16"/>
              </w:rPr>
            </w:pPr>
            <w:r w:rsidRPr="009709C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0246D" w14:textId="77777777" w:rsidR="009B7634" w:rsidRPr="009709C5" w:rsidRDefault="009B7634" w:rsidP="009A17D8">
            <w:pPr>
              <w:pStyle w:val="TAL"/>
              <w:rPr>
                <w:sz w:val="16"/>
                <w:szCs w:val="16"/>
              </w:rPr>
            </w:pPr>
            <w:r w:rsidRPr="009709C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220AB" w14:textId="77777777" w:rsidR="009B7634" w:rsidRPr="009709C5" w:rsidRDefault="009B7634" w:rsidP="009A17D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2D5F"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542B1" w14:textId="77777777" w:rsidR="009B7634" w:rsidRPr="009709C5" w:rsidRDefault="009B7634" w:rsidP="009A17D8">
            <w:pPr>
              <w:pStyle w:val="TAL"/>
              <w:rPr>
                <w:sz w:val="16"/>
                <w:szCs w:val="16"/>
              </w:rPr>
            </w:pPr>
            <w:r w:rsidRPr="009709C5">
              <w:rPr>
                <w:sz w:val="16"/>
                <w:szCs w:val="16"/>
              </w:rPr>
              <w:t>Update to FR2 TRx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6E73"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7FA7FCE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0FCAE7B7"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82122"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C0464" w14:textId="77777777" w:rsidR="009B7634" w:rsidRPr="009709C5" w:rsidRDefault="009B7634" w:rsidP="009A17D8">
            <w:pPr>
              <w:pStyle w:val="TAC"/>
              <w:jc w:val="left"/>
              <w:rPr>
                <w:sz w:val="16"/>
                <w:szCs w:val="16"/>
              </w:rPr>
            </w:pPr>
            <w:r w:rsidRPr="009709C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7806" w14:textId="77777777" w:rsidR="009B7634" w:rsidRPr="009709C5" w:rsidRDefault="009B7634" w:rsidP="009A17D8">
            <w:pPr>
              <w:pStyle w:val="TAL"/>
              <w:rPr>
                <w:sz w:val="16"/>
                <w:szCs w:val="16"/>
              </w:rPr>
            </w:pPr>
            <w:r w:rsidRPr="009709C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638" w14:textId="77777777" w:rsidR="009B7634" w:rsidRPr="009709C5" w:rsidRDefault="009B7634" w:rsidP="009A17D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C98"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C6C" w14:textId="77777777" w:rsidR="009B7634" w:rsidRPr="009709C5" w:rsidRDefault="009B7634" w:rsidP="009A17D8">
            <w:pPr>
              <w:pStyle w:val="TAL"/>
              <w:rPr>
                <w:sz w:val="16"/>
                <w:szCs w:val="16"/>
              </w:rPr>
            </w:pPr>
            <w:r w:rsidRPr="009709C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856D6"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2D45EEB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A9ED7E0"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D2D"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7A67" w14:textId="77777777" w:rsidR="009B7634" w:rsidRPr="009709C5" w:rsidRDefault="009B7634" w:rsidP="009A17D8">
            <w:pPr>
              <w:pStyle w:val="TAC"/>
              <w:jc w:val="left"/>
              <w:rPr>
                <w:sz w:val="16"/>
                <w:szCs w:val="16"/>
              </w:rPr>
            </w:pPr>
            <w:r w:rsidRPr="009709C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0A05A" w14:textId="77777777" w:rsidR="009B7634" w:rsidRPr="009709C5" w:rsidRDefault="009B7634" w:rsidP="009A17D8">
            <w:pPr>
              <w:pStyle w:val="TAL"/>
              <w:rPr>
                <w:sz w:val="16"/>
                <w:szCs w:val="16"/>
              </w:rPr>
            </w:pPr>
            <w:r w:rsidRPr="009709C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47BDB" w14:textId="77777777" w:rsidR="009B7634" w:rsidRPr="009709C5" w:rsidRDefault="009B7634" w:rsidP="009A17D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42"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21AE" w14:textId="77777777" w:rsidR="009B7634" w:rsidRPr="009709C5" w:rsidRDefault="009B7634" w:rsidP="009A17D8">
            <w:pPr>
              <w:pStyle w:val="TAL"/>
              <w:rPr>
                <w:sz w:val="16"/>
                <w:szCs w:val="16"/>
              </w:rPr>
            </w:pPr>
            <w:r w:rsidRPr="009709C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D2AC" w14:textId="77777777" w:rsidR="009B7634" w:rsidRPr="009709C5" w:rsidRDefault="009B7634" w:rsidP="009A17D8">
            <w:pPr>
              <w:pStyle w:val="TAC"/>
              <w:jc w:val="left"/>
              <w:rPr>
                <w:sz w:val="16"/>
                <w:szCs w:val="16"/>
              </w:rPr>
            </w:pPr>
            <w:r w:rsidRPr="009709C5">
              <w:rPr>
                <w:sz w:val="16"/>
                <w:szCs w:val="16"/>
              </w:rPr>
              <w:t>16.3.0</w:t>
            </w:r>
          </w:p>
        </w:tc>
      </w:tr>
      <w:tr w:rsidR="00607A10" w:rsidRPr="009709C5" w14:paraId="5E287774"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6EE4DC31" w14:textId="77777777" w:rsidR="00607A10" w:rsidRPr="009709C5" w:rsidRDefault="00607A10" w:rsidP="00607A10">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03697" w14:textId="77777777" w:rsidR="00607A10" w:rsidRPr="009709C5" w:rsidRDefault="00607A10" w:rsidP="00607A10">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2330" w14:textId="77777777" w:rsidR="00607A10" w:rsidRPr="009709C5" w:rsidRDefault="00607A10" w:rsidP="00607A10">
            <w:pPr>
              <w:pStyle w:val="TAC"/>
              <w:jc w:val="left"/>
              <w:rPr>
                <w:sz w:val="16"/>
                <w:szCs w:val="16"/>
              </w:rPr>
            </w:pPr>
            <w:r w:rsidRPr="009709C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A43A" w14:textId="77777777" w:rsidR="00607A10" w:rsidRPr="009709C5" w:rsidRDefault="00607A10" w:rsidP="00607A10">
            <w:pPr>
              <w:pStyle w:val="TAL"/>
              <w:rPr>
                <w:sz w:val="16"/>
                <w:szCs w:val="16"/>
              </w:rPr>
            </w:pPr>
            <w:r w:rsidRPr="009709C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4354" w14:textId="77777777" w:rsidR="00607A10" w:rsidRPr="009709C5" w:rsidRDefault="00607A10" w:rsidP="00607A1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A38A" w14:textId="77777777" w:rsidR="00607A10" w:rsidRPr="009709C5" w:rsidRDefault="00607A10" w:rsidP="00607A1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BBD8C" w14:textId="77777777" w:rsidR="00607A10" w:rsidRPr="009709C5" w:rsidRDefault="00607A10" w:rsidP="00607A10">
            <w:pPr>
              <w:pStyle w:val="TAL"/>
              <w:rPr>
                <w:sz w:val="16"/>
                <w:szCs w:val="16"/>
              </w:rPr>
            </w:pPr>
            <w:r w:rsidRPr="009709C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8A95" w14:textId="77777777" w:rsidR="00607A10" w:rsidRPr="009709C5" w:rsidRDefault="00607A10" w:rsidP="00607A10">
            <w:pPr>
              <w:pStyle w:val="TAC"/>
              <w:jc w:val="left"/>
              <w:rPr>
                <w:sz w:val="16"/>
                <w:szCs w:val="16"/>
              </w:rPr>
            </w:pPr>
            <w:r w:rsidRPr="009709C5">
              <w:rPr>
                <w:sz w:val="16"/>
                <w:szCs w:val="16"/>
              </w:rPr>
              <w:t>16.3.0</w:t>
            </w:r>
          </w:p>
        </w:tc>
      </w:tr>
      <w:tr w:rsidR="00607A10" w:rsidRPr="009709C5" w14:paraId="3B245AE8"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517B8AC3" w14:textId="77777777" w:rsidR="00607A10" w:rsidRPr="009709C5" w:rsidRDefault="00607A10" w:rsidP="00607A10">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2AB8" w14:textId="77777777" w:rsidR="00607A10" w:rsidRPr="009709C5" w:rsidRDefault="00607A10" w:rsidP="00607A10">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7A15" w14:textId="77777777" w:rsidR="00607A10" w:rsidRPr="009709C5" w:rsidRDefault="00607A10" w:rsidP="00607A10">
            <w:pPr>
              <w:pStyle w:val="TAC"/>
              <w:jc w:val="left"/>
              <w:rPr>
                <w:sz w:val="16"/>
                <w:szCs w:val="16"/>
              </w:rPr>
            </w:pPr>
            <w:r w:rsidRPr="009709C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5C09" w14:textId="77777777" w:rsidR="00607A10" w:rsidRPr="009709C5" w:rsidRDefault="00607A10" w:rsidP="00607A10">
            <w:pPr>
              <w:pStyle w:val="TAL"/>
              <w:rPr>
                <w:sz w:val="16"/>
                <w:szCs w:val="16"/>
              </w:rPr>
            </w:pPr>
            <w:r w:rsidRPr="009709C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8809" w14:textId="77777777" w:rsidR="00607A10" w:rsidRPr="009709C5" w:rsidRDefault="00607A10" w:rsidP="00607A1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EAD" w14:textId="77777777" w:rsidR="00607A10" w:rsidRPr="009709C5" w:rsidRDefault="00607A10" w:rsidP="00607A1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BF89" w14:textId="77777777" w:rsidR="00607A10" w:rsidRPr="009709C5" w:rsidRDefault="00607A10" w:rsidP="009B7634">
            <w:pPr>
              <w:pStyle w:val="TAL"/>
              <w:rPr>
                <w:sz w:val="16"/>
                <w:szCs w:val="16"/>
              </w:rPr>
            </w:pPr>
            <w:r w:rsidRPr="009709C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2B8B2" w14:textId="77777777" w:rsidR="00607A10" w:rsidRPr="009709C5" w:rsidRDefault="00607A10" w:rsidP="009B7634">
            <w:pPr>
              <w:pStyle w:val="TAC"/>
              <w:jc w:val="left"/>
              <w:rPr>
                <w:sz w:val="16"/>
                <w:szCs w:val="16"/>
              </w:rPr>
            </w:pPr>
            <w:r w:rsidRPr="009709C5">
              <w:rPr>
                <w:sz w:val="16"/>
                <w:szCs w:val="16"/>
              </w:rPr>
              <w:t>16.3.0</w:t>
            </w:r>
          </w:p>
        </w:tc>
      </w:tr>
      <w:tr w:rsidR="0081257E" w:rsidRPr="009709C5" w14:paraId="5A8CBDE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CC052BD"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32267" w14:textId="77777777" w:rsidR="0081257E" w:rsidRPr="009709C5" w:rsidRDefault="0081257E" w:rsidP="0081257E">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D276" w14:textId="77777777" w:rsidR="0081257E" w:rsidRPr="009709C5" w:rsidRDefault="0081257E" w:rsidP="0081257E">
            <w:pPr>
              <w:pStyle w:val="TAC"/>
              <w:jc w:val="left"/>
              <w:rPr>
                <w:sz w:val="16"/>
                <w:szCs w:val="16"/>
              </w:rPr>
            </w:pPr>
            <w:r w:rsidRPr="009709C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DB3F" w14:textId="77777777" w:rsidR="0081257E" w:rsidRPr="009709C5" w:rsidRDefault="0081257E" w:rsidP="0081257E">
            <w:pPr>
              <w:pStyle w:val="TAL"/>
              <w:rPr>
                <w:sz w:val="16"/>
                <w:szCs w:val="16"/>
              </w:rPr>
            </w:pPr>
            <w:r w:rsidRPr="009709C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8ECAF" w14:textId="77777777" w:rsidR="0081257E" w:rsidRPr="009709C5" w:rsidRDefault="0081257E" w:rsidP="0081257E">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C586"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27840" w14:textId="77777777" w:rsidR="0081257E" w:rsidRPr="009709C5" w:rsidRDefault="0081257E" w:rsidP="00A006CD">
            <w:pPr>
              <w:pStyle w:val="TAL"/>
              <w:rPr>
                <w:sz w:val="16"/>
                <w:szCs w:val="16"/>
              </w:rPr>
            </w:pPr>
            <w:r w:rsidRPr="009709C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C0F89"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65ABC0CC"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645E3D87"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527E" w14:textId="77777777" w:rsidR="0081257E" w:rsidRPr="009709C5" w:rsidRDefault="0081257E" w:rsidP="0081257E">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85535" w14:textId="77777777" w:rsidR="0081257E" w:rsidRPr="009709C5" w:rsidRDefault="0081257E" w:rsidP="0081257E">
            <w:pPr>
              <w:pStyle w:val="TAC"/>
              <w:jc w:val="left"/>
              <w:rPr>
                <w:sz w:val="16"/>
                <w:szCs w:val="16"/>
              </w:rPr>
            </w:pPr>
            <w:r w:rsidRPr="009709C5">
              <w:rPr>
                <w:sz w:val="16"/>
                <w:szCs w:val="16"/>
              </w:rPr>
              <w:t>R5-20</w:t>
            </w:r>
            <w:r w:rsidR="00960EB0" w:rsidRPr="009709C5">
              <w:rPr>
                <w:sz w:val="16"/>
                <w:szCs w:val="16"/>
              </w:rPr>
              <w:t>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BD40" w14:textId="77777777" w:rsidR="0081257E" w:rsidRPr="009709C5" w:rsidRDefault="0081257E" w:rsidP="0081257E">
            <w:pPr>
              <w:pStyle w:val="TAL"/>
              <w:rPr>
                <w:sz w:val="16"/>
                <w:szCs w:val="16"/>
              </w:rPr>
            </w:pPr>
            <w:r w:rsidRPr="009709C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28C7" w14:textId="77777777" w:rsidR="0081257E" w:rsidRPr="009709C5" w:rsidRDefault="0001080B"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1CAF"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1681" w14:textId="77777777" w:rsidR="0081257E" w:rsidRPr="009709C5" w:rsidRDefault="0081257E" w:rsidP="00A006CD">
            <w:pPr>
              <w:pStyle w:val="TAL"/>
              <w:rPr>
                <w:sz w:val="16"/>
                <w:szCs w:val="16"/>
              </w:rPr>
            </w:pPr>
            <w:r w:rsidRPr="009709C5">
              <w:rPr>
                <w:sz w:val="16"/>
                <w:szCs w:val="16"/>
              </w:rPr>
              <w:t>FR1 Test tolerance analysis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DCB"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4D4323D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91039F7"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C62C4"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5CF38" w14:textId="77777777" w:rsidR="0081257E" w:rsidRPr="009709C5" w:rsidRDefault="0081257E" w:rsidP="00A006CD">
            <w:pPr>
              <w:pStyle w:val="TAC"/>
              <w:jc w:val="left"/>
              <w:rPr>
                <w:sz w:val="16"/>
                <w:szCs w:val="16"/>
              </w:rPr>
            </w:pPr>
            <w:r w:rsidRPr="009709C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8544" w14:textId="77777777" w:rsidR="0081257E" w:rsidRPr="009709C5" w:rsidRDefault="0081257E" w:rsidP="00A006CD">
            <w:pPr>
              <w:pStyle w:val="TAL"/>
              <w:rPr>
                <w:sz w:val="16"/>
                <w:szCs w:val="16"/>
              </w:rPr>
            </w:pPr>
            <w:r w:rsidRPr="009709C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472A" w14:textId="77777777" w:rsidR="0081257E" w:rsidRPr="009709C5" w:rsidRDefault="0081257E" w:rsidP="00A006C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D859"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89C1" w14:textId="77777777" w:rsidR="0081257E" w:rsidRPr="009709C5" w:rsidRDefault="0081257E" w:rsidP="00A006CD">
            <w:pPr>
              <w:pStyle w:val="TAL"/>
              <w:rPr>
                <w:sz w:val="16"/>
                <w:szCs w:val="16"/>
              </w:rPr>
            </w:pPr>
            <w:r w:rsidRPr="009709C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36629"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0858C2D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924"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371A"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4D628" w14:textId="77777777" w:rsidR="0081257E" w:rsidRPr="009709C5" w:rsidRDefault="0081257E" w:rsidP="00A006CD">
            <w:pPr>
              <w:pStyle w:val="TAC"/>
              <w:jc w:val="left"/>
              <w:rPr>
                <w:sz w:val="16"/>
                <w:szCs w:val="16"/>
              </w:rPr>
            </w:pPr>
            <w:r w:rsidRPr="009709C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415" w14:textId="77777777" w:rsidR="0081257E" w:rsidRPr="009709C5" w:rsidRDefault="0081257E" w:rsidP="00A006CD">
            <w:pPr>
              <w:pStyle w:val="TAL"/>
              <w:rPr>
                <w:sz w:val="16"/>
                <w:szCs w:val="16"/>
              </w:rPr>
            </w:pPr>
            <w:r w:rsidRPr="009709C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B9485" w14:textId="77777777" w:rsidR="0081257E" w:rsidRPr="009709C5" w:rsidRDefault="0081257E" w:rsidP="00A006C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D7275"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CB890" w14:textId="77777777" w:rsidR="0081257E" w:rsidRPr="009709C5" w:rsidRDefault="0081257E" w:rsidP="00A006CD">
            <w:pPr>
              <w:pStyle w:val="TAL"/>
              <w:rPr>
                <w:sz w:val="16"/>
                <w:szCs w:val="16"/>
              </w:rPr>
            </w:pPr>
            <w:r w:rsidRPr="009709C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13FC9"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1F880E2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503743CA"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120"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0C32D" w14:textId="77777777" w:rsidR="0081257E" w:rsidRPr="009709C5" w:rsidRDefault="0081257E" w:rsidP="00A006CD">
            <w:pPr>
              <w:pStyle w:val="TAC"/>
              <w:jc w:val="left"/>
              <w:rPr>
                <w:sz w:val="16"/>
                <w:szCs w:val="16"/>
              </w:rPr>
            </w:pPr>
            <w:r w:rsidRPr="009709C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5437" w14:textId="77777777" w:rsidR="0081257E" w:rsidRPr="009709C5" w:rsidRDefault="0081257E" w:rsidP="00A006CD">
            <w:pPr>
              <w:pStyle w:val="TAL"/>
              <w:rPr>
                <w:sz w:val="16"/>
                <w:szCs w:val="16"/>
              </w:rPr>
            </w:pPr>
            <w:r w:rsidRPr="009709C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84AB"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60EB"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1E8B" w14:textId="77777777" w:rsidR="0081257E" w:rsidRPr="009709C5" w:rsidRDefault="0081257E" w:rsidP="00A006CD">
            <w:pPr>
              <w:pStyle w:val="TAL"/>
              <w:rPr>
                <w:sz w:val="16"/>
                <w:szCs w:val="16"/>
              </w:rPr>
            </w:pPr>
            <w:r w:rsidRPr="009709C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8880B"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064A8AB4"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192AC7B"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FAFC5"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6DE2D" w14:textId="77777777" w:rsidR="0081257E" w:rsidRPr="009709C5" w:rsidRDefault="0081257E" w:rsidP="00A006CD">
            <w:pPr>
              <w:pStyle w:val="TAC"/>
              <w:jc w:val="left"/>
              <w:rPr>
                <w:sz w:val="16"/>
                <w:szCs w:val="16"/>
              </w:rPr>
            </w:pPr>
            <w:r w:rsidRPr="009709C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45F" w14:textId="77777777" w:rsidR="0081257E" w:rsidRPr="009709C5" w:rsidRDefault="0081257E" w:rsidP="00A006CD">
            <w:pPr>
              <w:pStyle w:val="TAL"/>
              <w:rPr>
                <w:sz w:val="16"/>
                <w:szCs w:val="16"/>
              </w:rPr>
            </w:pPr>
            <w:r w:rsidRPr="009709C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A0D"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A0E2"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4E7F9" w14:textId="77777777" w:rsidR="0081257E" w:rsidRPr="009709C5" w:rsidRDefault="0081257E" w:rsidP="00A006CD">
            <w:pPr>
              <w:pStyle w:val="TAL"/>
              <w:rPr>
                <w:sz w:val="16"/>
                <w:szCs w:val="16"/>
              </w:rPr>
            </w:pPr>
            <w:r w:rsidRPr="009709C5">
              <w:rPr>
                <w:sz w:val="16"/>
                <w:szCs w:val="16"/>
              </w:rPr>
              <w:t>CR to 38.903 to introduce baseline Demod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2E8C"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54E4163B"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4B7C6B2"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9A6B"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C92B" w14:textId="77777777" w:rsidR="0081257E" w:rsidRPr="009709C5" w:rsidRDefault="0081257E" w:rsidP="00A006CD">
            <w:pPr>
              <w:pStyle w:val="TAC"/>
              <w:jc w:val="left"/>
              <w:rPr>
                <w:sz w:val="16"/>
                <w:szCs w:val="16"/>
              </w:rPr>
            </w:pPr>
            <w:r w:rsidRPr="009709C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06FB5" w14:textId="77777777" w:rsidR="0081257E" w:rsidRPr="009709C5" w:rsidRDefault="0081257E" w:rsidP="00A006CD">
            <w:pPr>
              <w:pStyle w:val="TAL"/>
              <w:rPr>
                <w:sz w:val="16"/>
                <w:szCs w:val="16"/>
              </w:rPr>
            </w:pPr>
            <w:r w:rsidRPr="009709C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A3A9D"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53EF"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A275" w14:textId="77777777" w:rsidR="0081257E" w:rsidRPr="009709C5" w:rsidRDefault="0081257E" w:rsidP="00A006CD">
            <w:pPr>
              <w:pStyle w:val="TAL"/>
              <w:rPr>
                <w:sz w:val="16"/>
                <w:szCs w:val="16"/>
              </w:rPr>
            </w:pPr>
            <w:r w:rsidRPr="009709C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449E7"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57A266D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D35C441"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BDE4"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FAA38" w14:textId="77777777" w:rsidR="0081257E" w:rsidRPr="009709C5" w:rsidRDefault="0081257E" w:rsidP="00A006CD">
            <w:pPr>
              <w:pStyle w:val="TAC"/>
              <w:jc w:val="left"/>
              <w:rPr>
                <w:sz w:val="16"/>
                <w:szCs w:val="16"/>
              </w:rPr>
            </w:pPr>
            <w:r w:rsidRPr="009709C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10BE" w14:textId="77777777" w:rsidR="0081257E" w:rsidRPr="009709C5" w:rsidRDefault="0081257E" w:rsidP="00A006CD">
            <w:pPr>
              <w:pStyle w:val="TAL"/>
              <w:rPr>
                <w:sz w:val="16"/>
                <w:szCs w:val="16"/>
              </w:rPr>
            </w:pPr>
            <w:r w:rsidRPr="009709C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9202B"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3CE9D"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3154" w14:textId="77777777" w:rsidR="0081257E" w:rsidRPr="009709C5" w:rsidRDefault="0081257E" w:rsidP="00A006CD">
            <w:pPr>
              <w:pStyle w:val="TAL"/>
              <w:rPr>
                <w:sz w:val="16"/>
                <w:szCs w:val="16"/>
              </w:rPr>
            </w:pPr>
            <w:r w:rsidRPr="009709C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34A9E"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73CD603F"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C501EF9"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0FA44"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DEB4E" w14:textId="77777777" w:rsidR="0081257E" w:rsidRPr="009709C5" w:rsidRDefault="0081257E" w:rsidP="00A006CD">
            <w:pPr>
              <w:pStyle w:val="TAC"/>
              <w:jc w:val="left"/>
              <w:rPr>
                <w:sz w:val="16"/>
                <w:szCs w:val="16"/>
              </w:rPr>
            </w:pPr>
            <w:r w:rsidRPr="009709C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D8B1" w14:textId="77777777" w:rsidR="0081257E" w:rsidRPr="009709C5" w:rsidRDefault="0081257E" w:rsidP="00A006CD">
            <w:pPr>
              <w:pStyle w:val="TAL"/>
              <w:rPr>
                <w:sz w:val="16"/>
                <w:szCs w:val="16"/>
              </w:rPr>
            </w:pPr>
            <w:r w:rsidRPr="009709C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179"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DA43"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04DF" w14:textId="77777777" w:rsidR="0081257E" w:rsidRPr="009709C5" w:rsidRDefault="0081257E" w:rsidP="00A006CD">
            <w:pPr>
              <w:pStyle w:val="TAL"/>
              <w:rPr>
                <w:sz w:val="16"/>
                <w:szCs w:val="16"/>
              </w:rPr>
            </w:pPr>
            <w:r w:rsidRPr="009709C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B243"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5D3AB4E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8F23BAA"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A1A0"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7229" w14:textId="77777777" w:rsidR="0081257E" w:rsidRPr="009709C5" w:rsidRDefault="0081257E" w:rsidP="00A006CD">
            <w:pPr>
              <w:pStyle w:val="TAC"/>
              <w:jc w:val="left"/>
              <w:rPr>
                <w:sz w:val="16"/>
                <w:szCs w:val="16"/>
              </w:rPr>
            </w:pPr>
            <w:r w:rsidRPr="009709C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4C42" w14:textId="77777777" w:rsidR="0081257E" w:rsidRPr="009709C5" w:rsidRDefault="0081257E" w:rsidP="00A006CD">
            <w:pPr>
              <w:pStyle w:val="TAL"/>
              <w:rPr>
                <w:sz w:val="16"/>
                <w:szCs w:val="16"/>
              </w:rPr>
            </w:pPr>
            <w:r w:rsidRPr="009709C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2771C"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662F"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DA09" w14:textId="77777777" w:rsidR="0081257E" w:rsidRPr="009709C5" w:rsidRDefault="0081257E" w:rsidP="00A006CD">
            <w:pPr>
              <w:pStyle w:val="TAL"/>
              <w:rPr>
                <w:sz w:val="16"/>
                <w:szCs w:val="16"/>
              </w:rPr>
            </w:pPr>
            <w:r w:rsidRPr="009709C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5779E" w14:textId="77777777" w:rsidR="0081257E" w:rsidRPr="009709C5" w:rsidRDefault="0081257E" w:rsidP="00A006CD">
            <w:pPr>
              <w:pStyle w:val="TAC"/>
              <w:jc w:val="left"/>
              <w:rPr>
                <w:sz w:val="16"/>
                <w:szCs w:val="16"/>
              </w:rPr>
            </w:pPr>
            <w:r w:rsidRPr="009709C5">
              <w:rPr>
                <w:sz w:val="16"/>
                <w:szCs w:val="16"/>
              </w:rPr>
              <w:t>16.4.0</w:t>
            </w:r>
          </w:p>
        </w:tc>
      </w:tr>
      <w:tr w:rsidR="004A4298" w:rsidRPr="009709C5" w14:paraId="31F7819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03AC6D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773B"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EAB3" w14:textId="77777777" w:rsidR="004A4298" w:rsidRPr="009709C5" w:rsidRDefault="004A4298" w:rsidP="005B13F8">
            <w:pPr>
              <w:pStyle w:val="TAC"/>
              <w:jc w:val="left"/>
              <w:rPr>
                <w:sz w:val="16"/>
                <w:szCs w:val="16"/>
              </w:rPr>
            </w:pPr>
            <w:r w:rsidRPr="009709C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ADD1" w14:textId="77777777" w:rsidR="004A4298" w:rsidRPr="009709C5" w:rsidRDefault="004A4298" w:rsidP="005B13F8">
            <w:pPr>
              <w:pStyle w:val="TAL"/>
              <w:rPr>
                <w:sz w:val="16"/>
                <w:szCs w:val="16"/>
              </w:rPr>
            </w:pPr>
            <w:r w:rsidRPr="009709C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E21"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F4B5"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CB32C" w14:textId="77777777" w:rsidR="004A4298" w:rsidRPr="009709C5" w:rsidRDefault="004A4298" w:rsidP="00E81F8B">
            <w:pPr>
              <w:pStyle w:val="TAL"/>
              <w:rPr>
                <w:sz w:val="16"/>
                <w:szCs w:val="16"/>
              </w:rPr>
            </w:pPr>
            <w:r w:rsidRPr="009709C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7CB9"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0F3CC35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F33B3D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A43"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9725" w14:textId="77777777" w:rsidR="004A4298" w:rsidRPr="009709C5" w:rsidRDefault="004A4298" w:rsidP="005B13F8">
            <w:pPr>
              <w:pStyle w:val="TAC"/>
              <w:jc w:val="left"/>
              <w:rPr>
                <w:sz w:val="16"/>
                <w:szCs w:val="16"/>
              </w:rPr>
            </w:pPr>
            <w:r w:rsidRPr="009709C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5B8D" w14:textId="77777777" w:rsidR="004A4298" w:rsidRPr="009709C5" w:rsidRDefault="004A4298" w:rsidP="005B13F8">
            <w:pPr>
              <w:pStyle w:val="TAL"/>
              <w:rPr>
                <w:sz w:val="16"/>
                <w:szCs w:val="16"/>
              </w:rPr>
            </w:pPr>
            <w:r w:rsidRPr="009709C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2CC0"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BD9B"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0C6E4" w14:textId="77777777" w:rsidR="004A4298" w:rsidRPr="009709C5" w:rsidRDefault="004A4298" w:rsidP="00E81F8B">
            <w:pPr>
              <w:pStyle w:val="TAL"/>
              <w:rPr>
                <w:sz w:val="16"/>
                <w:szCs w:val="16"/>
              </w:rPr>
            </w:pPr>
            <w:r w:rsidRPr="009709C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DBBE"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11C0C01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91FC198"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B2E5"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5CA63" w14:textId="77777777" w:rsidR="004A4298" w:rsidRPr="009709C5" w:rsidRDefault="004A4298" w:rsidP="005B13F8">
            <w:pPr>
              <w:pStyle w:val="TAC"/>
              <w:jc w:val="left"/>
              <w:rPr>
                <w:sz w:val="16"/>
                <w:szCs w:val="16"/>
              </w:rPr>
            </w:pPr>
            <w:r w:rsidRPr="009709C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237F1" w14:textId="77777777" w:rsidR="004A4298" w:rsidRPr="009709C5" w:rsidRDefault="004A4298" w:rsidP="005B13F8">
            <w:pPr>
              <w:pStyle w:val="TAL"/>
              <w:rPr>
                <w:sz w:val="16"/>
                <w:szCs w:val="16"/>
              </w:rPr>
            </w:pPr>
            <w:r w:rsidRPr="009709C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8FBAF"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27F6"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FBD4" w14:textId="77777777" w:rsidR="004A4298" w:rsidRPr="009709C5" w:rsidRDefault="004A4298" w:rsidP="00E81F8B">
            <w:pPr>
              <w:pStyle w:val="TAL"/>
              <w:rPr>
                <w:sz w:val="16"/>
                <w:szCs w:val="16"/>
              </w:rPr>
            </w:pPr>
            <w:r w:rsidRPr="009709C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F0B2"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3D250C3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6340F"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7E708"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17F7" w14:textId="77777777" w:rsidR="004A4298" w:rsidRPr="009709C5" w:rsidRDefault="004A4298" w:rsidP="005B13F8">
            <w:pPr>
              <w:pStyle w:val="TAC"/>
              <w:jc w:val="left"/>
              <w:rPr>
                <w:sz w:val="16"/>
                <w:szCs w:val="16"/>
              </w:rPr>
            </w:pPr>
            <w:r w:rsidRPr="009709C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3473" w14:textId="77777777" w:rsidR="004A4298" w:rsidRPr="009709C5" w:rsidRDefault="004A4298" w:rsidP="005B13F8">
            <w:pPr>
              <w:pStyle w:val="TAL"/>
              <w:rPr>
                <w:sz w:val="16"/>
                <w:szCs w:val="16"/>
              </w:rPr>
            </w:pPr>
            <w:r w:rsidRPr="009709C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BF1D3"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0185"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C2B4D" w14:textId="77777777" w:rsidR="004A4298" w:rsidRPr="009709C5" w:rsidRDefault="004A4298" w:rsidP="00E81F8B">
            <w:pPr>
              <w:pStyle w:val="TAL"/>
              <w:rPr>
                <w:sz w:val="16"/>
                <w:szCs w:val="16"/>
              </w:rPr>
            </w:pPr>
            <w:r w:rsidRPr="009709C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F6AC"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1423DF6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1514FE6"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8D1"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600BB" w14:textId="77777777" w:rsidR="004A4298" w:rsidRPr="009709C5" w:rsidRDefault="004A4298" w:rsidP="005B13F8">
            <w:pPr>
              <w:pStyle w:val="TAC"/>
              <w:jc w:val="left"/>
              <w:rPr>
                <w:sz w:val="16"/>
                <w:szCs w:val="16"/>
              </w:rPr>
            </w:pPr>
            <w:r w:rsidRPr="009709C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F8B9" w14:textId="77777777" w:rsidR="004A4298" w:rsidRPr="009709C5" w:rsidRDefault="004A4298" w:rsidP="005B13F8">
            <w:pPr>
              <w:pStyle w:val="TAL"/>
              <w:rPr>
                <w:sz w:val="16"/>
                <w:szCs w:val="16"/>
              </w:rPr>
            </w:pPr>
            <w:r w:rsidRPr="009709C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0B589"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2B00"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B7DDB" w14:textId="77777777" w:rsidR="004A4298" w:rsidRPr="009709C5" w:rsidRDefault="004A4298" w:rsidP="00E81F8B">
            <w:pPr>
              <w:pStyle w:val="TAL"/>
              <w:rPr>
                <w:sz w:val="16"/>
                <w:szCs w:val="16"/>
              </w:rPr>
            </w:pPr>
            <w:r w:rsidRPr="009709C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391D"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5F129F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F3F6D41"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F3ED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8AFC" w14:textId="77777777" w:rsidR="004A4298" w:rsidRPr="009709C5" w:rsidRDefault="004A4298" w:rsidP="005B13F8">
            <w:pPr>
              <w:pStyle w:val="TAC"/>
              <w:jc w:val="left"/>
              <w:rPr>
                <w:sz w:val="16"/>
                <w:szCs w:val="16"/>
              </w:rPr>
            </w:pPr>
            <w:r w:rsidRPr="009709C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A71C" w14:textId="77777777" w:rsidR="004A4298" w:rsidRPr="009709C5" w:rsidRDefault="004A4298" w:rsidP="005B13F8">
            <w:pPr>
              <w:pStyle w:val="TAL"/>
              <w:rPr>
                <w:sz w:val="16"/>
                <w:szCs w:val="16"/>
              </w:rPr>
            </w:pPr>
            <w:r w:rsidRPr="009709C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1B48B"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E407"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3CED7" w14:textId="77777777" w:rsidR="004A4298" w:rsidRPr="009709C5" w:rsidRDefault="004A4298" w:rsidP="00E81F8B">
            <w:pPr>
              <w:pStyle w:val="TAL"/>
              <w:rPr>
                <w:sz w:val="16"/>
                <w:szCs w:val="16"/>
              </w:rPr>
            </w:pPr>
            <w:r w:rsidRPr="009709C5">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CFF7"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F632D0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FE3F704"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523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A71E" w14:textId="77777777" w:rsidR="004A4298" w:rsidRPr="009709C5" w:rsidRDefault="004A4298" w:rsidP="005B13F8">
            <w:pPr>
              <w:pStyle w:val="TAC"/>
              <w:jc w:val="left"/>
              <w:rPr>
                <w:sz w:val="16"/>
                <w:szCs w:val="16"/>
              </w:rPr>
            </w:pPr>
            <w:r w:rsidRPr="009709C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2621" w14:textId="77777777" w:rsidR="004A4298" w:rsidRPr="009709C5" w:rsidRDefault="004A4298" w:rsidP="005B13F8">
            <w:pPr>
              <w:pStyle w:val="TAL"/>
              <w:rPr>
                <w:sz w:val="16"/>
                <w:szCs w:val="16"/>
              </w:rPr>
            </w:pPr>
            <w:r w:rsidRPr="009709C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89FF8"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E116"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C35D" w14:textId="77777777" w:rsidR="004A4298" w:rsidRPr="009709C5" w:rsidRDefault="004A4298" w:rsidP="00E81F8B">
            <w:pPr>
              <w:pStyle w:val="TAL"/>
              <w:rPr>
                <w:sz w:val="16"/>
                <w:szCs w:val="16"/>
              </w:rPr>
            </w:pPr>
            <w:r w:rsidRPr="009709C5">
              <w:rPr>
                <w:sz w:val="16"/>
                <w:szCs w:val="16"/>
              </w:rPr>
              <w:t>Add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8D5E"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77A600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AC37C98"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FDA9D"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9B92" w14:textId="77777777" w:rsidR="004A4298" w:rsidRPr="009709C5" w:rsidRDefault="004A4298" w:rsidP="005B13F8">
            <w:pPr>
              <w:pStyle w:val="TAC"/>
              <w:jc w:val="left"/>
              <w:rPr>
                <w:sz w:val="16"/>
                <w:szCs w:val="16"/>
              </w:rPr>
            </w:pPr>
            <w:r w:rsidRPr="009709C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DE0C" w14:textId="77777777" w:rsidR="004A4298" w:rsidRPr="009709C5" w:rsidRDefault="004A4298" w:rsidP="005B13F8">
            <w:pPr>
              <w:pStyle w:val="TAL"/>
              <w:rPr>
                <w:sz w:val="16"/>
                <w:szCs w:val="16"/>
              </w:rPr>
            </w:pPr>
            <w:r w:rsidRPr="009709C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3A11"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887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A66AD" w14:textId="77777777" w:rsidR="004A4298" w:rsidRPr="009709C5" w:rsidRDefault="004A4298" w:rsidP="00E81F8B">
            <w:pPr>
              <w:pStyle w:val="TAL"/>
              <w:rPr>
                <w:sz w:val="16"/>
                <w:szCs w:val="16"/>
              </w:rPr>
            </w:pPr>
            <w:r w:rsidRPr="009709C5">
              <w:rPr>
                <w:sz w:val="16"/>
                <w:szCs w:val="16"/>
              </w:rPr>
              <w:t>Add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BC1D"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66C39EE"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CC2CEED"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209B"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B13A" w14:textId="77777777" w:rsidR="004A4298" w:rsidRPr="009709C5" w:rsidRDefault="004A4298" w:rsidP="005B13F8">
            <w:pPr>
              <w:pStyle w:val="TAC"/>
              <w:jc w:val="left"/>
              <w:rPr>
                <w:sz w:val="16"/>
                <w:szCs w:val="16"/>
              </w:rPr>
            </w:pPr>
            <w:r w:rsidRPr="009709C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CC85" w14:textId="77777777" w:rsidR="004A4298" w:rsidRPr="009709C5" w:rsidRDefault="004A4298" w:rsidP="005B13F8">
            <w:pPr>
              <w:pStyle w:val="TAL"/>
              <w:rPr>
                <w:sz w:val="16"/>
                <w:szCs w:val="16"/>
              </w:rPr>
            </w:pPr>
            <w:r w:rsidRPr="009709C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5EAFA"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4386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DC55" w14:textId="77777777" w:rsidR="004A4298" w:rsidRPr="009709C5" w:rsidRDefault="004A4298" w:rsidP="00E81F8B">
            <w:pPr>
              <w:pStyle w:val="TAL"/>
              <w:rPr>
                <w:sz w:val="16"/>
                <w:szCs w:val="16"/>
              </w:rPr>
            </w:pPr>
            <w:r w:rsidRPr="009709C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72D5"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B707A61"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0F756AC"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DF4"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38879" w14:textId="77777777" w:rsidR="004A4298" w:rsidRPr="009709C5" w:rsidRDefault="004A4298" w:rsidP="005B13F8">
            <w:pPr>
              <w:pStyle w:val="TAC"/>
              <w:jc w:val="left"/>
              <w:rPr>
                <w:sz w:val="16"/>
                <w:szCs w:val="16"/>
              </w:rPr>
            </w:pPr>
            <w:r w:rsidRPr="009709C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5197" w14:textId="77777777" w:rsidR="004A4298" w:rsidRPr="009709C5" w:rsidRDefault="004A4298" w:rsidP="005B13F8">
            <w:pPr>
              <w:pStyle w:val="TAL"/>
              <w:rPr>
                <w:sz w:val="16"/>
                <w:szCs w:val="16"/>
              </w:rPr>
            </w:pPr>
            <w:r w:rsidRPr="009709C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1DA34"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D009E"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D6D77" w14:textId="77777777" w:rsidR="004A4298" w:rsidRPr="009709C5" w:rsidRDefault="004A4298" w:rsidP="00E81F8B">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2D53"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7C056D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13C20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DB9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F0CAA" w14:textId="77777777" w:rsidR="004A4298" w:rsidRPr="009709C5" w:rsidRDefault="004A4298" w:rsidP="005B13F8">
            <w:pPr>
              <w:pStyle w:val="TAC"/>
              <w:jc w:val="left"/>
              <w:rPr>
                <w:sz w:val="16"/>
                <w:szCs w:val="16"/>
              </w:rPr>
            </w:pPr>
            <w:r w:rsidRPr="009709C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38" w14:textId="77777777" w:rsidR="004A4298" w:rsidRPr="009709C5" w:rsidRDefault="004A4298" w:rsidP="005B13F8">
            <w:pPr>
              <w:pStyle w:val="TAL"/>
              <w:rPr>
                <w:sz w:val="16"/>
                <w:szCs w:val="16"/>
              </w:rPr>
            </w:pPr>
            <w:r w:rsidRPr="009709C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7A9B"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531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7254" w14:textId="77777777" w:rsidR="004A4298" w:rsidRPr="009709C5" w:rsidRDefault="004A4298" w:rsidP="00E81F8B">
            <w:pPr>
              <w:pStyle w:val="TAL"/>
              <w:rPr>
                <w:sz w:val="16"/>
                <w:szCs w:val="16"/>
              </w:rPr>
            </w:pPr>
            <w:r w:rsidRPr="009709C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8BE7B"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7FD5D6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E26" w14:textId="77777777" w:rsidR="004A4298" w:rsidRPr="009709C5" w:rsidRDefault="004A4298" w:rsidP="005B13F8">
            <w:pPr>
              <w:pStyle w:val="TAC"/>
              <w:jc w:val="left"/>
              <w:rPr>
                <w:sz w:val="16"/>
                <w:szCs w:val="16"/>
              </w:rPr>
            </w:pPr>
            <w:r w:rsidRPr="009709C5">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2CBC3"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FEE61" w14:textId="77777777" w:rsidR="004A4298" w:rsidRPr="009709C5" w:rsidRDefault="004A4298" w:rsidP="005B13F8">
            <w:pPr>
              <w:pStyle w:val="TAC"/>
              <w:jc w:val="left"/>
              <w:rPr>
                <w:sz w:val="16"/>
                <w:szCs w:val="16"/>
              </w:rPr>
            </w:pPr>
            <w:r w:rsidRPr="009709C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05A" w14:textId="77777777" w:rsidR="004A4298" w:rsidRPr="009709C5" w:rsidRDefault="004A4298" w:rsidP="005B13F8">
            <w:pPr>
              <w:pStyle w:val="TAL"/>
              <w:rPr>
                <w:sz w:val="16"/>
                <w:szCs w:val="16"/>
              </w:rPr>
            </w:pPr>
            <w:r w:rsidRPr="009709C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109D"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41A9"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DB615" w14:textId="77777777" w:rsidR="004A4298" w:rsidRPr="009709C5" w:rsidRDefault="004A4298" w:rsidP="00E81F8B">
            <w:pPr>
              <w:pStyle w:val="TAL"/>
              <w:rPr>
                <w:sz w:val="16"/>
                <w:szCs w:val="16"/>
              </w:rPr>
            </w:pPr>
            <w:r w:rsidRPr="009709C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F442"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80DBC9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DF4C83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23F7F"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AD097" w14:textId="77777777" w:rsidR="004A4298" w:rsidRPr="009709C5" w:rsidRDefault="004A4298" w:rsidP="005B13F8">
            <w:pPr>
              <w:pStyle w:val="TAC"/>
              <w:jc w:val="left"/>
              <w:rPr>
                <w:sz w:val="16"/>
                <w:szCs w:val="16"/>
              </w:rPr>
            </w:pPr>
            <w:r w:rsidRPr="009709C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10873" w14:textId="77777777" w:rsidR="004A4298" w:rsidRPr="009709C5" w:rsidRDefault="004A4298" w:rsidP="005B13F8">
            <w:pPr>
              <w:pStyle w:val="TAL"/>
              <w:rPr>
                <w:sz w:val="16"/>
                <w:szCs w:val="16"/>
              </w:rPr>
            </w:pPr>
            <w:r w:rsidRPr="009709C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437"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8F3E9"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21AFE" w14:textId="77777777" w:rsidR="004A4298" w:rsidRPr="009709C5" w:rsidRDefault="004A4298" w:rsidP="00E81F8B">
            <w:pPr>
              <w:pStyle w:val="TAL"/>
              <w:rPr>
                <w:sz w:val="16"/>
                <w:szCs w:val="16"/>
              </w:rPr>
            </w:pPr>
            <w:r w:rsidRPr="009709C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26AF2"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83970F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2092EFF"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CB85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7C06F" w14:textId="77777777" w:rsidR="004A4298" w:rsidRPr="009709C5" w:rsidRDefault="004A4298" w:rsidP="005B13F8">
            <w:pPr>
              <w:pStyle w:val="TAC"/>
              <w:jc w:val="left"/>
              <w:rPr>
                <w:sz w:val="16"/>
                <w:szCs w:val="16"/>
              </w:rPr>
            </w:pPr>
            <w:r w:rsidRPr="009709C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4753" w14:textId="77777777" w:rsidR="004A4298" w:rsidRPr="009709C5" w:rsidRDefault="004A4298" w:rsidP="005B13F8">
            <w:pPr>
              <w:pStyle w:val="TAL"/>
              <w:rPr>
                <w:sz w:val="16"/>
                <w:szCs w:val="16"/>
              </w:rPr>
            </w:pPr>
            <w:r w:rsidRPr="009709C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335A9"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6D8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E6A1" w14:textId="77777777" w:rsidR="004A4298" w:rsidRPr="009709C5" w:rsidRDefault="004A4298" w:rsidP="00E81F8B">
            <w:pPr>
              <w:pStyle w:val="TAL"/>
              <w:rPr>
                <w:sz w:val="16"/>
                <w:szCs w:val="16"/>
              </w:rPr>
            </w:pPr>
            <w:r w:rsidRPr="009709C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5ACF7"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128D95C7"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EAEDF5D"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B86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DCAB8" w14:textId="77777777" w:rsidR="004A4298" w:rsidRPr="009709C5" w:rsidRDefault="004A4298" w:rsidP="005B13F8">
            <w:pPr>
              <w:pStyle w:val="TAC"/>
              <w:jc w:val="left"/>
              <w:rPr>
                <w:sz w:val="16"/>
                <w:szCs w:val="16"/>
              </w:rPr>
            </w:pPr>
            <w:r w:rsidRPr="009709C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A804" w14:textId="77777777" w:rsidR="004A4298" w:rsidRPr="009709C5" w:rsidRDefault="004A4298" w:rsidP="005B13F8">
            <w:pPr>
              <w:pStyle w:val="TAL"/>
              <w:rPr>
                <w:sz w:val="16"/>
                <w:szCs w:val="16"/>
              </w:rPr>
            </w:pPr>
            <w:r w:rsidRPr="009709C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8A3FA"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7D8"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91421" w14:textId="77777777" w:rsidR="004A4298" w:rsidRPr="009709C5" w:rsidRDefault="004A4298" w:rsidP="00E81F8B">
            <w:pPr>
              <w:pStyle w:val="TAL"/>
              <w:rPr>
                <w:sz w:val="16"/>
                <w:szCs w:val="16"/>
              </w:rPr>
            </w:pPr>
            <w:r w:rsidRPr="009709C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2DF3"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3D74CF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CB7A63E"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862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40950" w14:textId="77777777" w:rsidR="004A4298" w:rsidRPr="009709C5" w:rsidRDefault="004A4298" w:rsidP="005B13F8">
            <w:pPr>
              <w:pStyle w:val="TAC"/>
              <w:jc w:val="left"/>
              <w:rPr>
                <w:sz w:val="16"/>
                <w:szCs w:val="16"/>
              </w:rPr>
            </w:pPr>
            <w:r w:rsidRPr="009709C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3407" w14:textId="77777777" w:rsidR="004A4298" w:rsidRPr="009709C5" w:rsidRDefault="004A4298" w:rsidP="005B13F8">
            <w:pPr>
              <w:pStyle w:val="TAL"/>
              <w:rPr>
                <w:sz w:val="16"/>
                <w:szCs w:val="16"/>
              </w:rPr>
            </w:pPr>
            <w:r w:rsidRPr="009709C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6D506"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10E8"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8A4C" w14:textId="77777777" w:rsidR="004A4298" w:rsidRPr="009709C5" w:rsidRDefault="004A4298" w:rsidP="00E81F8B">
            <w:pPr>
              <w:pStyle w:val="TAL"/>
              <w:rPr>
                <w:sz w:val="16"/>
                <w:szCs w:val="16"/>
              </w:rPr>
            </w:pPr>
            <w:r w:rsidRPr="009709C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63C63"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26FA26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B0D056"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51F3"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C7E5" w14:textId="77777777" w:rsidR="004A4298" w:rsidRPr="009709C5" w:rsidRDefault="004A4298" w:rsidP="005B13F8">
            <w:pPr>
              <w:pStyle w:val="TAC"/>
              <w:jc w:val="left"/>
              <w:rPr>
                <w:sz w:val="16"/>
                <w:szCs w:val="16"/>
              </w:rPr>
            </w:pPr>
            <w:r w:rsidRPr="009709C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7654" w14:textId="77777777" w:rsidR="004A4298" w:rsidRPr="009709C5" w:rsidRDefault="004A4298" w:rsidP="005B13F8">
            <w:pPr>
              <w:pStyle w:val="TAL"/>
              <w:rPr>
                <w:sz w:val="16"/>
                <w:szCs w:val="16"/>
              </w:rPr>
            </w:pPr>
            <w:r w:rsidRPr="009709C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26210"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C8B7"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0A92" w14:textId="77777777" w:rsidR="004A4298" w:rsidRPr="009709C5" w:rsidRDefault="004A4298" w:rsidP="00E81F8B">
            <w:pPr>
              <w:pStyle w:val="TAL"/>
              <w:rPr>
                <w:sz w:val="16"/>
                <w:szCs w:val="16"/>
              </w:rPr>
            </w:pPr>
            <w:r w:rsidRPr="009709C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40B5"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3CEF3BD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920FA5"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F07C1"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956A5" w14:textId="77777777" w:rsidR="004A4298" w:rsidRPr="009709C5" w:rsidRDefault="004A4298" w:rsidP="005B13F8">
            <w:pPr>
              <w:pStyle w:val="TAC"/>
              <w:jc w:val="left"/>
              <w:rPr>
                <w:sz w:val="16"/>
                <w:szCs w:val="16"/>
              </w:rPr>
            </w:pPr>
            <w:r w:rsidRPr="009709C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DE87C" w14:textId="77777777" w:rsidR="004A4298" w:rsidRPr="009709C5" w:rsidRDefault="004A4298" w:rsidP="005B13F8">
            <w:pPr>
              <w:pStyle w:val="TAL"/>
              <w:rPr>
                <w:sz w:val="16"/>
                <w:szCs w:val="16"/>
              </w:rPr>
            </w:pPr>
            <w:r w:rsidRPr="009709C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B025"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3FC6"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81F1" w14:textId="77777777" w:rsidR="004A4298" w:rsidRPr="009709C5" w:rsidRDefault="004A4298" w:rsidP="00E81F8B">
            <w:pPr>
              <w:pStyle w:val="TAL"/>
              <w:rPr>
                <w:sz w:val="16"/>
                <w:szCs w:val="16"/>
              </w:rPr>
            </w:pPr>
            <w:r w:rsidRPr="009709C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F3C9"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0B04F12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0D67394"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C682"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6FF3" w14:textId="77777777" w:rsidR="004A4298" w:rsidRPr="009709C5" w:rsidRDefault="004A4298" w:rsidP="005B13F8">
            <w:pPr>
              <w:pStyle w:val="TAC"/>
              <w:jc w:val="left"/>
              <w:rPr>
                <w:sz w:val="16"/>
                <w:szCs w:val="16"/>
              </w:rPr>
            </w:pPr>
            <w:r w:rsidRPr="009709C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788" w14:textId="77777777" w:rsidR="004A4298" w:rsidRPr="009709C5" w:rsidRDefault="004A4298" w:rsidP="005B13F8">
            <w:pPr>
              <w:pStyle w:val="TAL"/>
              <w:rPr>
                <w:sz w:val="16"/>
                <w:szCs w:val="16"/>
              </w:rPr>
            </w:pPr>
            <w:r w:rsidRPr="009709C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4678"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502B"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F7517" w14:textId="77777777" w:rsidR="004A4298" w:rsidRPr="009709C5" w:rsidRDefault="004A4298" w:rsidP="00E81F8B">
            <w:pPr>
              <w:pStyle w:val="TAL"/>
              <w:rPr>
                <w:sz w:val="16"/>
                <w:szCs w:val="16"/>
              </w:rPr>
            </w:pPr>
            <w:r w:rsidRPr="009709C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A34F"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3B518FE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7A35A40"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A2C3B"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FAB40" w14:textId="77777777" w:rsidR="004A4298" w:rsidRPr="009709C5" w:rsidRDefault="004A4298" w:rsidP="005B13F8">
            <w:pPr>
              <w:pStyle w:val="TAC"/>
              <w:jc w:val="left"/>
              <w:rPr>
                <w:sz w:val="16"/>
                <w:szCs w:val="16"/>
              </w:rPr>
            </w:pPr>
            <w:r w:rsidRPr="009709C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8B99" w14:textId="77777777" w:rsidR="004A4298" w:rsidRPr="009709C5" w:rsidRDefault="004A4298" w:rsidP="005B13F8">
            <w:pPr>
              <w:pStyle w:val="TAL"/>
              <w:rPr>
                <w:sz w:val="16"/>
                <w:szCs w:val="16"/>
              </w:rPr>
            </w:pPr>
            <w:r w:rsidRPr="009709C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D1BC9"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D87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37E3" w14:textId="77777777" w:rsidR="004A4298" w:rsidRPr="009709C5" w:rsidRDefault="004A4298" w:rsidP="00E81F8B">
            <w:pPr>
              <w:pStyle w:val="TAL"/>
              <w:rPr>
                <w:sz w:val="16"/>
                <w:szCs w:val="16"/>
              </w:rPr>
            </w:pPr>
            <w:r w:rsidRPr="009709C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B855"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4FE17B2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30AC139"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90E9"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EF05" w14:textId="77777777" w:rsidR="004A4298" w:rsidRPr="009709C5" w:rsidRDefault="004A4298" w:rsidP="005B13F8">
            <w:pPr>
              <w:pStyle w:val="TAC"/>
              <w:jc w:val="left"/>
              <w:rPr>
                <w:sz w:val="16"/>
                <w:szCs w:val="16"/>
              </w:rPr>
            </w:pPr>
            <w:r w:rsidRPr="009709C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B62" w14:textId="77777777" w:rsidR="004A4298" w:rsidRPr="009709C5" w:rsidRDefault="004A4298" w:rsidP="005B13F8">
            <w:pPr>
              <w:pStyle w:val="TAL"/>
              <w:rPr>
                <w:sz w:val="16"/>
                <w:szCs w:val="16"/>
              </w:rPr>
            </w:pPr>
            <w:r w:rsidRPr="009709C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CE7"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CA4"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94770" w14:textId="77777777" w:rsidR="004A4298" w:rsidRPr="009709C5" w:rsidRDefault="004A4298" w:rsidP="00E81F8B">
            <w:pPr>
              <w:pStyle w:val="TAL"/>
              <w:rPr>
                <w:sz w:val="16"/>
                <w:szCs w:val="16"/>
              </w:rPr>
            </w:pPr>
            <w:r w:rsidRPr="009709C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4E94"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28F9C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183D6207"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738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99784" w14:textId="77777777" w:rsidR="004A4298" w:rsidRPr="009709C5" w:rsidRDefault="004A4298" w:rsidP="005B13F8">
            <w:pPr>
              <w:pStyle w:val="TAC"/>
              <w:jc w:val="left"/>
              <w:rPr>
                <w:sz w:val="16"/>
                <w:szCs w:val="16"/>
              </w:rPr>
            </w:pPr>
            <w:r w:rsidRPr="009709C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8EA0" w14:textId="77777777" w:rsidR="004A4298" w:rsidRPr="009709C5" w:rsidRDefault="004A4298" w:rsidP="005B13F8">
            <w:pPr>
              <w:pStyle w:val="TAL"/>
              <w:rPr>
                <w:sz w:val="16"/>
                <w:szCs w:val="16"/>
              </w:rPr>
            </w:pPr>
            <w:r w:rsidRPr="009709C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6AB7"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B91C"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63DB8" w14:textId="77777777" w:rsidR="004A4298" w:rsidRPr="009709C5" w:rsidRDefault="004A4298" w:rsidP="00E81F8B">
            <w:pPr>
              <w:pStyle w:val="TAL"/>
              <w:rPr>
                <w:sz w:val="16"/>
                <w:szCs w:val="16"/>
              </w:rPr>
            </w:pPr>
            <w:r w:rsidRPr="009709C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6774"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2E2E4A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20FBE"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92E9"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AD8E6" w14:textId="77777777" w:rsidR="004A4298" w:rsidRPr="009709C5" w:rsidRDefault="004A4298" w:rsidP="005B13F8">
            <w:pPr>
              <w:pStyle w:val="TAC"/>
              <w:jc w:val="left"/>
              <w:rPr>
                <w:sz w:val="16"/>
                <w:szCs w:val="16"/>
              </w:rPr>
            </w:pPr>
            <w:r w:rsidRPr="009709C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CAE5" w14:textId="77777777" w:rsidR="004A4298" w:rsidRPr="009709C5" w:rsidRDefault="004A4298" w:rsidP="00166463">
            <w:pPr>
              <w:pStyle w:val="TAL"/>
              <w:rPr>
                <w:sz w:val="16"/>
                <w:szCs w:val="16"/>
              </w:rPr>
            </w:pPr>
            <w:r w:rsidRPr="009709C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776C7" w14:textId="77777777" w:rsidR="004A4298" w:rsidRPr="009709C5" w:rsidRDefault="004A4298" w:rsidP="00E81F8B">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483FE" w14:textId="77777777" w:rsidR="004A4298" w:rsidRPr="009709C5" w:rsidRDefault="004A4298" w:rsidP="00E81F8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856A0" w14:textId="77777777" w:rsidR="004A4298" w:rsidRPr="009709C5" w:rsidRDefault="004A4298" w:rsidP="00E81F8B">
            <w:pPr>
              <w:pStyle w:val="TAL"/>
              <w:rPr>
                <w:sz w:val="16"/>
                <w:szCs w:val="16"/>
              </w:rPr>
            </w:pPr>
            <w:r w:rsidRPr="009709C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03089"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2B81DA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6A3E7E"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5C9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C727" w14:textId="77777777" w:rsidR="004A4298" w:rsidRPr="009709C5" w:rsidRDefault="004A4298" w:rsidP="00166463">
            <w:pPr>
              <w:pStyle w:val="TAC"/>
              <w:jc w:val="left"/>
              <w:rPr>
                <w:sz w:val="16"/>
                <w:szCs w:val="16"/>
              </w:rPr>
            </w:pPr>
            <w:r w:rsidRPr="009709C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E2C8" w14:textId="77777777" w:rsidR="004A4298" w:rsidRPr="009709C5" w:rsidRDefault="004A4298" w:rsidP="00E81F8B">
            <w:pPr>
              <w:pStyle w:val="TAL"/>
              <w:rPr>
                <w:sz w:val="16"/>
                <w:szCs w:val="16"/>
              </w:rPr>
            </w:pPr>
            <w:r w:rsidRPr="009709C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4F4AB" w14:textId="77777777" w:rsidR="004A4298" w:rsidRPr="009709C5" w:rsidRDefault="004A4298" w:rsidP="00E81F8B">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32D" w14:textId="77777777" w:rsidR="004A4298" w:rsidRPr="009709C5" w:rsidRDefault="004A4298" w:rsidP="00E81F8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FE1E2" w14:textId="77777777" w:rsidR="004A4298" w:rsidRPr="009709C5" w:rsidRDefault="004A4298" w:rsidP="00E81F8B">
            <w:pPr>
              <w:pStyle w:val="TAL"/>
              <w:rPr>
                <w:sz w:val="16"/>
                <w:szCs w:val="16"/>
              </w:rPr>
            </w:pPr>
            <w:r w:rsidRPr="009709C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8174" w14:textId="77777777" w:rsidR="004A4298" w:rsidRPr="009709C5" w:rsidRDefault="004A4298" w:rsidP="00DA18B5">
            <w:pPr>
              <w:pStyle w:val="TAC"/>
              <w:jc w:val="left"/>
              <w:rPr>
                <w:sz w:val="16"/>
                <w:szCs w:val="16"/>
              </w:rPr>
            </w:pPr>
            <w:r w:rsidRPr="009709C5">
              <w:rPr>
                <w:sz w:val="16"/>
                <w:szCs w:val="16"/>
              </w:rPr>
              <w:t>16.5.0</w:t>
            </w:r>
          </w:p>
        </w:tc>
      </w:tr>
      <w:tr w:rsidR="000E107A" w:rsidRPr="009709C5" w14:paraId="0F843F59"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ED5"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1E2B"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63D25" w14:textId="77777777" w:rsidR="000E107A" w:rsidRPr="009709C5" w:rsidRDefault="000E107A">
            <w:pPr>
              <w:pStyle w:val="TAC"/>
              <w:jc w:val="left"/>
              <w:rPr>
                <w:sz w:val="16"/>
                <w:szCs w:val="16"/>
              </w:rPr>
            </w:pPr>
            <w:r w:rsidRPr="009709C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B970" w14:textId="77777777" w:rsidR="000E107A" w:rsidRPr="009709C5" w:rsidRDefault="000E107A">
            <w:pPr>
              <w:pStyle w:val="TAL"/>
              <w:rPr>
                <w:sz w:val="16"/>
                <w:szCs w:val="16"/>
              </w:rPr>
            </w:pPr>
            <w:r w:rsidRPr="009709C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E769"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8C60"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20190" w14:textId="77777777" w:rsidR="000E107A" w:rsidRPr="009709C5" w:rsidRDefault="000E107A">
            <w:pPr>
              <w:pStyle w:val="TAL"/>
              <w:rPr>
                <w:sz w:val="16"/>
                <w:szCs w:val="16"/>
              </w:rPr>
            </w:pPr>
            <w:r w:rsidRPr="009709C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BE1E" w14:textId="77777777" w:rsidR="000E107A" w:rsidRPr="009709C5" w:rsidRDefault="000E107A">
            <w:pPr>
              <w:pStyle w:val="TAC"/>
              <w:jc w:val="left"/>
              <w:rPr>
                <w:sz w:val="16"/>
                <w:szCs w:val="16"/>
              </w:rPr>
            </w:pPr>
            <w:r w:rsidRPr="009709C5">
              <w:rPr>
                <w:sz w:val="16"/>
                <w:szCs w:val="16"/>
              </w:rPr>
              <w:t>16.6.0</w:t>
            </w:r>
          </w:p>
        </w:tc>
      </w:tr>
      <w:tr w:rsidR="000E107A" w:rsidRPr="009709C5" w14:paraId="5E2023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F7EE085"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2815"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67856" w14:textId="77777777" w:rsidR="000E107A" w:rsidRPr="009709C5" w:rsidRDefault="000E107A">
            <w:pPr>
              <w:pStyle w:val="TAC"/>
              <w:jc w:val="left"/>
              <w:rPr>
                <w:sz w:val="16"/>
                <w:szCs w:val="16"/>
              </w:rPr>
            </w:pPr>
            <w:r w:rsidRPr="009709C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33264" w14:textId="77777777" w:rsidR="000E107A" w:rsidRPr="009709C5" w:rsidRDefault="000E107A">
            <w:pPr>
              <w:pStyle w:val="TAL"/>
              <w:rPr>
                <w:sz w:val="16"/>
                <w:szCs w:val="16"/>
              </w:rPr>
            </w:pPr>
            <w:r w:rsidRPr="009709C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F42E"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457F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3F21" w14:textId="77777777" w:rsidR="000E107A" w:rsidRPr="009709C5" w:rsidRDefault="000E107A">
            <w:pPr>
              <w:pStyle w:val="TAL"/>
              <w:rPr>
                <w:sz w:val="16"/>
                <w:szCs w:val="16"/>
              </w:rPr>
            </w:pPr>
            <w:r w:rsidRPr="009709C5">
              <w:rPr>
                <w:sz w:val="16"/>
                <w:szCs w:val="16"/>
              </w:rPr>
              <w:t>Update of demod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2B3FF" w14:textId="77777777" w:rsidR="000E107A" w:rsidRPr="009709C5" w:rsidRDefault="000E107A">
            <w:pPr>
              <w:pStyle w:val="TAC"/>
              <w:jc w:val="left"/>
              <w:rPr>
                <w:sz w:val="16"/>
                <w:szCs w:val="16"/>
              </w:rPr>
            </w:pPr>
            <w:r w:rsidRPr="009709C5">
              <w:rPr>
                <w:sz w:val="16"/>
                <w:szCs w:val="16"/>
              </w:rPr>
              <w:t>16.6.0</w:t>
            </w:r>
          </w:p>
        </w:tc>
      </w:tr>
      <w:tr w:rsidR="000E107A" w:rsidRPr="009709C5" w14:paraId="78E8109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08DFC9"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E3B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6623C" w14:textId="77777777" w:rsidR="000E107A" w:rsidRPr="009709C5" w:rsidRDefault="000E107A">
            <w:pPr>
              <w:pStyle w:val="TAC"/>
              <w:jc w:val="left"/>
              <w:rPr>
                <w:sz w:val="16"/>
                <w:szCs w:val="16"/>
              </w:rPr>
            </w:pPr>
            <w:r w:rsidRPr="009709C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87D1" w14:textId="77777777" w:rsidR="000E107A" w:rsidRPr="009709C5" w:rsidRDefault="000E107A">
            <w:pPr>
              <w:pStyle w:val="TAL"/>
              <w:rPr>
                <w:sz w:val="16"/>
                <w:szCs w:val="16"/>
              </w:rPr>
            </w:pPr>
            <w:r w:rsidRPr="009709C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25AE"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6C5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1F1B1" w14:textId="77777777" w:rsidR="000E107A" w:rsidRPr="009709C5" w:rsidRDefault="000E107A">
            <w:pPr>
              <w:pStyle w:val="TAL"/>
              <w:rPr>
                <w:sz w:val="16"/>
                <w:szCs w:val="16"/>
              </w:rPr>
            </w:pPr>
            <w:r w:rsidRPr="009709C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FF33" w14:textId="77777777" w:rsidR="000E107A" w:rsidRPr="009709C5" w:rsidRDefault="000E107A">
            <w:pPr>
              <w:pStyle w:val="TAC"/>
              <w:jc w:val="left"/>
              <w:rPr>
                <w:sz w:val="16"/>
                <w:szCs w:val="16"/>
              </w:rPr>
            </w:pPr>
            <w:r w:rsidRPr="009709C5">
              <w:rPr>
                <w:sz w:val="16"/>
                <w:szCs w:val="16"/>
              </w:rPr>
              <w:t>16.6.0</w:t>
            </w:r>
          </w:p>
        </w:tc>
      </w:tr>
      <w:tr w:rsidR="000E107A" w:rsidRPr="009709C5" w14:paraId="11445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D101C9"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7E51"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0E4D6" w14:textId="77777777" w:rsidR="000E107A" w:rsidRPr="009709C5" w:rsidRDefault="000E107A">
            <w:pPr>
              <w:pStyle w:val="TAC"/>
              <w:jc w:val="left"/>
              <w:rPr>
                <w:sz w:val="16"/>
                <w:szCs w:val="16"/>
              </w:rPr>
            </w:pPr>
            <w:r w:rsidRPr="009709C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9F6F" w14:textId="77777777" w:rsidR="000E107A" w:rsidRPr="009709C5" w:rsidRDefault="000E107A">
            <w:pPr>
              <w:pStyle w:val="TAL"/>
              <w:rPr>
                <w:sz w:val="16"/>
                <w:szCs w:val="16"/>
              </w:rPr>
            </w:pPr>
            <w:r w:rsidRPr="009709C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C6047"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686D8"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FDA79" w14:textId="77777777" w:rsidR="000E107A" w:rsidRPr="009709C5" w:rsidRDefault="000E107A">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ACE" w14:textId="77777777" w:rsidR="000E107A" w:rsidRPr="009709C5" w:rsidRDefault="000E107A">
            <w:pPr>
              <w:pStyle w:val="TAC"/>
              <w:jc w:val="left"/>
              <w:rPr>
                <w:sz w:val="16"/>
                <w:szCs w:val="16"/>
              </w:rPr>
            </w:pPr>
            <w:r w:rsidRPr="009709C5">
              <w:rPr>
                <w:sz w:val="16"/>
                <w:szCs w:val="16"/>
              </w:rPr>
              <w:t>16.6.0</w:t>
            </w:r>
          </w:p>
        </w:tc>
      </w:tr>
      <w:tr w:rsidR="000E107A" w:rsidRPr="009709C5" w14:paraId="3F9EC388"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1DF31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31E4"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AE4ED" w14:textId="77777777" w:rsidR="000E107A" w:rsidRPr="009709C5" w:rsidRDefault="000E107A">
            <w:pPr>
              <w:pStyle w:val="TAC"/>
              <w:jc w:val="left"/>
              <w:rPr>
                <w:sz w:val="16"/>
                <w:szCs w:val="16"/>
              </w:rPr>
            </w:pPr>
            <w:r w:rsidRPr="009709C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D1D8F" w14:textId="77777777" w:rsidR="000E107A" w:rsidRPr="009709C5" w:rsidRDefault="000E107A">
            <w:pPr>
              <w:pStyle w:val="TAL"/>
              <w:rPr>
                <w:sz w:val="16"/>
                <w:szCs w:val="16"/>
              </w:rPr>
            </w:pPr>
            <w:r w:rsidRPr="009709C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3B908"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700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D7E37" w14:textId="77777777" w:rsidR="000E107A" w:rsidRPr="009709C5" w:rsidRDefault="000E107A">
            <w:pPr>
              <w:pStyle w:val="TAL"/>
              <w:rPr>
                <w:sz w:val="16"/>
                <w:szCs w:val="16"/>
              </w:rPr>
            </w:pPr>
            <w:r w:rsidRPr="009709C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FAF25" w14:textId="77777777" w:rsidR="000E107A" w:rsidRPr="009709C5" w:rsidRDefault="000E107A">
            <w:pPr>
              <w:pStyle w:val="TAC"/>
              <w:jc w:val="left"/>
              <w:rPr>
                <w:sz w:val="16"/>
                <w:szCs w:val="16"/>
              </w:rPr>
            </w:pPr>
            <w:r w:rsidRPr="009709C5">
              <w:rPr>
                <w:sz w:val="16"/>
                <w:szCs w:val="16"/>
              </w:rPr>
              <w:t>16.6.0</w:t>
            </w:r>
          </w:p>
        </w:tc>
      </w:tr>
      <w:tr w:rsidR="000E107A" w:rsidRPr="009709C5" w14:paraId="5D174AE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EE0"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77262"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BC642" w14:textId="77777777" w:rsidR="000E107A" w:rsidRPr="009709C5" w:rsidRDefault="000E107A">
            <w:pPr>
              <w:pStyle w:val="TAC"/>
              <w:jc w:val="left"/>
              <w:rPr>
                <w:sz w:val="16"/>
                <w:szCs w:val="16"/>
              </w:rPr>
            </w:pPr>
            <w:r w:rsidRPr="009709C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B5B5" w14:textId="77777777" w:rsidR="000E107A" w:rsidRPr="009709C5" w:rsidRDefault="000E107A">
            <w:pPr>
              <w:pStyle w:val="TAL"/>
              <w:rPr>
                <w:sz w:val="16"/>
                <w:szCs w:val="16"/>
              </w:rPr>
            </w:pPr>
            <w:r w:rsidRPr="009709C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186"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5A89"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3985" w14:textId="77777777" w:rsidR="000E107A" w:rsidRPr="009709C5" w:rsidRDefault="000E107A">
            <w:pPr>
              <w:pStyle w:val="TAL"/>
              <w:rPr>
                <w:sz w:val="16"/>
                <w:szCs w:val="16"/>
              </w:rPr>
            </w:pPr>
            <w:r w:rsidRPr="009709C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97FB" w14:textId="77777777" w:rsidR="000E107A" w:rsidRPr="009709C5" w:rsidRDefault="000E107A">
            <w:pPr>
              <w:pStyle w:val="TAC"/>
              <w:jc w:val="left"/>
              <w:rPr>
                <w:sz w:val="16"/>
                <w:szCs w:val="16"/>
              </w:rPr>
            </w:pPr>
            <w:r w:rsidRPr="009709C5">
              <w:rPr>
                <w:sz w:val="16"/>
                <w:szCs w:val="16"/>
              </w:rPr>
              <w:t>16.6.0</w:t>
            </w:r>
          </w:p>
        </w:tc>
      </w:tr>
      <w:tr w:rsidR="000E107A" w:rsidRPr="009709C5" w14:paraId="0D68F05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E23"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B15F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C275" w14:textId="77777777" w:rsidR="000E107A" w:rsidRPr="009709C5" w:rsidRDefault="000E107A">
            <w:pPr>
              <w:pStyle w:val="TAC"/>
              <w:jc w:val="left"/>
              <w:rPr>
                <w:sz w:val="16"/>
                <w:szCs w:val="16"/>
              </w:rPr>
            </w:pPr>
            <w:r w:rsidRPr="009709C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EC38A" w14:textId="77777777" w:rsidR="000E107A" w:rsidRPr="009709C5" w:rsidRDefault="000E107A">
            <w:pPr>
              <w:pStyle w:val="TAL"/>
              <w:rPr>
                <w:sz w:val="16"/>
                <w:szCs w:val="16"/>
              </w:rPr>
            </w:pPr>
            <w:r w:rsidRPr="009709C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7873"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9C28"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89634" w14:textId="77777777" w:rsidR="000E107A" w:rsidRPr="009709C5" w:rsidRDefault="000E107A">
            <w:pPr>
              <w:pStyle w:val="TAL"/>
              <w:rPr>
                <w:sz w:val="16"/>
                <w:szCs w:val="16"/>
              </w:rPr>
            </w:pPr>
            <w:r w:rsidRPr="009709C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7237A" w14:textId="77777777" w:rsidR="000E107A" w:rsidRPr="009709C5" w:rsidRDefault="000E107A">
            <w:pPr>
              <w:pStyle w:val="TAC"/>
              <w:jc w:val="left"/>
              <w:rPr>
                <w:sz w:val="16"/>
                <w:szCs w:val="16"/>
              </w:rPr>
            </w:pPr>
            <w:r w:rsidRPr="009709C5">
              <w:rPr>
                <w:sz w:val="16"/>
                <w:szCs w:val="16"/>
              </w:rPr>
              <w:t>16.6.0</w:t>
            </w:r>
          </w:p>
        </w:tc>
      </w:tr>
      <w:tr w:rsidR="000E107A" w:rsidRPr="009709C5" w14:paraId="1811849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8039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2348"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9500E" w14:textId="77777777" w:rsidR="000E107A" w:rsidRPr="009709C5" w:rsidRDefault="000E107A">
            <w:pPr>
              <w:pStyle w:val="TAC"/>
              <w:jc w:val="left"/>
              <w:rPr>
                <w:sz w:val="16"/>
                <w:szCs w:val="16"/>
              </w:rPr>
            </w:pPr>
            <w:r w:rsidRPr="009709C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0D30" w14:textId="77777777" w:rsidR="000E107A" w:rsidRPr="009709C5" w:rsidRDefault="000E107A">
            <w:pPr>
              <w:pStyle w:val="TAL"/>
              <w:rPr>
                <w:sz w:val="16"/>
                <w:szCs w:val="16"/>
              </w:rPr>
            </w:pPr>
            <w:r w:rsidRPr="009709C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DE0E"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7CF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95E03" w14:textId="77777777" w:rsidR="000E107A" w:rsidRPr="009709C5" w:rsidRDefault="000E107A">
            <w:pPr>
              <w:pStyle w:val="TAL"/>
              <w:rPr>
                <w:sz w:val="16"/>
                <w:szCs w:val="16"/>
              </w:rPr>
            </w:pPr>
            <w:r w:rsidRPr="009709C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84EBD" w14:textId="77777777" w:rsidR="000E107A" w:rsidRPr="009709C5" w:rsidRDefault="000E107A">
            <w:pPr>
              <w:pStyle w:val="TAC"/>
              <w:jc w:val="left"/>
              <w:rPr>
                <w:sz w:val="16"/>
                <w:szCs w:val="16"/>
              </w:rPr>
            </w:pPr>
            <w:r w:rsidRPr="009709C5">
              <w:rPr>
                <w:sz w:val="16"/>
                <w:szCs w:val="16"/>
              </w:rPr>
              <w:t>16.6.0</w:t>
            </w:r>
          </w:p>
        </w:tc>
      </w:tr>
      <w:tr w:rsidR="000E107A" w:rsidRPr="009709C5" w14:paraId="36C62AA5"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18B68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1851"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8DDA" w14:textId="77777777" w:rsidR="000E107A" w:rsidRPr="009709C5" w:rsidRDefault="000E107A">
            <w:pPr>
              <w:pStyle w:val="TAC"/>
              <w:jc w:val="left"/>
              <w:rPr>
                <w:sz w:val="16"/>
                <w:szCs w:val="16"/>
              </w:rPr>
            </w:pPr>
            <w:r w:rsidRPr="009709C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C767" w14:textId="77777777" w:rsidR="000E107A" w:rsidRPr="009709C5" w:rsidRDefault="000E107A">
            <w:pPr>
              <w:pStyle w:val="TAL"/>
              <w:rPr>
                <w:sz w:val="16"/>
                <w:szCs w:val="16"/>
              </w:rPr>
            </w:pPr>
            <w:r w:rsidRPr="009709C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D80C7"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21B47"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D231F" w14:textId="77777777" w:rsidR="000E107A" w:rsidRPr="009709C5" w:rsidRDefault="000E107A">
            <w:pPr>
              <w:pStyle w:val="TAL"/>
              <w:rPr>
                <w:sz w:val="16"/>
                <w:szCs w:val="16"/>
              </w:rPr>
            </w:pPr>
            <w:r w:rsidRPr="009709C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93C2C" w14:textId="77777777" w:rsidR="000E107A" w:rsidRPr="009709C5" w:rsidRDefault="000E107A">
            <w:pPr>
              <w:pStyle w:val="TAC"/>
              <w:jc w:val="left"/>
              <w:rPr>
                <w:sz w:val="16"/>
                <w:szCs w:val="16"/>
              </w:rPr>
            </w:pPr>
            <w:r w:rsidRPr="009709C5">
              <w:rPr>
                <w:sz w:val="16"/>
                <w:szCs w:val="16"/>
              </w:rPr>
              <w:t>16.6.0</w:t>
            </w:r>
          </w:p>
        </w:tc>
      </w:tr>
      <w:tr w:rsidR="000E107A" w:rsidRPr="009709C5" w14:paraId="4239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5EBA6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2FA8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14E3" w14:textId="77777777" w:rsidR="000E107A" w:rsidRPr="009709C5" w:rsidRDefault="000E107A">
            <w:pPr>
              <w:pStyle w:val="TAC"/>
              <w:jc w:val="left"/>
              <w:rPr>
                <w:sz w:val="16"/>
                <w:szCs w:val="16"/>
              </w:rPr>
            </w:pPr>
            <w:r w:rsidRPr="009709C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2E5E" w14:textId="77777777" w:rsidR="000E107A" w:rsidRPr="009709C5" w:rsidRDefault="000E107A">
            <w:pPr>
              <w:pStyle w:val="TAL"/>
              <w:rPr>
                <w:sz w:val="16"/>
                <w:szCs w:val="16"/>
              </w:rPr>
            </w:pPr>
            <w:r w:rsidRPr="009709C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A730"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5AA83"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47C5" w14:textId="77777777" w:rsidR="000E107A" w:rsidRPr="009709C5" w:rsidRDefault="000E107A">
            <w:pPr>
              <w:pStyle w:val="TAL"/>
              <w:rPr>
                <w:sz w:val="16"/>
                <w:szCs w:val="16"/>
              </w:rPr>
            </w:pPr>
            <w:r w:rsidRPr="009709C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D24CA" w14:textId="77777777" w:rsidR="000E107A" w:rsidRPr="009709C5" w:rsidRDefault="000E107A">
            <w:pPr>
              <w:pStyle w:val="TAC"/>
              <w:jc w:val="left"/>
              <w:rPr>
                <w:sz w:val="16"/>
                <w:szCs w:val="16"/>
              </w:rPr>
            </w:pPr>
            <w:r w:rsidRPr="009709C5">
              <w:rPr>
                <w:sz w:val="16"/>
                <w:szCs w:val="16"/>
              </w:rPr>
              <w:t>16.6.0</w:t>
            </w:r>
          </w:p>
        </w:tc>
      </w:tr>
      <w:tr w:rsidR="000E107A" w:rsidRPr="009709C5" w14:paraId="4B0E5E5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A09AB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6E"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4ACEE" w14:textId="77777777" w:rsidR="000E107A" w:rsidRPr="009709C5" w:rsidRDefault="000E107A">
            <w:pPr>
              <w:pStyle w:val="TAC"/>
              <w:jc w:val="left"/>
              <w:rPr>
                <w:sz w:val="16"/>
                <w:szCs w:val="16"/>
              </w:rPr>
            </w:pPr>
            <w:r w:rsidRPr="009709C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FD4D" w14:textId="77777777" w:rsidR="000E107A" w:rsidRPr="009709C5" w:rsidRDefault="000E107A">
            <w:pPr>
              <w:pStyle w:val="TAL"/>
              <w:rPr>
                <w:sz w:val="16"/>
                <w:szCs w:val="16"/>
              </w:rPr>
            </w:pPr>
            <w:r w:rsidRPr="009709C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460D1"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316D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09CD0" w14:textId="77777777" w:rsidR="000E107A" w:rsidRPr="009709C5" w:rsidRDefault="000E107A">
            <w:pPr>
              <w:pStyle w:val="TAL"/>
              <w:rPr>
                <w:sz w:val="16"/>
                <w:szCs w:val="16"/>
              </w:rPr>
            </w:pPr>
            <w:r w:rsidRPr="009709C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9574" w14:textId="77777777" w:rsidR="000E107A" w:rsidRPr="009709C5" w:rsidRDefault="000E107A">
            <w:pPr>
              <w:pStyle w:val="TAC"/>
              <w:jc w:val="left"/>
              <w:rPr>
                <w:sz w:val="16"/>
                <w:szCs w:val="16"/>
              </w:rPr>
            </w:pPr>
            <w:r w:rsidRPr="009709C5">
              <w:rPr>
                <w:sz w:val="16"/>
                <w:szCs w:val="16"/>
              </w:rPr>
              <w:t>16.6.0</w:t>
            </w:r>
          </w:p>
        </w:tc>
      </w:tr>
      <w:tr w:rsidR="000E107A" w:rsidRPr="009709C5" w14:paraId="43F2207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459888"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94EF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C828" w14:textId="77777777" w:rsidR="000E107A" w:rsidRPr="009709C5" w:rsidRDefault="000E107A">
            <w:pPr>
              <w:pStyle w:val="TAC"/>
              <w:jc w:val="left"/>
              <w:rPr>
                <w:sz w:val="16"/>
                <w:szCs w:val="16"/>
              </w:rPr>
            </w:pPr>
            <w:r w:rsidRPr="009709C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64B9" w14:textId="77777777" w:rsidR="000E107A" w:rsidRPr="009709C5" w:rsidRDefault="000E107A">
            <w:pPr>
              <w:pStyle w:val="TAL"/>
              <w:rPr>
                <w:sz w:val="16"/>
                <w:szCs w:val="16"/>
              </w:rPr>
            </w:pPr>
            <w:r w:rsidRPr="009709C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2DDE7"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D8D0"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55AA2" w14:textId="77777777" w:rsidR="000E107A" w:rsidRPr="009709C5" w:rsidRDefault="000E107A">
            <w:pPr>
              <w:pStyle w:val="TAL"/>
              <w:rPr>
                <w:sz w:val="16"/>
                <w:szCs w:val="16"/>
              </w:rPr>
            </w:pPr>
            <w:r w:rsidRPr="009709C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E619" w14:textId="77777777" w:rsidR="000E107A" w:rsidRPr="009709C5" w:rsidRDefault="000E107A">
            <w:pPr>
              <w:pStyle w:val="TAC"/>
              <w:jc w:val="left"/>
              <w:rPr>
                <w:sz w:val="16"/>
                <w:szCs w:val="16"/>
              </w:rPr>
            </w:pPr>
            <w:r w:rsidRPr="009709C5">
              <w:rPr>
                <w:sz w:val="16"/>
                <w:szCs w:val="16"/>
              </w:rPr>
              <w:t>16.6.0</w:t>
            </w:r>
          </w:p>
        </w:tc>
      </w:tr>
      <w:tr w:rsidR="000E107A" w:rsidRPr="009709C5" w14:paraId="7FCA84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D4C887"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C594"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6CC5" w14:textId="77777777" w:rsidR="000E107A" w:rsidRPr="009709C5" w:rsidRDefault="000E107A">
            <w:pPr>
              <w:pStyle w:val="TAC"/>
              <w:jc w:val="left"/>
              <w:rPr>
                <w:sz w:val="16"/>
                <w:szCs w:val="16"/>
              </w:rPr>
            </w:pPr>
            <w:r w:rsidRPr="009709C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AFA3" w14:textId="77777777" w:rsidR="000E107A" w:rsidRPr="009709C5" w:rsidRDefault="000E107A">
            <w:pPr>
              <w:pStyle w:val="TAL"/>
              <w:rPr>
                <w:sz w:val="16"/>
                <w:szCs w:val="16"/>
              </w:rPr>
            </w:pPr>
            <w:r w:rsidRPr="009709C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CD38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0801"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C1B61" w14:textId="77777777" w:rsidR="000E107A" w:rsidRPr="009709C5" w:rsidRDefault="000E107A">
            <w:pPr>
              <w:pStyle w:val="TAL"/>
              <w:rPr>
                <w:sz w:val="16"/>
                <w:szCs w:val="16"/>
              </w:rPr>
            </w:pPr>
            <w:r w:rsidRPr="009709C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2C61" w14:textId="77777777" w:rsidR="000E107A" w:rsidRPr="009709C5" w:rsidRDefault="000E107A">
            <w:pPr>
              <w:pStyle w:val="TAC"/>
              <w:jc w:val="left"/>
              <w:rPr>
                <w:sz w:val="16"/>
                <w:szCs w:val="16"/>
              </w:rPr>
            </w:pPr>
            <w:r w:rsidRPr="009709C5">
              <w:rPr>
                <w:sz w:val="16"/>
                <w:szCs w:val="16"/>
              </w:rPr>
              <w:t>16.6.0</w:t>
            </w:r>
          </w:p>
        </w:tc>
      </w:tr>
      <w:tr w:rsidR="000E107A" w:rsidRPr="009709C5" w14:paraId="552D117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5432E4"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6A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2CDB" w14:textId="77777777" w:rsidR="000E107A" w:rsidRPr="009709C5" w:rsidRDefault="000E107A">
            <w:pPr>
              <w:pStyle w:val="TAC"/>
              <w:jc w:val="left"/>
              <w:rPr>
                <w:sz w:val="16"/>
                <w:szCs w:val="16"/>
              </w:rPr>
            </w:pPr>
            <w:r w:rsidRPr="009709C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8E86" w14:textId="77777777" w:rsidR="000E107A" w:rsidRPr="009709C5" w:rsidRDefault="000E107A">
            <w:pPr>
              <w:pStyle w:val="TAL"/>
              <w:rPr>
                <w:sz w:val="16"/>
                <w:szCs w:val="16"/>
              </w:rPr>
            </w:pPr>
            <w:r w:rsidRPr="009709C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A70AA"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F642"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42D46" w14:textId="77777777" w:rsidR="000E107A" w:rsidRPr="009709C5" w:rsidRDefault="000E107A">
            <w:pPr>
              <w:pStyle w:val="TAL"/>
              <w:rPr>
                <w:sz w:val="16"/>
                <w:szCs w:val="16"/>
              </w:rPr>
            </w:pPr>
            <w:r w:rsidRPr="009709C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9B477" w14:textId="77777777" w:rsidR="000E107A" w:rsidRPr="009709C5" w:rsidRDefault="000E107A">
            <w:pPr>
              <w:pStyle w:val="TAC"/>
              <w:jc w:val="left"/>
              <w:rPr>
                <w:sz w:val="16"/>
                <w:szCs w:val="16"/>
              </w:rPr>
            </w:pPr>
            <w:r w:rsidRPr="009709C5">
              <w:rPr>
                <w:sz w:val="16"/>
                <w:szCs w:val="16"/>
              </w:rPr>
              <w:t>16.6.0</w:t>
            </w:r>
          </w:p>
        </w:tc>
      </w:tr>
      <w:tr w:rsidR="000E107A" w:rsidRPr="009709C5" w14:paraId="314D7D8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050DED"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204E"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16B3" w14:textId="77777777" w:rsidR="000E107A" w:rsidRPr="009709C5" w:rsidRDefault="000E107A">
            <w:pPr>
              <w:pStyle w:val="TAC"/>
              <w:jc w:val="left"/>
              <w:rPr>
                <w:sz w:val="16"/>
                <w:szCs w:val="16"/>
              </w:rPr>
            </w:pPr>
            <w:r w:rsidRPr="009709C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73A5" w14:textId="77777777" w:rsidR="000E107A" w:rsidRPr="009709C5" w:rsidRDefault="000E107A">
            <w:pPr>
              <w:pStyle w:val="TAL"/>
              <w:rPr>
                <w:sz w:val="16"/>
                <w:szCs w:val="16"/>
              </w:rPr>
            </w:pPr>
            <w:r w:rsidRPr="009709C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057A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CD39"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E8B7" w14:textId="77777777" w:rsidR="000E107A" w:rsidRPr="009709C5" w:rsidRDefault="000E107A">
            <w:pPr>
              <w:pStyle w:val="TAL"/>
              <w:rPr>
                <w:sz w:val="16"/>
                <w:szCs w:val="16"/>
              </w:rPr>
            </w:pPr>
            <w:r w:rsidRPr="009709C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36243" w14:textId="77777777" w:rsidR="000E107A" w:rsidRPr="009709C5" w:rsidRDefault="000E107A">
            <w:pPr>
              <w:pStyle w:val="TAC"/>
              <w:jc w:val="left"/>
              <w:rPr>
                <w:sz w:val="16"/>
                <w:szCs w:val="16"/>
              </w:rPr>
            </w:pPr>
            <w:r w:rsidRPr="009709C5">
              <w:rPr>
                <w:sz w:val="16"/>
                <w:szCs w:val="16"/>
              </w:rPr>
              <w:t>16.6.0</w:t>
            </w:r>
          </w:p>
        </w:tc>
      </w:tr>
      <w:tr w:rsidR="000E107A" w:rsidRPr="009709C5" w14:paraId="1C9EF42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D49D8D"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DBF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FD0AC" w14:textId="77777777" w:rsidR="000E107A" w:rsidRPr="009709C5" w:rsidRDefault="000E107A">
            <w:pPr>
              <w:pStyle w:val="TAC"/>
              <w:jc w:val="left"/>
              <w:rPr>
                <w:sz w:val="16"/>
                <w:szCs w:val="16"/>
              </w:rPr>
            </w:pPr>
            <w:r w:rsidRPr="009709C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4201" w14:textId="77777777" w:rsidR="000E107A" w:rsidRPr="009709C5" w:rsidRDefault="000E107A">
            <w:pPr>
              <w:pStyle w:val="TAL"/>
              <w:rPr>
                <w:sz w:val="16"/>
                <w:szCs w:val="16"/>
              </w:rPr>
            </w:pPr>
            <w:r w:rsidRPr="009709C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2134D"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363"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0B4D1" w14:textId="77777777" w:rsidR="000E107A" w:rsidRPr="009709C5" w:rsidRDefault="000E107A">
            <w:pPr>
              <w:pStyle w:val="TAL"/>
              <w:rPr>
                <w:sz w:val="16"/>
                <w:szCs w:val="16"/>
              </w:rPr>
            </w:pPr>
            <w:r w:rsidRPr="009709C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8653" w14:textId="77777777" w:rsidR="000E107A" w:rsidRPr="009709C5" w:rsidRDefault="000E107A">
            <w:pPr>
              <w:pStyle w:val="TAC"/>
              <w:jc w:val="left"/>
              <w:rPr>
                <w:sz w:val="16"/>
                <w:szCs w:val="16"/>
              </w:rPr>
            </w:pPr>
            <w:r w:rsidRPr="009709C5">
              <w:rPr>
                <w:sz w:val="16"/>
                <w:szCs w:val="16"/>
              </w:rPr>
              <w:t>16.6.0</w:t>
            </w:r>
          </w:p>
        </w:tc>
      </w:tr>
      <w:tr w:rsidR="000E107A" w:rsidRPr="009709C5" w14:paraId="1DE8CFB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38B"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B0E2"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C8938" w14:textId="77777777" w:rsidR="000E107A" w:rsidRPr="009709C5" w:rsidRDefault="000E107A">
            <w:pPr>
              <w:pStyle w:val="TAC"/>
              <w:jc w:val="left"/>
              <w:rPr>
                <w:sz w:val="16"/>
                <w:szCs w:val="16"/>
              </w:rPr>
            </w:pPr>
            <w:r w:rsidRPr="009709C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0F3E" w14:textId="77777777" w:rsidR="000E107A" w:rsidRPr="009709C5" w:rsidRDefault="000E107A">
            <w:pPr>
              <w:pStyle w:val="TAL"/>
              <w:rPr>
                <w:sz w:val="16"/>
                <w:szCs w:val="16"/>
              </w:rPr>
            </w:pPr>
            <w:r w:rsidRPr="009709C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ABEED"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B583F"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55408" w14:textId="77777777" w:rsidR="000E107A" w:rsidRPr="009709C5" w:rsidRDefault="000E107A">
            <w:pPr>
              <w:pStyle w:val="TAL"/>
              <w:rPr>
                <w:sz w:val="16"/>
                <w:szCs w:val="16"/>
              </w:rPr>
            </w:pPr>
            <w:r w:rsidRPr="009709C5">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5AD5F" w14:textId="77777777" w:rsidR="000E107A" w:rsidRPr="009709C5" w:rsidRDefault="000E107A">
            <w:pPr>
              <w:pStyle w:val="TAC"/>
              <w:jc w:val="left"/>
              <w:rPr>
                <w:sz w:val="16"/>
                <w:szCs w:val="16"/>
              </w:rPr>
            </w:pPr>
            <w:r w:rsidRPr="009709C5">
              <w:rPr>
                <w:sz w:val="16"/>
                <w:szCs w:val="16"/>
              </w:rPr>
              <w:t>16.6.0</w:t>
            </w:r>
          </w:p>
        </w:tc>
      </w:tr>
      <w:tr w:rsidR="000E107A" w:rsidRPr="009709C5" w14:paraId="57A46A8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7617F2"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5EAD"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02CA" w14:textId="77777777" w:rsidR="000E107A" w:rsidRPr="009709C5" w:rsidRDefault="000E107A">
            <w:pPr>
              <w:pStyle w:val="TAC"/>
              <w:jc w:val="left"/>
              <w:rPr>
                <w:sz w:val="16"/>
                <w:szCs w:val="16"/>
              </w:rPr>
            </w:pPr>
            <w:r w:rsidRPr="009709C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E775" w14:textId="77777777" w:rsidR="000E107A" w:rsidRPr="009709C5" w:rsidRDefault="000E107A">
            <w:pPr>
              <w:pStyle w:val="TAL"/>
              <w:rPr>
                <w:sz w:val="16"/>
                <w:szCs w:val="16"/>
              </w:rPr>
            </w:pPr>
            <w:r w:rsidRPr="009709C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158E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A6B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F220" w14:textId="77777777" w:rsidR="000E107A" w:rsidRPr="009709C5" w:rsidRDefault="000E107A">
            <w:pPr>
              <w:pStyle w:val="TAL"/>
              <w:rPr>
                <w:sz w:val="16"/>
                <w:szCs w:val="16"/>
              </w:rPr>
            </w:pPr>
            <w:r w:rsidRPr="009709C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0BD8C" w14:textId="77777777" w:rsidR="000E107A" w:rsidRPr="009709C5" w:rsidRDefault="000E107A">
            <w:pPr>
              <w:pStyle w:val="TAC"/>
              <w:jc w:val="left"/>
              <w:rPr>
                <w:sz w:val="16"/>
                <w:szCs w:val="16"/>
              </w:rPr>
            </w:pPr>
            <w:r w:rsidRPr="009709C5">
              <w:rPr>
                <w:sz w:val="16"/>
                <w:szCs w:val="16"/>
              </w:rPr>
              <w:t>16.6.0</w:t>
            </w:r>
          </w:p>
        </w:tc>
      </w:tr>
      <w:tr w:rsidR="000E107A" w:rsidRPr="009709C5" w14:paraId="5036835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972EC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B816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05430" w14:textId="77777777" w:rsidR="000E107A" w:rsidRPr="009709C5" w:rsidRDefault="000E107A">
            <w:pPr>
              <w:pStyle w:val="TAC"/>
              <w:jc w:val="left"/>
              <w:rPr>
                <w:sz w:val="16"/>
                <w:szCs w:val="16"/>
              </w:rPr>
            </w:pPr>
            <w:r w:rsidRPr="009709C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9460" w14:textId="77777777" w:rsidR="000E107A" w:rsidRPr="009709C5" w:rsidRDefault="000E107A">
            <w:pPr>
              <w:pStyle w:val="TAL"/>
              <w:rPr>
                <w:sz w:val="16"/>
                <w:szCs w:val="16"/>
              </w:rPr>
            </w:pPr>
            <w:r w:rsidRPr="009709C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ADFAC"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3972F"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BCDC6" w14:textId="77777777" w:rsidR="000E107A" w:rsidRPr="009709C5" w:rsidRDefault="000E107A">
            <w:pPr>
              <w:pStyle w:val="TAL"/>
              <w:rPr>
                <w:sz w:val="16"/>
                <w:szCs w:val="16"/>
              </w:rPr>
            </w:pPr>
            <w:r w:rsidRPr="009709C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20DC1" w14:textId="77777777" w:rsidR="000E107A" w:rsidRPr="009709C5" w:rsidRDefault="000E107A">
            <w:pPr>
              <w:pStyle w:val="TAC"/>
              <w:jc w:val="left"/>
              <w:rPr>
                <w:sz w:val="16"/>
                <w:szCs w:val="16"/>
              </w:rPr>
            </w:pPr>
            <w:r w:rsidRPr="009709C5">
              <w:rPr>
                <w:sz w:val="16"/>
                <w:szCs w:val="16"/>
              </w:rPr>
              <w:t>16.6.0</w:t>
            </w:r>
          </w:p>
        </w:tc>
      </w:tr>
      <w:tr w:rsidR="000E107A" w:rsidRPr="009709C5" w14:paraId="3FA594C6"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C0A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C600"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D254" w14:textId="77777777" w:rsidR="000E107A" w:rsidRPr="009709C5" w:rsidRDefault="000E107A">
            <w:pPr>
              <w:pStyle w:val="TAC"/>
              <w:jc w:val="left"/>
              <w:rPr>
                <w:sz w:val="16"/>
                <w:szCs w:val="16"/>
              </w:rPr>
            </w:pPr>
            <w:r w:rsidRPr="009709C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C2BF" w14:textId="77777777" w:rsidR="000E107A" w:rsidRPr="009709C5" w:rsidRDefault="000E107A">
            <w:pPr>
              <w:pStyle w:val="TAL"/>
              <w:rPr>
                <w:sz w:val="16"/>
                <w:szCs w:val="16"/>
              </w:rPr>
            </w:pPr>
            <w:r w:rsidRPr="009709C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6F840"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6113"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0E17" w14:textId="77777777" w:rsidR="000E107A" w:rsidRPr="009709C5" w:rsidRDefault="000E107A">
            <w:pPr>
              <w:pStyle w:val="TAL"/>
              <w:rPr>
                <w:sz w:val="16"/>
                <w:szCs w:val="16"/>
              </w:rPr>
            </w:pPr>
            <w:r w:rsidRPr="009709C5">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4952" w14:textId="77777777" w:rsidR="000E107A" w:rsidRPr="009709C5" w:rsidRDefault="000E107A">
            <w:pPr>
              <w:pStyle w:val="TAC"/>
              <w:jc w:val="left"/>
              <w:rPr>
                <w:sz w:val="16"/>
                <w:szCs w:val="16"/>
              </w:rPr>
            </w:pPr>
            <w:r w:rsidRPr="009709C5">
              <w:rPr>
                <w:sz w:val="16"/>
                <w:szCs w:val="16"/>
              </w:rPr>
              <w:t>16.6.0</w:t>
            </w:r>
          </w:p>
        </w:tc>
      </w:tr>
      <w:tr w:rsidR="000E107A" w:rsidRPr="009709C5" w14:paraId="10487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C6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342"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B4904" w14:textId="77777777" w:rsidR="000E107A" w:rsidRPr="009709C5" w:rsidRDefault="000E107A">
            <w:pPr>
              <w:pStyle w:val="TAC"/>
              <w:jc w:val="left"/>
              <w:rPr>
                <w:sz w:val="16"/>
                <w:szCs w:val="16"/>
              </w:rPr>
            </w:pPr>
            <w:r w:rsidRPr="009709C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D05B" w14:textId="77777777" w:rsidR="000E107A" w:rsidRPr="009709C5" w:rsidRDefault="000E107A">
            <w:pPr>
              <w:pStyle w:val="TAL"/>
              <w:rPr>
                <w:sz w:val="16"/>
                <w:szCs w:val="16"/>
              </w:rPr>
            </w:pPr>
            <w:r w:rsidRPr="009709C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20BD8"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D6709"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6B0FE" w14:textId="77777777" w:rsidR="000E107A" w:rsidRPr="009709C5" w:rsidRDefault="000E107A">
            <w:pPr>
              <w:pStyle w:val="TAL"/>
              <w:rPr>
                <w:sz w:val="16"/>
                <w:szCs w:val="16"/>
              </w:rPr>
            </w:pPr>
            <w:r w:rsidRPr="009709C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C955" w14:textId="77777777" w:rsidR="000E107A" w:rsidRPr="009709C5" w:rsidRDefault="000E107A">
            <w:pPr>
              <w:pStyle w:val="TAC"/>
              <w:jc w:val="left"/>
              <w:rPr>
                <w:sz w:val="16"/>
                <w:szCs w:val="16"/>
              </w:rPr>
            </w:pPr>
            <w:r w:rsidRPr="009709C5">
              <w:rPr>
                <w:sz w:val="16"/>
                <w:szCs w:val="16"/>
              </w:rPr>
              <w:t>16.6.0</w:t>
            </w:r>
          </w:p>
        </w:tc>
      </w:tr>
      <w:tr w:rsidR="000E107A" w:rsidRPr="009709C5" w14:paraId="54CD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5D8F22"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8BF"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98B7" w14:textId="77777777" w:rsidR="000E107A" w:rsidRPr="009709C5" w:rsidRDefault="000E107A">
            <w:pPr>
              <w:pStyle w:val="TAC"/>
              <w:jc w:val="left"/>
              <w:rPr>
                <w:sz w:val="16"/>
                <w:szCs w:val="16"/>
              </w:rPr>
            </w:pPr>
            <w:r w:rsidRPr="009709C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A2E2" w14:textId="77777777" w:rsidR="000E107A" w:rsidRPr="009709C5" w:rsidRDefault="000E107A">
            <w:pPr>
              <w:pStyle w:val="TAL"/>
              <w:rPr>
                <w:sz w:val="16"/>
                <w:szCs w:val="16"/>
              </w:rPr>
            </w:pPr>
            <w:r w:rsidRPr="009709C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BA25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1FE7"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A63A" w14:textId="77777777" w:rsidR="000E107A" w:rsidRPr="009709C5" w:rsidRDefault="000E107A">
            <w:pPr>
              <w:pStyle w:val="TAL"/>
              <w:rPr>
                <w:sz w:val="16"/>
                <w:szCs w:val="16"/>
              </w:rPr>
            </w:pPr>
            <w:r w:rsidRPr="009709C5">
              <w:rPr>
                <w:sz w:val="16"/>
                <w:szCs w:val="16"/>
              </w:rPr>
              <w:t>Add Draft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9D996" w14:textId="77777777" w:rsidR="000E107A" w:rsidRPr="009709C5" w:rsidRDefault="000E107A">
            <w:pPr>
              <w:pStyle w:val="TAC"/>
              <w:jc w:val="left"/>
              <w:rPr>
                <w:sz w:val="16"/>
                <w:szCs w:val="16"/>
              </w:rPr>
            </w:pPr>
            <w:r w:rsidRPr="009709C5">
              <w:rPr>
                <w:sz w:val="16"/>
                <w:szCs w:val="16"/>
              </w:rPr>
              <w:t>16.6.0</w:t>
            </w:r>
          </w:p>
        </w:tc>
      </w:tr>
      <w:tr w:rsidR="000E107A" w:rsidRPr="009709C5" w14:paraId="7209AD3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6499D5"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E5D70"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8275" w14:textId="77777777" w:rsidR="000E107A" w:rsidRPr="009709C5" w:rsidRDefault="000E107A">
            <w:pPr>
              <w:pStyle w:val="TAC"/>
              <w:jc w:val="left"/>
              <w:rPr>
                <w:sz w:val="16"/>
                <w:szCs w:val="16"/>
              </w:rPr>
            </w:pPr>
            <w:r w:rsidRPr="009709C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423" w14:textId="77777777" w:rsidR="000E107A" w:rsidRPr="009709C5" w:rsidRDefault="000E107A">
            <w:pPr>
              <w:pStyle w:val="TAL"/>
              <w:rPr>
                <w:sz w:val="16"/>
                <w:szCs w:val="16"/>
              </w:rPr>
            </w:pPr>
            <w:r w:rsidRPr="009709C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376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CAB5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B7C5" w14:textId="77777777" w:rsidR="000E107A" w:rsidRPr="009709C5" w:rsidRDefault="000E107A">
            <w:pPr>
              <w:pStyle w:val="TAL"/>
              <w:rPr>
                <w:sz w:val="16"/>
                <w:szCs w:val="16"/>
              </w:rPr>
            </w:pPr>
            <w:r w:rsidRPr="009709C5">
              <w:rPr>
                <w:sz w:val="16"/>
                <w:szCs w:val="16"/>
              </w:rPr>
              <w:t>Update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E81E" w14:textId="77777777" w:rsidR="000E107A" w:rsidRPr="009709C5" w:rsidRDefault="000E107A">
            <w:pPr>
              <w:pStyle w:val="TAC"/>
              <w:jc w:val="left"/>
              <w:rPr>
                <w:sz w:val="16"/>
                <w:szCs w:val="16"/>
              </w:rPr>
            </w:pPr>
            <w:r w:rsidRPr="009709C5">
              <w:rPr>
                <w:sz w:val="16"/>
                <w:szCs w:val="16"/>
              </w:rPr>
              <w:t>16.6.0</w:t>
            </w:r>
          </w:p>
        </w:tc>
      </w:tr>
      <w:tr w:rsidR="000E107A" w:rsidRPr="009709C5" w14:paraId="2634AD3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84EBB"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15E16"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391A" w14:textId="77777777" w:rsidR="000E107A" w:rsidRPr="009709C5" w:rsidRDefault="000E107A">
            <w:pPr>
              <w:pStyle w:val="TAC"/>
              <w:jc w:val="left"/>
              <w:rPr>
                <w:sz w:val="16"/>
                <w:szCs w:val="16"/>
              </w:rPr>
            </w:pPr>
            <w:r w:rsidRPr="009709C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5C63" w14:textId="77777777" w:rsidR="000E107A" w:rsidRPr="009709C5" w:rsidRDefault="000E107A">
            <w:pPr>
              <w:pStyle w:val="TAL"/>
              <w:rPr>
                <w:sz w:val="16"/>
                <w:szCs w:val="16"/>
              </w:rPr>
            </w:pPr>
            <w:r w:rsidRPr="009709C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EEF7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4CC12"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987F" w14:textId="77777777" w:rsidR="000E107A" w:rsidRPr="009709C5" w:rsidRDefault="000E107A">
            <w:pPr>
              <w:pStyle w:val="TAL"/>
              <w:rPr>
                <w:sz w:val="16"/>
                <w:szCs w:val="16"/>
              </w:rPr>
            </w:pPr>
            <w:r w:rsidRPr="009709C5">
              <w:rPr>
                <w:sz w:val="16"/>
                <w:szCs w:val="16"/>
              </w:rPr>
              <w:t>Update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7FE54" w14:textId="77777777" w:rsidR="000E107A" w:rsidRPr="009709C5" w:rsidRDefault="000E107A">
            <w:pPr>
              <w:pStyle w:val="TAC"/>
              <w:jc w:val="left"/>
              <w:rPr>
                <w:sz w:val="16"/>
                <w:szCs w:val="16"/>
              </w:rPr>
            </w:pPr>
            <w:r w:rsidRPr="009709C5">
              <w:rPr>
                <w:sz w:val="16"/>
                <w:szCs w:val="16"/>
              </w:rPr>
              <w:t>16.6.0</w:t>
            </w:r>
          </w:p>
        </w:tc>
      </w:tr>
      <w:tr w:rsidR="000E107A" w:rsidRPr="009709C5" w14:paraId="56D15F00"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282"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F72A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EAAA4" w14:textId="77777777" w:rsidR="000E107A" w:rsidRPr="009709C5" w:rsidRDefault="000E107A">
            <w:pPr>
              <w:pStyle w:val="TAC"/>
              <w:jc w:val="left"/>
              <w:rPr>
                <w:sz w:val="16"/>
                <w:szCs w:val="16"/>
              </w:rPr>
            </w:pPr>
            <w:r w:rsidRPr="009709C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28F9" w14:textId="77777777" w:rsidR="000E107A" w:rsidRPr="009709C5" w:rsidRDefault="000E107A">
            <w:pPr>
              <w:pStyle w:val="TAL"/>
              <w:rPr>
                <w:sz w:val="16"/>
                <w:szCs w:val="16"/>
              </w:rPr>
            </w:pPr>
            <w:r w:rsidRPr="009709C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1B8A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344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CF54" w14:textId="77777777" w:rsidR="000E107A" w:rsidRPr="009709C5" w:rsidRDefault="000E107A">
            <w:pPr>
              <w:pStyle w:val="TAL"/>
              <w:rPr>
                <w:sz w:val="16"/>
                <w:szCs w:val="16"/>
              </w:rPr>
            </w:pPr>
            <w:r w:rsidRPr="009709C5">
              <w:rPr>
                <w:sz w:val="16"/>
                <w:szCs w:val="16"/>
              </w:rPr>
              <w:t>Add Draft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E9831" w14:textId="77777777" w:rsidR="000E107A" w:rsidRPr="009709C5" w:rsidRDefault="000E107A">
            <w:pPr>
              <w:pStyle w:val="TAC"/>
              <w:jc w:val="left"/>
              <w:rPr>
                <w:sz w:val="16"/>
                <w:szCs w:val="16"/>
              </w:rPr>
            </w:pPr>
            <w:r w:rsidRPr="009709C5">
              <w:rPr>
                <w:sz w:val="16"/>
                <w:szCs w:val="16"/>
              </w:rPr>
              <w:t>16.6.0</w:t>
            </w:r>
          </w:p>
        </w:tc>
      </w:tr>
      <w:tr w:rsidR="000E107A" w:rsidRPr="009709C5" w14:paraId="65A3C43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365C9D"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BD62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3EF03" w14:textId="77777777" w:rsidR="000E107A" w:rsidRPr="009709C5" w:rsidRDefault="000E107A">
            <w:pPr>
              <w:pStyle w:val="TAC"/>
              <w:jc w:val="left"/>
              <w:rPr>
                <w:sz w:val="16"/>
                <w:szCs w:val="16"/>
              </w:rPr>
            </w:pPr>
            <w:r w:rsidRPr="009709C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1356" w14:textId="77777777" w:rsidR="000E107A" w:rsidRPr="009709C5" w:rsidRDefault="000E107A">
            <w:pPr>
              <w:pStyle w:val="TAL"/>
              <w:rPr>
                <w:sz w:val="16"/>
                <w:szCs w:val="16"/>
              </w:rPr>
            </w:pPr>
            <w:r w:rsidRPr="009709C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D4DC"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D742"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3E8EE" w14:textId="77777777" w:rsidR="000E107A" w:rsidRPr="009709C5" w:rsidRDefault="000E107A">
            <w:pPr>
              <w:pStyle w:val="TAL"/>
              <w:rPr>
                <w:sz w:val="16"/>
                <w:szCs w:val="16"/>
              </w:rPr>
            </w:pPr>
            <w:r w:rsidRPr="009709C5">
              <w:rPr>
                <w:sz w:val="16"/>
                <w:szCs w:val="16"/>
              </w:rPr>
              <w:t>Update of FR1 TT analysis for 6.1.1.1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FF2" w14:textId="77777777" w:rsidR="000E107A" w:rsidRPr="009709C5" w:rsidRDefault="000E107A">
            <w:pPr>
              <w:pStyle w:val="TAC"/>
              <w:jc w:val="left"/>
              <w:rPr>
                <w:sz w:val="16"/>
                <w:szCs w:val="16"/>
              </w:rPr>
            </w:pPr>
            <w:r w:rsidRPr="009709C5">
              <w:rPr>
                <w:sz w:val="16"/>
                <w:szCs w:val="16"/>
              </w:rPr>
              <w:t>16.6.0</w:t>
            </w:r>
          </w:p>
        </w:tc>
      </w:tr>
      <w:tr w:rsidR="000E107A" w:rsidRPr="009709C5" w14:paraId="38E79CB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F0F"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1E910"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0A1E" w14:textId="77777777" w:rsidR="000E107A" w:rsidRPr="009709C5" w:rsidRDefault="000E107A">
            <w:pPr>
              <w:pStyle w:val="TAC"/>
              <w:jc w:val="left"/>
              <w:rPr>
                <w:sz w:val="16"/>
                <w:szCs w:val="16"/>
              </w:rPr>
            </w:pPr>
            <w:r w:rsidRPr="009709C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BEBC1" w14:textId="77777777" w:rsidR="000E107A" w:rsidRPr="009709C5" w:rsidRDefault="000E107A">
            <w:pPr>
              <w:pStyle w:val="TAL"/>
              <w:rPr>
                <w:sz w:val="16"/>
                <w:szCs w:val="16"/>
              </w:rPr>
            </w:pPr>
            <w:r w:rsidRPr="009709C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103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3A24"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520BD" w14:textId="77777777" w:rsidR="000E107A" w:rsidRPr="009709C5" w:rsidRDefault="000E107A">
            <w:pPr>
              <w:pStyle w:val="TAL"/>
              <w:rPr>
                <w:sz w:val="16"/>
                <w:szCs w:val="16"/>
              </w:rPr>
            </w:pPr>
            <w:r w:rsidRPr="009709C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5CC33" w14:textId="77777777" w:rsidR="000E107A" w:rsidRPr="009709C5" w:rsidRDefault="000E107A">
            <w:pPr>
              <w:pStyle w:val="TAC"/>
              <w:jc w:val="left"/>
              <w:rPr>
                <w:sz w:val="16"/>
                <w:szCs w:val="16"/>
              </w:rPr>
            </w:pPr>
            <w:r w:rsidRPr="009709C5">
              <w:rPr>
                <w:sz w:val="16"/>
                <w:szCs w:val="16"/>
              </w:rPr>
              <w:t>16.6.0</w:t>
            </w:r>
          </w:p>
        </w:tc>
      </w:tr>
      <w:tr w:rsidR="00392F72" w:rsidRPr="009709C5" w14:paraId="3645F60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5D0"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94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465B8" w14:textId="0D9CCEC9" w:rsidR="00392F72" w:rsidRPr="009709C5" w:rsidRDefault="00392F72">
            <w:pPr>
              <w:pStyle w:val="TAC"/>
              <w:jc w:val="left"/>
              <w:rPr>
                <w:sz w:val="16"/>
                <w:szCs w:val="16"/>
              </w:rPr>
            </w:pPr>
            <w:r w:rsidRPr="009709C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F3BE1" w14:textId="5D95B2CA" w:rsidR="00392F72" w:rsidRPr="009709C5" w:rsidRDefault="00392F72">
            <w:pPr>
              <w:pStyle w:val="TAL"/>
              <w:rPr>
                <w:sz w:val="16"/>
                <w:szCs w:val="16"/>
              </w:rPr>
            </w:pPr>
            <w:r w:rsidRPr="009709C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0047" w14:textId="52F8CA7F"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7FF4" w14:textId="2D7D3F2F"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59D84" w14:textId="6CBC3E3E" w:rsidR="00392F72" w:rsidRPr="009709C5" w:rsidRDefault="00392F72">
            <w:pPr>
              <w:pStyle w:val="TAL"/>
              <w:rPr>
                <w:sz w:val="16"/>
                <w:szCs w:val="16"/>
              </w:rPr>
            </w:pPr>
            <w:r w:rsidRPr="009709C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9DAE" w14:textId="77777777" w:rsidR="00392F72" w:rsidRPr="009709C5" w:rsidRDefault="00392F72">
            <w:pPr>
              <w:pStyle w:val="TAC"/>
              <w:jc w:val="left"/>
              <w:rPr>
                <w:sz w:val="16"/>
                <w:szCs w:val="16"/>
              </w:rPr>
            </w:pPr>
            <w:r w:rsidRPr="009709C5">
              <w:rPr>
                <w:sz w:val="16"/>
                <w:szCs w:val="16"/>
              </w:rPr>
              <w:t>16.7.0</w:t>
            </w:r>
          </w:p>
        </w:tc>
      </w:tr>
      <w:tr w:rsidR="00392F72" w:rsidRPr="009709C5" w14:paraId="404F13E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FD226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D5614"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1DA" w14:textId="53B5A8DE" w:rsidR="00392F72" w:rsidRPr="009709C5" w:rsidRDefault="00392F72">
            <w:pPr>
              <w:pStyle w:val="TAC"/>
              <w:jc w:val="left"/>
              <w:rPr>
                <w:sz w:val="16"/>
                <w:szCs w:val="16"/>
              </w:rPr>
            </w:pPr>
            <w:r w:rsidRPr="009709C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16A50" w14:textId="38EDA7C5" w:rsidR="00392F72" w:rsidRPr="009709C5" w:rsidRDefault="00392F72">
            <w:pPr>
              <w:pStyle w:val="TAL"/>
              <w:rPr>
                <w:sz w:val="16"/>
                <w:szCs w:val="16"/>
              </w:rPr>
            </w:pPr>
            <w:r w:rsidRPr="009709C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4B1E" w14:textId="104A052A"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67F64" w14:textId="02B4D283"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1C95C" w14:textId="59F6222A" w:rsidR="00392F72" w:rsidRPr="009709C5" w:rsidRDefault="00392F72">
            <w:pPr>
              <w:pStyle w:val="TAL"/>
              <w:rPr>
                <w:sz w:val="16"/>
                <w:szCs w:val="16"/>
              </w:rPr>
            </w:pPr>
            <w:r w:rsidRPr="009709C5">
              <w:rPr>
                <w:sz w:val="16"/>
                <w:szCs w:val="16"/>
              </w:rPr>
              <w:t>Update TT analyses for FR2 iRAT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ACE" w14:textId="77777777" w:rsidR="00392F72" w:rsidRPr="009709C5" w:rsidRDefault="00392F72">
            <w:pPr>
              <w:pStyle w:val="TAC"/>
              <w:jc w:val="left"/>
              <w:rPr>
                <w:sz w:val="16"/>
                <w:szCs w:val="16"/>
              </w:rPr>
            </w:pPr>
            <w:r w:rsidRPr="009709C5">
              <w:rPr>
                <w:sz w:val="16"/>
                <w:szCs w:val="16"/>
              </w:rPr>
              <w:t>16.7.0</w:t>
            </w:r>
          </w:p>
        </w:tc>
      </w:tr>
      <w:tr w:rsidR="00392F72" w:rsidRPr="009709C5" w14:paraId="1D7E305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BC7C2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FD8C"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2B6BB" w14:textId="7B1C4129" w:rsidR="00392F72" w:rsidRPr="009709C5" w:rsidRDefault="00392F72">
            <w:pPr>
              <w:pStyle w:val="TAC"/>
              <w:jc w:val="left"/>
              <w:rPr>
                <w:sz w:val="16"/>
                <w:szCs w:val="16"/>
              </w:rPr>
            </w:pPr>
            <w:r w:rsidRPr="009709C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F9BB" w14:textId="6DFC8C2E" w:rsidR="00392F72" w:rsidRPr="009709C5" w:rsidRDefault="00392F72">
            <w:pPr>
              <w:pStyle w:val="TAL"/>
              <w:rPr>
                <w:sz w:val="16"/>
                <w:szCs w:val="16"/>
              </w:rPr>
            </w:pPr>
            <w:r w:rsidRPr="009709C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12D96" w14:textId="0C9AC172"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A53E" w14:textId="27FBD8D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F585" w14:textId="027B75A0" w:rsidR="00392F72" w:rsidRPr="009709C5" w:rsidRDefault="00392F72">
            <w:pPr>
              <w:pStyle w:val="TAL"/>
              <w:rPr>
                <w:sz w:val="16"/>
                <w:szCs w:val="16"/>
              </w:rPr>
            </w:pPr>
            <w:r w:rsidRPr="009709C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8B96C" w14:textId="77777777" w:rsidR="00392F72" w:rsidRPr="009709C5" w:rsidRDefault="00392F72">
            <w:pPr>
              <w:pStyle w:val="TAC"/>
              <w:jc w:val="left"/>
              <w:rPr>
                <w:sz w:val="16"/>
                <w:szCs w:val="16"/>
              </w:rPr>
            </w:pPr>
            <w:r w:rsidRPr="009709C5">
              <w:rPr>
                <w:sz w:val="16"/>
                <w:szCs w:val="16"/>
              </w:rPr>
              <w:t>16.7.0</w:t>
            </w:r>
          </w:p>
        </w:tc>
      </w:tr>
      <w:tr w:rsidR="00392F72" w:rsidRPr="009709C5" w14:paraId="5B8FC0F4"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D12283F"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9ECE"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EF4DE" w14:textId="05FCAD0C" w:rsidR="00392F72" w:rsidRPr="009709C5" w:rsidRDefault="00392F72">
            <w:pPr>
              <w:pStyle w:val="TAC"/>
              <w:jc w:val="left"/>
              <w:rPr>
                <w:sz w:val="16"/>
                <w:szCs w:val="16"/>
              </w:rPr>
            </w:pPr>
            <w:r w:rsidRPr="009709C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4ACAF" w14:textId="03BB0402" w:rsidR="00392F72" w:rsidRPr="009709C5" w:rsidRDefault="00392F72">
            <w:pPr>
              <w:pStyle w:val="TAL"/>
              <w:rPr>
                <w:sz w:val="16"/>
                <w:szCs w:val="16"/>
              </w:rPr>
            </w:pPr>
            <w:r w:rsidRPr="009709C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8CB8" w14:textId="389567EA"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2BD7" w14:textId="56C055C5"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850A" w14:textId="4C383E56" w:rsidR="00392F72" w:rsidRPr="009709C5" w:rsidRDefault="00392F72">
            <w:pPr>
              <w:pStyle w:val="TAL"/>
              <w:rPr>
                <w:sz w:val="16"/>
                <w:szCs w:val="16"/>
              </w:rPr>
            </w:pPr>
            <w:r w:rsidRPr="009709C5">
              <w:rPr>
                <w:sz w:val="16"/>
                <w:szCs w:val="16"/>
              </w:rPr>
              <w:t>Update Test Tolerance analyses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915E" w14:textId="77777777" w:rsidR="00392F72" w:rsidRPr="009709C5" w:rsidRDefault="00392F72">
            <w:pPr>
              <w:pStyle w:val="TAC"/>
              <w:jc w:val="left"/>
              <w:rPr>
                <w:sz w:val="16"/>
                <w:szCs w:val="16"/>
              </w:rPr>
            </w:pPr>
            <w:r w:rsidRPr="009709C5">
              <w:rPr>
                <w:sz w:val="16"/>
                <w:szCs w:val="16"/>
              </w:rPr>
              <w:t>16.7.0</w:t>
            </w:r>
          </w:p>
        </w:tc>
      </w:tr>
      <w:tr w:rsidR="00392F72" w:rsidRPr="009709C5" w14:paraId="51DBCE68"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EA299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A03E9"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4BFC3" w14:textId="49874F3E" w:rsidR="00392F72" w:rsidRPr="009709C5" w:rsidRDefault="00392F72">
            <w:pPr>
              <w:pStyle w:val="TAC"/>
              <w:jc w:val="left"/>
              <w:rPr>
                <w:sz w:val="16"/>
                <w:szCs w:val="16"/>
              </w:rPr>
            </w:pPr>
            <w:r w:rsidRPr="009709C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591" w14:textId="2BA757A2" w:rsidR="00392F72" w:rsidRPr="009709C5" w:rsidRDefault="00392F72">
            <w:pPr>
              <w:pStyle w:val="TAL"/>
              <w:rPr>
                <w:sz w:val="16"/>
                <w:szCs w:val="16"/>
              </w:rPr>
            </w:pPr>
            <w:r w:rsidRPr="009709C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E61B0" w14:textId="4DD9BF5D"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7A14" w14:textId="358F20A3"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5FC46" w14:textId="648058A5" w:rsidR="00392F72" w:rsidRPr="009709C5" w:rsidRDefault="00392F72">
            <w:pPr>
              <w:pStyle w:val="TAL"/>
              <w:rPr>
                <w:sz w:val="16"/>
                <w:szCs w:val="16"/>
              </w:rPr>
            </w:pPr>
            <w:r w:rsidRPr="009709C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BED4F" w14:textId="77777777" w:rsidR="00392F72" w:rsidRPr="009709C5" w:rsidRDefault="00392F72">
            <w:pPr>
              <w:pStyle w:val="TAC"/>
              <w:jc w:val="left"/>
              <w:rPr>
                <w:sz w:val="16"/>
                <w:szCs w:val="16"/>
              </w:rPr>
            </w:pPr>
            <w:r w:rsidRPr="009709C5">
              <w:rPr>
                <w:sz w:val="16"/>
                <w:szCs w:val="16"/>
              </w:rPr>
              <w:t>16.7.0</w:t>
            </w:r>
          </w:p>
        </w:tc>
      </w:tr>
      <w:tr w:rsidR="00392F72" w:rsidRPr="009709C5" w14:paraId="107EFB96"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8A5C6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78F1E"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A58A1" w14:textId="66F7EBF7" w:rsidR="00392F72" w:rsidRPr="009709C5" w:rsidRDefault="00392F72">
            <w:pPr>
              <w:pStyle w:val="TAC"/>
              <w:jc w:val="left"/>
              <w:rPr>
                <w:sz w:val="16"/>
                <w:szCs w:val="16"/>
              </w:rPr>
            </w:pPr>
            <w:r w:rsidRPr="009709C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CD29" w14:textId="4EE3DC7D" w:rsidR="00392F72" w:rsidRPr="009709C5" w:rsidRDefault="00392F72">
            <w:pPr>
              <w:pStyle w:val="TAL"/>
              <w:rPr>
                <w:sz w:val="16"/>
                <w:szCs w:val="16"/>
              </w:rPr>
            </w:pPr>
            <w:r w:rsidRPr="009709C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99255" w14:textId="168E87FF"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FAB36" w14:textId="7503FA4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7F268" w14:textId="60B8E2CA" w:rsidR="00392F72" w:rsidRPr="009709C5" w:rsidRDefault="00392F72">
            <w:pPr>
              <w:pStyle w:val="TAL"/>
              <w:rPr>
                <w:sz w:val="16"/>
                <w:szCs w:val="16"/>
              </w:rPr>
            </w:pPr>
            <w:r w:rsidRPr="009709C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7E09" w14:textId="77777777" w:rsidR="00392F72" w:rsidRPr="009709C5" w:rsidRDefault="00392F72">
            <w:pPr>
              <w:pStyle w:val="TAC"/>
              <w:jc w:val="left"/>
              <w:rPr>
                <w:sz w:val="16"/>
                <w:szCs w:val="16"/>
              </w:rPr>
            </w:pPr>
            <w:r w:rsidRPr="009709C5">
              <w:rPr>
                <w:sz w:val="16"/>
                <w:szCs w:val="16"/>
              </w:rPr>
              <w:t>16.7.0</w:t>
            </w:r>
          </w:p>
        </w:tc>
      </w:tr>
      <w:tr w:rsidR="00392F72" w:rsidRPr="009709C5" w14:paraId="7C72AF7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2865493"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7764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4FFC" w14:textId="502458E4" w:rsidR="00392F72" w:rsidRPr="009709C5" w:rsidRDefault="00392F72">
            <w:pPr>
              <w:pStyle w:val="TAC"/>
              <w:jc w:val="left"/>
              <w:rPr>
                <w:sz w:val="16"/>
                <w:szCs w:val="16"/>
              </w:rPr>
            </w:pPr>
            <w:r w:rsidRPr="009709C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7579" w14:textId="34A58249" w:rsidR="00392F72" w:rsidRPr="009709C5" w:rsidRDefault="00392F72">
            <w:pPr>
              <w:pStyle w:val="TAL"/>
              <w:rPr>
                <w:sz w:val="16"/>
                <w:szCs w:val="16"/>
              </w:rPr>
            </w:pPr>
            <w:r w:rsidRPr="009709C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C97A0" w14:textId="4C83F42C"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817C" w14:textId="7D3B2B0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139E8" w14:textId="6E3A92EE" w:rsidR="00392F72" w:rsidRPr="009709C5" w:rsidRDefault="00392F72">
            <w:pPr>
              <w:pStyle w:val="TAL"/>
              <w:rPr>
                <w:sz w:val="16"/>
                <w:szCs w:val="16"/>
              </w:rPr>
            </w:pPr>
            <w:r w:rsidRPr="009709C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3FAE" w14:textId="77777777" w:rsidR="00392F72" w:rsidRPr="009709C5" w:rsidRDefault="00392F72">
            <w:pPr>
              <w:pStyle w:val="TAC"/>
              <w:jc w:val="left"/>
              <w:rPr>
                <w:sz w:val="16"/>
                <w:szCs w:val="16"/>
              </w:rPr>
            </w:pPr>
            <w:r w:rsidRPr="009709C5">
              <w:rPr>
                <w:sz w:val="16"/>
                <w:szCs w:val="16"/>
              </w:rPr>
              <w:t>16.7.0</w:t>
            </w:r>
          </w:p>
        </w:tc>
      </w:tr>
      <w:tr w:rsidR="00392F72" w:rsidRPr="009709C5" w14:paraId="344456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6C35C96"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3C6A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7C3B0" w14:textId="1D730DD4" w:rsidR="00392F72" w:rsidRPr="009709C5" w:rsidRDefault="00392F72">
            <w:pPr>
              <w:pStyle w:val="TAC"/>
              <w:jc w:val="left"/>
              <w:rPr>
                <w:sz w:val="16"/>
                <w:szCs w:val="16"/>
              </w:rPr>
            </w:pPr>
            <w:r w:rsidRPr="009709C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0F6E" w14:textId="61EE8CB9" w:rsidR="00392F72" w:rsidRPr="009709C5" w:rsidRDefault="00392F72">
            <w:pPr>
              <w:pStyle w:val="TAL"/>
              <w:rPr>
                <w:sz w:val="16"/>
                <w:szCs w:val="16"/>
              </w:rPr>
            </w:pPr>
            <w:r w:rsidRPr="009709C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B64A" w14:textId="179985AD"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3217" w14:textId="77AA09F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63EA" w14:textId="68AF1F5A" w:rsidR="00392F72" w:rsidRPr="009709C5" w:rsidRDefault="00392F72">
            <w:pPr>
              <w:pStyle w:val="TAL"/>
              <w:rPr>
                <w:sz w:val="16"/>
                <w:szCs w:val="16"/>
              </w:rPr>
            </w:pPr>
            <w:r w:rsidRPr="009709C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CD64" w14:textId="77777777" w:rsidR="00392F72" w:rsidRPr="009709C5" w:rsidRDefault="00392F72">
            <w:pPr>
              <w:pStyle w:val="TAC"/>
              <w:jc w:val="left"/>
              <w:rPr>
                <w:sz w:val="16"/>
                <w:szCs w:val="16"/>
              </w:rPr>
            </w:pPr>
            <w:r w:rsidRPr="009709C5">
              <w:rPr>
                <w:sz w:val="16"/>
                <w:szCs w:val="16"/>
              </w:rPr>
              <w:t>16.7.0</w:t>
            </w:r>
          </w:p>
        </w:tc>
      </w:tr>
      <w:tr w:rsidR="00392F72" w:rsidRPr="009709C5" w14:paraId="546D670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3291A"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CA57C"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5541F" w14:textId="61E6402D" w:rsidR="00392F72" w:rsidRPr="009709C5" w:rsidRDefault="00392F72">
            <w:pPr>
              <w:pStyle w:val="TAC"/>
              <w:jc w:val="left"/>
              <w:rPr>
                <w:sz w:val="16"/>
                <w:szCs w:val="16"/>
              </w:rPr>
            </w:pPr>
            <w:r w:rsidRPr="009709C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90D70" w14:textId="514D8446" w:rsidR="00392F72" w:rsidRPr="009709C5" w:rsidRDefault="00392F72">
            <w:pPr>
              <w:pStyle w:val="TAL"/>
              <w:rPr>
                <w:sz w:val="16"/>
                <w:szCs w:val="16"/>
              </w:rPr>
            </w:pPr>
            <w:r w:rsidRPr="009709C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57C44" w14:textId="25D86426"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4333" w14:textId="7986BCCD"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7D72B" w14:textId="7E1D11C9" w:rsidR="00392F72" w:rsidRPr="009709C5" w:rsidRDefault="00392F72">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645B7" w14:textId="77777777" w:rsidR="00392F72" w:rsidRPr="009709C5" w:rsidRDefault="00392F72">
            <w:pPr>
              <w:pStyle w:val="TAC"/>
              <w:jc w:val="left"/>
              <w:rPr>
                <w:sz w:val="16"/>
                <w:szCs w:val="16"/>
              </w:rPr>
            </w:pPr>
            <w:r w:rsidRPr="009709C5">
              <w:rPr>
                <w:sz w:val="16"/>
                <w:szCs w:val="16"/>
              </w:rPr>
              <w:t>16.7.0</w:t>
            </w:r>
          </w:p>
        </w:tc>
      </w:tr>
      <w:tr w:rsidR="00392F72" w:rsidRPr="009709C5" w14:paraId="44521AC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4175B4E"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834D"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CAC8" w14:textId="5938E719" w:rsidR="00392F72" w:rsidRPr="009709C5" w:rsidRDefault="00392F72">
            <w:pPr>
              <w:pStyle w:val="TAC"/>
              <w:jc w:val="left"/>
              <w:rPr>
                <w:sz w:val="16"/>
                <w:szCs w:val="16"/>
              </w:rPr>
            </w:pPr>
            <w:r w:rsidRPr="009709C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22" w14:textId="4105EAC0" w:rsidR="00392F72" w:rsidRPr="009709C5" w:rsidRDefault="00392F72">
            <w:pPr>
              <w:pStyle w:val="TAL"/>
              <w:rPr>
                <w:sz w:val="16"/>
                <w:szCs w:val="16"/>
              </w:rPr>
            </w:pPr>
            <w:r w:rsidRPr="009709C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4E658" w14:textId="1B0B9F58"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5AF8F" w14:textId="27ECB36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CE8E0" w14:textId="07773287" w:rsidR="00392F72" w:rsidRPr="009709C5" w:rsidRDefault="00392F72">
            <w:pPr>
              <w:pStyle w:val="TAL"/>
              <w:rPr>
                <w:sz w:val="16"/>
                <w:szCs w:val="16"/>
              </w:rPr>
            </w:pPr>
            <w:r w:rsidRPr="009709C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EB0D2" w14:textId="77777777" w:rsidR="00392F72" w:rsidRPr="009709C5" w:rsidRDefault="00392F72">
            <w:pPr>
              <w:pStyle w:val="TAC"/>
              <w:jc w:val="left"/>
              <w:rPr>
                <w:sz w:val="16"/>
                <w:szCs w:val="16"/>
              </w:rPr>
            </w:pPr>
            <w:r w:rsidRPr="009709C5">
              <w:rPr>
                <w:sz w:val="16"/>
                <w:szCs w:val="16"/>
              </w:rPr>
              <w:t>16.7.0</w:t>
            </w:r>
          </w:p>
        </w:tc>
      </w:tr>
      <w:tr w:rsidR="00392F72" w:rsidRPr="009709C5" w14:paraId="20F7C112"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CDAA18F"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D30"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4D3CB" w14:textId="7706815F" w:rsidR="00392F72" w:rsidRPr="009709C5" w:rsidRDefault="00392F72">
            <w:pPr>
              <w:pStyle w:val="TAC"/>
              <w:jc w:val="left"/>
              <w:rPr>
                <w:sz w:val="16"/>
                <w:szCs w:val="16"/>
              </w:rPr>
            </w:pPr>
            <w:r w:rsidRPr="009709C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5EA" w14:textId="3EAB7EB7" w:rsidR="00392F72" w:rsidRPr="009709C5" w:rsidRDefault="00392F72">
            <w:pPr>
              <w:pStyle w:val="TAL"/>
              <w:rPr>
                <w:sz w:val="16"/>
                <w:szCs w:val="16"/>
              </w:rPr>
            </w:pPr>
            <w:r w:rsidRPr="009709C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A33AC" w14:textId="5428F577"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D3C60" w14:textId="425DBEE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287C" w14:textId="03981BBE" w:rsidR="00392F72" w:rsidRPr="009709C5" w:rsidRDefault="00392F72">
            <w:pPr>
              <w:pStyle w:val="TAL"/>
              <w:rPr>
                <w:sz w:val="16"/>
                <w:szCs w:val="16"/>
              </w:rPr>
            </w:pPr>
            <w:r w:rsidRPr="009709C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EF64" w14:textId="77777777" w:rsidR="00392F72" w:rsidRPr="009709C5" w:rsidRDefault="00392F72">
            <w:pPr>
              <w:pStyle w:val="TAC"/>
              <w:jc w:val="left"/>
              <w:rPr>
                <w:sz w:val="16"/>
                <w:szCs w:val="16"/>
              </w:rPr>
            </w:pPr>
            <w:r w:rsidRPr="009709C5">
              <w:rPr>
                <w:sz w:val="16"/>
                <w:szCs w:val="16"/>
              </w:rPr>
              <w:t>16.7.0</w:t>
            </w:r>
          </w:p>
        </w:tc>
      </w:tr>
      <w:tr w:rsidR="00392F72" w:rsidRPr="009709C5" w14:paraId="3A7A427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9F0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011C3"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61220" w14:textId="4F9E0ACD" w:rsidR="00392F72" w:rsidRPr="009709C5" w:rsidRDefault="00392F72">
            <w:pPr>
              <w:pStyle w:val="TAC"/>
              <w:jc w:val="left"/>
              <w:rPr>
                <w:sz w:val="16"/>
                <w:szCs w:val="16"/>
              </w:rPr>
            </w:pPr>
            <w:r w:rsidRPr="009709C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1684" w14:textId="21719A9B" w:rsidR="00392F72" w:rsidRPr="009709C5" w:rsidRDefault="00392F72">
            <w:pPr>
              <w:pStyle w:val="TAL"/>
              <w:rPr>
                <w:sz w:val="16"/>
                <w:szCs w:val="16"/>
              </w:rPr>
            </w:pPr>
            <w:r w:rsidRPr="009709C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684F7" w14:textId="1E44FB5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EEB8" w14:textId="576BC41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DCD66" w14:textId="59919F4F" w:rsidR="00392F72" w:rsidRPr="009709C5" w:rsidRDefault="00392F72">
            <w:pPr>
              <w:pStyle w:val="TAL"/>
              <w:rPr>
                <w:sz w:val="16"/>
                <w:szCs w:val="16"/>
              </w:rPr>
            </w:pPr>
            <w:r w:rsidRPr="009709C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C9FB" w14:textId="77777777" w:rsidR="00392F72" w:rsidRPr="009709C5" w:rsidRDefault="00392F72">
            <w:pPr>
              <w:pStyle w:val="TAC"/>
              <w:jc w:val="left"/>
              <w:rPr>
                <w:sz w:val="16"/>
                <w:szCs w:val="16"/>
              </w:rPr>
            </w:pPr>
            <w:r w:rsidRPr="009709C5">
              <w:rPr>
                <w:sz w:val="16"/>
                <w:szCs w:val="16"/>
              </w:rPr>
              <w:t>16.7.0</w:t>
            </w:r>
          </w:p>
        </w:tc>
      </w:tr>
      <w:tr w:rsidR="00392F72" w:rsidRPr="009709C5" w14:paraId="5995979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F55272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CBB06"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F885B" w14:textId="7D114CE2" w:rsidR="00392F72" w:rsidRPr="009709C5" w:rsidRDefault="00392F72">
            <w:pPr>
              <w:pStyle w:val="TAC"/>
              <w:jc w:val="left"/>
              <w:rPr>
                <w:sz w:val="16"/>
                <w:szCs w:val="16"/>
              </w:rPr>
            </w:pPr>
            <w:r w:rsidRPr="009709C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EE739" w14:textId="5C4EDE74" w:rsidR="00392F72" w:rsidRPr="009709C5" w:rsidRDefault="00392F72">
            <w:pPr>
              <w:pStyle w:val="TAL"/>
              <w:rPr>
                <w:sz w:val="16"/>
                <w:szCs w:val="16"/>
              </w:rPr>
            </w:pPr>
            <w:r w:rsidRPr="009709C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44AE" w14:textId="58B8ED25"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B248" w14:textId="496E789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A6" w14:textId="17C39AD6" w:rsidR="00392F72" w:rsidRPr="009709C5" w:rsidRDefault="00392F72">
            <w:pPr>
              <w:pStyle w:val="TAL"/>
              <w:rPr>
                <w:sz w:val="16"/>
                <w:szCs w:val="16"/>
              </w:rPr>
            </w:pPr>
            <w:r w:rsidRPr="009709C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BBBEE" w14:textId="77777777" w:rsidR="00392F72" w:rsidRPr="009709C5" w:rsidRDefault="00392F72">
            <w:pPr>
              <w:pStyle w:val="TAC"/>
              <w:jc w:val="left"/>
              <w:rPr>
                <w:sz w:val="16"/>
                <w:szCs w:val="16"/>
              </w:rPr>
            </w:pPr>
            <w:r w:rsidRPr="009709C5">
              <w:rPr>
                <w:sz w:val="16"/>
                <w:szCs w:val="16"/>
              </w:rPr>
              <w:t>16.7.0</w:t>
            </w:r>
          </w:p>
        </w:tc>
      </w:tr>
      <w:tr w:rsidR="00392F72" w:rsidRPr="009709C5" w14:paraId="072AEF6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AE4640D"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F206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B463E" w14:textId="1BBF8851" w:rsidR="00392F72" w:rsidRPr="009709C5" w:rsidRDefault="00392F72">
            <w:pPr>
              <w:pStyle w:val="TAC"/>
              <w:jc w:val="left"/>
              <w:rPr>
                <w:sz w:val="16"/>
                <w:szCs w:val="16"/>
              </w:rPr>
            </w:pPr>
            <w:r w:rsidRPr="009709C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9A28" w14:textId="2E14EBA9" w:rsidR="00392F72" w:rsidRPr="009709C5" w:rsidRDefault="00392F72">
            <w:pPr>
              <w:pStyle w:val="TAL"/>
              <w:rPr>
                <w:sz w:val="16"/>
                <w:szCs w:val="16"/>
              </w:rPr>
            </w:pPr>
            <w:r w:rsidRPr="009709C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BE01" w14:textId="73A16BB6"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2586" w14:textId="12AE239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A5481" w14:textId="1988D23D" w:rsidR="00392F72" w:rsidRPr="009709C5" w:rsidRDefault="00392F72">
            <w:pPr>
              <w:pStyle w:val="TAL"/>
              <w:rPr>
                <w:sz w:val="16"/>
                <w:szCs w:val="16"/>
              </w:rPr>
            </w:pPr>
            <w:r w:rsidRPr="009709C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B600" w14:textId="77777777" w:rsidR="00392F72" w:rsidRPr="009709C5" w:rsidRDefault="00392F72">
            <w:pPr>
              <w:pStyle w:val="TAC"/>
              <w:jc w:val="left"/>
              <w:rPr>
                <w:sz w:val="16"/>
                <w:szCs w:val="16"/>
              </w:rPr>
            </w:pPr>
            <w:r w:rsidRPr="009709C5">
              <w:rPr>
                <w:sz w:val="16"/>
                <w:szCs w:val="16"/>
              </w:rPr>
              <w:t>16.7.0</w:t>
            </w:r>
          </w:p>
        </w:tc>
      </w:tr>
      <w:tr w:rsidR="00392F72" w:rsidRPr="009709C5" w14:paraId="50FA6DA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52DF36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220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9A3E2" w14:textId="1DDD5BFA" w:rsidR="00392F72" w:rsidRPr="009709C5" w:rsidRDefault="00392F72">
            <w:pPr>
              <w:pStyle w:val="TAC"/>
              <w:jc w:val="left"/>
              <w:rPr>
                <w:sz w:val="16"/>
                <w:szCs w:val="16"/>
              </w:rPr>
            </w:pPr>
            <w:r w:rsidRPr="009709C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587" w14:textId="3D986F70" w:rsidR="00392F72" w:rsidRPr="009709C5" w:rsidRDefault="00392F72">
            <w:pPr>
              <w:pStyle w:val="TAL"/>
              <w:rPr>
                <w:sz w:val="16"/>
                <w:szCs w:val="16"/>
              </w:rPr>
            </w:pPr>
            <w:r w:rsidRPr="009709C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C2C6" w14:textId="1BF7E0C6"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DA88" w14:textId="0F76D18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5A83" w14:textId="6FE21FF3" w:rsidR="00392F72" w:rsidRPr="009709C5" w:rsidRDefault="00392F72">
            <w:pPr>
              <w:pStyle w:val="TAL"/>
              <w:rPr>
                <w:sz w:val="16"/>
                <w:szCs w:val="16"/>
              </w:rPr>
            </w:pPr>
            <w:r w:rsidRPr="009709C5">
              <w:rPr>
                <w:sz w:val="16"/>
                <w:szCs w:val="16"/>
              </w:rPr>
              <w:t>Update of FR1 TT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43BE4" w14:textId="77777777" w:rsidR="00392F72" w:rsidRPr="009709C5" w:rsidRDefault="00392F72">
            <w:pPr>
              <w:pStyle w:val="TAC"/>
              <w:jc w:val="left"/>
              <w:rPr>
                <w:sz w:val="16"/>
                <w:szCs w:val="16"/>
              </w:rPr>
            </w:pPr>
            <w:r w:rsidRPr="009709C5">
              <w:rPr>
                <w:sz w:val="16"/>
                <w:szCs w:val="16"/>
              </w:rPr>
              <w:t>16.7.0</w:t>
            </w:r>
          </w:p>
        </w:tc>
      </w:tr>
      <w:tr w:rsidR="00392F72" w:rsidRPr="009709C5" w14:paraId="03FF71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24E4324"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285E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05B7" w14:textId="501E4369" w:rsidR="00392F72" w:rsidRPr="009709C5" w:rsidRDefault="00392F72">
            <w:pPr>
              <w:pStyle w:val="TAC"/>
              <w:jc w:val="left"/>
              <w:rPr>
                <w:sz w:val="16"/>
                <w:szCs w:val="16"/>
              </w:rPr>
            </w:pPr>
            <w:r w:rsidRPr="009709C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3CC9" w14:textId="5C516B28" w:rsidR="00392F72" w:rsidRPr="009709C5" w:rsidRDefault="00392F72">
            <w:pPr>
              <w:pStyle w:val="TAL"/>
              <w:rPr>
                <w:sz w:val="16"/>
                <w:szCs w:val="16"/>
              </w:rPr>
            </w:pPr>
            <w:r w:rsidRPr="009709C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FB5CD" w14:textId="3A88B712"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E3796" w14:textId="29E409B4"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76597" w14:textId="3AFFE7A8" w:rsidR="00392F72" w:rsidRPr="009709C5" w:rsidRDefault="00392F72">
            <w:pPr>
              <w:pStyle w:val="TAL"/>
              <w:rPr>
                <w:sz w:val="16"/>
                <w:szCs w:val="16"/>
              </w:rPr>
            </w:pPr>
            <w:r w:rsidRPr="009709C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FB23" w14:textId="77777777" w:rsidR="00392F72" w:rsidRPr="009709C5" w:rsidRDefault="00392F72">
            <w:pPr>
              <w:pStyle w:val="TAC"/>
              <w:jc w:val="left"/>
              <w:rPr>
                <w:sz w:val="16"/>
                <w:szCs w:val="16"/>
              </w:rPr>
            </w:pPr>
            <w:r w:rsidRPr="009709C5">
              <w:rPr>
                <w:sz w:val="16"/>
                <w:szCs w:val="16"/>
              </w:rPr>
              <w:t>16.7.0</w:t>
            </w:r>
          </w:p>
        </w:tc>
      </w:tr>
      <w:tr w:rsidR="00392F72" w:rsidRPr="009709C5" w14:paraId="0183DB83"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9A43CA1"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26D"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45D6" w14:textId="340CF8D3" w:rsidR="00392F72" w:rsidRPr="009709C5" w:rsidRDefault="00392F72">
            <w:pPr>
              <w:pStyle w:val="TAC"/>
              <w:jc w:val="left"/>
              <w:rPr>
                <w:sz w:val="16"/>
                <w:szCs w:val="16"/>
              </w:rPr>
            </w:pPr>
            <w:r w:rsidRPr="009709C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92592" w14:textId="2C5501E7" w:rsidR="00392F72" w:rsidRPr="009709C5" w:rsidRDefault="00392F72">
            <w:pPr>
              <w:pStyle w:val="TAL"/>
              <w:rPr>
                <w:sz w:val="16"/>
                <w:szCs w:val="16"/>
              </w:rPr>
            </w:pPr>
            <w:r w:rsidRPr="009709C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0B36" w14:textId="5436C7A5"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E0CC" w14:textId="5495DEC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9C535" w14:textId="3645AA97" w:rsidR="00392F72" w:rsidRPr="009709C5" w:rsidRDefault="00392F72">
            <w:pPr>
              <w:pStyle w:val="TAL"/>
              <w:rPr>
                <w:sz w:val="16"/>
                <w:szCs w:val="16"/>
              </w:rPr>
            </w:pPr>
            <w:r w:rsidRPr="009709C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4696" w14:textId="77777777" w:rsidR="00392F72" w:rsidRPr="009709C5" w:rsidRDefault="00392F72">
            <w:pPr>
              <w:pStyle w:val="TAC"/>
              <w:jc w:val="left"/>
              <w:rPr>
                <w:sz w:val="16"/>
                <w:szCs w:val="16"/>
              </w:rPr>
            </w:pPr>
            <w:r w:rsidRPr="009709C5">
              <w:rPr>
                <w:sz w:val="16"/>
                <w:szCs w:val="16"/>
              </w:rPr>
              <w:t>16.7.0</w:t>
            </w:r>
          </w:p>
        </w:tc>
      </w:tr>
      <w:tr w:rsidR="00392F72" w:rsidRPr="009709C5" w14:paraId="0B91E3F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A88DD1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DDE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BEDB" w14:textId="70B27CC8" w:rsidR="00392F72" w:rsidRPr="009709C5" w:rsidRDefault="00392F72">
            <w:pPr>
              <w:pStyle w:val="TAC"/>
              <w:jc w:val="left"/>
              <w:rPr>
                <w:sz w:val="16"/>
                <w:szCs w:val="16"/>
              </w:rPr>
            </w:pPr>
            <w:r w:rsidRPr="009709C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A14B" w14:textId="14907055" w:rsidR="00392F72" w:rsidRPr="009709C5" w:rsidRDefault="00392F72">
            <w:pPr>
              <w:pStyle w:val="TAL"/>
              <w:rPr>
                <w:sz w:val="16"/>
                <w:szCs w:val="16"/>
              </w:rPr>
            </w:pPr>
            <w:r w:rsidRPr="009709C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6389" w14:textId="04321FE9"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579" w14:textId="11FED582"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B1E00" w14:textId="1ADCFB8A" w:rsidR="00392F72" w:rsidRPr="009709C5" w:rsidRDefault="00392F72">
            <w:pPr>
              <w:pStyle w:val="TAL"/>
              <w:rPr>
                <w:sz w:val="16"/>
                <w:szCs w:val="16"/>
              </w:rPr>
            </w:pPr>
            <w:r w:rsidRPr="009709C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AC4F0" w14:textId="77777777" w:rsidR="00392F72" w:rsidRPr="009709C5" w:rsidRDefault="00392F72">
            <w:pPr>
              <w:pStyle w:val="TAC"/>
              <w:jc w:val="left"/>
              <w:rPr>
                <w:sz w:val="16"/>
                <w:szCs w:val="16"/>
              </w:rPr>
            </w:pPr>
            <w:r w:rsidRPr="009709C5">
              <w:rPr>
                <w:sz w:val="16"/>
                <w:szCs w:val="16"/>
              </w:rPr>
              <w:t>16.7.0</w:t>
            </w:r>
          </w:p>
        </w:tc>
      </w:tr>
      <w:tr w:rsidR="00392F72" w:rsidRPr="009709C5" w14:paraId="5A92622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6E4083F"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4097"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3A350" w14:textId="0A6A0576" w:rsidR="00392F72" w:rsidRPr="009709C5" w:rsidRDefault="00392F72">
            <w:pPr>
              <w:pStyle w:val="TAC"/>
              <w:jc w:val="left"/>
              <w:rPr>
                <w:sz w:val="16"/>
                <w:szCs w:val="16"/>
              </w:rPr>
            </w:pPr>
            <w:r w:rsidRPr="009709C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38B0" w14:textId="7851A7FA" w:rsidR="00392F72" w:rsidRPr="009709C5" w:rsidRDefault="00392F72">
            <w:pPr>
              <w:pStyle w:val="TAL"/>
              <w:rPr>
                <w:sz w:val="16"/>
                <w:szCs w:val="16"/>
              </w:rPr>
            </w:pPr>
            <w:r w:rsidRPr="009709C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7EE5" w14:textId="6FA61429"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F18F" w14:textId="516049ED"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3B0AD" w14:textId="6E0FD01B" w:rsidR="00392F72" w:rsidRPr="009709C5" w:rsidRDefault="00392F72">
            <w:pPr>
              <w:pStyle w:val="TAL"/>
              <w:rPr>
                <w:sz w:val="16"/>
                <w:szCs w:val="16"/>
              </w:rPr>
            </w:pPr>
            <w:r w:rsidRPr="009709C5">
              <w:rPr>
                <w:sz w:val="16"/>
                <w:szCs w:val="16"/>
              </w:rPr>
              <w:t xml:space="preserve">Update of Test Tolerance analysis for FR1 event triggered reporting </w:t>
            </w:r>
            <w:r w:rsidRPr="009709C5">
              <w:rPr>
                <w:sz w:val="16"/>
                <w:szCs w:val="16"/>
              </w:rPr>
              <w:lastRenderedPageBreak/>
              <w: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9965" w14:textId="77777777" w:rsidR="00392F72" w:rsidRPr="009709C5" w:rsidRDefault="00392F72">
            <w:pPr>
              <w:pStyle w:val="TAC"/>
              <w:jc w:val="left"/>
              <w:rPr>
                <w:sz w:val="16"/>
                <w:szCs w:val="16"/>
              </w:rPr>
            </w:pPr>
            <w:r w:rsidRPr="009709C5">
              <w:rPr>
                <w:sz w:val="16"/>
                <w:szCs w:val="16"/>
              </w:rPr>
              <w:lastRenderedPageBreak/>
              <w:t>16.7.0</w:t>
            </w:r>
          </w:p>
        </w:tc>
      </w:tr>
      <w:tr w:rsidR="00392F72" w:rsidRPr="009709C5" w14:paraId="164F57A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1D0"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CCDC2"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E531C" w14:textId="20603CA3" w:rsidR="00392F72" w:rsidRPr="009709C5" w:rsidRDefault="00392F72">
            <w:pPr>
              <w:pStyle w:val="TAC"/>
              <w:jc w:val="left"/>
              <w:rPr>
                <w:sz w:val="16"/>
                <w:szCs w:val="16"/>
              </w:rPr>
            </w:pPr>
            <w:r w:rsidRPr="009709C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2586" w14:textId="7600EBA0" w:rsidR="00392F72" w:rsidRPr="009709C5" w:rsidRDefault="00392F72">
            <w:pPr>
              <w:pStyle w:val="TAL"/>
              <w:rPr>
                <w:sz w:val="16"/>
                <w:szCs w:val="16"/>
              </w:rPr>
            </w:pPr>
            <w:r w:rsidRPr="009709C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7630B" w14:textId="1C5C53D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5CE9" w14:textId="1D09E6C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C2E29" w14:textId="3E181B63" w:rsidR="00392F72" w:rsidRPr="009709C5" w:rsidRDefault="00392F72">
            <w:pPr>
              <w:pStyle w:val="TAL"/>
              <w:rPr>
                <w:sz w:val="16"/>
                <w:szCs w:val="16"/>
              </w:rPr>
            </w:pPr>
            <w:r w:rsidRPr="009709C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3BAB9" w14:textId="77777777" w:rsidR="00392F72" w:rsidRPr="009709C5" w:rsidRDefault="00392F72">
            <w:pPr>
              <w:pStyle w:val="TAC"/>
              <w:jc w:val="left"/>
              <w:rPr>
                <w:sz w:val="16"/>
                <w:szCs w:val="16"/>
              </w:rPr>
            </w:pPr>
            <w:r w:rsidRPr="009709C5">
              <w:rPr>
                <w:sz w:val="16"/>
                <w:szCs w:val="16"/>
              </w:rPr>
              <w:t>16.7.0</w:t>
            </w:r>
          </w:p>
        </w:tc>
      </w:tr>
      <w:tr w:rsidR="00392F72" w:rsidRPr="009709C5" w14:paraId="1FB4DFB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CE157E2"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733B"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A1A2" w14:textId="2702F89B" w:rsidR="00392F72" w:rsidRPr="009709C5" w:rsidRDefault="00392F72">
            <w:pPr>
              <w:pStyle w:val="TAC"/>
              <w:jc w:val="left"/>
              <w:rPr>
                <w:sz w:val="16"/>
                <w:szCs w:val="16"/>
              </w:rPr>
            </w:pPr>
            <w:r w:rsidRPr="009709C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9FC9" w14:textId="1FE7418D" w:rsidR="00392F72" w:rsidRPr="009709C5" w:rsidRDefault="00392F72">
            <w:pPr>
              <w:pStyle w:val="TAL"/>
              <w:rPr>
                <w:sz w:val="16"/>
                <w:szCs w:val="16"/>
              </w:rPr>
            </w:pPr>
            <w:r w:rsidRPr="009709C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1DD5A" w14:textId="05CA8F39"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EF0" w14:textId="46E53EBF"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F1D79" w14:textId="4260F2E3" w:rsidR="00392F72" w:rsidRPr="009709C5" w:rsidRDefault="00392F72">
            <w:pPr>
              <w:pStyle w:val="TAL"/>
              <w:rPr>
                <w:sz w:val="16"/>
                <w:szCs w:val="16"/>
              </w:rPr>
            </w:pPr>
            <w:r w:rsidRPr="009709C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A550" w14:textId="77777777" w:rsidR="00392F72" w:rsidRPr="009709C5" w:rsidRDefault="00392F72">
            <w:pPr>
              <w:pStyle w:val="TAC"/>
              <w:jc w:val="left"/>
              <w:rPr>
                <w:sz w:val="16"/>
                <w:szCs w:val="16"/>
              </w:rPr>
            </w:pPr>
            <w:r w:rsidRPr="009709C5">
              <w:rPr>
                <w:sz w:val="16"/>
                <w:szCs w:val="16"/>
              </w:rPr>
              <w:t>16.7.0</w:t>
            </w:r>
          </w:p>
        </w:tc>
      </w:tr>
      <w:tr w:rsidR="00392F72" w:rsidRPr="009709C5" w14:paraId="7961B7B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F7D176"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B957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3BAA" w14:textId="38081F69" w:rsidR="00392F72" w:rsidRPr="009709C5" w:rsidRDefault="00392F72">
            <w:pPr>
              <w:pStyle w:val="TAC"/>
              <w:jc w:val="left"/>
              <w:rPr>
                <w:sz w:val="16"/>
                <w:szCs w:val="16"/>
              </w:rPr>
            </w:pPr>
            <w:r w:rsidRPr="009709C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DA81" w14:textId="63A4F256" w:rsidR="00392F72" w:rsidRPr="009709C5" w:rsidRDefault="00392F72">
            <w:pPr>
              <w:pStyle w:val="TAL"/>
              <w:rPr>
                <w:sz w:val="16"/>
                <w:szCs w:val="16"/>
              </w:rPr>
            </w:pPr>
            <w:r w:rsidRPr="009709C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62FFF" w14:textId="49F1BBF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3F1F" w14:textId="59C59E3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E8145" w14:textId="2EBE6B4D" w:rsidR="00392F72" w:rsidRPr="009709C5" w:rsidRDefault="00392F72">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1B64" w14:textId="77777777" w:rsidR="00392F72" w:rsidRPr="009709C5" w:rsidRDefault="00392F72">
            <w:pPr>
              <w:pStyle w:val="TAC"/>
              <w:jc w:val="left"/>
              <w:rPr>
                <w:sz w:val="16"/>
                <w:szCs w:val="16"/>
              </w:rPr>
            </w:pPr>
            <w:r w:rsidRPr="009709C5">
              <w:rPr>
                <w:sz w:val="16"/>
                <w:szCs w:val="16"/>
              </w:rPr>
              <w:t>16.7.0</w:t>
            </w:r>
          </w:p>
        </w:tc>
      </w:tr>
      <w:tr w:rsidR="00392F72" w:rsidRPr="009709C5" w14:paraId="1956EB0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D3144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6F78"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97D" w14:textId="2AA9D577" w:rsidR="00392F72" w:rsidRPr="009709C5" w:rsidRDefault="00392F72">
            <w:pPr>
              <w:pStyle w:val="TAC"/>
              <w:jc w:val="left"/>
              <w:rPr>
                <w:sz w:val="16"/>
                <w:szCs w:val="16"/>
              </w:rPr>
            </w:pPr>
            <w:r w:rsidRPr="009709C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3D169" w14:textId="0D53A4DC" w:rsidR="00392F72" w:rsidRPr="009709C5" w:rsidRDefault="00392F72">
            <w:pPr>
              <w:pStyle w:val="TAL"/>
              <w:rPr>
                <w:sz w:val="16"/>
                <w:szCs w:val="16"/>
              </w:rPr>
            </w:pPr>
            <w:r w:rsidRPr="009709C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56A2F" w14:textId="5CE84F95"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5A06" w14:textId="5741E1C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86EC" w14:textId="2F96F319" w:rsidR="00392F72" w:rsidRPr="009709C5" w:rsidRDefault="00392F72">
            <w:pPr>
              <w:pStyle w:val="TAL"/>
              <w:rPr>
                <w:sz w:val="16"/>
                <w:szCs w:val="16"/>
              </w:rPr>
            </w:pPr>
            <w:r w:rsidRPr="009709C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5F78F" w14:textId="77777777" w:rsidR="00392F72" w:rsidRPr="009709C5" w:rsidRDefault="00392F72">
            <w:pPr>
              <w:pStyle w:val="TAC"/>
              <w:jc w:val="left"/>
              <w:rPr>
                <w:sz w:val="16"/>
                <w:szCs w:val="16"/>
              </w:rPr>
            </w:pPr>
            <w:r w:rsidRPr="009709C5">
              <w:rPr>
                <w:sz w:val="16"/>
                <w:szCs w:val="16"/>
              </w:rPr>
              <w:t>16.7.0</w:t>
            </w:r>
          </w:p>
        </w:tc>
      </w:tr>
      <w:tr w:rsidR="00392F72" w:rsidRPr="009709C5" w14:paraId="4F4B88E1"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6839A0D"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C022"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CC944" w14:textId="506EF34C" w:rsidR="00392F72" w:rsidRPr="009709C5" w:rsidRDefault="00392F72">
            <w:pPr>
              <w:pStyle w:val="TAC"/>
              <w:jc w:val="left"/>
              <w:rPr>
                <w:sz w:val="16"/>
                <w:szCs w:val="16"/>
              </w:rPr>
            </w:pPr>
            <w:r w:rsidRPr="009709C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22BB7" w14:textId="157FFA59" w:rsidR="00392F72" w:rsidRPr="009709C5" w:rsidRDefault="00392F72">
            <w:pPr>
              <w:pStyle w:val="TAL"/>
              <w:rPr>
                <w:sz w:val="16"/>
                <w:szCs w:val="16"/>
              </w:rPr>
            </w:pPr>
            <w:r w:rsidRPr="009709C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E89E" w14:textId="69B3D463"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C6C5" w14:textId="32E7D2AD"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95773" w14:textId="001E1028" w:rsidR="00392F72" w:rsidRPr="009709C5" w:rsidRDefault="00392F72">
            <w:pPr>
              <w:pStyle w:val="TAL"/>
              <w:rPr>
                <w:sz w:val="16"/>
                <w:szCs w:val="16"/>
              </w:rPr>
            </w:pPr>
            <w:r w:rsidRPr="009709C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8F20" w14:textId="77777777" w:rsidR="00392F72" w:rsidRPr="009709C5" w:rsidRDefault="00392F72">
            <w:pPr>
              <w:pStyle w:val="TAC"/>
              <w:jc w:val="left"/>
              <w:rPr>
                <w:sz w:val="16"/>
                <w:szCs w:val="16"/>
              </w:rPr>
            </w:pPr>
            <w:r w:rsidRPr="009709C5">
              <w:rPr>
                <w:sz w:val="16"/>
                <w:szCs w:val="16"/>
              </w:rPr>
              <w:t>16.7.0</w:t>
            </w:r>
          </w:p>
        </w:tc>
      </w:tr>
      <w:tr w:rsidR="00392F72" w:rsidRPr="009709C5" w14:paraId="7FD97A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FCEF9CE"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140C"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803C1" w14:textId="4B7885DF" w:rsidR="00392F72" w:rsidRPr="009709C5" w:rsidRDefault="00392F72">
            <w:pPr>
              <w:pStyle w:val="TAC"/>
              <w:jc w:val="left"/>
              <w:rPr>
                <w:sz w:val="16"/>
                <w:szCs w:val="16"/>
              </w:rPr>
            </w:pPr>
            <w:r w:rsidRPr="009709C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AC19" w14:textId="028A023B" w:rsidR="00392F72" w:rsidRPr="009709C5" w:rsidRDefault="00392F72">
            <w:pPr>
              <w:pStyle w:val="TAL"/>
              <w:rPr>
                <w:sz w:val="16"/>
                <w:szCs w:val="16"/>
              </w:rPr>
            </w:pPr>
            <w:r w:rsidRPr="009709C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22A2" w14:textId="03843A93"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2BE" w14:textId="02C7C22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66077" w14:textId="6EEDEC92" w:rsidR="00392F72" w:rsidRPr="009709C5" w:rsidRDefault="00392F72">
            <w:pPr>
              <w:pStyle w:val="TAL"/>
              <w:rPr>
                <w:sz w:val="16"/>
                <w:szCs w:val="16"/>
              </w:rPr>
            </w:pPr>
            <w:r w:rsidRPr="009709C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55BF" w14:textId="77777777" w:rsidR="00392F72" w:rsidRPr="009709C5" w:rsidRDefault="00392F72">
            <w:pPr>
              <w:pStyle w:val="TAC"/>
              <w:jc w:val="left"/>
              <w:rPr>
                <w:sz w:val="16"/>
                <w:szCs w:val="16"/>
              </w:rPr>
            </w:pPr>
            <w:r w:rsidRPr="009709C5">
              <w:rPr>
                <w:sz w:val="16"/>
                <w:szCs w:val="16"/>
              </w:rPr>
              <w:t>16.7.0</w:t>
            </w:r>
          </w:p>
        </w:tc>
      </w:tr>
      <w:tr w:rsidR="00392F72" w:rsidRPr="009709C5" w14:paraId="73AB016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C1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632F4"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79E1" w14:textId="69B49EFD" w:rsidR="00392F72" w:rsidRPr="009709C5" w:rsidRDefault="00392F72">
            <w:pPr>
              <w:pStyle w:val="TAC"/>
              <w:jc w:val="left"/>
              <w:rPr>
                <w:sz w:val="16"/>
                <w:szCs w:val="16"/>
              </w:rPr>
            </w:pPr>
            <w:r w:rsidRPr="009709C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9244" w14:textId="4470AEE6" w:rsidR="00392F72" w:rsidRPr="009709C5" w:rsidRDefault="00392F72">
            <w:pPr>
              <w:pStyle w:val="TAL"/>
              <w:rPr>
                <w:sz w:val="16"/>
                <w:szCs w:val="16"/>
              </w:rPr>
            </w:pPr>
            <w:r w:rsidRPr="009709C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D1943" w14:textId="31F27C7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0205" w14:textId="3E9E7D3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D5C1F" w14:textId="78E45D40" w:rsidR="00392F72" w:rsidRPr="009709C5" w:rsidRDefault="00392F72">
            <w:pPr>
              <w:pStyle w:val="TAL"/>
              <w:rPr>
                <w:sz w:val="16"/>
                <w:szCs w:val="16"/>
              </w:rPr>
            </w:pPr>
            <w:r w:rsidRPr="009709C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F717" w14:textId="77777777" w:rsidR="00392F72" w:rsidRPr="009709C5" w:rsidRDefault="00392F72">
            <w:pPr>
              <w:pStyle w:val="TAC"/>
              <w:jc w:val="left"/>
              <w:rPr>
                <w:sz w:val="16"/>
                <w:szCs w:val="16"/>
              </w:rPr>
            </w:pPr>
            <w:r w:rsidRPr="009709C5">
              <w:rPr>
                <w:sz w:val="16"/>
                <w:szCs w:val="16"/>
              </w:rPr>
              <w:t>16.7.0</w:t>
            </w:r>
          </w:p>
        </w:tc>
      </w:tr>
      <w:tr w:rsidR="00392F72" w:rsidRPr="009709C5" w14:paraId="70AFEF9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26284C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43A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82FD5" w14:textId="51444E17" w:rsidR="00392F72" w:rsidRPr="009709C5" w:rsidRDefault="00392F72">
            <w:pPr>
              <w:pStyle w:val="TAC"/>
              <w:jc w:val="left"/>
              <w:rPr>
                <w:sz w:val="16"/>
                <w:szCs w:val="16"/>
              </w:rPr>
            </w:pPr>
            <w:r w:rsidRPr="009709C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05FF" w14:textId="61364420" w:rsidR="00392F72" w:rsidRPr="009709C5" w:rsidRDefault="00392F72">
            <w:pPr>
              <w:pStyle w:val="TAL"/>
              <w:rPr>
                <w:sz w:val="16"/>
                <w:szCs w:val="16"/>
              </w:rPr>
            </w:pPr>
            <w:r w:rsidRPr="009709C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2FF25" w14:textId="79E072B6"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23DB" w14:textId="329DB052"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3543D" w14:textId="30E19446" w:rsidR="00392F72" w:rsidRPr="009709C5" w:rsidRDefault="00392F72">
            <w:pPr>
              <w:pStyle w:val="TAL"/>
              <w:rPr>
                <w:sz w:val="16"/>
                <w:szCs w:val="16"/>
              </w:rPr>
            </w:pPr>
            <w:r w:rsidRPr="009709C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6D2C" w14:textId="77777777" w:rsidR="00392F72" w:rsidRPr="009709C5" w:rsidRDefault="00392F72">
            <w:pPr>
              <w:pStyle w:val="TAC"/>
              <w:jc w:val="left"/>
              <w:rPr>
                <w:sz w:val="16"/>
                <w:szCs w:val="16"/>
              </w:rPr>
            </w:pPr>
            <w:r w:rsidRPr="009709C5">
              <w:rPr>
                <w:sz w:val="16"/>
                <w:szCs w:val="16"/>
              </w:rPr>
              <w:t>16.7.0</w:t>
            </w:r>
          </w:p>
        </w:tc>
      </w:tr>
      <w:tr w:rsidR="00392F72" w:rsidRPr="009709C5" w14:paraId="3D3C61D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88A14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AD4F"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86FFD" w14:textId="44749DB3" w:rsidR="00392F72" w:rsidRPr="009709C5" w:rsidRDefault="00392F72">
            <w:pPr>
              <w:pStyle w:val="TAC"/>
              <w:jc w:val="left"/>
              <w:rPr>
                <w:sz w:val="16"/>
                <w:szCs w:val="16"/>
              </w:rPr>
            </w:pPr>
            <w:r w:rsidRPr="009709C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10E9" w14:textId="66820B89" w:rsidR="00392F72" w:rsidRPr="009709C5" w:rsidRDefault="00392F72">
            <w:pPr>
              <w:pStyle w:val="TAL"/>
              <w:rPr>
                <w:sz w:val="16"/>
                <w:szCs w:val="16"/>
              </w:rPr>
            </w:pPr>
            <w:r w:rsidRPr="009709C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E5F82" w14:textId="26016721"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E626" w14:textId="1EDE271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43D88" w14:textId="4097FAD8" w:rsidR="00392F72" w:rsidRPr="009709C5" w:rsidRDefault="00392F72">
            <w:pPr>
              <w:pStyle w:val="TAL"/>
              <w:rPr>
                <w:sz w:val="16"/>
                <w:szCs w:val="16"/>
              </w:rPr>
            </w:pPr>
            <w:r w:rsidRPr="009709C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82D2" w14:textId="77777777" w:rsidR="00392F72" w:rsidRPr="009709C5" w:rsidRDefault="00392F72">
            <w:pPr>
              <w:pStyle w:val="TAC"/>
              <w:jc w:val="left"/>
              <w:rPr>
                <w:sz w:val="16"/>
                <w:szCs w:val="16"/>
              </w:rPr>
            </w:pPr>
            <w:r w:rsidRPr="009709C5">
              <w:rPr>
                <w:sz w:val="16"/>
                <w:szCs w:val="16"/>
              </w:rPr>
              <w:t>16.7.0</w:t>
            </w:r>
          </w:p>
        </w:tc>
      </w:tr>
      <w:tr w:rsidR="00392F72" w:rsidRPr="009709C5" w14:paraId="7ECEDCA7"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083689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A573"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80DE3" w14:textId="48D2B198" w:rsidR="00392F72" w:rsidRPr="009709C5" w:rsidRDefault="00392F72">
            <w:pPr>
              <w:pStyle w:val="TAC"/>
              <w:jc w:val="left"/>
              <w:rPr>
                <w:sz w:val="16"/>
                <w:szCs w:val="16"/>
              </w:rPr>
            </w:pPr>
            <w:r w:rsidRPr="009709C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98087" w14:textId="4B8E8FD8" w:rsidR="00392F72" w:rsidRPr="009709C5" w:rsidRDefault="00392F72">
            <w:pPr>
              <w:pStyle w:val="TAL"/>
              <w:rPr>
                <w:sz w:val="16"/>
                <w:szCs w:val="16"/>
              </w:rPr>
            </w:pPr>
            <w:r w:rsidRPr="009709C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48453" w14:textId="3731404A"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5305B" w14:textId="777C232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CE27C" w14:textId="1F3D2715" w:rsidR="00392F72" w:rsidRPr="009709C5" w:rsidRDefault="00392F72">
            <w:pPr>
              <w:pStyle w:val="TAL"/>
              <w:rPr>
                <w:sz w:val="16"/>
                <w:szCs w:val="16"/>
              </w:rPr>
            </w:pPr>
            <w:r w:rsidRPr="009709C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7735" w14:textId="77777777" w:rsidR="00392F72" w:rsidRPr="009709C5" w:rsidRDefault="00392F72">
            <w:pPr>
              <w:pStyle w:val="TAC"/>
              <w:jc w:val="left"/>
              <w:rPr>
                <w:sz w:val="16"/>
                <w:szCs w:val="16"/>
              </w:rPr>
            </w:pPr>
            <w:r w:rsidRPr="009709C5">
              <w:rPr>
                <w:sz w:val="16"/>
                <w:szCs w:val="16"/>
              </w:rPr>
              <w:t>16.7.0</w:t>
            </w:r>
          </w:p>
        </w:tc>
      </w:tr>
      <w:tr w:rsidR="00392F72" w:rsidRPr="009709C5" w14:paraId="071D886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60F3FFE8"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D5042"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CB9D0" w14:textId="55F3FEB1" w:rsidR="00392F72" w:rsidRPr="009709C5" w:rsidRDefault="00392F72">
            <w:pPr>
              <w:pStyle w:val="TAC"/>
              <w:jc w:val="left"/>
              <w:rPr>
                <w:sz w:val="16"/>
                <w:szCs w:val="16"/>
              </w:rPr>
            </w:pPr>
            <w:r w:rsidRPr="009709C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1F21" w14:textId="705DB249" w:rsidR="00392F72" w:rsidRPr="009709C5" w:rsidRDefault="00392F72">
            <w:pPr>
              <w:pStyle w:val="TAL"/>
              <w:rPr>
                <w:sz w:val="16"/>
                <w:szCs w:val="16"/>
              </w:rPr>
            </w:pPr>
            <w:r w:rsidRPr="009709C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4022B" w14:textId="558D84FE"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E28B" w14:textId="3133E27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6CDCE" w14:textId="14A59A22" w:rsidR="00392F72" w:rsidRPr="009709C5" w:rsidRDefault="00392F72">
            <w:pPr>
              <w:pStyle w:val="TAL"/>
              <w:rPr>
                <w:sz w:val="16"/>
                <w:szCs w:val="16"/>
              </w:rPr>
            </w:pPr>
            <w:r w:rsidRPr="009709C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23379" w14:textId="77777777" w:rsidR="00392F72" w:rsidRPr="009709C5" w:rsidRDefault="00392F72">
            <w:pPr>
              <w:pStyle w:val="TAC"/>
              <w:jc w:val="left"/>
              <w:rPr>
                <w:sz w:val="16"/>
                <w:szCs w:val="16"/>
              </w:rPr>
            </w:pPr>
            <w:r w:rsidRPr="009709C5">
              <w:rPr>
                <w:sz w:val="16"/>
                <w:szCs w:val="16"/>
              </w:rPr>
              <w:t>16.7.0</w:t>
            </w:r>
          </w:p>
        </w:tc>
      </w:tr>
      <w:tr w:rsidR="00392F72" w:rsidRPr="009709C5" w14:paraId="525C19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3073416"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5E0D9"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FA8CA" w14:textId="0C7EAA6A" w:rsidR="00392F72" w:rsidRPr="009709C5" w:rsidRDefault="00392F72">
            <w:pPr>
              <w:pStyle w:val="TAC"/>
              <w:jc w:val="left"/>
              <w:rPr>
                <w:sz w:val="16"/>
                <w:szCs w:val="16"/>
              </w:rPr>
            </w:pPr>
            <w:r w:rsidRPr="009709C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43EC" w14:textId="2E8388B5" w:rsidR="00392F72" w:rsidRPr="009709C5" w:rsidRDefault="00392F72">
            <w:pPr>
              <w:pStyle w:val="TAL"/>
              <w:rPr>
                <w:sz w:val="16"/>
                <w:szCs w:val="16"/>
              </w:rPr>
            </w:pPr>
            <w:r w:rsidRPr="009709C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975DA" w14:textId="0720584E"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D9C0" w14:textId="7EE865EC"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8560" w14:textId="738E7EE9" w:rsidR="00392F72" w:rsidRPr="009709C5" w:rsidRDefault="00392F72">
            <w:pPr>
              <w:pStyle w:val="TAL"/>
              <w:rPr>
                <w:sz w:val="16"/>
                <w:szCs w:val="16"/>
              </w:rPr>
            </w:pPr>
            <w:r w:rsidRPr="009709C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79A3" w14:textId="77777777" w:rsidR="00392F72" w:rsidRPr="009709C5" w:rsidRDefault="00392F72">
            <w:pPr>
              <w:pStyle w:val="TAC"/>
              <w:jc w:val="left"/>
              <w:rPr>
                <w:sz w:val="16"/>
                <w:szCs w:val="16"/>
              </w:rPr>
            </w:pPr>
            <w:r w:rsidRPr="009709C5">
              <w:rPr>
                <w:sz w:val="16"/>
                <w:szCs w:val="16"/>
              </w:rPr>
              <w:t>16.7.0</w:t>
            </w:r>
          </w:p>
        </w:tc>
      </w:tr>
      <w:tr w:rsidR="00C815F0" w:rsidRPr="009709C5" w14:paraId="68C57D9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BB80AFA"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9C601"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DDC24" w14:textId="02E86F02" w:rsidR="00C815F0" w:rsidRPr="009709C5" w:rsidRDefault="00C815F0">
            <w:pPr>
              <w:pStyle w:val="TAC"/>
              <w:jc w:val="left"/>
              <w:rPr>
                <w:sz w:val="16"/>
                <w:szCs w:val="16"/>
              </w:rPr>
            </w:pPr>
            <w:r w:rsidRPr="009709C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51BB" w14:textId="58A3C5EF" w:rsidR="00C815F0" w:rsidRPr="009709C5" w:rsidRDefault="00C815F0">
            <w:pPr>
              <w:pStyle w:val="TAL"/>
              <w:rPr>
                <w:sz w:val="16"/>
                <w:szCs w:val="16"/>
              </w:rPr>
            </w:pPr>
            <w:r w:rsidRPr="009709C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34821" w14:textId="1DED5045" w:rsidR="00C815F0" w:rsidRPr="009709C5" w:rsidRDefault="00C815F0">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E19F" w14:textId="342D36DE"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D1C" w14:textId="404D1254" w:rsidR="00C815F0" w:rsidRPr="009709C5" w:rsidRDefault="00C815F0">
            <w:pPr>
              <w:pStyle w:val="TAL"/>
              <w:rPr>
                <w:sz w:val="16"/>
                <w:szCs w:val="16"/>
              </w:rPr>
            </w:pPr>
            <w:r w:rsidRPr="009709C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FEE6" w14:textId="77777777" w:rsidR="00C815F0" w:rsidRPr="009709C5" w:rsidRDefault="00C815F0">
            <w:pPr>
              <w:pStyle w:val="TAC"/>
              <w:jc w:val="left"/>
              <w:rPr>
                <w:sz w:val="16"/>
                <w:szCs w:val="16"/>
              </w:rPr>
            </w:pPr>
            <w:r w:rsidRPr="009709C5">
              <w:rPr>
                <w:sz w:val="16"/>
                <w:szCs w:val="16"/>
              </w:rPr>
              <w:t>16.8.0</w:t>
            </w:r>
          </w:p>
        </w:tc>
      </w:tr>
      <w:tr w:rsidR="00C815F0" w:rsidRPr="009709C5" w14:paraId="55C14EF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B70FBD9"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BD40"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1F2F" w14:textId="29F74B30" w:rsidR="00C815F0" w:rsidRPr="009709C5" w:rsidRDefault="00C815F0">
            <w:pPr>
              <w:pStyle w:val="TAC"/>
              <w:jc w:val="left"/>
              <w:rPr>
                <w:sz w:val="16"/>
                <w:szCs w:val="16"/>
              </w:rPr>
            </w:pPr>
            <w:r w:rsidRPr="009709C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D3C" w14:textId="459EA748" w:rsidR="00C815F0" w:rsidRPr="009709C5" w:rsidRDefault="00C815F0">
            <w:pPr>
              <w:pStyle w:val="TAL"/>
              <w:rPr>
                <w:sz w:val="16"/>
                <w:szCs w:val="16"/>
              </w:rPr>
            </w:pPr>
            <w:r w:rsidRPr="009709C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C2480" w14:textId="72845DAE"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103D7" w14:textId="5B0AC4F6"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1191" w14:textId="0A15EE9F" w:rsidR="00C815F0" w:rsidRPr="009709C5" w:rsidRDefault="00C815F0">
            <w:pPr>
              <w:pStyle w:val="TAL"/>
              <w:rPr>
                <w:sz w:val="16"/>
                <w:szCs w:val="16"/>
              </w:rPr>
            </w:pPr>
            <w:r w:rsidRPr="009709C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7C5EF" w14:textId="77777777" w:rsidR="00C815F0" w:rsidRPr="009709C5" w:rsidRDefault="00C815F0">
            <w:pPr>
              <w:pStyle w:val="TAC"/>
              <w:jc w:val="left"/>
              <w:rPr>
                <w:sz w:val="16"/>
                <w:szCs w:val="16"/>
              </w:rPr>
            </w:pPr>
            <w:r w:rsidRPr="009709C5">
              <w:rPr>
                <w:sz w:val="16"/>
                <w:szCs w:val="16"/>
              </w:rPr>
              <w:t>16.8.0</w:t>
            </w:r>
          </w:p>
        </w:tc>
      </w:tr>
      <w:tr w:rsidR="00C815F0" w:rsidRPr="009709C5" w14:paraId="1E8DE83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05910"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59F24"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70A4E" w14:textId="0F0C3168" w:rsidR="00C815F0" w:rsidRPr="009709C5" w:rsidRDefault="00C815F0">
            <w:pPr>
              <w:pStyle w:val="TAC"/>
              <w:jc w:val="left"/>
              <w:rPr>
                <w:sz w:val="16"/>
                <w:szCs w:val="16"/>
              </w:rPr>
            </w:pPr>
            <w:r w:rsidRPr="009709C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3578F" w14:textId="4732E8CF" w:rsidR="00C815F0" w:rsidRPr="009709C5" w:rsidRDefault="00C815F0">
            <w:pPr>
              <w:pStyle w:val="TAL"/>
              <w:rPr>
                <w:sz w:val="16"/>
                <w:szCs w:val="16"/>
              </w:rPr>
            </w:pPr>
            <w:r w:rsidRPr="009709C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2E14A" w14:textId="071A2611"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B3A5" w14:textId="11331DFD"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D79AA" w14:textId="146F1B03" w:rsidR="00C815F0" w:rsidRPr="009709C5" w:rsidRDefault="00C815F0">
            <w:pPr>
              <w:pStyle w:val="TAL"/>
              <w:rPr>
                <w:sz w:val="16"/>
                <w:szCs w:val="16"/>
              </w:rPr>
            </w:pPr>
            <w:r w:rsidRPr="009709C5">
              <w:rPr>
                <w:sz w:val="16"/>
                <w:szCs w:val="16"/>
              </w:rPr>
              <w:t>Measurement uncertainties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357E" w14:textId="77777777" w:rsidR="00C815F0" w:rsidRPr="009709C5" w:rsidRDefault="00C815F0">
            <w:pPr>
              <w:pStyle w:val="TAC"/>
              <w:jc w:val="left"/>
              <w:rPr>
                <w:sz w:val="16"/>
                <w:szCs w:val="16"/>
              </w:rPr>
            </w:pPr>
            <w:r w:rsidRPr="009709C5">
              <w:rPr>
                <w:sz w:val="16"/>
                <w:szCs w:val="16"/>
              </w:rPr>
              <w:t>16.8.0</w:t>
            </w:r>
          </w:p>
        </w:tc>
      </w:tr>
      <w:tr w:rsidR="00C815F0" w:rsidRPr="009709C5" w14:paraId="1A067B65"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307E2"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4AE3"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F9B83" w14:textId="61D01967" w:rsidR="00C815F0" w:rsidRPr="009709C5" w:rsidRDefault="00C815F0">
            <w:pPr>
              <w:pStyle w:val="TAC"/>
              <w:jc w:val="left"/>
              <w:rPr>
                <w:sz w:val="16"/>
                <w:szCs w:val="16"/>
              </w:rPr>
            </w:pPr>
            <w:r w:rsidRPr="009709C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E182" w14:textId="71123525" w:rsidR="00C815F0" w:rsidRPr="009709C5" w:rsidRDefault="00C815F0">
            <w:pPr>
              <w:pStyle w:val="TAL"/>
              <w:rPr>
                <w:sz w:val="16"/>
                <w:szCs w:val="16"/>
              </w:rPr>
            </w:pPr>
            <w:r w:rsidRPr="009709C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107E1" w14:textId="628DBC28"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7F970" w14:textId="72784423"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90817" w14:textId="1B0E9DF6" w:rsidR="00C815F0" w:rsidRPr="009709C5" w:rsidRDefault="00C815F0">
            <w:pPr>
              <w:pStyle w:val="TAL"/>
              <w:rPr>
                <w:sz w:val="16"/>
                <w:szCs w:val="16"/>
              </w:rPr>
            </w:pPr>
            <w:r w:rsidRPr="009709C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8425B" w14:textId="77777777" w:rsidR="00C815F0" w:rsidRPr="009709C5" w:rsidRDefault="00C815F0">
            <w:pPr>
              <w:pStyle w:val="TAC"/>
              <w:jc w:val="left"/>
              <w:rPr>
                <w:sz w:val="16"/>
                <w:szCs w:val="16"/>
              </w:rPr>
            </w:pPr>
            <w:r w:rsidRPr="009709C5">
              <w:rPr>
                <w:sz w:val="16"/>
                <w:szCs w:val="16"/>
              </w:rPr>
              <w:t>16.8.0</w:t>
            </w:r>
          </w:p>
        </w:tc>
      </w:tr>
      <w:tr w:rsidR="00C815F0" w:rsidRPr="009709C5" w14:paraId="2665B6E0"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5B89F79"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6E7"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60A41" w14:textId="076B6E38" w:rsidR="00C815F0" w:rsidRPr="009709C5" w:rsidRDefault="00C815F0">
            <w:pPr>
              <w:pStyle w:val="TAC"/>
              <w:jc w:val="left"/>
              <w:rPr>
                <w:sz w:val="16"/>
                <w:szCs w:val="16"/>
              </w:rPr>
            </w:pPr>
            <w:r w:rsidRPr="009709C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649C" w14:textId="0ADAEB5A" w:rsidR="00C815F0" w:rsidRPr="009709C5" w:rsidRDefault="00C815F0">
            <w:pPr>
              <w:pStyle w:val="TAL"/>
              <w:rPr>
                <w:sz w:val="16"/>
                <w:szCs w:val="16"/>
              </w:rPr>
            </w:pPr>
            <w:r w:rsidRPr="009709C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49E65" w14:textId="0B83A042"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6DD8" w14:textId="53A7BF2B"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D98D" w14:textId="041E9791" w:rsidR="00C815F0" w:rsidRPr="009709C5" w:rsidRDefault="00C815F0">
            <w:pPr>
              <w:pStyle w:val="TAL"/>
              <w:rPr>
                <w:sz w:val="16"/>
                <w:szCs w:val="16"/>
              </w:rPr>
            </w:pPr>
            <w:r w:rsidRPr="009709C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C726" w14:textId="77777777" w:rsidR="00C815F0" w:rsidRPr="009709C5" w:rsidRDefault="00C815F0">
            <w:pPr>
              <w:pStyle w:val="TAC"/>
              <w:jc w:val="left"/>
              <w:rPr>
                <w:sz w:val="16"/>
                <w:szCs w:val="16"/>
              </w:rPr>
            </w:pPr>
            <w:r w:rsidRPr="009709C5">
              <w:rPr>
                <w:sz w:val="16"/>
                <w:szCs w:val="16"/>
              </w:rPr>
              <w:t>16.8.0</w:t>
            </w:r>
          </w:p>
        </w:tc>
      </w:tr>
      <w:tr w:rsidR="00C815F0" w:rsidRPr="009709C5" w14:paraId="731671AA"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7258073"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83C8"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57ED9" w14:textId="3F70201A" w:rsidR="00C815F0" w:rsidRPr="009709C5" w:rsidRDefault="00C815F0">
            <w:pPr>
              <w:pStyle w:val="TAC"/>
              <w:jc w:val="left"/>
              <w:rPr>
                <w:sz w:val="16"/>
                <w:szCs w:val="16"/>
              </w:rPr>
            </w:pPr>
            <w:r w:rsidRPr="009709C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39F4" w14:textId="655DC17D" w:rsidR="00C815F0" w:rsidRPr="009709C5" w:rsidRDefault="00C815F0">
            <w:pPr>
              <w:pStyle w:val="TAL"/>
              <w:rPr>
                <w:sz w:val="16"/>
                <w:szCs w:val="16"/>
              </w:rPr>
            </w:pPr>
            <w:r w:rsidRPr="009709C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076E" w14:textId="58D4D5B0"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CCDE" w14:textId="7816B5BF"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14C8B" w14:textId="0BBBE21D" w:rsidR="00C815F0" w:rsidRPr="009709C5" w:rsidRDefault="00C815F0">
            <w:pPr>
              <w:pStyle w:val="TAL"/>
              <w:rPr>
                <w:sz w:val="16"/>
                <w:szCs w:val="16"/>
              </w:rPr>
            </w:pPr>
            <w:r w:rsidRPr="009709C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25FEA" w14:textId="77777777" w:rsidR="00C815F0" w:rsidRPr="009709C5" w:rsidRDefault="00C815F0">
            <w:pPr>
              <w:pStyle w:val="TAC"/>
              <w:jc w:val="left"/>
              <w:rPr>
                <w:sz w:val="16"/>
                <w:szCs w:val="16"/>
              </w:rPr>
            </w:pPr>
            <w:r w:rsidRPr="009709C5">
              <w:rPr>
                <w:sz w:val="16"/>
                <w:szCs w:val="16"/>
              </w:rPr>
              <w:t>16.8.0</w:t>
            </w:r>
          </w:p>
        </w:tc>
      </w:tr>
      <w:tr w:rsidR="00C815F0" w:rsidRPr="009709C5" w14:paraId="13D8102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3F1388E9"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9C0"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C30C" w14:textId="4B8C6368" w:rsidR="00C815F0" w:rsidRPr="009709C5" w:rsidRDefault="00C815F0">
            <w:pPr>
              <w:pStyle w:val="TAC"/>
              <w:jc w:val="left"/>
              <w:rPr>
                <w:sz w:val="16"/>
                <w:szCs w:val="16"/>
              </w:rPr>
            </w:pPr>
            <w:r w:rsidRPr="009709C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9D91" w14:textId="1A476769" w:rsidR="00C815F0" w:rsidRPr="009709C5" w:rsidRDefault="00C815F0">
            <w:pPr>
              <w:pStyle w:val="TAL"/>
              <w:rPr>
                <w:sz w:val="16"/>
                <w:szCs w:val="16"/>
              </w:rPr>
            </w:pPr>
            <w:r w:rsidRPr="009709C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A769" w14:textId="4056E6E9"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118E" w14:textId="60E54239"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94716" w14:textId="025C7327" w:rsidR="00C815F0" w:rsidRPr="009709C5" w:rsidRDefault="00C815F0">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C9F2" w14:textId="77777777" w:rsidR="00C815F0" w:rsidRPr="009709C5" w:rsidRDefault="00C815F0">
            <w:pPr>
              <w:pStyle w:val="TAC"/>
              <w:jc w:val="left"/>
              <w:rPr>
                <w:sz w:val="16"/>
                <w:szCs w:val="16"/>
              </w:rPr>
            </w:pPr>
            <w:r w:rsidRPr="009709C5">
              <w:rPr>
                <w:sz w:val="16"/>
                <w:szCs w:val="16"/>
              </w:rPr>
              <w:t>16.8.0</w:t>
            </w:r>
          </w:p>
        </w:tc>
      </w:tr>
      <w:tr w:rsidR="00C815F0" w:rsidRPr="009709C5" w14:paraId="6CAD38E7"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37DB"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8BE86"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1FF16" w14:textId="63CE5E14" w:rsidR="00C815F0" w:rsidRPr="009709C5" w:rsidRDefault="00C815F0">
            <w:pPr>
              <w:pStyle w:val="TAC"/>
              <w:jc w:val="left"/>
              <w:rPr>
                <w:sz w:val="16"/>
                <w:szCs w:val="16"/>
              </w:rPr>
            </w:pPr>
            <w:r w:rsidRPr="009709C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B1C1" w14:textId="562A6CC8" w:rsidR="00C815F0" w:rsidRPr="009709C5" w:rsidRDefault="00C815F0">
            <w:pPr>
              <w:pStyle w:val="TAL"/>
              <w:rPr>
                <w:sz w:val="16"/>
                <w:szCs w:val="16"/>
              </w:rPr>
            </w:pPr>
            <w:r w:rsidRPr="009709C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70CE1" w14:textId="349C19F6"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16C9" w14:textId="639CBC05"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1162" w14:textId="1BCA610E" w:rsidR="00C815F0" w:rsidRPr="009709C5" w:rsidRDefault="00C815F0">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B9D1" w14:textId="77777777" w:rsidR="00C815F0" w:rsidRPr="009709C5" w:rsidRDefault="00C815F0">
            <w:pPr>
              <w:pStyle w:val="TAC"/>
              <w:jc w:val="left"/>
              <w:rPr>
                <w:sz w:val="16"/>
                <w:szCs w:val="16"/>
              </w:rPr>
            </w:pPr>
            <w:r w:rsidRPr="009709C5">
              <w:rPr>
                <w:sz w:val="16"/>
                <w:szCs w:val="16"/>
              </w:rPr>
              <w:t>16.8.0</w:t>
            </w:r>
          </w:p>
        </w:tc>
      </w:tr>
      <w:tr w:rsidR="00C815F0" w:rsidRPr="009709C5" w14:paraId="20799681"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C6CD5AD"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E2D16"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534D" w14:textId="7EFC022C" w:rsidR="00C815F0" w:rsidRPr="009709C5" w:rsidRDefault="00C815F0">
            <w:pPr>
              <w:pStyle w:val="TAC"/>
              <w:jc w:val="left"/>
              <w:rPr>
                <w:sz w:val="16"/>
                <w:szCs w:val="16"/>
              </w:rPr>
            </w:pPr>
            <w:r w:rsidRPr="009709C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6E31" w14:textId="0EE5FADD" w:rsidR="00C815F0" w:rsidRPr="009709C5" w:rsidRDefault="00C815F0">
            <w:pPr>
              <w:pStyle w:val="TAL"/>
              <w:rPr>
                <w:sz w:val="16"/>
                <w:szCs w:val="16"/>
              </w:rPr>
            </w:pPr>
            <w:r w:rsidRPr="009709C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C10A3" w14:textId="27D5AB1B"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2654" w14:textId="4B11F4D6"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64F5E" w14:textId="3F39095C" w:rsidR="00C815F0" w:rsidRPr="009709C5" w:rsidRDefault="00C815F0">
            <w:pPr>
              <w:pStyle w:val="TAL"/>
              <w:rPr>
                <w:sz w:val="16"/>
                <w:szCs w:val="16"/>
              </w:rPr>
            </w:pPr>
            <w:r w:rsidRPr="009709C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7D5F" w14:textId="77777777" w:rsidR="00C815F0" w:rsidRPr="009709C5" w:rsidRDefault="00C815F0">
            <w:pPr>
              <w:pStyle w:val="TAC"/>
              <w:jc w:val="left"/>
              <w:rPr>
                <w:sz w:val="16"/>
                <w:szCs w:val="16"/>
              </w:rPr>
            </w:pPr>
            <w:r w:rsidRPr="009709C5">
              <w:rPr>
                <w:sz w:val="16"/>
                <w:szCs w:val="16"/>
              </w:rPr>
              <w:t>16.8.0</w:t>
            </w:r>
          </w:p>
        </w:tc>
      </w:tr>
      <w:tr w:rsidR="00C815F0" w:rsidRPr="009709C5" w14:paraId="71E442D4"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38FA967"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CCC0"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5D72A" w14:textId="24EC5B2E" w:rsidR="00C815F0" w:rsidRPr="009709C5" w:rsidRDefault="00C815F0">
            <w:pPr>
              <w:pStyle w:val="TAC"/>
              <w:jc w:val="left"/>
              <w:rPr>
                <w:sz w:val="16"/>
                <w:szCs w:val="16"/>
              </w:rPr>
            </w:pPr>
            <w:r w:rsidRPr="009709C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31F0" w14:textId="0AEAA145" w:rsidR="00C815F0" w:rsidRPr="009709C5" w:rsidRDefault="00C815F0">
            <w:pPr>
              <w:pStyle w:val="TAL"/>
              <w:rPr>
                <w:sz w:val="16"/>
                <w:szCs w:val="16"/>
              </w:rPr>
            </w:pPr>
            <w:r w:rsidRPr="009709C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48932" w14:textId="66397A47"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282C" w14:textId="4614E80F"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1CDC4" w14:textId="5EB96021" w:rsidR="00C815F0" w:rsidRPr="009709C5" w:rsidRDefault="00C815F0">
            <w:pPr>
              <w:pStyle w:val="TAL"/>
              <w:rPr>
                <w:sz w:val="16"/>
                <w:szCs w:val="16"/>
              </w:rPr>
            </w:pPr>
            <w:r w:rsidRPr="009709C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B15F" w14:textId="77777777" w:rsidR="00C815F0" w:rsidRPr="009709C5" w:rsidRDefault="00C815F0">
            <w:pPr>
              <w:pStyle w:val="TAC"/>
              <w:jc w:val="left"/>
              <w:rPr>
                <w:sz w:val="16"/>
                <w:szCs w:val="16"/>
              </w:rPr>
            </w:pPr>
            <w:r w:rsidRPr="009709C5">
              <w:rPr>
                <w:sz w:val="16"/>
                <w:szCs w:val="16"/>
              </w:rPr>
              <w:t>16.8.0</w:t>
            </w:r>
          </w:p>
        </w:tc>
      </w:tr>
      <w:tr w:rsidR="00C815F0" w:rsidRPr="009709C5" w14:paraId="3C39C49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5CE4BD7F"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69311"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4DC87" w14:textId="1A72BDAB" w:rsidR="00C815F0" w:rsidRPr="009709C5" w:rsidRDefault="00C815F0">
            <w:pPr>
              <w:pStyle w:val="TAC"/>
              <w:jc w:val="left"/>
              <w:rPr>
                <w:sz w:val="16"/>
                <w:szCs w:val="16"/>
              </w:rPr>
            </w:pPr>
            <w:r w:rsidRPr="009709C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E95A" w14:textId="2B17615D" w:rsidR="00C815F0" w:rsidRPr="009709C5" w:rsidRDefault="00C815F0">
            <w:pPr>
              <w:pStyle w:val="TAL"/>
              <w:rPr>
                <w:sz w:val="16"/>
                <w:szCs w:val="16"/>
              </w:rPr>
            </w:pPr>
            <w:r w:rsidRPr="009709C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11862" w14:textId="3AFF056D"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36A8" w14:textId="647FFBDD"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A7059" w14:textId="749882FD" w:rsidR="00C815F0" w:rsidRPr="009709C5" w:rsidRDefault="00C815F0">
            <w:pPr>
              <w:pStyle w:val="TAL"/>
              <w:rPr>
                <w:sz w:val="16"/>
                <w:szCs w:val="16"/>
              </w:rPr>
            </w:pPr>
            <w:r w:rsidRPr="009709C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B57" w14:textId="77777777" w:rsidR="00C815F0" w:rsidRPr="009709C5" w:rsidRDefault="00C815F0">
            <w:pPr>
              <w:pStyle w:val="TAC"/>
              <w:jc w:val="left"/>
              <w:rPr>
                <w:sz w:val="16"/>
                <w:szCs w:val="16"/>
              </w:rPr>
            </w:pPr>
            <w:r w:rsidRPr="009709C5">
              <w:rPr>
                <w:sz w:val="16"/>
                <w:szCs w:val="16"/>
              </w:rPr>
              <w:t>16.8.0</w:t>
            </w:r>
          </w:p>
        </w:tc>
      </w:tr>
      <w:tr w:rsidR="00C815F0" w:rsidRPr="009709C5" w14:paraId="78FD74E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F388631"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066"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E2F" w14:textId="3EE30750" w:rsidR="00C815F0" w:rsidRPr="009709C5" w:rsidRDefault="00C815F0">
            <w:pPr>
              <w:pStyle w:val="TAC"/>
              <w:jc w:val="left"/>
              <w:rPr>
                <w:sz w:val="16"/>
                <w:szCs w:val="16"/>
              </w:rPr>
            </w:pPr>
            <w:r w:rsidRPr="009709C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9BC3D" w14:textId="1CEE4240" w:rsidR="00C815F0" w:rsidRPr="009709C5" w:rsidRDefault="00C815F0">
            <w:pPr>
              <w:pStyle w:val="TAL"/>
              <w:rPr>
                <w:sz w:val="16"/>
                <w:szCs w:val="16"/>
              </w:rPr>
            </w:pPr>
            <w:r w:rsidRPr="009709C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540" w14:textId="7B70597A"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0EB8" w14:textId="2025A16C"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C73D9" w14:textId="2C52064D" w:rsidR="00C815F0" w:rsidRPr="009709C5" w:rsidRDefault="00C815F0">
            <w:pPr>
              <w:pStyle w:val="TAL"/>
              <w:rPr>
                <w:sz w:val="16"/>
                <w:szCs w:val="16"/>
              </w:rPr>
            </w:pPr>
            <w:r w:rsidRPr="009709C5">
              <w:rPr>
                <w:sz w:val="16"/>
                <w:szCs w:val="16"/>
              </w:rPr>
              <w:t>Update and add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1EDA" w14:textId="77777777" w:rsidR="00C815F0" w:rsidRPr="009709C5" w:rsidRDefault="00C815F0">
            <w:pPr>
              <w:pStyle w:val="TAC"/>
              <w:jc w:val="left"/>
              <w:rPr>
                <w:sz w:val="16"/>
                <w:szCs w:val="16"/>
              </w:rPr>
            </w:pPr>
            <w:r w:rsidRPr="009709C5">
              <w:rPr>
                <w:sz w:val="16"/>
                <w:szCs w:val="16"/>
              </w:rPr>
              <w:t>16.8.0</w:t>
            </w:r>
          </w:p>
        </w:tc>
      </w:tr>
      <w:tr w:rsidR="00C815F0" w:rsidRPr="009709C5" w14:paraId="2E00B8A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E7B78DF"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8D5A8"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549" w14:textId="269C58C3" w:rsidR="00C815F0" w:rsidRPr="009709C5" w:rsidRDefault="00C815F0">
            <w:pPr>
              <w:pStyle w:val="TAC"/>
              <w:jc w:val="left"/>
              <w:rPr>
                <w:sz w:val="16"/>
                <w:szCs w:val="16"/>
              </w:rPr>
            </w:pPr>
            <w:r w:rsidRPr="009709C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3088" w14:textId="5EAE68B3" w:rsidR="00C815F0" w:rsidRPr="009709C5" w:rsidRDefault="00C815F0">
            <w:pPr>
              <w:pStyle w:val="TAL"/>
              <w:rPr>
                <w:sz w:val="16"/>
                <w:szCs w:val="16"/>
              </w:rPr>
            </w:pPr>
            <w:r w:rsidRPr="009709C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3C864" w14:textId="63F38B45"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B8F41" w14:textId="1132B3A8"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6BCF" w14:textId="6594957C" w:rsidR="00C815F0" w:rsidRPr="009709C5" w:rsidRDefault="00C815F0">
            <w:pPr>
              <w:pStyle w:val="TAL"/>
              <w:rPr>
                <w:sz w:val="16"/>
                <w:szCs w:val="16"/>
              </w:rPr>
            </w:pPr>
            <w:r w:rsidRPr="009709C5">
              <w:rPr>
                <w:sz w:val="16"/>
                <w:szCs w:val="16"/>
              </w:rPr>
              <w:t>Update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AAB5" w14:textId="77777777" w:rsidR="00C815F0" w:rsidRPr="009709C5" w:rsidRDefault="00C815F0">
            <w:pPr>
              <w:pStyle w:val="TAC"/>
              <w:jc w:val="left"/>
              <w:rPr>
                <w:sz w:val="16"/>
                <w:szCs w:val="16"/>
              </w:rPr>
            </w:pPr>
            <w:r w:rsidRPr="009709C5">
              <w:rPr>
                <w:sz w:val="16"/>
                <w:szCs w:val="16"/>
              </w:rPr>
              <w:t>16.8.0</w:t>
            </w:r>
          </w:p>
        </w:tc>
      </w:tr>
      <w:tr w:rsidR="004B7EEA" w:rsidRPr="009709C5" w14:paraId="788F6417"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3B81CD98" w14:textId="0026C815"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90A05" w14:textId="429F54EC"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5ECC" w14:textId="4E244C9E" w:rsidR="004B7EEA" w:rsidRPr="009709C5" w:rsidRDefault="004B7EEA" w:rsidP="00D213C3">
            <w:pPr>
              <w:pStyle w:val="TAC"/>
              <w:jc w:val="left"/>
              <w:rPr>
                <w:sz w:val="16"/>
                <w:szCs w:val="16"/>
              </w:rPr>
            </w:pPr>
            <w:r w:rsidRPr="009709C5">
              <w:rPr>
                <w:sz w:val="16"/>
                <w:szCs w:val="16"/>
              </w:rPr>
              <w:t>R5-214189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B910D" w14:textId="065DC4F3" w:rsidR="004B7EEA" w:rsidRPr="009709C5" w:rsidRDefault="004B7EEA" w:rsidP="004A6591">
            <w:pPr>
              <w:pStyle w:val="TAL"/>
              <w:rPr>
                <w:sz w:val="16"/>
                <w:szCs w:val="16"/>
              </w:rPr>
            </w:pPr>
            <w:r w:rsidRPr="009709C5">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6A80" w14:textId="56594BFC"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94FA" w14:textId="3AC4D4BE"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2AEA" w14:textId="514297DA" w:rsidR="004B7EEA" w:rsidRPr="009709C5" w:rsidRDefault="004B7EEA" w:rsidP="00BA16BD">
            <w:pPr>
              <w:pStyle w:val="TAL"/>
              <w:rPr>
                <w:sz w:val="16"/>
                <w:szCs w:val="16"/>
              </w:rPr>
            </w:pPr>
            <w:r w:rsidRPr="009709C5">
              <w:rPr>
                <w:sz w:val="16"/>
                <w:szCs w:val="16"/>
              </w:rPr>
              <w:t>TT analysis for RRM test cases 5.7.2.2 and 7.7.2.2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522A7" w14:textId="35A91D76" w:rsidR="004B7EEA" w:rsidRPr="009709C5" w:rsidRDefault="004B7EEA" w:rsidP="00BA16BD">
            <w:pPr>
              <w:pStyle w:val="TAC"/>
              <w:jc w:val="left"/>
              <w:rPr>
                <w:sz w:val="16"/>
                <w:szCs w:val="16"/>
              </w:rPr>
            </w:pPr>
            <w:r w:rsidRPr="009709C5">
              <w:rPr>
                <w:sz w:val="16"/>
                <w:szCs w:val="16"/>
              </w:rPr>
              <w:t>16.9.0</w:t>
            </w:r>
          </w:p>
        </w:tc>
      </w:tr>
      <w:tr w:rsidR="004B7EEA" w:rsidRPr="009709C5" w14:paraId="03A89E29"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136646B9"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3F595"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12ED1" w14:textId="619C1885" w:rsidR="004B7EEA" w:rsidRPr="009709C5" w:rsidRDefault="004B7EEA" w:rsidP="00D213C3">
            <w:pPr>
              <w:pStyle w:val="TAC"/>
              <w:jc w:val="left"/>
              <w:rPr>
                <w:sz w:val="16"/>
                <w:szCs w:val="16"/>
              </w:rPr>
            </w:pPr>
            <w:r w:rsidRPr="009709C5">
              <w:rPr>
                <w:sz w:val="16"/>
                <w:szCs w:val="16"/>
              </w:rPr>
              <w:t>R5-214190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F207" w14:textId="2C2260D4" w:rsidR="004B7EEA" w:rsidRPr="009709C5" w:rsidRDefault="004B7EEA" w:rsidP="004A6591">
            <w:pPr>
              <w:pStyle w:val="TAL"/>
              <w:rPr>
                <w:sz w:val="16"/>
                <w:szCs w:val="16"/>
              </w:rPr>
            </w:pPr>
            <w:r w:rsidRPr="009709C5">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AB1D0" w14:textId="3DE97CC2"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4460A" w14:textId="4163ECD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FC06D" w14:textId="5C3009E8" w:rsidR="004B7EEA" w:rsidRPr="009709C5" w:rsidRDefault="004B7EEA" w:rsidP="00BA16BD">
            <w:pPr>
              <w:pStyle w:val="TAL"/>
              <w:rPr>
                <w:sz w:val="16"/>
                <w:szCs w:val="16"/>
              </w:rPr>
            </w:pPr>
            <w:r w:rsidRPr="009709C5">
              <w:rPr>
                <w:sz w:val="16"/>
                <w:szCs w:val="16"/>
              </w:rPr>
              <w:t>TT analysis for RRM test cases 5.7.3.2 and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60AC9"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6851C85B"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76C835E6"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C2CB"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EAE5" w14:textId="3C659F53" w:rsidR="004B7EEA" w:rsidRPr="009709C5" w:rsidRDefault="004B7EEA" w:rsidP="00D213C3">
            <w:pPr>
              <w:pStyle w:val="TAC"/>
              <w:jc w:val="left"/>
              <w:rPr>
                <w:sz w:val="16"/>
                <w:szCs w:val="16"/>
              </w:rPr>
            </w:pPr>
            <w:r w:rsidRPr="009709C5">
              <w:rPr>
                <w:sz w:val="16"/>
                <w:szCs w:val="16"/>
              </w:rPr>
              <w:t>R5-214919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1247E" w14:textId="318240E3" w:rsidR="004B7EEA" w:rsidRPr="009709C5" w:rsidRDefault="004B7EEA" w:rsidP="004A6591">
            <w:pPr>
              <w:pStyle w:val="TAL"/>
              <w:rPr>
                <w:sz w:val="16"/>
                <w:szCs w:val="16"/>
              </w:rPr>
            </w:pPr>
            <w:r w:rsidRPr="009709C5">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1AC53" w14:textId="6D000833"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A89E" w14:textId="35476E29"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DB124" w14:textId="1CEBBC67" w:rsidR="004B7EEA" w:rsidRPr="009709C5" w:rsidRDefault="004B7EEA" w:rsidP="00BA16BD">
            <w:pPr>
              <w:pStyle w:val="TAL"/>
              <w:rPr>
                <w:sz w:val="16"/>
                <w:szCs w:val="16"/>
              </w:rPr>
            </w:pPr>
            <w:r w:rsidRPr="009709C5">
              <w:rPr>
                <w:sz w:val="16"/>
                <w:szCs w:val="16"/>
              </w:rPr>
              <w:t>Update TT analysis for RRM test cases 5.7.1.2 and 7.7.1.2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19E45"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6C8ED386"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EAD"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130BD"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79DD9" w14:textId="219E1A68" w:rsidR="004B7EEA" w:rsidRPr="009709C5" w:rsidRDefault="004B7EEA" w:rsidP="00D213C3">
            <w:pPr>
              <w:pStyle w:val="TAC"/>
              <w:jc w:val="left"/>
              <w:rPr>
                <w:sz w:val="16"/>
                <w:szCs w:val="16"/>
              </w:rPr>
            </w:pPr>
            <w:r w:rsidRPr="009709C5">
              <w:rPr>
                <w:sz w:val="16"/>
                <w:szCs w:val="16"/>
              </w:rPr>
              <w:t>R5-215002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F69D8" w14:textId="1059E873" w:rsidR="004B7EEA" w:rsidRPr="009709C5" w:rsidRDefault="004B7EEA" w:rsidP="004A6591">
            <w:pPr>
              <w:pStyle w:val="TAL"/>
              <w:rPr>
                <w:sz w:val="16"/>
                <w:szCs w:val="16"/>
              </w:rPr>
            </w:pPr>
            <w:r w:rsidRPr="009709C5">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C5F69" w14:textId="6437372D"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EDC1" w14:textId="354CAA6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1B7D7" w14:textId="28248D06" w:rsidR="004B7EEA" w:rsidRPr="009709C5" w:rsidRDefault="004B7EEA" w:rsidP="00BA16BD">
            <w:pPr>
              <w:pStyle w:val="TAL"/>
              <w:rPr>
                <w:sz w:val="16"/>
                <w:szCs w:val="16"/>
              </w:rPr>
            </w:pPr>
            <w:r w:rsidRPr="009709C5">
              <w:rPr>
                <w:sz w:val="16"/>
                <w:szCs w:val="16"/>
              </w:rPr>
              <w:t>TT analysis for LTE SA TC 8.5.1.1-SFTD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68BD3"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4C9678A9"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3E55AC86"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8596F"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DF79" w14:textId="4967C6CC" w:rsidR="004B7EEA" w:rsidRPr="009709C5" w:rsidRDefault="004B7EEA" w:rsidP="00D213C3">
            <w:pPr>
              <w:pStyle w:val="TAC"/>
              <w:jc w:val="left"/>
              <w:rPr>
                <w:sz w:val="16"/>
                <w:szCs w:val="16"/>
              </w:rPr>
            </w:pPr>
            <w:r w:rsidRPr="009709C5">
              <w:rPr>
                <w:sz w:val="16"/>
                <w:szCs w:val="16"/>
              </w:rPr>
              <w:t>R5-215330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91161" w14:textId="59328204" w:rsidR="004B7EEA" w:rsidRPr="009709C5" w:rsidRDefault="004B7EEA" w:rsidP="004A6591">
            <w:pPr>
              <w:pStyle w:val="TAL"/>
              <w:rPr>
                <w:sz w:val="16"/>
                <w:szCs w:val="16"/>
              </w:rPr>
            </w:pPr>
            <w:r w:rsidRPr="009709C5">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C89B5" w14:textId="01B2C7AC"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BCBEF" w14:textId="42A2BA65"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B47DF" w14:textId="2AE282D0" w:rsidR="004B7EEA" w:rsidRPr="009709C5" w:rsidRDefault="004B7EEA" w:rsidP="00BA16BD">
            <w:pPr>
              <w:pStyle w:val="TAL"/>
              <w:rPr>
                <w:sz w:val="16"/>
                <w:szCs w:val="16"/>
              </w:rPr>
            </w:pPr>
            <w:r w:rsidRPr="009709C5">
              <w:rPr>
                <w:sz w:val="16"/>
                <w:szCs w:val="16"/>
              </w:rPr>
              <w:t>Correction to MU for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10AC1"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6D81B45B"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439FD09F"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34CCF"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945E" w14:textId="2D4250BC" w:rsidR="004B7EEA" w:rsidRPr="009709C5" w:rsidRDefault="004B7EEA" w:rsidP="00D213C3">
            <w:pPr>
              <w:pStyle w:val="TAC"/>
              <w:jc w:val="left"/>
              <w:rPr>
                <w:sz w:val="16"/>
                <w:szCs w:val="16"/>
              </w:rPr>
            </w:pPr>
            <w:r w:rsidRPr="009709C5">
              <w:rPr>
                <w:sz w:val="16"/>
                <w:szCs w:val="16"/>
              </w:rPr>
              <w:t>R5-215433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69498" w14:textId="77D59546" w:rsidR="004B7EEA" w:rsidRPr="009709C5" w:rsidRDefault="004B7EEA" w:rsidP="004A6591">
            <w:pPr>
              <w:pStyle w:val="TAL"/>
              <w:rPr>
                <w:sz w:val="16"/>
                <w:szCs w:val="16"/>
              </w:rPr>
            </w:pPr>
            <w:r w:rsidRPr="009709C5">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F58C4" w14:textId="57CC9471"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D5755" w14:textId="5E67902F"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C22BB" w14:textId="63DE644A" w:rsidR="004B7EEA" w:rsidRPr="009709C5" w:rsidRDefault="004B7EEA" w:rsidP="00BA16BD">
            <w:pPr>
              <w:pStyle w:val="TAL"/>
              <w:rPr>
                <w:sz w:val="16"/>
                <w:szCs w:val="16"/>
              </w:rPr>
            </w:pPr>
            <w:r w:rsidRPr="009709C5">
              <w:rPr>
                <w:sz w:val="16"/>
                <w:szCs w:val="16"/>
              </w:rPr>
              <w:t>Correction of Test Tolerance analysis for FR2 event triggered reporting in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D4B61"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3A3A54FA"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23F10B75"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15FD7"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6C13A" w14:textId="642000DB" w:rsidR="004B7EEA" w:rsidRPr="009709C5" w:rsidRDefault="004B7EEA" w:rsidP="00D213C3">
            <w:pPr>
              <w:pStyle w:val="TAC"/>
              <w:jc w:val="left"/>
              <w:rPr>
                <w:sz w:val="16"/>
                <w:szCs w:val="16"/>
              </w:rPr>
            </w:pPr>
            <w:r w:rsidRPr="009709C5">
              <w:rPr>
                <w:sz w:val="16"/>
                <w:szCs w:val="16"/>
              </w:rPr>
              <w:t>R5-215834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FAD4E" w14:textId="461352CF" w:rsidR="004B7EEA" w:rsidRPr="009709C5" w:rsidRDefault="004B7EEA" w:rsidP="004A6591">
            <w:pPr>
              <w:pStyle w:val="TAL"/>
              <w:rPr>
                <w:sz w:val="16"/>
                <w:szCs w:val="16"/>
              </w:rPr>
            </w:pPr>
            <w:r w:rsidRPr="009709C5">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85E01" w14:textId="6E5CB313"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B2FF1" w14:textId="754EE4F9"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B19BF" w14:textId="3A26EE20" w:rsidR="004B7EEA" w:rsidRPr="009709C5" w:rsidRDefault="004B7EEA" w:rsidP="00BA16BD">
            <w:pPr>
              <w:pStyle w:val="TAL"/>
              <w:rPr>
                <w:sz w:val="16"/>
                <w:szCs w:val="16"/>
              </w:rPr>
            </w:pPr>
            <w:r w:rsidRPr="009709C5">
              <w:rPr>
                <w:sz w:val="16"/>
                <w:szCs w:val="16"/>
              </w:rPr>
              <w:t>Introduction of MTSU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B57C"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29DE099F"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6ADAC945"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83CB9"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E6B56" w14:textId="3ACDB31E" w:rsidR="004B7EEA" w:rsidRPr="009709C5" w:rsidRDefault="004B7EEA" w:rsidP="00D213C3">
            <w:pPr>
              <w:pStyle w:val="TAC"/>
              <w:jc w:val="left"/>
              <w:rPr>
                <w:sz w:val="16"/>
                <w:szCs w:val="16"/>
              </w:rPr>
            </w:pPr>
            <w:r w:rsidRPr="009709C5">
              <w:rPr>
                <w:sz w:val="16"/>
                <w:szCs w:val="16"/>
              </w:rPr>
              <w:t>R5-216102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88BD3" w14:textId="6EB31512" w:rsidR="004B7EEA" w:rsidRPr="009709C5" w:rsidRDefault="004B7EEA" w:rsidP="004A6591">
            <w:pPr>
              <w:pStyle w:val="TAL"/>
              <w:rPr>
                <w:sz w:val="16"/>
                <w:szCs w:val="16"/>
              </w:rPr>
            </w:pPr>
            <w:r w:rsidRPr="009709C5">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8DF5E" w14:textId="673C540A"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D816" w14:textId="1070F142"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7B404" w14:textId="045E37A9" w:rsidR="004B7EEA" w:rsidRPr="009709C5" w:rsidRDefault="004B7EEA" w:rsidP="00BA16BD">
            <w:pPr>
              <w:pStyle w:val="TAL"/>
              <w:rPr>
                <w:sz w:val="16"/>
                <w:szCs w:val="16"/>
              </w:rPr>
            </w:pPr>
            <w:r w:rsidRPr="009709C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9FD9"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0C5E60ED"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4623DEAB"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23204"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5B2DF" w14:textId="005D4C69" w:rsidR="004B7EEA" w:rsidRPr="009709C5" w:rsidRDefault="004B7EEA" w:rsidP="00D213C3">
            <w:pPr>
              <w:pStyle w:val="TAC"/>
              <w:jc w:val="left"/>
              <w:rPr>
                <w:sz w:val="16"/>
                <w:szCs w:val="16"/>
              </w:rPr>
            </w:pPr>
            <w:r w:rsidRPr="009709C5">
              <w:rPr>
                <w:sz w:val="16"/>
                <w:szCs w:val="16"/>
              </w:rPr>
              <w:t>R5-216103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BF2AD" w14:textId="57E41A7C" w:rsidR="004B7EEA" w:rsidRPr="009709C5" w:rsidRDefault="004B7EEA" w:rsidP="004A6591">
            <w:pPr>
              <w:pStyle w:val="TAL"/>
              <w:rPr>
                <w:sz w:val="16"/>
                <w:szCs w:val="16"/>
              </w:rPr>
            </w:pPr>
            <w:r w:rsidRPr="009709C5">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98C46" w14:textId="64D8F903"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2075" w14:textId="72D5CC7E"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53034" w14:textId="229C0F00" w:rsidR="004B7EEA" w:rsidRPr="009709C5" w:rsidRDefault="004B7EEA" w:rsidP="00BA16BD">
            <w:pPr>
              <w:pStyle w:val="TAL"/>
              <w:rPr>
                <w:sz w:val="16"/>
                <w:szCs w:val="16"/>
              </w:rPr>
            </w:pPr>
            <w:r w:rsidRPr="009709C5">
              <w:rPr>
                <w:sz w:val="16"/>
                <w:szCs w:val="16"/>
              </w:rPr>
              <w:t>Add Test Tolerance analyses for EN-DC FR2 interruptions at transitions between active and non-active during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EC92"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21ADF13F"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1BB92D4E"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CE92"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08A96" w14:textId="164908B3" w:rsidR="004B7EEA" w:rsidRPr="009709C5" w:rsidRDefault="004B7EEA" w:rsidP="00D213C3">
            <w:pPr>
              <w:pStyle w:val="TAC"/>
              <w:jc w:val="left"/>
              <w:rPr>
                <w:sz w:val="16"/>
                <w:szCs w:val="16"/>
              </w:rPr>
            </w:pPr>
            <w:r w:rsidRPr="009709C5">
              <w:rPr>
                <w:sz w:val="16"/>
                <w:szCs w:val="16"/>
              </w:rPr>
              <w:t>R5-216104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16447" w14:textId="0F12E6E7" w:rsidR="004B7EEA" w:rsidRPr="009709C5" w:rsidRDefault="004B7EEA" w:rsidP="004A6591">
            <w:pPr>
              <w:pStyle w:val="TAL"/>
              <w:rPr>
                <w:sz w:val="16"/>
                <w:szCs w:val="16"/>
              </w:rPr>
            </w:pPr>
            <w:r w:rsidRPr="009709C5">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0ABB8" w14:textId="6330D966"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86F6" w14:textId="641101B5"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E7266" w14:textId="65AB1AC5" w:rsidR="004B7EEA" w:rsidRPr="009709C5" w:rsidRDefault="004B7EEA" w:rsidP="00BA16BD">
            <w:pPr>
              <w:pStyle w:val="TAL"/>
              <w:rPr>
                <w:sz w:val="16"/>
                <w:szCs w:val="16"/>
              </w:rPr>
            </w:pPr>
            <w:r w:rsidRPr="009709C5">
              <w:rPr>
                <w:sz w:val="16"/>
                <w:szCs w:val="16"/>
              </w:rPr>
              <w:t>Introducing EIRP UL Absolute Power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75D2B"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264CFADA"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290CC153"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152E9"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6929B" w14:textId="0ADF897B" w:rsidR="004B7EEA" w:rsidRPr="009709C5" w:rsidRDefault="004B7EEA" w:rsidP="00D213C3">
            <w:pPr>
              <w:pStyle w:val="TAC"/>
              <w:jc w:val="left"/>
              <w:rPr>
                <w:sz w:val="16"/>
                <w:szCs w:val="16"/>
              </w:rPr>
            </w:pPr>
            <w:r w:rsidRPr="009709C5">
              <w:rPr>
                <w:sz w:val="16"/>
                <w:szCs w:val="16"/>
              </w:rPr>
              <w:t>R5-216105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59B" w14:textId="7B7B6CEB" w:rsidR="004B7EEA" w:rsidRPr="009709C5" w:rsidRDefault="004B7EEA" w:rsidP="004A6591">
            <w:pPr>
              <w:pStyle w:val="TAL"/>
              <w:rPr>
                <w:sz w:val="16"/>
                <w:szCs w:val="16"/>
              </w:rPr>
            </w:pPr>
            <w:r w:rsidRPr="009709C5">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0B838" w14:textId="490E705A"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81F2D" w14:textId="49F905A3"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0CB3B" w14:textId="53BBFF8F" w:rsidR="004B7EEA" w:rsidRPr="009709C5" w:rsidRDefault="004B7EEA" w:rsidP="00BA16BD">
            <w:pPr>
              <w:pStyle w:val="TAL"/>
              <w:rPr>
                <w:sz w:val="16"/>
                <w:szCs w:val="16"/>
              </w:rPr>
            </w:pPr>
            <w:r w:rsidRPr="009709C5">
              <w:rPr>
                <w:sz w:val="16"/>
                <w:szCs w:val="16"/>
              </w:rPr>
              <w:t>Correction of power control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14DA8"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3D67F939"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72404858"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45F4B"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87585" w14:textId="3CA9FC59" w:rsidR="004B7EEA" w:rsidRPr="009709C5" w:rsidRDefault="004B7EEA" w:rsidP="00D213C3">
            <w:pPr>
              <w:pStyle w:val="TAC"/>
              <w:jc w:val="left"/>
              <w:rPr>
                <w:sz w:val="16"/>
                <w:szCs w:val="16"/>
              </w:rPr>
            </w:pPr>
            <w:r w:rsidRPr="009709C5">
              <w:rPr>
                <w:sz w:val="16"/>
                <w:szCs w:val="16"/>
              </w:rPr>
              <w:t>R5-216117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14EC6" w14:textId="715A08FE" w:rsidR="004B7EEA" w:rsidRPr="009709C5" w:rsidRDefault="004B7EEA" w:rsidP="004A6591">
            <w:pPr>
              <w:pStyle w:val="TAL"/>
              <w:rPr>
                <w:sz w:val="16"/>
                <w:szCs w:val="16"/>
              </w:rPr>
            </w:pPr>
            <w:r w:rsidRPr="009709C5">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7EB81" w14:textId="2617DCC1"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28B27" w14:textId="7C7CA1E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14875" w14:textId="5857956F" w:rsidR="004B7EEA" w:rsidRPr="009709C5" w:rsidRDefault="004B7EEA" w:rsidP="00BA16BD">
            <w:pPr>
              <w:pStyle w:val="TAL"/>
              <w:rPr>
                <w:sz w:val="16"/>
                <w:szCs w:val="16"/>
              </w:rPr>
            </w:pPr>
            <w:r w:rsidRPr="009709C5">
              <w:rPr>
                <w:sz w:val="16"/>
                <w:szCs w:val="16"/>
              </w:rPr>
              <w:t>38.903 CR FR2 ETC MU updates for new ETC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5A2EC"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0A77550B"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58D0D01B"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C71D3"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79993" w14:textId="6042A4FF" w:rsidR="004B7EEA" w:rsidRPr="009709C5" w:rsidRDefault="004B7EEA" w:rsidP="00D213C3">
            <w:pPr>
              <w:pStyle w:val="TAC"/>
              <w:jc w:val="left"/>
              <w:rPr>
                <w:sz w:val="16"/>
                <w:szCs w:val="16"/>
              </w:rPr>
            </w:pPr>
            <w:r w:rsidRPr="009709C5">
              <w:rPr>
                <w:sz w:val="16"/>
                <w:szCs w:val="16"/>
              </w:rPr>
              <w:t>R5-216362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61C8" w14:textId="545C8AFD" w:rsidR="004B7EEA" w:rsidRPr="009709C5" w:rsidRDefault="004B7EEA" w:rsidP="004A6591">
            <w:pPr>
              <w:pStyle w:val="TAL"/>
              <w:rPr>
                <w:sz w:val="16"/>
                <w:szCs w:val="16"/>
              </w:rPr>
            </w:pPr>
            <w:r w:rsidRPr="009709C5">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33D7F" w14:textId="7D4CE4D9"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3D7A" w14:textId="09F449F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25368" w14:textId="05DF26F8" w:rsidR="004B7EEA" w:rsidRPr="009709C5" w:rsidRDefault="004B7EEA" w:rsidP="00BA16BD">
            <w:pPr>
              <w:pStyle w:val="TAL"/>
              <w:rPr>
                <w:sz w:val="16"/>
                <w:szCs w:val="16"/>
              </w:rPr>
            </w:pPr>
            <w:r w:rsidRPr="009709C5">
              <w:rPr>
                <w:sz w:val="16"/>
                <w:szCs w:val="16"/>
              </w:rPr>
              <w:t>Correction of Test Tolerance analysis for FR2 event triggered reporting in non-DRX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757"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0AE79C2E"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1F0631B5"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4C2"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C65AB" w14:textId="77C0C5AA" w:rsidR="004B7EEA" w:rsidRPr="009709C5" w:rsidRDefault="004B7EEA" w:rsidP="00D213C3">
            <w:pPr>
              <w:pStyle w:val="TAC"/>
              <w:jc w:val="left"/>
              <w:rPr>
                <w:sz w:val="16"/>
                <w:szCs w:val="16"/>
              </w:rPr>
            </w:pPr>
            <w:r w:rsidRPr="009709C5">
              <w:rPr>
                <w:sz w:val="16"/>
                <w:szCs w:val="16"/>
              </w:rPr>
              <w:t>R5-216363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5403E" w14:textId="7BC6BA15" w:rsidR="004B7EEA" w:rsidRPr="009709C5" w:rsidRDefault="004B7EEA" w:rsidP="004A6591">
            <w:pPr>
              <w:pStyle w:val="TAL"/>
              <w:rPr>
                <w:sz w:val="16"/>
                <w:szCs w:val="16"/>
              </w:rPr>
            </w:pPr>
            <w:r w:rsidRPr="009709C5">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4C4F" w14:textId="11DDB5A9"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25EF9" w14:textId="018EDBF5"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23BFD" w14:textId="17709BCD" w:rsidR="004B7EEA" w:rsidRPr="009709C5" w:rsidRDefault="004B7EEA" w:rsidP="00BA16BD">
            <w:pPr>
              <w:pStyle w:val="TAL"/>
              <w:rPr>
                <w:sz w:val="16"/>
                <w:szCs w:val="16"/>
              </w:rPr>
            </w:pPr>
            <w:r w:rsidRPr="009709C5">
              <w:rPr>
                <w:sz w:val="16"/>
                <w:szCs w:val="16"/>
              </w:rPr>
              <w:t>Test Tolerance analysis for FR2 SSB-based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44855" w14:textId="77777777" w:rsidR="004B7EEA" w:rsidRPr="009709C5" w:rsidRDefault="004B7EEA" w:rsidP="00BA16BD">
            <w:pPr>
              <w:pStyle w:val="TAC"/>
              <w:jc w:val="left"/>
              <w:rPr>
                <w:sz w:val="16"/>
                <w:szCs w:val="16"/>
              </w:rPr>
            </w:pPr>
            <w:r w:rsidRPr="009709C5">
              <w:rPr>
                <w:sz w:val="16"/>
                <w:szCs w:val="16"/>
              </w:rPr>
              <w:t>16.9.0</w:t>
            </w:r>
          </w:p>
        </w:tc>
      </w:tr>
      <w:tr w:rsidR="00857E6D" w:rsidRPr="009709C5" w14:paraId="7CE1DE5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3E67C610"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62B7B"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ED518" w14:textId="7457A903" w:rsidR="00857E6D" w:rsidRPr="009709C5" w:rsidRDefault="00857E6D" w:rsidP="00857E6D">
            <w:pPr>
              <w:pStyle w:val="TAC"/>
              <w:jc w:val="left"/>
              <w:rPr>
                <w:sz w:val="16"/>
                <w:szCs w:val="16"/>
              </w:rPr>
            </w:pPr>
            <w:r w:rsidRPr="009709C5">
              <w:rPr>
                <w:sz w:val="16"/>
                <w:szCs w:val="16"/>
              </w:rPr>
              <w:t>R5-218208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1B12B" w14:textId="6FE834D9" w:rsidR="00857E6D" w:rsidRPr="009709C5" w:rsidRDefault="00857E6D" w:rsidP="00857E6D">
            <w:pPr>
              <w:pStyle w:val="TAL"/>
              <w:rPr>
                <w:sz w:val="16"/>
                <w:szCs w:val="16"/>
              </w:rPr>
            </w:pPr>
            <w:r w:rsidRPr="009709C5">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681FC" w14:textId="3A404DE9" w:rsidR="00857E6D" w:rsidRPr="009709C5" w:rsidRDefault="00857E6D" w:rsidP="00857E6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5F57" w14:textId="4FF9BED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74852" w14:textId="6992BD26" w:rsidR="00857E6D" w:rsidRPr="009709C5" w:rsidRDefault="00857E6D" w:rsidP="00857E6D">
            <w:pPr>
              <w:pStyle w:val="TAL"/>
              <w:rPr>
                <w:sz w:val="16"/>
                <w:szCs w:val="16"/>
              </w:rPr>
            </w:pPr>
            <w:r w:rsidRPr="009709C5">
              <w:rPr>
                <w:sz w:val="16"/>
                <w:szCs w:val="16"/>
              </w:rPr>
              <w:t>Correct TT analysis for TC 5.7.3.2 and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E6914" w14:textId="49B5BDD1" w:rsidR="00857E6D" w:rsidRPr="009709C5" w:rsidRDefault="00857E6D" w:rsidP="00857E6D">
            <w:pPr>
              <w:pStyle w:val="TAC"/>
              <w:jc w:val="left"/>
              <w:rPr>
                <w:sz w:val="16"/>
                <w:szCs w:val="16"/>
              </w:rPr>
            </w:pPr>
            <w:r w:rsidRPr="009709C5">
              <w:rPr>
                <w:sz w:val="16"/>
                <w:szCs w:val="16"/>
              </w:rPr>
              <w:t>16.10.0</w:t>
            </w:r>
          </w:p>
        </w:tc>
      </w:tr>
      <w:tr w:rsidR="00857E6D" w:rsidRPr="009709C5" w14:paraId="588D0DFC"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01B5A52"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49D95"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E33E7" w14:textId="61FBC99B" w:rsidR="00857E6D" w:rsidRPr="009709C5" w:rsidRDefault="00857E6D" w:rsidP="00857E6D">
            <w:pPr>
              <w:pStyle w:val="TAC"/>
              <w:jc w:val="left"/>
              <w:rPr>
                <w:sz w:val="16"/>
                <w:szCs w:val="16"/>
              </w:rPr>
            </w:pPr>
            <w:r w:rsidRPr="009709C5">
              <w:rPr>
                <w:sz w:val="16"/>
                <w:szCs w:val="16"/>
              </w:rPr>
              <w:t>R5-218242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CD74" w14:textId="3B1ACD64" w:rsidR="00857E6D" w:rsidRPr="009709C5" w:rsidRDefault="00857E6D" w:rsidP="00857E6D">
            <w:pPr>
              <w:pStyle w:val="TAL"/>
              <w:rPr>
                <w:sz w:val="16"/>
                <w:szCs w:val="16"/>
              </w:rPr>
            </w:pPr>
            <w:r w:rsidRPr="009709C5">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EBBF3F" w14:textId="0E465145"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A123" w14:textId="3AA872AC"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69FF7" w14:textId="6F40643B" w:rsidR="00857E6D" w:rsidRPr="009709C5" w:rsidRDefault="00857E6D" w:rsidP="00857E6D">
            <w:pPr>
              <w:pStyle w:val="TAL"/>
              <w:rPr>
                <w:sz w:val="16"/>
                <w:szCs w:val="16"/>
              </w:rPr>
            </w:pPr>
            <w:r w:rsidRPr="009709C5">
              <w:rPr>
                <w:sz w:val="16"/>
                <w:szCs w:val="16"/>
              </w:rPr>
              <w:t>TT analysis for Mob_enh RRM TC 6.3.1.9+6.3.1.10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3C86E" w14:textId="0B9594CA" w:rsidR="00857E6D" w:rsidRPr="009709C5" w:rsidRDefault="00857E6D" w:rsidP="00857E6D">
            <w:pPr>
              <w:pStyle w:val="TAC"/>
              <w:jc w:val="left"/>
              <w:rPr>
                <w:sz w:val="16"/>
                <w:szCs w:val="16"/>
              </w:rPr>
            </w:pPr>
            <w:r w:rsidRPr="009709C5">
              <w:rPr>
                <w:sz w:val="16"/>
                <w:szCs w:val="16"/>
              </w:rPr>
              <w:t>16.10.0</w:t>
            </w:r>
          </w:p>
        </w:tc>
      </w:tr>
      <w:tr w:rsidR="00857E6D" w:rsidRPr="009709C5" w14:paraId="49AB8076"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365E5736"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4843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10467" w14:textId="13722058" w:rsidR="00857E6D" w:rsidRPr="009709C5" w:rsidRDefault="00857E6D" w:rsidP="00857E6D">
            <w:pPr>
              <w:pStyle w:val="TAC"/>
              <w:jc w:val="left"/>
              <w:rPr>
                <w:sz w:val="16"/>
                <w:szCs w:val="16"/>
              </w:rPr>
            </w:pPr>
            <w:r w:rsidRPr="009709C5">
              <w:rPr>
                <w:sz w:val="16"/>
                <w:szCs w:val="16"/>
              </w:rPr>
              <w:t>R5-218262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2B5C4" w14:textId="6B440992" w:rsidR="00857E6D" w:rsidRPr="009709C5" w:rsidRDefault="00857E6D" w:rsidP="00857E6D">
            <w:pPr>
              <w:pStyle w:val="TAL"/>
              <w:rPr>
                <w:sz w:val="16"/>
                <w:szCs w:val="16"/>
              </w:rPr>
            </w:pPr>
            <w:r w:rsidRPr="009709C5">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3EB96" w14:textId="2C30251E"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82A0" w14:textId="4E0CCC22"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D299D" w14:textId="2CB4BCBE" w:rsidR="00857E6D" w:rsidRPr="009709C5" w:rsidRDefault="00857E6D" w:rsidP="00857E6D">
            <w:pPr>
              <w:pStyle w:val="TAL"/>
              <w:rPr>
                <w:sz w:val="16"/>
                <w:szCs w:val="16"/>
              </w:rPr>
            </w:pPr>
            <w:r w:rsidRPr="009709C5">
              <w:rPr>
                <w:sz w:val="16"/>
                <w:szCs w:val="16"/>
              </w:rPr>
              <w:t>Test Tolerance analysis for FR2 CSI-RS 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23EAF" w14:textId="4D66148F" w:rsidR="00857E6D" w:rsidRPr="009709C5" w:rsidRDefault="00857E6D" w:rsidP="00857E6D">
            <w:pPr>
              <w:pStyle w:val="TAC"/>
              <w:jc w:val="left"/>
              <w:rPr>
                <w:sz w:val="16"/>
                <w:szCs w:val="16"/>
              </w:rPr>
            </w:pPr>
            <w:r w:rsidRPr="009709C5">
              <w:rPr>
                <w:sz w:val="16"/>
                <w:szCs w:val="16"/>
              </w:rPr>
              <w:t>16.10.0</w:t>
            </w:r>
          </w:p>
        </w:tc>
      </w:tr>
      <w:tr w:rsidR="00857E6D" w:rsidRPr="009709C5" w14:paraId="339C49D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36C143F"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18582"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BB725" w14:textId="1C4F8C10" w:rsidR="00857E6D" w:rsidRPr="009709C5" w:rsidRDefault="00857E6D" w:rsidP="00857E6D">
            <w:pPr>
              <w:pStyle w:val="TAC"/>
              <w:jc w:val="left"/>
              <w:rPr>
                <w:sz w:val="16"/>
                <w:szCs w:val="16"/>
              </w:rPr>
            </w:pPr>
            <w:r w:rsidRPr="009709C5">
              <w:rPr>
                <w:sz w:val="16"/>
                <w:szCs w:val="16"/>
              </w:rPr>
              <w:t>R5-218295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E0E71" w14:textId="5C002531" w:rsidR="00857E6D" w:rsidRPr="009709C5" w:rsidRDefault="00857E6D" w:rsidP="00857E6D">
            <w:pPr>
              <w:pStyle w:val="TAL"/>
              <w:rPr>
                <w:sz w:val="16"/>
                <w:szCs w:val="16"/>
              </w:rPr>
            </w:pPr>
            <w:r w:rsidRPr="009709C5">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CAC3E" w14:textId="0C9FB7C6"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79ED" w14:textId="6659DAC7"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A5ACE" w14:textId="668C476A" w:rsidR="00857E6D" w:rsidRPr="009709C5" w:rsidRDefault="00857E6D" w:rsidP="00857E6D">
            <w:pPr>
              <w:pStyle w:val="TAL"/>
              <w:rPr>
                <w:sz w:val="16"/>
                <w:szCs w:val="16"/>
              </w:rPr>
            </w:pPr>
            <w:r w:rsidRPr="009709C5">
              <w:rPr>
                <w:sz w:val="16"/>
                <w:szCs w:val="16"/>
              </w:rPr>
              <w:t>Addition of test tolerance analysis for test cases of EN-DC FR1 DL Interruptions at switching between two uplink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A6548" w14:textId="1BD04D86" w:rsidR="00857E6D" w:rsidRPr="009709C5" w:rsidRDefault="00857E6D" w:rsidP="00857E6D">
            <w:pPr>
              <w:pStyle w:val="TAC"/>
              <w:jc w:val="left"/>
              <w:rPr>
                <w:sz w:val="16"/>
                <w:szCs w:val="16"/>
              </w:rPr>
            </w:pPr>
            <w:r w:rsidRPr="009709C5">
              <w:rPr>
                <w:sz w:val="16"/>
                <w:szCs w:val="16"/>
              </w:rPr>
              <w:t>16.10.0</w:t>
            </w:r>
          </w:p>
        </w:tc>
      </w:tr>
      <w:tr w:rsidR="00857E6D" w:rsidRPr="009709C5" w14:paraId="4A987D5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DC93F95"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8EA60"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46E5F" w14:textId="32BD0F37" w:rsidR="00857E6D" w:rsidRPr="009709C5" w:rsidRDefault="00857E6D" w:rsidP="00857E6D">
            <w:pPr>
              <w:pStyle w:val="TAC"/>
              <w:jc w:val="left"/>
              <w:rPr>
                <w:sz w:val="16"/>
                <w:szCs w:val="16"/>
              </w:rPr>
            </w:pPr>
            <w:r w:rsidRPr="009709C5">
              <w:rPr>
                <w:sz w:val="16"/>
                <w:szCs w:val="16"/>
              </w:rPr>
              <w:t>R5-218330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AF1FA" w14:textId="202AF8CF" w:rsidR="00857E6D" w:rsidRPr="009709C5" w:rsidRDefault="00857E6D" w:rsidP="00857E6D">
            <w:pPr>
              <w:pStyle w:val="TAL"/>
              <w:rPr>
                <w:sz w:val="16"/>
                <w:szCs w:val="16"/>
              </w:rPr>
            </w:pPr>
            <w:r w:rsidRPr="009709C5">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1D7E4" w14:textId="2B97E1FC"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1806" w14:textId="7CC550A4"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A81FB" w14:textId="48D2B28B" w:rsidR="00857E6D" w:rsidRPr="009709C5" w:rsidRDefault="00857E6D" w:rsidP="00857E6D">
            <w:pPr>
              <w:pStyle w:val="TAL"/>
              <w:rPr>
                <w:sz w:val="16"/>
                <w:szCs w:val="16"/>
              </w:rPr>
            </w:pPr>
            <w:r w:rsidRPr="009709C5">
              <w:rPr>
                <w:sz w:val="16"/>
                <w:szCs w:val="16"/>
              </w:rPr>
              <w:t>TT analysis for PS RRM TC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9784B" w14:textId="657B73ED" w:rsidR="00857E6D" w:rsidRPr="009709C5" w:rsidRDefault="00857E6D" w:rsidP="00857E6D">
            <w:pPr>
              <w:pStyle w:val="TAC"/>
              <w:jc w:val="left"/>
              <w:rPr>
                <w:sz w:val="16"/>
                <w:szCs w:val="16"/>
              </w:rPr>
            </w:pPr>
            <w:r w:rsidRPr="009709C5">
              <w:rPr>
                <w:sz w:val="16"/>
                <w:szCs w:val="16"/>
              </w:rPr>
              <w:t>16.10.0</w:t>
            </w:r>
          </w:p>
        </w:tc>
      </w:tr>
      <w:tr w:rsidR="00857E6D" w:rsidRPr="009709C5" w14:paraId="7CF886D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70D0689"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09BC0"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3D064" w14:textId="19FD7CD0" w:rsidR="00857E6D" w:rsidRPr="009709C5" w:rsidRDefault="00857E6D" w:rsidP="00857E6D">
            <w:pPr>
              <w:pStyle w:val="TAC"/>
              <w:jc w:val="left"/>
              <w:rPr>
                <w:sz w:val="16"/>
                <w:szCs w:val="16"/>
              </w:rPr>
            </w:pPr>
            <w:r w:rsidRPr="009709C5">
              <w:rPr>
                <w:sz w:val="16"/>
                <w:szCs w:val="16"/>
              </w:rPr>
              <w:t>R5-218331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E7CA5" w14:textId="38B3AA73" w:rsidR="00857E6D" w:rsidRPr="009709C5" w:rsidRDefault="00857E6D" w:rsidP="00857E6D">
            <w:pPr>
              <w:pStyle w:val="TAL"/>
              <w:rPr>
                <w:sz w:val="16"/>
                <w:szCs w:val="16"/>
              </w:rPr>
            </w:pPr>
            <w:r w:rsidRPr="009709C5">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0AA7E" w14:textId="5F9ED5D1"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99AD6" w14:textId="6B7D9D2C"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D5CF44" w14:textId="7F270B3B" w:rsidR="00857E6D" w:rsidRPr="009709C5" w:rsidRDefault="00857E6D" w:rsidP="00857E6D">
            <w:pPr>
              <w:pStyle w:val="TAL"/>
              <w:rPr>
                <w:sz w:val="16"/>
                <w:szCs w:val="16"/>
              </w:rPr>
            </w:pPr>
            <w:r w:rsidRPr="009709C5">
              <w:rPr>
                <w:sz w:val="16"/>
                <w:szCs w:val="16"/>
              </w:rPr>
              <w:t>TT analysis for PS RRM TC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D6782" w14:textId="4BB1F6D6" w:rsidR="00857E6D" w:rsidRPr="009709C5" w:rsidRDefault="00857E6D" w:rsidP="00857E6D">
            <w:pPr>
              <w:pStyle w:val="TAC"/>
              <w:jc w:val="left"/>
              <w:rPr>
                <w:sz w:val="16"/>
                <w:szCs w:val="16"/>
              </w:rPr>
            </w:pPr>
            <w:r w:rsidRPr="009709C5">
              <w:rPr>
                <w:sz w:val="16"/>
                <w:szCs w:val="16"/>
              </w:rPr>
              <w:t>16.10.0</w:t>
            </w:r>
          </w:p>
        </w:tc>
      </w:tr>
      <w:tr w:rsidR="00857E6D" w:rsidRPr="009709C5" w14:paraId="0E42539D"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55900A7"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AE2E8"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FA8C2" w14:textId="2CA9E425" w:rsidR="00857E6D" w:rsidRPr="009709C5" w:rsidRDefault="00857E6D" w:rsidP="00857E6D">
            <w:pPr>
              <w:pStyle w:val="TAC"/>
              <w:jc w:val="left"/>
              <w:rPr>
                <w:sz w:val="16"/>
                <w:szCs w:val="16"/>
              </w:rPr>
            </w:pPr>
            <w:r w:rsidRPr="009709C5">
              <w:rPr>
                <w:sz w:val="16"/>
                <w:szCs w:val="16"/>
              </w:rPr>
              <w:t>R5-218332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971" w14:textId="4D03908D" w:rsidR="00857E6D" w:rsidRPr="009709C5" w:rsidRDefault="00857E6D" w:rsidP="00857E6D">
            <w:pPr>
              <w:pStyle w:val="TAL"/>
              <w:rPr>
                <w:sz w:val="16"/>
                <w:szCs w:val="16"/>
              </w:rPr>
            </w:pPr>
            <w:r w:rsidRPr="009709C5">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934A2" w14:textId="1CCD5CE6"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4D2A4" w14:textId="0D7197B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1A25D" w14:textId="0B6C3812" w:rsidR="00857E6D" w:rsidRPr="009709C5" w:rsidRDefault="00857E6D" w:rsidP="00857E6D">
            <w:pPr>
              <w:pStyle w:val="TAL"/>
              <w:rPr>
                <w:sz w:val="16"/>
                <w:szCs w:val="16"/>
              </w:rPr>
            </w:pPr>
            <w:r w:rsidRPr="009709C5">
              <w:rPr>
                <w:sz w:val="16"/>
                <w:szCs w:val="16"/>
              </w:rPr>
              <w:t>TT analysis for PS RRM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E99E1" w14:textId="03048FE8" w:rsidR="00857E6D" w:rsidRPr="009709C5" w:rsidRDefault="00857E6D" w:rsidP="00857E6D">
            <w:pPr>
              <w:pStyle w:val="TAC"/>
              <w:jc w:val="left"/>
              <w:rPr>
                <w:sz w:val="16"/>
                <w:szCs w:val="16"/>
              </w:rPr>
            </w:pPr>
            <w:r w:rsidRPr="009709C5">
              <w:rPr>
                <w:sz w:val="16"/>
                <w:szCs w:val="16"/>
              </w:rPr>
              <w:t>16.10.0</w:t>
            </w:r>
          </w:p>
        </w:tc>
      </w:tr>
      <w:tr w:rsidR="00857E6D" w:rsidRPr="009709C5" w14:paraId="6E18579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218E5FB7"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AB35D"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FE65A" w14:textId="0CA23C35" w:rsidR="00857E6D" w:rsidRPr="009709C5" w:rsidRDefault="00857E6D" w:rsidP="00857E6D">
            <w:pPr>
              <w:pStyle w:val="TAC"/>
              <w:jc w:val="left"/>
              <w:rPr>
                <w:sz w:val="16"/>
                <w:szCs w:val="16"/>
              </w:rPr>
            </w:pPr>
            <w:r w:rsidRPr="009709C5">
              <w:rPr>
                <w:sz w:val="16"/>
                <w:szCs w:val="16"/>
              </w:rPr>
              <w:t>R5-218333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4F65D" w14:textId="59D5BE6A" w:rsidR="00857E6D" w:rsidRPr="009709C5" w:rsidRDefault="00857E6D" w:rsidP="00857E6D">
            <w:pPr>
              <w:pStyle w:val="TAL"/>
              <w:rPr>
                <w:sz w:val="16"/>
                <w:szCs w:val="16"/>
              </w:rPr>
            </w:pPr>
            <w:r w:rsidRPr="009709C5">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C4EA9" w14:textId="77F6C32B"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2936B" w14:textId="50AA409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4A89" w14:textId="5CF71E2F" w:rsidR="00857E6D" w:rsidRPr="009709C5" w:rsidRDefault="00857E6D" w:rsidP="00857E6D">
            <w:pPr>
              <w:pStyle w:val="TAL"/>
              <w:rPr>
                <w:sz w:val="16"/>
                <w:szCs w:val="16"/>
              </w:rPr>
            </w:pPr>
            <w:r w:rsidRPr="009709C5">
              <w:rPr>
                <w:sz w:val="16"/>
                <w:szCs w:val="16"/>
              </w:rPr>
              <w:t>TT analysis for PS RRM TC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E3B5E" w14:textId="722E3DAF" w:rsidR="00857E6D" w:rsidRPr="009709C5" w:rsidRDefault="00857E6D" w:rsidP="00857E6D">
            <w:pPr>
              <w:pStyle w:val="TAC"/>
              <w:jc w:val="left"/>
              <w:rPr>
                <w:sz w:val="16"/>
                <w:szCs w:val="16"/>
              </w:rPr>
            </w:pPr>
            <w:r w:rsidRPr="009709C5">
              <w:rPr>
                <w:sz w:val="16"/>
                <w:szCs w:val="16"/>
              </w:rPr>
              <w:t>16.10.0</w:t>
            </w:r>
          </w:p>
        </w:tc>
      </w:tr>
      <w:tr w:rsidR="00857E6D" w:rsidRPr="009709C5" w14:paraId="100DF50E"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36E44E63"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6A"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39A56" w14:textId="46EC6BC9" w:rsidR="00857E6D" w:rsidRPr="009709C5" w:rsidRDefault="00857E6D" w:rsidP="00857E6D">
            <w:pPr>
              <w:pStyle w:val="TAC"/>
              <w:jc w:val="left"/>
              <w:rPr>
                <w:sz w:val="16"/>
                <w:szCs w:val="16"/>
              </w:rPr>
            </w:pPr>
            <w:r w:rsidRPr="009709C5">
              <w:rPr>
                <w:sz w:val="16"/>
                <w:szCs w:val="16"/>
              </w:rPr>
              <w:t>R5-218334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4C6C2" w14:textId="2E7C66A0" w:rsidR="00857E6D" w:rsidRPr="009709C5" w:rsidRDefault="00857E6D" w:rsidP="00857E6D">
            <w:pPr>
              <w:pStyle w:val="TAL"/>
              <w:rPr>
                <w:sz w:val="16"/>
                <w:szCs w:val="16"/>
              </w:rPr>
            </w:pPr>
            <w:r w:rsidRPr="009709C5">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9E170" w14:textId="7579E170"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A3ACF" w14:textId="5FCA734E"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F0F16" w14:textId="3B3F6D33" w:rsidR="00857E6D" w:rsidRPr="009709C5" w:rsidRDefault="00857E6D" w:rsidP="00857E6D">
            <w:pPr>
              <w:pStyle w:val="TAL"/>
              <w:rPr>
                <w:sz w:val="16"/>
                <w:szCs w:val="16"/>
              </w:rPr>
            </w:pPr>
            <w:r w:rsidRPr="009709C5">
              <w:rPr>
                <w:sz w:val="16"/>
                <w:szCs w:val="16"/>
              </w:rPr>
              <w:t>Addition of test tolerance analysis for test cases of inter-RAT cell re-selection with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298D6" w14:textId="180354EF" w:rsidR="00857E6D" w:rsidRPr="009709C5" w:rsidRDefault="00857E6D" w:rsidP="00857E6D">
            <w:pPr>
              <w:pStyle w:val="TAC"/>
              <w:jc w:val="left"/>
              <w:rPr>
                <w:sz w:val="16"/>
                <w:szCs w:val="16"/>
              </w:rPr>
            </w:pPr>
            <w:r w:rsidRPr="009709C5">
              <w:rPr>
                <w:sz w:val="16"/>
                <w:szCs w:val="16"/>
              </w:rPr>
              <w:t>16.10.0</w:t>
            </w:r>
          </w:p>
        </w:tc>
      </w:tr>
      <w:tr w:rsidR="00857E6D" w:rsidRPr="009709C5" w14:paraId="427373B8"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27ECD1E"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B43"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A03BF" w14:textId="76EFD023" w:rsidR="00857E6D" w:rsidRPr="009709C5" w:rsidRDefault="00857E6D" w:rsidP="00857E6D">
            <w:pPr>
              <w:pStyle w:val="TAC"/>
              <w:jc w:val="left"/>
              <w:rPr>
                <w:sz w:val="16"/>
                <w:szCs w:val="16"/>
              </w:rPr>
            </w:pPr>
            <w:r w:rsidRPr="009709C5">
              <w:rPr>
                <w:sz w:val="16"/>
                <w:szCs w:val="16"/>
              </w:rPr>
              <w:t>R5-218337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7361" w14:textId="74B66DA5" w:rsidR="00857E6D" w:rsidRPr="009709C5" w:rsidRDefault="00857E6D" w:rsidP="00857E6D">
            <w:pPr>
              <w:pStyle w:val="TAL"/>
              <w:rPr>
                <w:sz w:val="16"/>
                <w:szCs w:val="16"/>
              </w:rPr>
            </w:pPr>
            <w:r w:rsidRPr="009709C5">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2488" w14:textId="15994BE1"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5C81" w14:textId="3500B0CF"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CBEAB" w14:textId="26F96929" w:rsidR="00857E6D" w:rsidRPr="009709C5" w:rsidRDefault="00857E6D" w:rsidP="00857E6D">
            <w:pPr>
              <w:pStyle w:val="TAL"/>
              <w:rPr>
                <w:sz w:val="16"/>
                <w:szCs w:val="16"/>
              </w:rPr>
            </w:pPr>
            <w:r w:rsidRPr="009709C5">
              <w:rPr>
                <w:sz w:val="16"/>
                <w:szCs w:val="16"/>
              </w:rPr>
              <w:t>TT analysis for SRVCC RRM TC 6.3.1.6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B7EFD" w14:textId="2F1E9389" w:rsidR="00857E6D" w:rsidRPr="009709C5" w:rsidRDefault="00857E6D" w:rsidP="00857E6D">
            <w:pPr>
              <w:pStyle w:val="TAC"/>
              <w:jc w:val="left"/>
              <w:rPr>
                <w:sz w:val="16"/>
                <w:szCs w:val="16"/>
              </w:rPr>
            </w:pPr>
            <w:r w:rsidRPr="009709C5">
              <w:rPr>
                <w:sz w:val="16"/>
                <w:szCs w:val="16"/>
              </w:rPr>
              <w:t>16.10.0</w:t>
            </w:r>
          </w:p>
        </w:tc>
      </w:tr>
      <w:tr w:rsidR="00857E6D" w:rsidRPr="009709C5" w14:paraId="677EF6D4"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22B4272"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0EFC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B4909" w14:textId="6910D1E9" w:rsidR="00857E6D" w:rsidRPr="009709C5" w:rsidRDefault="00857E6D" w:rsidP="00857E6D">
            <w:pPr>
              <w:pStyle w:val="TAC"/>
              <w:jc w:val="left"/>
              <w:rPr>
                <w:sz w:val="16"/>
                <w:szCs w:val="16"/>
              </w:rPr>
            </w:pPr>
            <w:r w:rsidRPr="009709C5">
              <w:rPr>
                <w:sz w:val="16"/>
                <w:szCs w:val="16"/>
              </w:rPr>
              <w:t>R5-218338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DAA66" w14:textId="768BC645" w:rsidR="00857E6D" w:rsidRPr="009709C5" w:rsidRDefault="00857E6D" w:rsidP="00857E6D">
            <w:pPr>
              <w:pStyle w:val="TAL"/>
              <w:rPr>
                <w:sz w:val="16"/>
                <w:szCs w:val="16"/>
              </w:rPr>
            </w:pPr>
            <w:r w:rsidRPr="009709C5">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ED382" w14:textId="6B42336F"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514DE" w14:textId="65BC1897"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E5F31" w14:textId="51CEC680" w:rsidR="00857E6D" w:rsidRPr="009709C5" w:rsidRDefault="00857E6D" w:rsidP="00857E6D">
            <w:pPr>
              <w:pStyle w:val="TAL"/>
              <w:rPr>
                <w:sz w:val="16"/>
                <w:szCs w:val="16"/>
              </w:rPr>
            </w:pPr>
            <w:r w:rsidRPr="009709C5">
              <w:rPr>
                <w:sz w:val="16"/>
                <w:szCs w:val="16"/>
              </w:rPr>
              <w:t>TT analysis for SRVCC RRM TC 6.6.5.1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ACC5" w14:textId="295B1889" w:rsidR="00857E6D" w:rsidRPr="009709C5" w:rsidRDefault="00857E6D" w:rsidP="00857E6D">
            <w:pPr>
              <w:pStyle w:val="TAC"/>
              <w:jc w:val="left"/>
              <w:rPr>
                <w:sz w:val="16"/>
                <w:szCs w:val="16"/>
              </w:rPr>
            </w:pPr>
            <w:r w:rsidRPr="009709C5">
              <w:rPr>
                <w:sz w:val="16"/>
                <w:szCs w:val="16"/>
              </w:rPr>
              <w:t>16.10.0</w:t>
            </w:r>
          </w:p>
        </w:tc>
      </w:tr>
      <w:tr w:rsidR="00857E6D" w:rsidRPr="009709C5" w14:paraId="096B522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CD00733"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0DD63"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9D8BC" w14:textId="4551D9F2" w:rsidR="00857E6D" w:rsidRPr="009709C5" w:rsidRDefault="00857E6D" w:rsidP="00857E6D">
            <w:pPr>
              <w:pStyle w:val="TAC"/>
              <w:jc w:val="left"/>
              <w:rPr>
                <w:sz w:val="16"/>
                <w:szCs w:val="16"/>
              </w:rPr>
            </w:pPr>
            <w:r w:rsidRPr="009709C5">
              <w:rPr>
                <w:sz w:val="16"/>
                <w:szCs w:val="16"/>
              </w:rPr>
              <w:t>R5-218353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7FDD" w14:textId="7C084F04" w:rsidR="00857E6D" w:rsidRPr="009709C5" w:rsidRDefault="00857E6D" w:rsidP="00857E6D">
            <w:pPr>
              <w:pStyle w:val="TAL"/>
              <w:rPr>
                <w:sz w:val="16"/>
                <w:szCs w:val="16"/>
              </w:rPr>
            </w:pPr>
            <w:r w:rsidRPr="009709C5">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1F369" w14:textId="65CC3773"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F0D6" w14:textId="66781F4D"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B3EF3" w14:textId="5534D09D" w:rsidR="00857E6D" w:rsidRPr="009709C5" w:rsidRDefault="00857E6D" w:rsidP="00857E6D">
            <w:pPr>
              <w:pStyle w:val="TAL"/>
              <w:rPr>
                <w:sz w:val="16"/>
                <w:szCs w:val="16"/>
              </w:rPr>
            </w:pPr>
            <w:r w:rsidRPr="009709C5">
              <w:rPr>
                <w:sz w:val="16"/>
                <w:szCs w:val="16"/>
              </w:rPr>
              <w:t>TT analysis for HST RRM TC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AB7D6" w14:textId="08F1697D" w:rsidR="00857E6D" w:rsidRPr="009709C5" w:rsidRDefault="00857E6D" w:rsidP="00857E6D">
            <w:pPr>
              <w:pStyle w:val="TAC"/>
              <w:jc w:val="left"/>
              <w:rPr>
                <w:sz w:val="16"/>
                <w:szCs w:val="16"/>
              </w:rPr>
            </w:pPr>
            <w:r w:rsidRPr="009709C5">
              <w:rPr>
                <w:sz w:val="16"/>
                <w:szCs w:val="16"/>
              </w:rPr>
              <w:t>16.10.0</w:t>
            </w:r>
          </w:p>
        </w:tc>
      </w:tr>
      <w:tr w:rsidR="00857E6D" w:rsidRPr="009709C5" w14:paraId="617B846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753A771B"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82CB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81D27" w14:textId="7022EDE1" w:rsidR="00857E6D" w:rsidRPr="009709C5" w:rsidRDefault="00857E6D" w:rsidP="00857E6D">
            <w:pPr>
              <w:pStyle w:val="TAC"/>
              <w:jc w:val="left"/>
              <w:rPr>
                <w:sz w:val="16"/>
                <w:szCs w:val="16"/>
              </w:rPr>
            </w:pPr>
            <w:r w:rsidRPr="009709C5">
              <w:rPr>
                <w:sz w:val="16"/>
                <w:szCs w:val="16"/>
              </w:rPr>
              <w:t>R5-218354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559C" w14:textId="2955B5B9" w:rsidR="00857E6D" w:rsidRPr="009709C5" w:rsidRDefault="00857E6D" w:rsidP="00857E6D">
            <w:pPr>
              <w:pStyle w:val="TAL"/>
              <w:rPr>
                <w:sz w:val="16"/>
                <w:szCs w:val="16"/>
              </w:rPr>
            </w:pPr>
            <w:r w:rsidRPr="009709C5">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7FFA3" w14:textId="5829517F"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6F260" w14:textId="4428666E"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CFE67" w14:textId="707900E2" w:rsidR="00857E6D" w:rsidRPr="009709C5" w:rsidRDefault="00857E6D" w:rsidP="00857E6D">
            <w:pPr>
              <w:pStyle w:val="TAL"/>
              <w:rPr>
                <w:sz w:val="16"/>
                <w:szCs w:val="16"/>
              </w:rPr>
            </w:pPr>
            <w:r w:rsidRPr="009709C5">
              <w:rPr>
                <w:sz w:val="16"/>
                <w:szCs w:val="16"/>
              </w:rPr>
              <w:t xml:space="preserve">Test Tolerance analysis for SA FR1 - E-UTRAN event-triggered </w:t>
            </w:r>
            <w:r w:rsidRPr="009709C5">
              <w:rPr>
                <w:sz w:val="16"/>
                <w:szCs w:val="16"/>
              </w:rPr>
              <w:lastRenderedPageBreak/>
              <w:t>reporting in DRX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891BB" w14:textId="38FDE61E" w:rsidR="00857E6D" w:rsidRPr="009709C5" w:rsidRDefault="00857E6D" w:rsidP="00857E6D">
            <w:pPr>
              <w:pStyle w:val="TAC"/>
              <w:jc w:val="left"/>
              <w:rPr>
                <w:sz w:val="16"/>
                <w:szCs w:val="16"/>
              </w:rPr>
            </w:pPr>
            <w:r w:rsidRPr="009709C5">
              <w:rPr>
                <w:sz w:val="16"/>
                <w:szCs w:val="16"/>
              </w:rPr>
              <w:lastRenderedPageBreak/>
              <w:t>16.10.0</w:t>
            </w:r>
          </w:p>
        </w:tc>
      </w:tr>
      <w:tr w:rsidR="00857E6D" w:rsidRPr="009709C5" w14:paraId="29E02C1C"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A926816"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FEE95"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094C2" w14:textId="070CD032" w:rsidR="00857E6D" w:rsidRPr="009709C5" w:rsidRDefault="00857E6D" w:rsidP="00857E6D">
            <w:pPr>
              <w:pStyle w:val="TAC"/>
              <w:jc w:val="left"/>
              <w:rPr>
                <w:sz w:val="16"/>
                <w:szCs w:val="16"/>
              </w:rPr>
            </w:pPr>
            <w:r w:rsidRPr="009709C5">
              <w:rPr>
                <w:sz w:val="16"/>
                <w:szCs w:val="16"/>
              </w:rPr>
              <w:t>R5-218355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7AD06" w14:textId="5CEE5603" w:rsidR="00857E6D" w:rsidRPr="009709C5" w:rsidRDefault="00857E6D" w:rsidP="00857E6D">
            <w:pPr>
              <w:pStyle w:val="TAL"/>
              <w:rPr>
                <w:sz w:val="16"/>
                <w:szCs w:val="16"/>
              </w:rPr>
            </w:pPr>
            <w:r w:rsidRPr="009709C5">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56ACA" w14:textId="3E6698F1"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9649" w14:textId="010625F4"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82C43" w14:textId="111A6A6F" w:rsidR="00857E6D" w:rsidRPr="009709C5" w:rsidRDefault="00857E6D" w:rsidP="00857E6D">
            <w:pPr>
              <w:pStyle w:val="TAL"/>
              <w:rPr>
                <w:sz w:val="16"/>
                <w:szCs w:val="16"/>
              </w:rPr>
            </w:pPr>
            <w:r w:rsidRPr="009709C5">
              <w:rPr>
                <w:sz w:val="16"/>
                <w:szCs w:val="16"/>
              </w:rPr>
              <w:t>Test Tolerance analysis for E-UTRA - NR FR1 Cell reselection tests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6D397" w14:textId="4EEA3B20" w:rsidR="00857E6D" w:rsidRPr="009709C5" w:rsidRDefault="00857E6D" w:rsidP="00857E6D">
            <w:pPr>
              <w:pStyle w:val="TAC"/>
              <w:jc w:val="left"/>
              <w:rPr>
                <w:sz w:val="16"/>
                <w:szCs w:val="16"/>
              </w:rPr>
            </w:pPr>
            <w:r w:rsidRPr="009709C5">
              <w:rPr>
                <w:sz w:val="16"/>
                <w:szCs w:val="16"/>
              </w:rPr>
              <w:t>16.10.0</w:t>
            </w:r>
          </w:p>
        </w:tc>
      </w:tr>
      <w:tr w:rsidR="00857E6D" w:rsidRPr="009709C5" w14:paraId="070E7EAD"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1809095D"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8EA6F"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68043" w14:textId="119BC098" w:rsidR="00857E6D" w:rsidRPr="009709C5" w:rsidRDefault="00857E6D" w:rsidP="00857E6D">
            <w:pPr>
              <w:pStyle w:val="TAC"/>
              <w:jc w:val="left"/>
              <w:rPr>
                <w:sz w:val="16"/>
                <w:szCs w:val="16"/>
              </w:rPr>
            </w:pPr>
            <w:r w:rsidRPr="009709C5">
              <w:rPr>
                <w:sz w:val="16"/>
                <w:szCs w:val="16"/>
              </w:rPr>
              <w:t>R5-218356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35F4F" w14:textId="63EAB14B" w:rsidR="00857E6D" w:rsidRPr="009709C5" w:rsidRDefault="00857E6D" w:rsidP="00857E6D">
            <w:pPr>
              <w:pStyle w:val="TAL"/>
              <w:rPr>
                <w:sz w:val="16"/>
                <w:szCs w:val="16"/>
              </w:rPr>
            </w:pPr>
            <w:r w:rsidRPr="009709C5">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C32CB" w14:textId="3DA0782B"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481A" w14:textId="502EDA78"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BC352" w14:textId="5268310B" w:rsidR="00857E6D" w:rsidRPr="009709C5" w:rsidRDefault="00857E6D" w:rsidP="00857E6D">
            <w:pPr>
              <w:pStyle w:val="TAL"/>
              <w:rPr>
                <w:sz w:val="16"/>
                <w:szCs w:val="16"/>
              </w:rPr>
            </w:pPr>
            <w:r w:rsidRPr="009709C5">
              <w:rPr>
                <w:sz w:val="16"/>
                <w:szCs w:val="16"/>
              </w:rPr>
              <w:t>Test Tolerance analysis for SA FR1 - E-UTRAN event-triggered reporting in DRX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0EB44" w14:textId="7931D73E" w:rsidR="00857E6D" w:rsidRPr="009709C5" w:rsidRDefault="00857E6D" w:rsidP="00857E6D">
            <w:pPr>
              <w:pStyle w:val="TAC"/>
              <w:jc w:val="left"/>
              <w:rPr>
                <w:sz w:val="16"/>
                <w:szCs w:val="16"/>
              </w:rPr>
            </w:pPr>
            <w:r w:rsidRPr="009709C5">
              <w:rPr>
                <w:sz w:val="16"/>
                <w:szCs w:val="16"/>
              </w:rPr>
              <w:t>16.10.0</w:t>
            </w:r>
          </w:p>
        </w:tc>
      </w:tr>
      <w:tr w:rsidR="00857E6D" w:rsidRPr="009709C5" w14:paraId="6A8FC9D4"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21E66B2"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AF2D"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B3C7E" w14:textId="1F384410" w:rsidR="00857E6D" w:rsidRPr="009709C5" w:rsidRDefault="00857E6D" w:rsidP="00857E6D">
            <w:pPr>
              <w:pStyle w:val="TAC"/>
              <w:jc w:val="left"/>
              <w:rPr>
                <w:sz w:val="16"/>
                <w:szCs w:val="16"/>
              </w:rPr>
            </w:pPr>
            <w:r w:rsidRPr="009709C5">
              <w:rPr>
                <w:sz w:val="16"/>
                <w:szCs w:val="16"/>
              </w:rPr>
              <w:t>R5-218394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CA462" w14:textId="3080070F" w:rsidR="00857E6D" w:rsidRPr="009709C5" w:rsidRDefault="00857E6D" w:rsidP="00857E6D">
            <w:pPr>
              <w:pStyle w:val="TAL"/>
              <w:rPr>
                <w:sz w:val="16"/>
                <w:szCs w:val="16"/>
              </w:rPr>
            </w:pPr>
            <w:r w:rsidRPr="009709C5">
              <w:rPr>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B320C" w14:textId="3A9B9FA5"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C64F" w14:textId="7F484492"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39746" w14:textId="4488C7F3" w:rsidR="00857E6D" w:rsidRPr="009709C5" w:rsidRDefault="00857E6D" w:rsidP="00857E6D">
            <w:pPr>
              <w:pStyle w:val="TAL"/>
              <w:rPr>
                <w:sz w:val="16"/>
                <w:szCs w:val="16"/>
              </w:rPr>
            </w:pPr>
            <w:r w:rsidRPr="009709C5">
              <w:rPr>
                <w:sz w:val="16"/>
                <w:szCs w:val="16"/>
              </w:rPr>
              <w:t>TT analysis for Mob_enh RRM TC 6.3.1.7+6.3.1.8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F1259" w14:textId="1C2638D3" w:rsidR="00857E6D" w:rsidRPr="009709C5" w:rsidRDefault="00857E6D" w:rsidP="00857E6D">
            <w:pPr>
              <w:pStyle w:val="TAC"/>
              <w:jc w:val="left"/>
              <w:rPr>
                <w:sz w:val="16"/>
                <w:szCs w:val="16"/>
              </w:rPr>
            </w:pPr>
            <w:r w:rsidRPr="009709C5">
              <w:rPr>
                <w:sz w:val="16"/>
                <w:szCs w:val="16"/>
              </w:rPr>
              <w:t>16.10.0</w:t>
            </w:r>
          </w:p>
        </w:tc>
      </w:tr>
      <w:tr w:rsidR="00857E6D" w:rsidRPr="009709C5" w14:paraId="402C4B8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293EC0A1"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0A891"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FB8D6" w14:textId="4C97E02B" w:rsidR="00857E6D" w:rsidRPr="009709C5" w:rsidRDefault="00857E6D" w:rsidP="00857E6D">
            <w:pPr>
              <w:pStyle w:val="TAC"/>
              <w:jc w:val="left"/>
              <w:rPr>
                <w:sz w:val="16"/>
                <w:szCs w:val="16"/>
              </w:rPr>
            </w:pPr>
            <w:r w:rsidRPr="009709C5">
              <w:rPr>
                <w:sz w:val="16"/>
                <w:szCs w:val="16"/>
              </w:rPr>
              <w:t>R5-218395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2D4BD" w14:textId="127B87C2" w:rsidR="00857E6D" w:rsidRPr="009709C5" w:rsidRDefault="00857E6D" w:rsidP="00857E6D">
            <w:pPr>
              <w:pStyle w:val="TAL"/>
              <w:rPr>
                <w:sz w:val="16"/>
                <w:szCs w:val="16"/>
              </w:rPr>
            </w:pPr>
            <w:r w:rsidRPr="009709C5">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83F2F" w14:textId="2813D48D"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D6D4" w14:textId="1BCDEC1B"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A33F1" w14:textId="0FD15567" w:rsidR="00857E6D" w:rsidRPr="009709C5" w:rsidRDefault="00857E6D" w:rsidP="00857E6D">
            <w:pPr>
              <w:pStyle w:val="TAL"/>
              <w:rPr>
                <w:sz w:val="16"/>
                <w:szCs w:val="16"/>
              </w:rPr>
            </w:pPr>
            <w:r w:rsidRPr="009709C5">
              <w:rPr>
                <w:sz w:val="16"/>
                <w:szCs w:val="16"/>
              </w:rPr>
              <w:t>TT analysis for Mob_enh RRM TC 6.3.3.1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95D8" w14:textId="26E56ED8" w:rsidR="00857E6D" w:rsidRPr="009709C5" w:rsidRDefault="00857E6D" w:rsidP="00857E6D">
            <w:pPr>
              <w:pStyle w:val="TAC"/>
              <w:jc w:val="left"/>
              <w:rPr>
                <w:sz w:val="16"/>
                <w:szCs w:val="16"/>
              </w:rPr>
            </w:pPr>
            <w:r w:rsidRPr="009709C5">
              <w:rPr>
                <w:sz w:val="16"/>
                <w:szCs w:val="16"/>
              </w:rPr>
              <w:t>16.10.0</w:t>
            </w:r>
          </w:p>
        </w:tc>
      </w:tr>
      <w:tr w:rsidR="00857E6D" w:rsidRPr="009709C5" w14:paraId="531874B6"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7E5A152A"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AE304"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40CE9" w14:textId="797FC0F6" w:rsidR="00857E6D" w:rsidRPr="009709C5" w:rsidRDefault="00857E6D" w:rsidP="00857E6D">
            <w:pPr>
              <w:pStyle w:val="TAC"/>
              <w:jc w:val="left"/>
              <w:rPr>
                <w:sz w:val="16"/>
                <w:szCs w:val="16"/>
              </w:rPr>
            </w:pPr>
            <w:r w:rsidRPr="009709C5">
              <w:rPr>
                <w:sz w:val="16"/>
                <w:szCs w:val="16"/>
              </w:rPr>
              <w:t>R5-218396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0152B" w14:textId="45E79B34" w:rsidR="00857E6D" w:rsidRPr="009709C5" w:rsidRDefault="00857E6D" w:rsidP="00857E6D">
            <w:pPr>
              <w:pStyle w:val="TAL"/>
              <w:rPr>
                <w:sz w:val="16"/>
                <w:szCs w:val="16"/>
              </w:rPr>
            </w:pPr>
            <w:r w:rsidRPr="009709C5">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8FA3E" w14:textId="6139FA19"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524BE" w14:textId="083C739E"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F6F8E" w14:textId="062DFBBC" w:rsidR="00857E6D" w:rsidRPr="009709C5" w:rsidRDefault="00857E6D" w:rsidP="00857E6D">
            <w:pPr>
              <w:pStyle w:val="TAL"/>
              <w:rPr>
                <w:sz w:val="16"/>
                <w:szCs w:val="16"/>
              </w:rPr>
            </w:pPr>
            <w:r w:rsidRPr="009709C5">
              <w:rPr>
                <w:sz w:val="16"/>
                <w:szCs w:val="16"/>
              </w:rPr>
              <w:t>TT analysis for Mob_enh RRM TC 6.3.3.2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76EF5" w14:textId="2CF9235A" w:rsidR="00857E6D" w:rsidRPr="009709C5" w:rsidRDefault="00857E6D" w:rsidP="00857E6D">
            <w:pPr>
              <w:pStyle w:val="TAC"/>
              <w:jc w:val="left"/>
              <w:rPr>
                <w:sz w:val="16"/>
                <w:szCs w:val="16"/>
              </w:rPr>
            </w:pPr>
            <w:r w:rsidRPr="009709C5">
              <w:rPr>
                <w:sz w:val="16"/>
                <w:szCs w:val="16"/>
              </w:rPr>
              <w:t>16.10.0</w:t>
            </w:r>
          </w:p>
        </w:tc>
      </w:tr>
      <w:tr w:rsidR="00857E6D" w:rsidRPr="009709C5" w14:paraId="6BBDE13F"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C423D6F"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BCAED"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4CCD3" w14:textId="351A9A6C" w:rsidR="00857E6D" w:rsidRPr="009709C5" w:rsidRDefault="00857E6D" w:rsidP="00857E6D">
            <w:pPr>
              <w:pStyle w:val="TAC"/>
              <w:jc w:val="left"/>
              <w:rPr>
                <w:sz w:val="16"/>
                <w:szCs w:val="16"/>
              </w:rPr>
            </w:pPr>
            <w:r w:rsidRPr="009709C5">
              <w:rPr>
                <w:sz w:val="16"/>
                <w:szCs w:val="16"/>
              </w:rPr>
              <w:t>R5-218397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2959E" w14:textId="122C2268" w:rsidR="00857E6D" w:rsidRPr="009709C5" w:rsidRDefault="00857E6D" w:rsidP="00857E6D">
            <w:pPr>
              <w:pStyle w:val="TAL"/>
              <w:rPr>
                <w:sz w:val="16"/>
                <w:szCs w:val="16"/>
              </w:rPr>
            </w:pPr>
            <w:r w:rsidRPr="009709C5">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29581" w14:textId="4230B77D"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E5E2B" w14:textId="61FC09BB"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F451A" w14:textId="1B4D1631" w:rsidR="00857E6D" w:rsidRPr="009709C5" w:rsidRDefault="00857E6D" w:rsidP="00857E6D">
            <w:pPr>
              <w:pStyle w:val="TAL"/>
              <w:rPr>
                <w:sz w:val="16"/>
                <w:szCs w:val="16"/>
              </w:rPr>
            </w:pPr>
            <w:r w:rsidRPr="009709C5">
              <w:rPr>
                <w:sz w:val="16"/>
                <w:szCs w:val="16"/>
              </w:rPr>
              <w:t>TT analysis for HST RRM TC 4.6.1.7+6.6.1.7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ADA1A" w14:textId="353B115A" w:rsidR="00857E6D" w:rsidRPr="009709C5" w:rsidRDefault="00857E6D" w:rsidP="00857E6D">
            <w:pPr>
              <w:pStyle w:val="TAC"/>
              <w:jc w:val="left"/>
              <w:rPr>
                <w:sz w:val="16"/>
                <w:szCs w:val="16"/>
              </w:rPr>
            </w:pPr>
            <w:r w:rsidRPr="009709C5">
              <w:rPr>
                <w:sz w:val="16"/>
                <w:szCs w:val="16"/>
              </w:rPr>
              <w:t>16.10.0</w:t>
            </w:r>
          </w:p>
        </w:tc>
      </w:tr>
      <w:tr w:rsidR="00857E6D" w:rsidRPr="009709C5" w14:paraId="70C192B7"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E772ADD"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5F9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3EEB5" w14:textId="58A30137" w:rsidR="00857E6D" w:rsidRPr="009709C5" w:rsidRDefault="00857E6D" w:rsidP="00857E6D">
            <w:pPr>
              <w:pStyle w:val="TAC"/>
              <w:jc w:val="left"/>
              <w:rPr>
                <w:sz w:val="16"/>
                <w:szCs w:val="16"/>
              </w:rPr>
            </w:pPr>
            <w:r w:rsidRPr="009709C5">
              <w:rPr>
                <w:sz w:val="16"/>
                <w:szCs w:val="16"/>
              </w:rPr>
              <w:t>R5-218398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98147" w14:textId="1D0E242D" w:rsidR="00857E6D" w:rsidRPr="009709C5" w:rsidRDefault="00857E6D" w:rsidP="00857E6D">
            <w:pPr>
              <w:pStyle w:val="TAL"/>
              <w:rPr>
                <w:sz w:val="16"/>
                <w:szCs w:val="16"/>
              </w:rPr>
            </w:pPr>
            <w:r w:rsidRPr="009709C5">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14D60" w14:textId="428E92A3"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016B" w14:textId="729C4B3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D196B" w14:textId="2E8EF16A" w:rsidR="00857E6D" w:rsidRPr="009709C5" w:rsidRDefault="00857E6D" w:rsidP="00857E6D">
            <w:pPr>
              <w:pStyle w:val="TAL"/>
              <w:rPr>
                <w:sz w:val="16"/>
                <w:szCs w:val="16"/>
              </w:rPr>
            </w:pPr>
            <w:r w:rsidRPr="009709C5">
              <w:rPr>
                <w:sz w:val="16"/>
                <w:szCs w:val="16"/>
              </w:rPr>
              <w:t>TT analysis for HST RRM TC 4.6.4.5+6.6.4.5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1CE0" w14:textId="707586AF" w:rsidR="00857E6D" w:rsidRPr="009709C5" w:rsidRDefault="00857E6D" w:rsidP="00857E6D">
            <w:pPr>
              <w:pStyle w:val="TAC"/>
              <w:jc w:val="left"/>
              <w:rPr>
                <w:sz w:val="16"/>
                <w:szCs w:val="16"/>
              </w:rPr>
            </w:pPr>
            <w:r w:rsidRPr="009709C5">
              <w:rPr>
                <w:sz w:val="16"/>
                <w:szCs w:val="16"/>
              </w:rPr>
              <w:t>16.10.0</w:t>
            </w:r>
          </w:p>
        </w:tc>
      </w:tr>
      <w:tr w:rsidR="00857E6D" w:rsidRPr="009709C5" w14:paraId="04A63FDB"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4D267269"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10C4"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01B40" w14:textId="00728EF9" w:rsidR="00857E6D" w:rsidRPr="009709C5" w:rsidRDefault="00857E6D" w:rsidP="00857E6D">
            <w:pPr>
              <w:pStyle w:val="TAC"/>
              <w:jc w:val="left"/>
              <w:rPr>
                <w:sz w:val="16"/>
                <w:szCs w:val="16"/>
              </w:rPr>
            </w:pPr>
            <w:r w:rsidRPr="009709C5">
              <w:rPr>
                <w:sz w:val="16"/>
                <w:szCs w:val="16"/>
              </w:rPr>
              <w:t>R5-218402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23D3F" w14:textId="70FE21D8" w:rsidR="00857E6D" w:rsidRPr="009709C5" w:rsidRDefault="00857E6D" w:rsidP="00857E6D">
            <w:pPr>
              <w:pStyle w:val="TAL"/>
              <w:rPr>
                <w:sz w:val="16"/>
                <w:szCs w:val="16"/>
              </w:rPr>
            </w:pPr>
            <w:r w:rsidRPr="009709C5">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A448F1" w14:textId="60654365"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F2217" w14:textId="27D75122"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B8C58" w14:textId="1A8CD02F" w:rsidR="00857E6D" w:rsidRPr="009709C5" w:rsidRDefault="00857E6D" w:rsidP="00857E6D">
            <w:pPr>
              <w:pStyle w:val="TAL"/>
              <w:rPr>
                <w:sz w:val="16"/>
                <w:szCs w:val="16"/>
              </w:rPr>
            </w:pPr>
            <w:r w:rsidRPr="009709C5">
              <w:rPr>
                <w:sz w:val="16"/>
                <w:szCs w:val="16"/>
              </w:rPr>
              <w:t>MU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EA74" w14:textId="5200F279" w:rsidR="00857E6D" w:rsidRPr="009709C5" w:rsidRDefault="00857E6D" w:rsidP="00857E6D">
            <w:pPr>
              <w:pStyle w:val="TAC"/>
              <w:jc w:val="left"/>
              <w:rPr>
                <w:sz w:val="16"/>
                <w:szCs w:val="16"/>
              </w:rPr>
            </w:pPr>
            <w:r w:rsidRPr="009709C5">
              <w:rPr>
                <w:sz w:val="16"/>
                <w:szCs w:val="16"/>
              </w:rPr>
              <w:t>16.10.0</w:t>
            </w:r>
          </w:p>
        </w:tc>
      </w:tr>
      <w:tr w:rsidR="00857E6D" w:rsidRPr="009709C5" w14:paraId="3505A71D"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49E"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2DD37"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D5EB8" w14:textId="45E3A0D3" w:rsidR="00857E6D" w:rsidRPr="009709C5" w:rsidRDefault="00857E6D" w:rsidP="00857E6D">
            <w:pPr>
              <w:pStyle w:val="TAC"/>
              <w:jc w:val="left"/>
              <w:rPr>
                <w:sz w:val="16"/>
                <w:szCs w:val="16"/>
              </w:rPr>
            </w:pPr>
            <w:r w:rsidRPr="009709C5">
              <w:rPr>
                <w:sz w:val="16"/>
                <w:szCs w:val="16"/>
              </w:rPr>
              <w:t>R5-218408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7AD95" w14:textId="0A505E38" w:rsidR="00857E6D" w:rsidRPr="009709C5" w:rsidRDefault="00857E6D" w:rsidP="00857E6D">
            <w:pPr>
              <w:pStyle w:val="TAL"/>
              <w:rPr>
                <w:sz w:val="16"/>
                <w:szCs w:val="16"/>
              </w:rPr>
            </w:pPr>
            <w:r w:rsidRPr="009709C5">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B06F9" w14:textId="483B4E27"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729C3" w14:textId="263216C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A1D97" w14:textId="5ED1FB2F" w:rsidR="00857E6D" w:rsidRPr="009709C5" w:rsidRDefault="00857E6D" w:rsidP="00857E6D">
            <w:pPr>
              <w:pStyle w:val="TAL"/>
              <w:rPr>
                <w:sz w:val="16"/>
                <w:szCs w:val="16"/>
              </w:rPr>
            </w:pPr>
            <w:r w:rsidRPr="009709C5">
              <w:rPr>
                <w:sz w:val="16"/>
                <w:szCs w:val="16"/>
              </w:rPr>
              <w:t>38.903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E1E86" w14:textId="358ECCD2" w:rsidR="00857E6D" w:rsidRPr="009709C5" w:rsidRDefault="00857E6D" w:rsidP="00857E6D">
            <w:pPr>
              <w:pStyle w:val="TAC"/>
              <w:jc w:val="left"/>
              <w:rPr>
                <w:sz w:val="16"/>
                <w:szCs w:val="16"/>
              </w:rPr>
            </w:pPr>
            <w:r w:rsidRPr="009709C5">
              <w:rPr>
                <w:sz w:val="16"/>
                <w:szCs w:val="16"/>
              </w:rPr>
              <w:t>16.10.0</w:t>
            </w:r>
          </w:p>
        </w:tc>
      </w:tr>
      <w:tr w:rsidR="009C2950" w:rsidRPr="009709C5" w14:paraId="1B468E04" w14:textId="77777777" w:rsidTr="009C2950">
        <w:tc>
          <w:tcPr>
            <w:tcW w:w="800" w:type="dxa"/>
            <w:tcBorders>
              <w:top w:val="single" w:sz="6" w:space="0" w:color="auto"/>
              <w:left w:val="single" w:sz="6" w:space="0" w:color="auto"/>
              <w:bottom w:val="single" w:sz="6" w:space="0" w:color="auto"/>
              <w:right w:val="single" w:sz="6" w:space="0" w:color="auto"/>
            </w:tcBorders>
            <w:shd w:val="solid" w:color="FFFFFF" w:fill="auto"/>
          </w:tcPr>
          <w:p w14:paraId="555C501A" w14:textId="77777777" w:rsidR="009C2950" w:rsidRPr="009709C5" w:rsidRDefault="009C2950" w:rsidP="004A596E">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67A" w14:textId="77777777" w:rsidR="009C2950" w:rsidRPr="009709C5" w:rsidRDefault="009C2950" w:rsidP="004A596E">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5E8C7" w14:textId="7EC5E800" w:rsidR="009C2950" w:rsidRPr="009709C5" w:rsidRDefault="009C2950" w:rsidP="004A596E">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FE7B2" w14:textId="09624668" w:rsidR="009C2950" w:rsidRPr="009709C5" w:rsidRDefault="009C2950" w:rsidP="004A596E">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8637F" w14:textId="1A33C7BE" w:rsidR="009C2950" w:rsidRPr="009709C5" w:rsidRDefault="009C2950" w:rsidP="004A596E">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ABB9" w14:textId="4F829432" w:rsidR="009C2950" w:rsidRPr="009709C5" w:rsidRDefault="009C2950" w:rsidP="004A596E">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18E9B" w14:textId="0F4EE40F" w:rsidR="009C2950" w:rsidRPr="009709C5" w:rsidRDefault="009C2950" w:rsidP="004A596E">
            <w:pPr>
              <w:pStyle w:val="TAL"/>
              <w:rPr>
                <w:sz w:val="16"/>
                <w:szCs w:val="16"/>
              </w:rPr>
            </w:pPr>
            <w:r w:rsidRPr="009709C5">
              <w:rPr>
                <w:sz w:val="16"/>
                <w:szCs w:val="16"/>
              </w:rPr>
              <w:t>missing attachment file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A534" w14:textId="39564C80" w:rsidR="009C2950" w:rsidRPr="009709C5" w:rsidRDefault="009C2950" w:rsidP="004A596E">
            <w:pPr>
              <w:pStyle w:val="TAC"/>
              <w:jc w:val="left"/>
              <w:rPr>
                <w:sz w:val="16"/>
                <w:szCs w:val="16"/>
              </w:rPr>
            </w:pPr>
            <w:r w:rsidRPr="009709C5">
              <w:rPr>
                <w:sz w:val="16"/>
                <w:szCs w:val="16"/>
              </w:rPr>
              <w:t>16.10.1</w:t>
            </w:r>
          </w:p>
        </w:tc>
      </w:tr>
      <w:tr w:rsidR="002F286F" w:rsidRPr="009709C5" w14:paraId="796AFCC6"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33F3F5E3" w14:textId="01A79C1E"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CE766" w14:textId="6A332113"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5F70B" w14:textId="593CBF9F" w:rsidR="002F286F" w:rsidRPr="009709C5" w:rsidRDefault="002F286F">
            <w:pPr>
              <w:pStyle w:val="TAC"/>
              <w:jc w:val="left"/>
              <w:rPr>
                <w:sz w:val="16"/>
                <w:szCs w:val="16"/>
              </w:rPr>
            </w:pPr>
            <w:r w:rsidRPr="009709C5">
              <w:rPr>
                <w:sz w:val="16"/>
                <w:szCs w:val="16"/>
              </w:rPr>
              <w:t>R5-220281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234F" w14:textId="77B46CDA" w:rsidR="002F286F" w:rsidRPr="009709C5" w:rsidRDefault="002F286F">
            <w:pPr>
              <w:pStyle w:val="TAL"/>
              <w:rPr>
                <w:sz w:val="16"/>
                <w:szCs w:val="16"/>
              </w:rPr>
            </w:pPr>
            <w:r w:rsidRPr="009709C5">
              <w:rPr>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E5E05" w14:textId="5FC0E167"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9DB3C" w14:textId="05941027"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C322F" w14:textId="73DBD72A" w:rsidR="002F286F" w:rsidRPr="009709C5" w:rsidRDefault="002F286F">
            <w:pPr>
              <w:pStyle w:val="TAL"/>
              <w:rPr>
                <w:sz w:val="16"/>
                <w:szCs w:val="16"/>
              </w:rPr>
            </w:pPr>
            <w:r w:rsidRPr="009709C5">
              <w:rPr>
                <w:sz w:val="16"/>
                <w:szCs w:val="16"/>
              </w:rPr>
              <w:t>Test Tolerance analysis for FR1 CLI-RSSI measurement with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276C" w14:textId="6C0F536E" w:rsidR="002F286F" w:rsidRPr="009709C5" w:rsidRDefault="002F286F">
            <w:pPr>
              <w:pStyle w:val="TAC"/>
              <w:jc w:val="left"/>
              <w:rPr>
                <w:sz w:val="16"/>
                <w:szCs w:val="16"/>
              </w:rPr>
            </w:pPr>
            <w:r w:rsidRPr="009709C5">
              <w:rPr>
                <w:sz w:val="16"/>
                <w:szCs w:val="16"/>
              </w:rPr>
              <w:t>16.11.0</w:t>
            </w:r>
          </w:p>
        </w:tc>
      </w:tr>
      <w:tr w:rsidR="002F286F" w:rsidRPr="009709C5" w14:paraId="7E394535"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6F023778"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6DE85"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36BC2" w14:textId="0A901EC4" w:rsidR="002F286F" w:rsidRPr="009709C5" w:rsidRDefault="002F286F">
            <w:pPr>
              <w:pStyle w:val="TAC"/>
              <w:jc w:val="left"/>
              <w:rPr>
                <w:sz w:val="16"/>
                <w:szCs w:val="16"/>
              </w:rPr>
            </w:pPr>
            <w:r w:rsidRPr="009709C5">
              <w:rPr>
                <w:sz w:val="16"/>
                <w:szCs w:val="16"/>
              </w:rPr>
              <w:t>R5-220718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9CA58" w14:textId="1C3C5294" w:rsidR="002F286F" w:rsidRPr="009709C5" w:rsidRDefault="002F286F">
            <w:pPr>
              <w:pStyle w:val="TAL"/>
              <w:rPr>
                <w:sz w:val="16"/>
                <w:szCs w:val="16"/>
              </w:rPr>
            </w:pPr>
            <w:r w:rsidRPr="009709C5">
              <w:rPr>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455C7" w14:textId="5138CA43"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B9BE5" w14:textId="0AB445A8"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698C" w14:textId="7992E16D" w:rsidR="002F286F" w:rsidRPr="009709C5" w:rsidRDefault="002F286F">
            <w:pPr>
              <w:pStyle w:val="TAL"/>
              <w:rPr>
                <w:sz w:val="16"/>
                <w:szCs w:val="16"/>
              </w:rPr>
            </w:pPr>
            <w:r w:rsidRPr="009709C5">
              <w:rPr>
                <w:sz w:val="16"/>
                <w:szCs w:val="16"/>
              </w:rPr>
              <w:t>TT analysis for FR2 SSB intra-freq measurement with DRX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5F308" w14:textId="77777777" w:rsidR="002F286F" w:rsidRPr="009709C5" w:rsidRDefault="002F286F">
            <w:pPr>
              <w:pStyle w:val="TAC"/>
              <w:jc w:val="left"/>
              <w:rPr>
                <w:sz w:val="16"/>
                <w:szCs w:val="16"/>
              </w:rPr>
            </w:pPr>
            <w:r w:rsidRPr="009709C5">
              <w:rPr>
                <w:sz w:val="16"/>
                <w:szCs w:val="16"/>
              </w:rPr>
              <w:t>16.11.0</w:t>
            </w:r>
          </w:p>
        </w:tc>
      </w:tr>
      <w:tr w:rsidR="002F286F" w:rsidRPr="009709C5" w14:paraId="1B1ABD1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620F125"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120C"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14F12" w14:textId="55F8FD2C" w:rsidR="002F286F" w:rsidRPr="009709C5" w:rsidRDefault="002F286F">
            <w:pPr>
              <w:pStyle w:val="TAC"/>
              <w:jc w:val="left"/>
              <w:rPr>
                <w:sz w:val="16"/>
                <w:szCs w:val="16"/>
              </w:rPr>
            </w:pPr>
            <w:r w:rsidRPr="009709C5">
              <w:rPr>
                <w:sz w:val="16"/>
                <w:szCs w:val="16"/>
              </w:rPr>
              <w:t>R5-220994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330EA" w14:textId="40E1054A" w:rsidR="002F286F" w:rsidRPr="009709C5" w:rsidRDefault="002F286F">
            <w:pPr>
              <w:pStyle w:val="TAL"/>
              <w:rPr>
                <w:sz w:val="16"/>
                <w:szCs w:val="16"/>
              </w:rPr>
            </w:pPr>
            <w:r w:rsidRPr="009709C5">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876DF" w14:textId="1394B7C2"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1837" w14:textId="4B5A5914"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EA93C" w14:textId="130C325C" w:rsidR="002F286F" w:rsidRPr="009709C5" w:rsidRDefault="002F286F">
            <w:pPr>
              <w:pStyle w:val="TAL"/>
              <w:rPr>
                <w:sz w:val="16"/>
                <w:szCs w:val="16"/>
              </w:rPr>
            </w:pPr>
            <w:r w:rsidRPr="009709C5">
              <w:rPr>
                <w:sz w:val="16"/>
                <w:szCs w:val="16"/>
              </w:rPr>
              <w:t>Addition of test tolerance analysis for 4.6.7.1 and 6.6.8.1 EN-DC and NR SA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F1F91" w14:textId="77777777" w:rsidR="002F286F" w:rsidRPr="009709C5" w:rsidRDefault="002F286F">
            <w:pPr>
              <w:pStyle w:val="TAC"/>
              <w:jc w:val="left"/>
              <w:rPr>
                <w:sz w:val="16"/>
                <w:szCs w:val="16"/>
              </w:rPr>
            </w:pPr>
            <w:r w:rsidRPr="009709C5">
              <w:rPr>
                <w:sz w:val="16"/>
                <w:szCs w:val="16"/>
              </w:rPr>
              <w:t>16.11.0</w:t>
            </w:r>
          </w:p>
        </w:tc>
      </w:tr>
      <w:tr w:rsidR="002F286F" w:rsidRPr="009709C5" w14:paraId="0B05265B"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6BD40DC7"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7042"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77DB" w14:textId="4C15751F" w:rsidR="002F286F" w:rsidRPr="009709C5" w:rsidRDefault="002F286F">
            <w:pPr>
              <w:pStyle w:val="TAC"/>
              <w:jc w:val="left"/>
              <w:rPr>
                <w:sz w:val="16"/>
                <w:szCs w:val="16"/>
              </w:rPr>
            </w:pPr>
            <w:r w:rsidRPr="009709C5">
              <w:rPr>
                <w:sz w:val="16"/>
                <w:szCs w:val="16"/>
              </w:rPr>
              <w:t>R5-220995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EEB45" w14:textId="641838AB" w:rsidR="002F286F" w:rsidRPr="009709C5" w:rsidRDefault="002F286F">
            <w:pPr>
              <w:pStyle w:val="TAL"/>
              <w:rPr>
                <w:sz w:val="16"/>
                <w:szCs w:val="16"/>
              </w:rPr>
            </w:pPr>
            <w:r w:rsidRPr="009709C5">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48053" w14:textId="1042E140"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A3DA" w14:textId="70C801A7"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C8C6" w14:textId="2435486E" w:rsidR="002F286F" w:rsidRPr="009709C5" w:rsidRDefault="002F286F">
            <w:pPr>
              <w:pStyle w:val="TAL"/>
              <w:rPr>
                <w:sz w:val="16"/>
                <w:szCs w:val="16"/>
              </w:rPr>
            </w:pPr>
            <w:r w:rsidRPr="009709C5">
              <w:rPr>
                <w:sz w:val="16"/>
                <w:szCs w:val="16"/>
              </w:rPr>
              <w:t>Addition of test tolerance analysis for 4.6.7.2 EN-DC SSB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820F4" w14:textId="77777777" w:rsidR="002F286F" w:rsidRPr="009709C5" w:rsidRDefault="002F286F">
            <w:pPr>
              <w:pStyle w:val="TAC"/>
              <w:jc w:val="left"/>
              <w:rPr>
                <w:sz w:val="16"/>
                <w:szCs w:val="16"/>
              </w:rPr>
            </w:pPr>
            <w:r w:rsidRPr="009709C5">
              <w:rPr>
                <w:sz w:val="16"/>
                <w:szCs w:val="16"/>
              </w:rPr>
              <w:t>16.11.0</w:t>
            </w:r>
          </w:p>
        </w:tc>
      </w:tr>
      <w:tr w:rsidR="002F286F" w:rsidRPr="009709C5" w14:paraId="5BBB9B96"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F9D323F"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75C7"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BC136F" w14:textId="6E3B14EE" w:rsidR="002F286F" w:rsidRPr="009709C5" w:rsidRDefault="002F286F">
            <w:pPr>
              <w:pStyle w:val="TAC"/>
              <w:jc w:val="left"/>
              <w:rPr>
                <w:sz w:val="16"/>
                <w:szCs w:val="16"/>
              </w:rPr>
            </w:pPr>
            <w:r w:rsidRPr="009709C5">
              <w:rPr>
                <w:sz w:val="16"/>
                <w:szCs w:val="16"/>
              </w:rPr>
              <w:t>R5-220996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24F61" w14:textId="43F466B8" w:rsidR="002F286F" w:rsidRPr="009709C5" w:rsidRDefault="002F286F">
            <w:pPr>
              <w:pStyle w:val="TAL"/>
              <w:rPr>
                <w:sz w:val="16"/>
                <w:szCs w:val="16"/>
              </w:rPr>
            </w:pPr>
            <w:r w:rsidRPr="009709C5">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3612" w14:textId="12156ED9"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337B8" w14:textId="5B4A31AE"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D45E4" w14:textId="47448320" w:rsidR="002F286F" w:rsidRPr="009709C5" w:rsidRDefault="002F286F">
            <w:pPr>
              <w:pStyle w:val="TAL"/>
              <w:rPr>
                <w:sz w:val="16"/>
                <w:szCs w:val="16"/>
              </w:rPr>
            </w:pPr>
            <w:r w:rsidRPr="009709C5">
              <w:rPr>
                <w:sz w:val="16"/>
                <w:szCs w:val="16"/>
              </w:rPr>
              <w:t>Addition of test tolerance analysis for 4.6.7.3 EN-DC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F1093" w14:textId="77777777" w:rsidR="002F286F" w:rsidRPr="009709C5" w:rsidRDefault="002F286F">
            <w:pPr>
              <w:pStyle w:val="TAC"/>
              <w:jc w:val="left"/>
              <w:rPr>
                <w:sz w:val="16"/>
                <w:szCs w:val="16"/>
              </w:rPr>
            </w:pPr>
            <w:r w:rsidRPr="009709C5">
              <w:rPr>
                <w:sz w:val="16"/>
                <w:szCs w:val="16"/>
              </w:rPr>
              <w:t>16.11.0</w:t>
            </w:r>
          </w:p>
        </w:tc>
      </w:tr>
      <w:tr w:rsidR="002F286F" w:rsidRPr="009709C5" w14:paraId="4908DA8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474CAE92"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F226"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39737" w14:textId="6B9ED32A" w:rsidR="002F286F" w:rsidRPr="009709C5" w:rsidRDefault="002F286F">
            <w:pPr>
              <w:pStyle w:val="TAC"/>
              <w:jc w:val="left"/>
              <w:rPr>
                <w:sz w:val="16"/>
                <w:szCs w:val="16"/>
              </w:rPr>
            </w:pPr>
            <w:r w:rsidRPr="009709C5">
              <w:rPr>
                <w:sz w:val="16"/>
                <w:szCs w:val="16"/>
              </w:rPr>
              <w:t>R5-220997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CD2AD" w14:textId="4860B88D" w:rsidR="002F286F" w:rsidRPr="009709C5" w:rsidRDefault="002F286F">
            <w:pPr>
              <w:pStyle w:val="TAL"/>
              <w:rPr>
                <w:sz w:val="16"/>
                <w:szCs w:val="16"/>
              </w:rPr>
            </w:pPr>
            <w:r w:rsidRPr="009709C5">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B0B72" w14:textId="4194D8FB"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2CAAA" w14:textId="0654F445"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5A2B8" w14:textId="549E9D60" w:rsidR="002F286F" w:rsidRPr="009709C5" w:rsidRDefault="002F286F">
            <w:pPr>
              <w:pStyle w:val="TAL"/>
              <w:rPr>
                <w:sz w:val="16"/>
                <w:szCs w:val="16"/>
              </w:rPr>
            </w:pPr>
            <w:r w:rsidRPr="009709C5">
              <w:rPr>
                <w:sz w:val="16"/>
                <w:szCs w:val="16"/>
              </w:rPr>
              <w:t>Addition of test tolerance analysis for 6.6.8.2 NR SA SSB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D9" w14:textId="77777777" w:rsidR="002F286F" w:rsidRPr="009709C5" w:rsidRDefault="002F286F">
            <w:pPr>
              <w:pStyle w:val="TAC"/>
              <w:jc w:val="left"/>
              <w:rPr>
                <w:sz w:val="16"/>
                <w:szCs w:val="16"/>
              </w:rPr>
            </w:pPr>
            <w:r w:rsidRPr="009709C5">
              <w:rPr>
                <w:sz w:val="16"/>
                <w:szCs w:val="16"/>
              </w:rPr>
              <w:t>16.11.0</w:t>
            </w:r>
          </w:p>
        </w:tc>
      </w:tr>
      <w:tr w:rsidR="002F286F" w:rsidRPr="009709C5" w14:paraId="645A91AA"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3B55C7D"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A1EA0"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934E" w14:textId="4717D0E4" w:rsidR="002F286F" w:rsidRPr="009709C5" w:rsidRDefault="002F286F">
            <w:pPr>
              <w:pStyle w:val="TAC"/>
              <w:jc w:val="left"/>
              <w:rPr>
                <w:sz w:val="16"/>
                <w:szCs w:val="16"/>
              </w:rPr>
            </w:pPr>
            <w:r w:rsidRPr="009709C5">
              <w:rPr>
                <w:sz w:val="16"/>
                <w:szCs w:val="16"/>
              </w:rPr>
              <w:t>R5-220998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0CD23" w14:textId="042BC1CD" w:rsidR="002F286F" w:rsidRPr="009709C5" w:rsidRDefault="002F286F">
            <w:pPr>
              <w:pStyle w:val="TAL"/>
              <w:rPr>
                <w:sz w:val="16"/>
                <w:szCs w:val="16"/>
              </w:rPr>
            </w:pPr>
            <w:r w:rsidRPr="009709C5">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A7B39" w14:textId="1DB69AEF"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2CCC" w14:textId="016284EA"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167F3" w14:textId="305E0180" w:rsidR="002F286F" w:rsidRPr="009709C5" w:rsidRDefault="002F286F">
            <w:pPr>
              <w:pStyle w:val="TAL"/>
              <w:rPr>
                <w:sz w:val="16"/>
                <w:szCs w:val="16"/>
              </w:rPr>
            </w:pPr>
            <w:r w:rsidRPr="009709C5">
              <w:rPr>
                <w:sz w:val="16"/>
                <w:szCs w:val="16"/>
              </w:rPr>
              <w:t>Addition of test tolerance analysis for 6.6.8.3 NR SA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DA6F3" w14:textId="77777777" w:rsidR="002F286F" w:rsidRPr="009709C5" w:rsidRDefault="002F286F">
            <w:pPr>
              <w:pStyle w:val="TAC"/>
              <w:jc w:val="left"/>
              <w:rPr>
                <w:sz w:val="16"/>
                <w:szCs w:val="16"/>
              </w:rPr>
            </w:pPr>
            <w:r w:rsidRPr="009709C5">
              <w:rPr>
                <w:sz w:val="16"/>
                <w:szCs w:val="16"/>
              </w:rPr>
              <w:t>16.11.0</w:t>
            </w:r>
          </w:p>
        </w:tc>
      </w:tr>
      <w:tr w:rsidR="002F286F" w:rsidRPr="009709C5" w14:paraId="37325023"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B5A"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CF117"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9A4F8" w14:textId="77B5A48D" w:rsidR="002F286F" w:rsidRPr="009709C5" w:rsidRDefault="002F286F">
            <w:pPr>
              <w:pStyle w:val="TAC"/>
              <w:jc w:val="left"/>
              <w:rPr>
                <w:sz w:val="16"/>
                <w:szCs w:val="16"/>
              </w:rPr>
            </w:pPr>
            <w:r w:rsidRPr="009709C5">
              <w:rPr>
                <w:sz w:val="16"/>
                <w:szCs w:val="16"/>
              </w:rPr>
              <w:t>R5-221286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AAA78" w14:textId="3B91C06D" w:rsidR="002F286F" w:rsidRPr="009709C5" w:rsidRDefault="002F286F">
            <w:pPr>
              <w:pStyle w:val="TAL"/>
              <w:rPr>
                <w:sz w:val="16"/>
                <w:szCs w:val="16"/>
              </w:rPr>
            </w:pPr>
            <w:r w:rsidRPr="009709C5">
              <w:rPr>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ABF86" w14:textId="618FF102"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229F6" w14:textId="6A1DD61B"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07146" w14:textId="56DD27C0" w:rsidR="002F286F" w:rsidRPr="009709C5" w:rsidRDefault="002F286F">
            <w:pPr>
              <w:pStyle w:val="TAL"/>
              <w:rPr>
                <w:sz w:val="16"/>
                <w:szCs w:val="16"/>
              </w:rPr>
            </w:pPr>
            <w:r w:rsidRPr="009709C5">
              <w:rPr>
                <w:sz w:val="16"/>
                <w:szCs w:val="16"/>
              </w:rPr>
              <w:t>Test Tolerance analysis for E-UTRA - NR FR1 Cell reselection tests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65909" w14:textId="77777777" w:rsidR="002F286F" w:rsidRPr="009709C5" w:rsidRDefault="002F286F">
            <w:pPr>
              <w:pStyle w:val="TAC"/>
              <w:jc w:val="left"/>
              <w:rPr>
                <w:sz w:val="16"/>
                <w:szCs w:val="16"/>
              </w:rPr>
            </w:pPr>
            <w:r w:rsidRPr="009709C5">
              <w:rPr>
                <w:sz w:val="16"/>
                <w:szCs w:val="16"/>
              </w:rPr>
              <w:t>16.11.0</w:t>
            </w:r>
          </w:p>
        </w:tc>
      </w:tr>
      <w:tr w:rsidR="002F286F" w:rsidRPr="009709C5" w14:paraId="06D5DC3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0392C74"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B25FF"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D88E5" w14:textId="0E769A61" w:rsidR="002F286F" w:rsidRPr="009709C5" w:rsidRDefault="002F286F">
            <w:pPr>
              <w:pStyle w:val="TAC"/>
              <w:jc w:val="left"/>
              <w:rPr>
                <w:sz w:val="16"/>
                <w:szCs w:val="16"/>
              </w:rPr>
            </w:pPr>
            <w:r w:rsidRPr="009709C5">
              <w:rPr>
                <w:sz w:val="16"/>
                <w:szCs w:val="16"/>
              </w:rPr>
              <w:t>R5-221287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8A30" w14:textId="15ABB7BB" w:rsidR="002F286F" w:rsidRPr="009709C5" w:rsidRDefault="002F286F">
            <w:pPr>
              <w:pStyle w:val="TAL"/>
              <w:rPr>
                <w:sz w:val="16"/>
                <w:szCs w:val="16"/>
              </w:rPr>
            </w:pPr>
            <w:r w:rsidRPr="009709C5">
              <w:rPr>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73AD6" w14:textId="77B44650"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9170E" w14:textId="59FA72E8"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62D5" w14:textId="3A9B2566" w:rsidR="002F286F" w:rsidRPr="009709C5" w:rsidRDefault="002F286F">
            <w:pPr>
              <w:pStyle w:val="TAL"/>
              <w:rPr>
                <w:sz w:val="16"/>
                <w:szCs w:val="16"/>
              </w:rPr>
            </w:pPr>
            <w:r w:rsidRPr="009709C5">
              <w:rPr>
                <w:sz w:val="16"/>
                <w:szCs w:val="16"/>
              </w:rPr>
              <w:t>Test Tolerance analysis for inter-frequency RRC re-establishment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A4AD6" w14:textId="77777777" w:rsidR="002F286F" w:rsidRPr="009709C5" w:rsidRDefault="002F286F">
            <w:pPr>
              <w:pStyle w:val="TAC"/>
              <w:jc w:val="left"/>
              <w:rPr>
                <w:sz w:val="16"/>
                <w:szCs w:val="16"/>
              </w:rPr>
            </w:pPr>
            <w:r w:rsidRPr="009709C5">
              <w:rPr>
                <w:sz w:val="16"/>
                <w:szCs w:val="16"/>
              </w:rPr>
              <w:t>16.11.0</w:t>
            </w:r>
          </w:p>
        </w:tc>
      </w:tr>
      <w:tr w:rsidR="002F286F" w:rsidRPr="009709C5" w14:paraId="066E8E84"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56D25BB"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6048"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92D5" w14:textId="770D371A" w:rsidR="002F286F" w:rsidRPr="009709C5" w:rsidRDefault="002F286F">
            <w:pPr>
              <w:pStyle w:val="TAC"/>
              <w:jc w:val="left"/>
              <w:rPr>
                <w:sz w:val="16"/>
                <w:szCs w:val="16"/>
              </w:rPr>
            </w:pPr>
            <w:r w:rsidRPr="009709C5">
              <w:rPr>
                <w:sz w:val="16"/>
                <w:szCs w:val="16"/>
              </w:rPr>
              <w:t>R5-221304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4C5B4" w14:textId="78171441" w:rsidR="002F286F" w:rsidRPr="009709C5" w:rsidRDefault="002F286F">
            <w:pPr>
              <w:pStyle w:val="TAL"/>
              <w:rPr>
                <w:sz w:val="16"/>
                <w:szCs w:val="16"/>
              </w:rPr>
            </w:pPr>
            <w:r w:rsidRPr="009709C5">
              <w:rPr>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15970" w14:textId="287109FC"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0FBA" w14:textId="1398D281"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3E18" w14:textId="4741B025" w:rsidR="002F286F" w:rsidRPr="009709C5" w:rsidRDefault="002F286F">
            <w:pPr>
              <w:pStyle w:val="TAL"/>
              <w:rPr>
                <w:sz w:val="16"/>
                <w:szCs w:val="16"/>
              </w:rPr>
            </w:pPr>
            <w:r w:rsidRPr="009709C5">
              <w:rPr>
                <w:sz w:val="16"/>
                <w:szCs w:val="16"/>
              </w:rPr>
              <w:t>Correction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BEB4C" w14:textId="77777777" w:rsidR="002F286F" w:rsidRPr="009709C5" w:rsidRDefault="002F286F">
            <w:pPr>
              <w:pStyle w:val="TAC"/>
              <w:jc w:val="left"/>
              <w:rPr>
                <w:sz w:val="16"/>
                <w:szCs w:val="16"/>
              </w:rPr>
            </w:pPr>
            <w:r w:rsidRPr="009709C5">
              <w:rPr>
                <w:sz w:val="16"/>
                <w:szCs w:val="16"/>
              </w:rPr>
              <w:t>16.11.0</w:t>
            </w:r>
          </w:p>
        </w:tc>
      </w:tr>
      <w:tr w:rsidR="002F286F" w:rsidRPr="009709C5" w14:paraId="09C9DA4C"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5E1181"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25A80"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6DC22" w14:textId="5107E5AB" w:rsidR="002F286F" w:rsidRPr="009709C5" w:rsidRDefault="002F286F">
            <w:pPr>
              <w:pStyle w:val="TAC"/>
              <w:jc w:val="left"/>
              <w:rPr>
                <w:sz w:val="16"/>
                <w:szCs w:val="16"/>
              </w:rPr>
            </w:pPr>
            <w:r w:rsidRPr="009709C5">
              <w:rPr>
                <w:sz w:val="16"/>
                <w:szCs w:val="16"/>
              </w:rPr>
              <w:t>R5-221629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D2F4" w14:textId="68D05D0D" w:rsidR="002F286F" w:rsidRPr="009709C5" w:rsidRDefault="002F286F">
            <w:pPr>
              <w:pStyle w:val="TAL"/>
              <w:rPr>
                <w:sz w:val="16"/>
                <w:szCs w:val="16"/>
              </w:rPr>
            </w:pPr>
            <w:r w:rsidRPr="009709C5">
              <w:rPr>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4A2DE" w14:textId="1C8EB2C9"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922C0" w14:textId="296D948D"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6DC38" w14:textId="6C110ACB" w:rsidR="002F286F" w:rsidRPr="009709C5" w:rsidRDefault="002F286F">
            <w:pPr>
              <w:pStyle w:val="TAL"/>
              <w:rPr>
                <w:sz w:val="16"/>
                <w:szCs w:val="16"/>
              </w:rPr>
            </w:pPr>
            <w:r w:rsidRPr="009709C5">
              <w:rPr>
                <w:sz w:val="16"/>
                <w:szCs w:val="16"/>
              </w:rPr>
              <w:t>38.903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B1A39" w14:textId="77777777" w:rsidR="002F286F" w:rsidRPr="009709C5" w:rsidRDefault="002F286F">
            <w:pPr>
              <w:pStyle w:val="TAC"/>
              <w:jc w:val="left"/>
              <w:rPr>
                <w:sz w:val="16"/>
                <w:szCs w:val="16"/>
              </w:rPr>
            </w:pPr>
            <w:r w:rsidRPr="009709C5">
              <w:rPr>
                <w:sz w:val="16"/>
                <w:szCs w:val="16"/>
              </w:rPr>
              <w:t>16.11.0</w:t>
            </w:r>
          </w:p>
        </w:tc>
      </w:tr>
      <w:tr w:rsidR="002F286F" w:rsidRPr="009709C5" w14:paraId="3360EC7A"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424"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AEB33"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DE05D" w14:textId="3702A976" w:rsidR="002F286F" w:rsidRPr="009709C5" w:rsidRDefault="002F286F">
            <w:pPr>
              <w:pStyle w:val="TAC"/>
              <w:jc w:val="left"/>
              <w:rPr>
                <w:sz w:val="16"/>
                <w:szCs w:val="16"/>
              </w:rPr>
            </w:pPr>
            <w:r w:rsidRPr="009709C5">
              <w:rPr>
                <w:sz w:val="16"/>
                <w:szCs w:val="16"/>
              </w:rPr>
              <w:t>R5-221644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52BA5" w14:textId="6BE89C4B" w:rsidR="002F286F" w:rsidRPr="009709C5" w:rsidRDefault="002F286F">
            <w:pPr>
              <w:pStyle w:val="TAL"/>
              <w:rPr>
                <w:sz w:val="16"/>
                <w:szCs w:val="16"/>
              </w:rPr>
            </w:pPr>
            <w:r w:rsidRPr="009709C5">
              <w:rPr>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84D4E" w14:textId="55C0D67E"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A868B" w14:textId="61F17351"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8133" w14:textId="4D40502F" w:rsidR="002F286F" w:rsidRPr="009709C5" w:rsidRDefault="002F286F">
            <w:pPr>
              <w:pStyle w:val="TAL"/>
              <w:rPr>
                <w:sz w:val="16"/>
                <w:szCs w:val="16"/>
              </w:rPr>
            </w:pPr>
            <w:r w:rsidRPr="009709C5">
              <w:rPr>
                <w:sz w:val="16"/>
                <w:szCs w:val="16"/>
              </w:rPr>
              <w:t>Test Tolerance analysis for inter-frequency RRC re-establishment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615B" w14:textId="77777777" w:rsidR="002F286F" w:rsidRPr="009709C5" w:rsidRDefault="002F286F">
            <w:pPr>
              <w:pStyle w:val="TAC"/>
              <w:jc w:val="left"/>
              <w:rPr>
                <w:sz w:val="16"/>
                <w:szCs w:val="16"/>
              </w:rPr>
            </w:pPr>
            <w:r w:rsidRPr="009709C5">
              <w:rPr>
                <w:sz w:val="16"/>
                <w:szCs w:val="16"/>
              </w:rPr>
              <w:t>16.11.0</w:t>
            </w:r>
          </w:p>
        </w:tc>
      </w:tr>
      <w:tr w:rsidR="002F286F" w:rsidRPr="009709C5" w14:paraId="0F619A7B"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85CC715"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4467"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2D9BD" w14:textId="7C2BF39F" w:rsidR="002F286F" w:rsidRPr="009709C5" w:rsidRDefault="002F286F">
            <w:pPr>
              <w:pStyle w:val="TAC"/>
              <w:jc w:val="left"/>
              <w:rPr>
                <w:sz w:val="16"/>
                <w:szCs w:val="16"/>
              </w:rPr>
            </w:pPr>
            <w:r w:rsidRPr="009709C5">
              <w:rPr>
                <w:sz w:val="16"/>
                <w:szCs w:val="16"/>
              </w:rPr>
              <w:t>R5-221647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81BF3" w14:textId="06E1D893" w:rsidR="002F286F" w:rsidRPr="009709C5" w:rsidRDefault="002F286F">
            <w:pPr>
              <w:pStyle w:val="TAL"/>
              <w:rPr>
                <w:sz w:val="16"/>
                <w:szCs w:val="16"/>
              </w:rPr>
            </w:pPr>
            <w:r w:rsidRPr="009709C5">
              <w:rPr>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50F86" w14:textId="213E3354"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13DC7" w14:textId="6A43F2A2"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BDAAE" w14:textId="3640F8A8" w:rsidR="002F286F" w:rsidRPr="009709C5" w:rsidRDefault="002F286F">
            <w:pPr>
              <w:pStyle w:val="TAL"/>
              <w:rPr>
                <w:sz w:val="16"/>
                <w:szCs w:val="16"/>
              </w:rPr>
            </w:pPr>
            <w:r w:rsidRPr="009709C5">
              <w:rPr>
                <w:sz w:val="16"/>
                <w:szCs w:val="16"/>
              </w:rPr>
              <w:t>TT analysis for Mob_enh RRM TC 6.3.1.9+6.3.1.10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10174" w14:textId="77777777" w:rsidR="002F286F" w:rsidRPr="009709C5" w:rsidRDefault="002F286F">
            <w:pPr>
              <w:pStyle w:val="TAC"/>
              <w:jc w:val="left"/>
              <w:rPr>
                <w:sz w:val="16"/>
                <w:szCs w:val="16"/>
              </w:rPr>
            </w:pPr>
            <w:r w:rsidRPr="009709C5">
              <w:rPr>
                <w:sz w:val="16"/>
                <w:szCs w:val="16"/>
              </w:rPr>
              <w:t>16.11.0</w:t>
            </w:r>
          </w:p>
        </w:tc>
      </w:tr>
      <w:tr w:rsidR="002F286F" w:rsidRPr="009709C5" w14:paraId="08056F9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32511FD"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FEA74"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5249" w14:textId="3D2E2036" w:rsidR="002F286F" w:rsidRPr="009709C5" w:rsidRDefault="002F286F">
            <w:pPr>
              <w:pStyle w:val="TAC"/>
              <w:jc w:val="left"/>
              <w:rPr>
                <w:sz w:val="16"/>
                <w:szCs w:val="16"/>
              </w:rPr>
            </w:pPr>
            <w:r w:rsidRPr="009709C5">
              <w:rPr>
                <w:sz w:val="16"/>
                <w:szCs w:val="16"/>
              </w:rPr>
              <w:t>R5-221648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94CE" w14:textId="4BC017E1" w:rsidR="002F286F" w:rsidRPr="009709C5" w:rsidRDefault="002F286F">
            <w:pPr>
              <w:pStyle w:val="TAL"/>
              <w:rPr>
                <w:sz w:val="16"/>
                <w:szCs w:val="16"/>
              </w:rPr>
            </w:pPr>
            <w:r w:rsidRPr="009709C5">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89E52" w14:textId="2360E337"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E7074" w14:textId="56F96B9A"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CE29D" w14:textId="348747FD" w:rsidR="002F286F" w:rsidRPr="009709C5" w:rsidRDefault="002F286F">
            <w:pPr>
              <w:pStyle w:val="TAL"/>
              <w:rPr>
                <w:sz w:val="16"/>
                <w:szCs w:val="16"/>
              </w:rPr>
            </w:pPr>
            <w:r w:rsidRPr="009709C5">
              <w:rPr>
                <w:sz w:val="16"/>
                <w:szCs w:val="16"/>
              </w:rPr>
              <w:t>TT analysis for Mob_enh RRM TC 6.3.1.11+6.3.1.12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E7E06" w14:textId="77777777" w:rsidR="002F286F" w:rsidRPr="009709C5" w:rsidRDefault="002F286F">
            <w:pPr>
              <w:pStyle w:val="TAC"/>
              <w:jc w:val="left"/>
              <w:rPr>
                <w:sz w:val="16"/>
                <w:szCs w:val="16"/>
              </w:rPr>
            </w:pPr>
            <w:r w:rsidRPr="009709C5">
              <w:rPr>
                <w:sz w:val="16"/>
                <w:szCs w:val="16"/>
              </w:rPr>
              <w:t>16.11.0</w:t>
            </w:r>
          </w:p>
        </w:tc>
      </w:tr>
      <w:tr w:rsidR="002F286F" w:rsidRPr="009709C5" w14:paraId="1CBA3637"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397C628"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9CA7F"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A1513" w14:textId="2D967E6D" w:rsidR="002F286F" w:rsidRPr="009709C5" w:rsidRDefault="002F286F">
            <w:pPr>
              <w:pStyle w:val="TAC"/>
              <w:jc w:val="left"/>
              <w:rPr>
                <w:sz w:val="16"/>
                <w:szCs w:val="16"/>
              </w:rPr>
            </w:pPr>
            <w:r w:rsidRPr="009709C5">
              <w:rPr>
                <w:sz w:val="16"/>
                <w:szCs w:val="16"/>
              </w:rPr>
              <w:t>R5-221649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73073" w14:textId="39A1DCBF" w:rsidR="002F286F" w:rsidRPr="009709C5" w:rsidRDefault="002F286F">
            <w:pPr>
              <w:pStyle w:val="TAL"/>
              <w:rPr>
                <w:sz w:val="16"/>
                <w:szCs w:val="16"/>
              </w:rPr>
            </w:pPr>
            <w:r w:rsidRPr="009709C5">
              <w:rPr>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9A1C" w14:textId="119E5126"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6FCBD" w14:textId="019BD668"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AACF5" w14:textId="18B31584" w:rsidR="002F286F" w:rsidRPr="009709C5" w:rsidRDefault="002F286F">
            <w:pPr>
              <w:pStyle w:val="TAL"/>
              <w:rPr>
                <w:sz w:val="16"/>
                <w:szCs w:val="16"/>
              </w:rPr>
            </w:pPr>
            <w:r w:rsidRPr="009709C5">
              <w:rPr>
                <w:sz w:val="16"/>
                <w:szCs w:val="16"/>
              </w:rPr>
              <w:t>TT analysis for Mob_enh RRM TCs 7.3.1.4 and 7.3.1.5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2C16" w14:textId="77777777" w:rsidR="002F286F" w:rsidRPr="009709C5" w:rsidRDefault="002F286F">
            <w:pPr>
              <w:pStyle w:val="TAC"/>
              <w:jc w:val="left"/>
              <w:rPr>
                <w:sz w:val="16"/>
                <w:szCs w:val="16"/>
              </w:rPr>
            </w:pPr>
            <w:r w:rsidRPr="009709C5">
              <w:rPr>
                <w:sz w:val="16"/>
                <w:szCs w:val="16"/>
              </w:rPr>
              <w:t>16.11.0</w:t>
            </w:r>
          </w:p>
        </w:tc>
      </w:tr>
      <w:tr w:rsidR="002F286F" w:rsidRPr="009709C5" w14:paraId="1387931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EBE96E0"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E05F"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283EA" w14:textId="017CE807" w:rsidR="002F286F" w:rsidRPr="009709C5" w:rsidRDefault="002F286F">
            <w:pPr>
              <w:pStyle w:val="TAC"/>
              <w:jc w:val="left"/>
              <w:rPr>
                <w:sz w:val="16"/>
                <w:szCs w:val="16"/>
              </w:rPr>
            </w:pPr>
            <w:r w:rsidRPr="009709C5">
              <w:rPr>
                <w:sz w:val="16"/>
                <w:szCs w:val="16"/>
              </w:rPr>
              <w:t>R5-221656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74F6" w14:textId="527CFEB7" w:rsidR="002F286F" w:rsidRPr="009709C5" w:rsidRDefault="002F286F">
            <w:pPr>
              <w:pStyle w:val="TAL"/>
              <w:rPr>
                <w:sz w:val="16"/>
                <w:szCs w:val="16"/>
              </w:rPr>
            </w:pPr>
            <w:r w:rsidRPr="009709C5">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2C9C0" w14:textId="20448F65"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2900F" w14:textId="013DDDA0"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D69F6" w14:textId="0FF1E67F" w:rsidR="002F286F" w:rsidRPr="009709C5" w:rsidRDefault="002F286F">
            <w:pPr>
              <w:pStyle w:val="TAL"/>
              <w:rPr>
                <w:sz w:val="16"/>
                <w:szCs w:val="16"/>
              </w:rPr>
            </w:pPr>
            <w:r w:rsidRPr="009709C5">
              <w:rPr>
                <w:sz w:val="16"/>
                <w:szCs w:val="16"/>
              </w:rPr>
              <w:t>Add Test Tolerance analyses for NR SA FR1 cell re-selection for UE configured with highSpeedMeasFlag-r16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6EC63" w14:textId="77777777" w:rsidR="002F286F" w:rsidRPr="009709C5" w:rsidRDefault="002F286F">
            <w:pPr>
              <w:pStyle w:val="TAC"/>
              <w:jc w:val="left"/>
              <w:rPr>
                <w:sz w:val="16"/>
                <w:szCs w:val="16"/>
              </w:rPr>
            </w:pPr>
            <w:r w:rsidRPr="009709C5">
              <w:rPr>
                <w:sz w:val="16"/>
                <w:szCs w:val="16"/>
              </w:rPr>
              <w:t>16.11.0</w:t>
            </w:r>
          </w:p>
        </w:tc>
      </w:tr>
      <w:tr w:rsidR="002F286F" w:rsidRPr="009709C5" w14:paraId="77E0970B"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321CBD1"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E632"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FDAC4" w14:textId="2FDE1283" w:rsidR="002F286F" w:rsidRPr="009709C5" w:rsidRDefault="002F286F">
            <w:pPr>
              <w:pStyle w:val="TAC"/>
              <w:jc w:val="left"/>
              <w:rPr>
                <w:sz w:val="16"/>
                <w:szCs w:val="16"/>
              </w:rPr>
            </w:pPr>
            <w:r w:rsidRPr="009709C5">
              <w:rPr>
                <w:sz w:val="16"/>
                <w:szCs w:val="16"/>
              </w:rPr>
              <w:t>R5-221743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8596F" w14:textId="3D6C04FD" w:rsidR="002F286F" w:rsidRPr="009709C5" w:rsidRDefault="002F286F">
            <w:pPr>
              <w:pStyle w:val="TAL"/>
              <w:rPr>
                <w:sz w:val="16"/>
                <w:szCs w:val="16"/>
              </w:rPr>
            </w:pPr>
            <w:r w:rsidRPr="009709C5">
              <w:rPr>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BD510" w14:textId="74082AC9"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98334" w14:textId="785E5442"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B4B2A" w14:textId="61AD17C2" w:rsidR="002F286F" w:rsidRPr="009709C5" w:rsidRDefault="002F286F">
            <w:pPr>
              <w:pStyle w:val="TAL"/>
              <w:rPr>
                <w:sz w:val="16"/>
                <w:szCs w:val="16"/>
              </w:rPr>
            </w:pPr>
            <w:r w:rsidRPr="009709C5">
              <w:rPr>
                <w:sz w:val="16"/>
                <w:szCs w:val="16"/>
              </w:rPr>
              <w:t>FR2 EVM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F6C0B" w14:textId="77777777" w:rsidR="002F286F" w:rsidRPr="009709C5" w:rsidRDefault="002F286F">
            <w:pPr>
              <w:pStyle w:val="TAC"/>
              <w:jc w:val="left"/>
              <w:rPr>
                <w:sz w:val="16"/>
                <w:szCs w:val="16"/>
              </w:rPr>
            </w:pPr>
            <w:r w:rsidRPr="009709C5">
              <w:rPr>
                <w:sz w:val="16"/>
                <w:szCs w:val="16"/>
              </w:rPr>
              <w:t>16.11.0</w:t>
            </w:r>
          </w:p>
        </w:tc>
      </w:tr>
      <w:tr w:rsidR="002F286F" w:rsidRPr="009709C5" w14:paraId="3EA65BD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E0F71E9"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EDA8"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7232B" w14:textId="7578E761" w:rsidR="002F286F" w:rsidRPr="009709C5" w:rsidRDefault="002F286F">
            <w:pPr>
              <w:pStyle w:val="TAC"/>
              <w:jc w:val="left"/>
              <w:rPr>
                <w:sz w:val="16"/>
                <w:szCs w:val="16"/>
              </w:rPr>
            </w:pPr>
            <w:r w:rsidRPr="009709C5">
              <w:rPr>
                <w:sz w:val="16"/>
                <w:szCs w:val="16"/>
              </w:rPr>
              <w:t>R5-221744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F9FF" w14:textId="55D34FE7" w:rsidR="002F286F" w:rsidRPr="009709C5" w:rsidRDefault="002F286F">
            <w:pPr>
              <w:pStyle w:val="TAL"/>
              <w:rPr>
                <w:sz w:val="16"/>
                <w:szCs w:val="16"/>
              </w:rPr>
            </w:pPr>
            <w:r w:rsidRPr="009709C5">
              <w:rPr>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6926" w14:textId="26AD285C"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1DBE1" w14:textId="5BF22A49"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D10FF" w14:textId="5682BCFE" w:rsidR="002F286F" w:rsidRPr="009709C5" w:rsidRDefault="002F286F">
            <w:pPr>
              <w:pStyle w:val="TAL"/>
              <w:rPr>
                <w:sz w:val="16"/>
                <w:szCs w:val="16"/>
              </w:rPr>
            </w:pPr>
            <w:r w:rsidRPr="009709C5">
              <w:rPr>
                <w:sz w:val="16"/>
                <w:szCs w:val="16"/>
              </w:rPr>
              <w:t>TT analysis for FR2 SSB based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1BA57" w14:textId="77777777" w:rsidR="002F286F" w:rsidRPr="009709C5" w:rsidRDefault="002F286F">
            <w:pPr>
              <w:pStyle w:val="TAC"/>
              <w:jc w:val="left"/>
              <w:rPr>
                <w:sz w:val="16"/>
                <w:szCs w:val="16"/>
              </w:rPr>
            </w:pPr>
            <w:r w:rsidRPr="009709C5">
              <w:rPr>
                <w:sz w:val="16"/>
                <w:szCs w:val="16"/>
              </w:rPr>
              <w:t>16.11.0</w:t>
            </w:r>
          </w:p>
        </w:tc>
      </w:tr>
      <w:tr w:rsidR="002F286F" w:rsidRPr="009709C5" w14:paraId="4E4958F8"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0F1D5452"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76C6"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1717B" w14:textId="3A517DFF" w:rsidR="002F286F" w:rsidRPr="009709C5" w:rsidRDefault="002F286F">
            <w:pPr>
              <w:pStyle w:val="TAC"/>
              <w:jc w:val="left"/>
              <w:rPr>
                <w:sz w:val="16"/>
                <w:szCs w:val="16"/>
              </w:rPr>
            </w:pPr>
            <w:r w:rsidRPr="009709C5">
              <w:rPr>
                <w:sz w:val="16"/>
                <w:szCs w:val="16"/>
              </w:rPr>
              <w:t>R5-221745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56B8" w14:textId="744D1CB1" w:rsidR="002F286F" w:rsidRPr="009709C5" w:rsidRDefault="002F286F">
            <w:pPr>
              <w:pStyle w:val="TAL"/>
              <w:rPr>
                <w:sz w:val="16"/>
                <w:szCs w:val="16"/>
              </w:rPr>
            </w:pPr>
            <w:r w:rsidRPr="009709C5">
              <w:rPr>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AC549" w14:textId="4D529AE6"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F3F7C" w14:textId="750D5945"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35A35" w14:textId="43196D0C" w:rsidR="002F286F" w:rsidRPr="009709C5" w:rsidRDefault="002F286F">
            <w:pPr>
              <w:pStyle w:val="TAL"/>
              <w:rPr>
                <w:sz w:val="16"/>
                <w:szCs w:val="16"/>
              </w:rPr>
            </w:pPr>
            <w:r w:rsidRPr="009709C5">
              <w:rPr>
                <w:sz w:val="16"/>
                <w:szCs w:val="16"/>
              </w:rPr>
              <w:t>TT analysis for FR2 SSB intra-freq measurement without DRX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854C8" w14:textId="77777777" w:rsidR="002F286F" w:rsidRPr="009709C5" w:rsidRDefault="002F286F">
            <w:pPr>
              <w:pStyle w:val="TAC"/>
              <w:jc w:val="left"/>
              <w:rPr>
                <w:sz w:val="16"/>
                <w:szCs w:val="16"/>
              </w:rPr>
            </w:pPr>
            <w:r w:rsidRPr="009709C5">
              <w:rPr>
                <w:sz w:val="16"/>
                <w:szCs w:val="16"/>
              </w:rPr>
              <w:t>16.11.0</w:t>
            </w:r>
          </w:p>
        </w:tc>
      </w:tr>
      <w:tr w:rsidR="002F286F" w:rsidRPr="009709C5" w14:paraId="667FB48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E6F38A"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9DFFB"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27AEC" w14:textId="635B6458" w:rsidR="002F286F" w:rsidRPr="009709C5" w:rsidRDefault="002F286F">
            <w:pPr>
              <w:pStyle w:val="TAC"/>
              <w:jc w:val="left"/>
              <w:rPr>
                <w:sz w:val="16"/>
                <w:szCs w:val="16"/>
              </w:rPr>
            </w:pPr>
            <w:r w:rsidRPr="009709C5">
              <w:rPr>
                <w:sz w:val="16"/>
                <w:szCs w:val="16"/>
              </w:rPr>
              <w:t>R5-221746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884C" w14:textId="1C26A59A" w:rsidR="002F286F" w:rsidRPr="009709C5" w:rsidRDefault="002F286F">
            <w:pPr>
              <w:pStyle w:val="TAL"/>
              <w:rPr>
                <w:sz w:val="16"/>
                <w:szCs w:val="16"/>
              </w:rPr>
            </w:pPr>
            <w:r w:rsidRPr="009709C5">
              <w:rPr>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3C045" w14:textId="11ABD067"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41026" w14:textId="0766AF87"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C7006" w14:textId="65F2BCBF" w:rsidR="002F286F" w:rsidRPr="009709C5" w:rsidRDefault="002F286F">
            <w:pPr>
              <w:pStyle w:val="TAL"/>
              <w:rPr>
                <w:sz w:val="16"/>
                <w:szCs w:val="16"/>
              </w:rPr>
            </w:pPr>
            <w:r w:rsidRPr="009709C5">
              <w:rPr>
                <w:sz w:val="16"/>
                <w:szCs w:val="16"/>
              </w:rPr>
              <w:t>Addition of summary table for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27783" w14:textId="77777777" w:rsidR="002F286F" w:rsidRPr="009709C5" w:rsidRDefault="002F286F">
            <w:pPr>
              <w:pStyle w:val="TAC"/>
              <w:jc w:val="left"/>
              <w:rPr>
                <w:sz w:val="16"/>
                <w:szCs w:val="16"/>
              </w:rPr>
            </w:pPr>
            <w:r w:rsidRPr="009709C5">
              <w:rPr>
                <w:sz w:val="16"/>
                <w:szCs w:val="16"/>
              </w:rPr>
              <w:t>16.11.0</w:t>
            </w:r>
          </w:p>
        </w:tc>
      </w:tr>
      <w:tr w:rsidR="002F286F" w:rsidRPr="009709C5" w14:paraId="358EC081"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4C3E8EDE"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A7FA"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E6AE" w14:textId="44257376" w:rsidR="002F286F" w:rsidRPr="009709C5" w:rsidRDefault="002F286F">
            <w:pPr>
              <w:pStyle w:val="TAC"/>
              <w:jc w:val="left"/>
              <w:rPr>
                <w:sz w:val="16"/>
                <w:szCs w:val="16"/>
              </w:rPr>
            </w:pPr>
            <w:r w:rsidRPr="009709C5">
              <w:rPr>
                <w:sz w:val="16"/>
                <w:szCs w:val="16"/>
              </w:rPr>
              <w:t>R5-221747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7847" w14:textId="096872B0" w:rsidR="002F286F" w:rsidRPr="009709C5" w:rsidRDefault="002F286F">
            <w:pPr>
              <w:pStyle w:val="TAL"/>
              <w:rPr>
                <w:sz w:val="16"/>
                <w:szCs w:val="16"/>
              </w:rPr>
            </w:pPr>
            <w:r w:rsidRPr="009709C5">
              <w:rPr>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8182D" w14:textId="07047699"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47520" w14:textId="514688F3"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E335A" w14:textId="27893C35" w:rsidR="002F286F" w:rsidRPr="009709C5" w:rsidRDefault="002F286F">
            <w:pPr>
              <w:pStyle w:val="TAL"/>
              <w:rPr>
                <w:sz w:val="16"/>
                <w:szCs w:val="16"/>
              </w:rPr>
            </w:pPr>
            <w:r w:rsidRPr="009709C5">
              <w:rPr>
                <w:sz w:val="16"/>
                <w:szCs w:val="16"/>
              </w:rPr>
              <w:t>Update of predicted SNR upper bound for noise free SDR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DEAA" w14:textId="77777777" w:rsidR="002F286F" w:rsidRPr="009709C5" w:rsidRDefault="002F286F">
            <w:pPr>
              <w:pStyle w:val="TAC"/>
              <w:jc w:val="left"/>
              <w:rPr>
                <w:sz w:val="16"/>
                <w:szCs w:val="16"/>
              </w:rPr>
            </w:pPr>
            <w:r w:rsidRPr="009709C5">
              <w:rPr>
                <w:sz w:val="16"/>
                <w:szCs w:val="16"/>
              </w:rPr>
              <w:t>16.11.0</w:t>
            </w:r>
          </w:p>
        </w:tc>
      </w:tr>
      <w:tr w:rsidR="002F286F" w:rsidRPr="009709C5" w14:paraId="687BD40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407BD6CD"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C4A51"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BE915" w14:textId="6BCB5A7E" w:rsidR="002F286F" w:rsidRPr="009709C5" w:rsidRDefault="002F286F">
            <w:pPr>
              <w:pStyle w:val="TAC"/>
              <w:jc w:val="left"/>
              <w:rPr>
                <w:sz w:val="16"/>
                <w:szCs w:val="16"/>
              </w:rPr>
            </w:pPr>
            <w:r w:rsidRPr="009709C5">
              <w:rPr>
                <w:sz w:val="16"/>
                <w:szCs w:val="16"/>
              </w:rPr>
              <w:t>R5-221814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9946E" w14:textId="1A00A30D" w:rsidR="002F286F" w:rsidRPr="009709C5" w:rsidRDefault="002F286F">
            <w:pPr>
              <w:pStyle w:val="TAL"/>
              <w:rPr>
                <w:sz w:val="16"/>
                <w:szCs w:val="16"/>
              </w:rPr>
            </w:pPr>
            <w:r w:rsidRPr="009709C5">
              <w:rPr>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03CF0" w14:textId="257BFC38"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7D" w14:textId="2087C9A9"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826A1" w14:textId="24906AA3" w:rsidR="002F286F" w:rsidRPr="009709C5" w:rsidRDefault="002F286F">
            <w:pPr>
              <w:pStyle w:val="TAL"/>
              <w:rPr>
                <w:sz w:val="16"/>
                <w:szCs w:val="16"/>
              </w:rPr>
            </w:pPr>
            <w:r w:rsidRPr="009709C5">
              <w:rPr>
                <w:sz w:val="16"/>
                <w:szCs w:val="16"/>
              </w:rPr>
              <w:t>TT analysis for Mob_enh RRM TCs 7.3.3.1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EB393" w14:textId="77777777" w:rsidR="002F286F" w:rsidRPr="009709C5" w:rsidRDefault="002F286F">
            <w:pPr>
              <w:pStyle w:val="TAC"/>
              <w:jc w:val="left"/>
              <w:rPr>
                <w:sz w:val="16"/>
                <w:szCs w:val="16"/>
              </w:rPr>
            </w:pPr>
            <w:r w:rsidRPr="009709C5">
              <w:rPr>
                <w:sz w:val="16"/>
                <w:szCs w:val="16"/>
              </w:rPr>
              <w:t>16.11.0</w:t>
            </w:r>
          </w:p>
        </w:tc>
      </w:tr>
      <w:tr w:rsidR="002F286F" w:rsidRPr="009709C5" w14:paraId="64F0A2B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181471C"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1FD14"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69E25" w14:textId="735B91CD" w:rsidR="002F286F" w:rsidRPr="009709C5" w:rsidRDefault="002F286F">
            <w:pPr>
              <w:pStyle w:val="TAC"/>
              <w:jc w:val="left"/>
              <w:rPr>
                <w:sz w:val="16"/>
                <w:szCs w:val="16"/>
              </w:rPr>
            </w:pPr>
            <w:r w:rsidRPr="009709C5">
              <w:rPr>
                <w:sz w:val="16"/>
                <w:szCs w:val="16"/>
              </w:rPr>
              <w:t>R5-221840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958F" w14:textId="14501FA8" w:rsidR="002F286F" w:rsidRPr="009709C5" w:rsidRDefault="002F286F">
            <w:pPr>
              <w:pStyle w:val="TAL"/>
              <w:rPr>
                <w:sz w:val="16"/>
                <w:szCs w:val="16"/>
              </w:rPr>
            </w:pPr>
            <w:r w:rsidRPr="009709C5">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F578E" w14:textId="60DB198A"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BCCD" w14:textId="506FB519"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DD2A0" w14:textId="695BB4AC" w:rsidR="002F286F" w:rsidRPr="009709C5" w:rsidRDefault="002F286F">
            <w:pPr>
              <w:pStyle w:val="TAL"/>
              <w:rPr>
                <w:sz w:val="16"/>
                <w:szCs w:val="16"/>
              </w:rPr>
            </w:pPr>
            <w:r w:rsidRPr="009709C5">
              <w:rPr>
                <w:sz w:val="16"/>
                <w:szCs w:val="16"/>
              </w:rPr>
              <w:t>Addition of TT analysis for FR2 BFR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608EA" w14:textId="77777777" w:rsidR="002F286F" w:rsidRPr="009709C5" w:rsidRDefault="002F286F">
            <w:pPr>
              <w:pStyle w:val="TAC"/>
              <w:jc w:val="left"/>
              <w:rPr>
                <w:sz w:val="16"/>
                <w:szCs w:val="16"/>
              </w:rPr>
            </w:pPr>
            <w:r w:rsidRPr="009709C5">
              <w:rPr>
                <w:sz w:val="16"/>
                <w:szCs w:val="16"/>
              </w:rPr>
              <w:t>16.11.0</w:t>
            </w:r>
          </w:p>
        </w:tc>
      </w:tr>
      <w:tr w:rsidR="00E70D4D" w:rsidRPr="009709C5" w14:paraId="1EE33785"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3ED88206" w14:textId="57AD80C1"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0E411" w14:textId="1A21E12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2962" w14:textId="5B1E699D" w:rsidR="00E70D4D" w:rsidRPr="009709C5" w:rsidRDefault="00E70D4D">
            <w:pPr>
              <w:pStyle w:val="TAC"/>
              <w:jc w:val="left"/>
              <w:rPr>
                <w:sz w:val="16"/>
                <w:szCs w:val="16"/>
              </w:rPr>
            </w:pPr>
            <w:r w:rsidRPr="009709C5">
              <w:rPr>
                <w:sz w:val="16"/>
                <w:szCs w:val="16"/>
              </w:rPr>
              <w:t>R5-223608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259D5" w14:textId="4FB9554F" w:rsidR="00E70D4D" w:rsidRPr="009709C5" w:rsidRDefault="00E70D4D">
            <w:pPr>
              <w:pStyle w:val="TAL"/>
              <w:rPr>
                <w:sz w:val="16"/>
                <w:szCs w:val="16"/>
              </w:rPr>
            </w:pPr>
            <w:r w:rsidRPr="009709C5">
              <w:rPr>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3A4B" w14:textId="140A9FA1"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1F0AA" w14:textId="769A947D"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A840D" w14:textId="68C8679E" w:rsidR="00E70D4D" w:rsidRPr="009709C5" w:rsidRDefault="00E70D4D">
            <w:pPr>
              <w:pStyle w:val="TAL"/>
              <w:rPr>
                <w:sz w:val="16"/>
                <w:szCs w:val="16"/>
              </w:rPr>
            </w:pPr>
            <w:r w:rsidRPr="009709C5">
              <w:rPr>
                <w:sz w:val="16"/>
                <w:szCs w:val="16"/>
              </w:rPr>
              <w:t>Add Test Tolerance analyses for EN-DC FR2 RLM tests for PSCell configured with CSI-RS-based RLM RS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A3DD" w14:textId="45135640" w:rsidR="00E70D4D" w:rsidRPr="009709C5" w:rsidRDefault="00E70D4D">
            <w:pPr>
              <w:pStyle w:val="TAC"/>
              <w:jc w:val="left"/>
              <w:rPr>
                <w:sz w:val="16"/>
                <w:szCs w:val="16"/>
              </w:rPr>
            </w:pPr>
            <w:r w:rsidRPr="009709C5">
              <w:rPr>
                <w:sz w:val="16"/>
                <w:szCs w:val="16"/>
              </w:rPr>
              <w:t>16.12.0</w:t>
            </w:r>
          </w:p>
        </w:tc>
      </w:tr>
      <w:tr w:rsidR="00E70D4D" w:rsidRPr="009709C5" w14:paraId="5A87D65E"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75B53BA7"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E7F50"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6ED76" w14:textId="38C69D7A" w:rsidR="00E70D4D" w:rsidRPr="009709C5" w:rsidRDefault="00E70D4D">
            <w:pPr>
              <w:pStyle w:val="TAC"/>
              <w:jc w:val="left"/>
              <w:rPr>
                <w:sz w:val="16"/>
                <w:szCs w:val="16"/>
              </w:rPr>
            </w:pPr>
            <w:r w:rsidRPr="009709C5">
              <w:rPr>
                <w:sz w:val="16"/>
                <w:szCs w:val="16"/>
              </w:rPr>
              <w:t>R5-223609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0BA0E" w14:textId="233F77AC" w:rsidR="00E70D4D" w:rsidRPr="009709C5" w:rsidRDefault="00E70D4D">
            <w:pPr>
              <w:pStyle w:val="TAL"/>
              <w:rPr>
                <w:sz w:val="16"/>
                <w:szCs w:val="16"/>
              </w:rPr>
            </w:pPr>
            <w:r w:rsidRPr="009709C5">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9EA466" w14:textId="54DEC97D"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9387" w14:textId="01E4AF9C"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97DE8" w14:textId="7A2FAD22" w:rsidR="00E70D4D" w:rsidRPr="009709C5" w:rsidRDefault="00E70D4D">
            <w:pPr>
              <w:pStyle w:val="TAL"/>
              <w:rPr>
                <w:sz w:val="16"/>
                <w:szCs w:val="16"/>
              </w:rPr>
            </w:pPr>
            <w:r w:rsidRPr="009709C5">
              <w:rPr>
                <w:sz w:val="16"/>
                <w:szCs w:val="16"/>
              </w:rPr>
              <w:t>Test Tolerance analysis for FR2 CSI-RS 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FB48" w14:textId="77777777" w:rsidR="00E70D4D" w:rsidRPr="009709C5" w:rsidRDefault="00E70D4D">
            <w:pPr>
              <w:pStyle w:val="TAC"/>
              <w:jc w:val="left"/>
              <w:rPr>
                <w:sz w:val="16"/>
                <w:szCs w:val="16"/>
              </w:rPr>
            </w:pPr>
            <w:r w:rsidRPr="009709C5">
              <w:rPr>
                <w:sz w:val="16"/>
                <w:szCs w:val="16"/>
              </w:rPr>
              <w:t>16.12.0</w:t>
            </w:r>
          </w:p>
        </w:tc>
      </w:tr>
      <w:tr w:rsidR="00E70D4D" w:rsidRPr="009709C5" w14:paraId="34F5F77D"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7AC7E"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1172A"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2ABB5" w14:textId="36942B4F" w:rsidR="00E70D4D" w:rsidRPr="009709C5" w:rsidRDefault="00E70D4D">
            <w:pPr>
              <w:pStyle w:val="TAC"/>
              <w:jc w:val="left"/>
              <w:rPr>
                <w:sz w:val="16"/>
                <w:szCs w:val="16"/>
              </w:rPr>
            </w:pPr>
            <w:r w:rsidRPr="009709C5">
              <w:rPr>
                <w:sz w:val="16"/>
                <w:szCs w:val="16"/>
              </w:rPr>
              <w:t>R5-223708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0590" w14:textId="3D319611" w:rsidR="00E70D4D" w:rsidRPr="009709C5" w:rsidRDefault="00E70D4D">
            <w:pPr>
              <w:pStyle w:val="TAL"/>
              <w:rPr>
                <w:sz w:val="16"/>
                <w:szCs w:val="16"/>
              </w:rPr>
            </w:pPr>
            <w:r w:rsidRPr="009709C5">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C31BD" w14:textId="3256CBF7"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D03FD" w14:textId="46DB9FA4"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EE311" w14:textId="54C02E17" w:rsidR="00E70D4D" w:rsidRPr="009709C5" w:rsidRDefault="00E70D4D">
            <w:pPr>
              <w:pStyle w:val="TAL"/>
              <w:rPr>
                <w:sz w:val="16"/>
                <w:szCs w:val="16"/>
              </w:rPr>
            </w:pPr>
            <w:r w:rsidRPr="009709C5">
              <w:rPr>
                <w:sz w:val="16"/>
                <w:szCs w:val="16"/>
              </w:rPr>
              <w:t>Addition of test tolerance analysis for 5.6.6.3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DB12" w14:textId="77777777" w:rsidR="00E70D4D" w:rsidRPr="009709C5" w:rsidRDefault="00E70D4D">
            <w:pPr>
              <w:pStyle w:val="TAC"/>
              <w:jc w:val="left"/>
              <w:rPr>
                <w:sz w:val="16"/>
                <w:szCs w:val="16"/>
              </w:rPr>
            </w:pPr>
            <w:r w:rsidRPr="009709C5">
              <w:rPr>
                <w:sz w:val="16"/>
                <w:szCs w:val="16"/>
              </w:rPr>
              <w:t>16.12.0</w:t>
            </w:r>
          </w:p>
        </w:tc>
      </w:tr>
      <w:tr w:rsidR="00E70D4D" w:rsidRPr="009709C5" w14:paraId="6B9D72DB"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5B2447DC"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59E69"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AF3AB" w14:textId="6D4E554E" w:rsidR="00E70D4D" w:rsidRPr="009709C5" w:rsidRDefault="00E70D4D">
            <w:pPr>
              <w:pStyle w:val="TAC"/>
              <w:jc w:val="left"/>
              <w:rPr>
                <w:sz w:val="16"/>
                <w:szCs w:val="16"/>
              </w:rPr>
            </w:pPr>
            <w:r w:rsidRPr="009709C5">
              <w:rPr>
                <w:sz w:val="16"/>
                <w:szCs w:val="16"/>
              </w:rPr>
              <w:t>R5-223709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2B292" w14:textId="72883968" w:rsidR="00E70D4D" w:rsidRPr="009709C5" w:rsidRDefault="00E70D4D">
            <w:pPr>
              <w:pStyle w:val="TAL"/>
              <w:rPr>
                <w:sz w:val="16"/>
                <w:szCs w:val="16"/>
              </w:rPr>
            </w:pPr>
            <w:r w:rsidRPr="009709C5">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987DE" w14:textId="6F0F3B05"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4129" w14:textId="365832EA"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6C937" w14:textId="1DAB811A" w:rsidR="00E70D4D" w:rsidRPr="009709C5" w:rsidRDefault="00E70D4D">
            <w:pPr>
              <w:pStyle w:val="TAL"/>
              <w:rPr>
                <w:sz w:val="16"/>
                <w:szCs w:val="16"/>
              </w:rPr>
            </w:pPr>
            <w:r w:rsidRPr="009709C5">
              <w:rPr>
                <w:sz w:val="16"/>
                <w:szCs w:val="16"/>
              </w:rPr>
              <w:t>Addition of test tolerance analysis for 7.6.6.3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1E9F" w14:textId="77777777" w:rsidR="00E70D4D" w:rsidRPr="009709C5" w:rsidRDefault="00E70D4D">
            <w:pPr>
              <w:pStyle w:val="TAC"/>
              <w:jc w:val="left"/>
              <w:rPr>
                <w:sz w:val="16"/>
                <w:szCs w:val="16"/>
              </w:rPr>
            </w:pPr>
            <w:r w:rsidRPr="009709C5">
              <w:rPr>
                <w:sz w:val="16"/>
                <w:szCs w:val="16"/>
              </w:rPr>
              <w:t>16.12.0</w:t>
            </w:r>
          </w:p>
        </w:tc>
      </w:tr>
      <w:tr w:rsidR="00E70D4D" w:rsidRPr="009709C5" w14:paraId="33AC781E"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124C2523"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960A5"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D64DF" w14:textId="712B88D8" w:rsidR="00E70D4D" w:rsidRPr="009709C5" w:rsidRDefault="00E70D4D">
            <w:pPr>
              <w:pStyle w:val="TAC"/>
              <w:jc w:val="left"/>
              <w:rPr>
                <w:sz w:val="16"/>
                <w:szCs w:val="16"/>
              </w:rPr>
            </w:pPr>
            <w:r w:rsidRPr="009709C5">
              <w:rPr>
                <w:sz w:val="16"/>
                <w:szCs w:val="16"/>
              </w:rPr>
              <w:t>R5-223865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8B11" w14:textId="70A61DD6" w:rsidR="00E70D4D" w:rsidRPr="009709C5" w:rsidRDefault="00E70D4D">
            <w:pPr>
              <w:pStyle w:val="TAL"/>
              <w:rPr>
                <w:sz w:val="16"/>
                <w:szCs w:val="16"/>
              </w:rPr>
            </w:pPr>
            <w:r w:rsidRPr="009709C5">
              <w:rPr>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ACCAB" w14:textId="2FD38AFC"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A6629" w14:textId="6187C348"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DE28C" w14:textId="108CE652" w:rsidR="00E70D4D" w:rsidRPr="009709C5" w:rsidRDefault="00E70D4D">
            <w:pPr>
              <w:pStyle w:val="TAL"/>
              <w:rPr>
                <w:sz w:val="16"/>
                <w:szCs w:val="16"/>
              </w:rPr>
            </w:pPr>
            <w:r w:rsidRPr="009709C5">
              <w:rPr>
                <w:sz w:val="16"/>
                <w:szCs w:val="16"/>
              </w:rPr>
              <w:t>TT analysis for RRM test case 5.7.4.1 and 5.7.4.2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902C7" w14:textId="77777777" w:rsidR="00E70D4D" w:rsidRPr="009709C5" w:rsidRDefault="00E70D4D">
            <w:pPr>
              <w:pStyle w:val="TAC"/>
              <w:jc w:val="left"/>
              <w:rPr>
                <w:sz w:val="16"/>
                <w:szCs w:val="16"/>
              </w:rPr>
            </w:pPr>
            <w:r w:rsidRPr="009709C5">
              <w:rPr>
                <w:sz w:val="16"/>
                <w:szCs w:val="16"/>
              </w:rPr>
              <w:t>16.12.0</w:t>
            </w:r>
          </w:p>
        </w:tc>
      </w:tr>
      <w:tr w:rsidR="00E70D4D" w:rsidRPr="009709C5" w14:paraId="507B5ECB"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7A88D90F"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BFD32"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D64F8" w14:textId="2E2DBBE2" w:rsidR="00E70D4D" w:rsidRPr="009709C5" w:rsidRDefault="00E70D4D">
            <w:pPr>
              <w:pStyle w:val="TAC"/>
              <w:jc w:val="left"/>
              <w:rPr>
                <w:sz w:val="16"/>
                <w:szCs w:val="16"/>
              </w:rPr>
            </w:pPr>
            <w:r w:rsidRPr="009709C5">
              <w:rPr>
                <w:sz w:val="16"/>
                <w:szCs w:val="16"/>
              </w:rPr>
              <w:t>R5-223866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5708" w14:textId="305B83EA" w:rsidR="00E70D4D" w:rsidRPr="009709C5" w:rsidRDefault="00E70D4D">
            <w:pPr>
              <w:pStyle w:val="TAL"/>
              <w:rPr>
                <w:sz w:val="16"/>
                <w:szCs w:val="16"/>
              </w:rPr>
            </w:pPr>
            <w:r w:rsidRPr="009709C5">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2BF0D" w14:textId="41E06AEB"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813FE" w14:textId="59729B14"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3A894" w14:textId="4AA85906" w:rsidR="00E70D4D" w:rsidRPr="009709C5" w:rsidRDefault="00E70D4D">
            <w:pPr>
              <w:pStyle w:val="TAL"/>
              <w:rPr>
                <w:sz w:val="16"/>
                <w:szCs w:val="16"/>
              </w:rPr>
            </w:pPr>
            <w:r w:rsidRPr="009709C5">
              <w:rPr>
                <w:sz w:val="16"/>
                <w:szCs w:val="16"/>
              </w:rPr>
              <w:t>Test Tolerances for Intra-frequency 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6FD2D" w14:textId="77777777" w:rsidR="00E70D4D" w:rsidRPr="009709C5" w:rsidRDefault="00E70D4D">
            <w:pPr>
              <w:pStyle w:val="TAC"/>
              <w:jc w:val="left"/>
              <w:rPr>
                <w:sz w:val="16"/>
                <w:szCs w:val="16"/>
              </w:rPr>
            </w:pPr>
            <w:r w:rsidRPr="009709C5">
              <w:rPr>
                <w:sz w:val="16"/>
                <w:szCs w:val="16"/>
              </w:rPr>
              <w:t>16.12.0</w:t>
            </w:r>
          </w:p>
        </w:tc>
      </w:tr>
      <w:tr w:rsidR="00E70D4D" w:rsidRPr="009709C5" w14:paraId="25194AE7"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27F07B79"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D8FBF"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07478" w14:textId="2B8D98DB" w:rsidR="00E70D4D" w:rsidRPr="009709C5" w:rsidRDefault="00E70D4D">
            <w:pPr>
              <w:pStyle w:val="TAC"/>
              <w:jc w:val="left"/>
              <w:rPr>
                <w:sz w:val="16"/>
                <w:szCs w:val="16"/>
              </w:rPr>
            </w:pPr>
            <w:r w:rsidRPr="009709C5">
              <w:rPr>
                <w:sz w:val="16"/>
                <w:szCs w:val="16"/>
              </w:rPr>
              <w:t>R5-223883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0F084" w14:textId="1CB422B6" w:rsidR="00E70D4D" w:rsidRPr="009709C5" w:rsidRDefault="00E70D4D">
            <w:pPr>
              <w:pStyle w:val="TAL"/>
              <w:rPr>
                <w:sz w:val="16"/>
                <w:szCs w:val="16"/>
              </w:rPr>
            </w:pPr>
            <w:r w:rsidRPr="009709C5">
              <w:rPr>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D7D863" w14:textId="45A46ECB"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51F0A" w14:textId="503B30F2"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48AA4" w14:textId="4B26D331" w:rsidR="00E70D4D" w:rsidRPr="009709C5" w:rsidRDefault="00E70D4D">
            <w:pPr>
              <w:pStyle w:val="TAL"/>
              <w:rPr>
                <w:sz w:val="16"/>
                <w:szCs w:val="16"/>
              </w:rPr>
            </w:pPr>
            <w:r w:rsidRPr="009709C5">
              <w:rPr>
                <w:sz w:val="16"/>
                <w:szCs w:val="16"/>
              </w:rPr>
              <w:t>Addition of test tolerance analysis for 5.6.6.1 and 7.6.6.1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77E68" w14:textId="77777777" w:rsidR="00E70D4D" w:rsidRPr="009709C5" w:rsidRDefault="00E70D4D">
            <w:pPr>
              <w:pStyle w:val="TAC"/>
              <w:jc w:val="left"/>
              <w:rPr>
                <w:sz w:val="16"/>
                <w:szCs w:val="16"/>
              </w:rPr>
            </w:pPr>
            <w:r w:rsidRPr="009709C5">
              <w:rPr>
                <w:sz w:val="16"/>
                <w:szCs w:val="16"/>
              </w:rPr>
              <w:t>16.12.0</w:t>
            </w:r>
          </w:p>
        </w:tc>
      </w:tr>
      <w:tr w:rsidR="00E70D4D" w:rsidRPr="009709C5" w14:paraId="772FC253"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565B41B4"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82AA"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5794B" w14:textId="722DD588" w:rsidR="00E70D4D" w:rsidRPr="009709C5" w:rsidRDefault="00E70D4D">
            <w:pPr>
              <w:pStyle w:val="TAC"/>
              <w:jc w:val="left"/>
              <w:rPr>
                <w:sz w:val="16"/>
                <w:szCs w:val="16"/>
              </w:rPr>
            </w:pPr>
            <w:r w:rsidRPr="009709C5">
              <w:rPr>
                <w:sz w:val="16"/>
                <w:szCs w:val="16"/>
              </w:rPr>
              <w:t>R5-223884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AFB4D" w14:textId="09D18D88" w:rsidR="00E70D4D" w:rsidRPr="009709C5" w:rsidRDefault="00E70D4D">
            <w:pPr>
              <w:pStyle w:val="TAL"/>
              <w:rPr>
                <w:sz w:val="16"/>
                <w:szCs w:val="16"/>
              </w:rPr>
            </w:pPr>
            <w:r w:rsidRPr="009709C5">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96A2" w14:textId="472F572C"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AA0A3" w14:textId="7E3018BC"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17A9C" w14:textId="08F85DC5" w:rsidR="00E70D4D" w:rsidRPr="009709C5" w:rsidRDefault="00E70D4D">
            <w:pPr>
              <w:pStyle w:val="TAL"/>
              <w:rPr>
                <w:sz w:val="16"/>
                <w:szCs w:val="16"/>
              </w:rPr>
            </w:pPr>
            <w:r w:rsidRPr="009709C5">
              <w:rPr>
                <w:sz w:val="16"/>
                <w:szCs w:val="16"/>
              </w:rPr>
              <w:t>Addition of test tolerance analysis for 5.6.6.2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99400" w14:textId="77777777" w:rsidR="00E70D4D" w:rsidRPr="009709C5" w:rsidRDefault="00E70D4D">
            <w:pPr>
              <w:pStyle w:val="TAC"/>
              <w:jc w:val="left"/>
              <w:rPr>
                <w:sz w:val="16"/>
                <w:szCs w:val="16"/>
              </w:rPr>
            </w:pPr>
            <w:r w:rsidRPr="009709C5">
              <w:rPr>
                <w:sz w:val="16"/>
                <w:szCs w:val="16"/>
              </w:rPr>
              <w:t>16.12.0</w:t>
            </w:r>
          </w:p>
        </w:tc>
      </w:tr>
      <w:tr w:rsidR="00E70D4D" w:rsidRPr="009709C5" w14:paraId="5FDF930E"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3F1"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6640"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C8F46" w14:textId="6365C9A6" w:rsidR="00E70D4D" w:rsidRPr="009709C5" w:rsidRDefault="00E70D4D">
            <w:pPr>
              <w:pStyle w:val="TAC"/>
              <w:jc w:val="left"/>
              <w:rPr>
                <w:sz w:val="16"/>
                <w:szCs w:val="16"/>
              </w:rPr>
            </w:pPr>
            <w:r w:rsidRPr="009709C5">
              <w:rPr>
                <w:sz w:val="16"/>
                <w:szCs w:val="16"/>
              </w:rPr>
              <w:t>R5-223885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14B17" w14:textId="1631D7C4" w:rsidR="00E70D4D" w:rsidRPr="009709C5" w:rsidRDefault="00E70D4D">
            <w:pPr>
              <w:pStyle w:val="TAL"/>
              <w:rPr>
                <w:sz w:val="16"/>
                <w:szCs w:val="16"/>
              </w:rPr>
            </w:pPr>
            <w:r w:rsidRPr="009709C5">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AA951" w14:textId="112F2A3C"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5AED" w14:textId="597403D5"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E90D" w14:textId="0AEC55FF" w:rsidR="00E70D4D" w:rsidRPr="009709C5" w:rsidRDefault="00E70D4D">
            <w:pPr>
              <w:pStyle w:val="TAL"/>
              <w:rPr>
                <w:sz w:val="16"/>
                <w:szCs w:val="16"/>
              </w:rPr>
            </w:pPr>
            <w:r w:rsidRPr="009709C5">
              <w:rPr>
                <w:sz w:val="16"/>
                <w:szCs w:val="16"/>
              </w:rPr>
              <w:t>Addition of test tolerance analysis for 7.6.6.2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35EFB" w14:textId="77777777" w:rsidR="00E70D4D" w:rsidRPr="009709C5" w:rsidRDefault="00E70D4D">
            <w:pPr>
              <w:pStyle w:val="TAC"/>
              <w:jc w:val="left"/>
              <w:rPr>
                <w:sz w:val="16"/>
                <w:szCs w:val="16"/>
              </w:rPr>
            </w:pPr>
            <w:r w:rsidRPr="009709C5">
              <w:rPr>
                <w:sz w:val="16"/>
                <w:szCs w:val="16"/>
              </w:rPr>
              <w:t>16.12.0</w:t>
            </w:r>
          </w:p>
        </w:tc>
      </w:tr>
      <w:tr w:rsidR="00C872F9" w:rsidRPr="00C872F9" w14:paraId="7FD0F11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8C0442E" w14:textId="504EFCAC"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47925" w14:textId="195276E6"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85183" w14:textId="5ADC2734" w:rsidR="00C872F9" w:rsidRPr="009709C5" w:rsidRDefault="00C872F9" w:rsidP="00C872F9">
            <w:pPr>
              <w:pStyle w:val="TAC"/>
              <w:jc w:val="left"/>
              <w:rPr>
                <w:sz w:val="16"/>
                <w:szCs w:val="16"/>
              </w:rPr>
            </w:pPr>
            <w:r w:rsidRPr="00880CF7">
              <w:rPr>
                <w:sz w:val="16"/>
                <w:szCs w:val="16"/>
              </w:rPr>
              <w:t>R5-223964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BFCF5" w14:textId="66BF3EA9" w:rsidR="00C872F9" w:rsidRPr="009709C5" w:rsidRDefault="00C872F9" w:rsidP="00C872F9">
            <w:pPr>
              <w:pStyle w:val="TAL"/>
              <w:rPr>
                <w:sz w:val="16"/>
                <w:szCs w:val="16"/>
              </w:rPr>
            </w:pPr>
            <w:r w:rsidRPr="00880CF7">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43232" w14:textId="51D3CF0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69749" w14:textId="45BA467D"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68D61" w14:textId="69853036" w:rsidR="00C872F9" w:rsidRPr="009709C5" w:rsidRDefault="00C872F9" w:rsidP="00C872F9">
            <w:pPr>
              <w:pStyle w:val="TAL"/>
              <w:rPr>
                <w:sz w:val="16"/>
                <w:szCs w:val="16"/>
              </w:rPr>
            </w:pPr>
            <w:r w:rsidRPr="00880CF7">
              <w:rPr>
                <w:sz w:val="16"/>
                <w:szCs w:val="16"/>
              </w:rPr>
              <w:t>TT analysis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AB57A" w14:textId="1F8CD3CF"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2811FC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8C4089D"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3C3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1C0E8" w14:textId="4AD8EB14" w:rsidR="00C872F9" w:rsidRPr="009709C5" w:rsidRDefault="00C872F9" w:rsidP="00C872F9">
            <w:pPr>
              <w:pStyle w:val="TAC"/>
              <w:jc w:val="left"/>
              <w:rPr>
                <w:sz w:val="16"/>
                <w:szCs w:val="16"/>
              </w:rPr>
            </w:pPr>
            <w:r w:rsidRPr="00880CF7">
              <w:rPr>
                <w:sz w:val="16"/>
                <w:szCs w:val="16"/>
              </w:rPr>
              <w:t>R5-223975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23D3A" w14:textId="162F086C" w:rsidR="00C872F9" w:rsidRPr="009709C5" w:rsidRDefault="00C872F9" w:rsidP="00C872F9">
            <w:pPr>
              <w:pStyle w:val="TAL"/>
              <w:rPr>
                <w:sz w:val="16"/>
                <w:szCs w:val="16"/>
              </w:rPr>
            </w:pPr>
            <w:r w:rsidRPr="00880CF7">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3B5B6" w14:textId="2562D700"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C037" w14:textId="5BDEE49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0C132" w14:textId="10B85B2C" w:rsidR="00C872F9" w:rsidRPr="009709C5" w:rsidRDefault="00C872F9" w:rsidP="00C872F9">
            <w:pPr>
              <w:pStyle w:val="TAL"/>
              <w:rPr>
                <w:sz w:val="16"/>
                <w:szCs w:val="16"/>
              </w:rPr>
            </w:pPr>
            <w:r w:rsidRPr="00880CF7">
              <w:rPr>
                <w:sz w:val="16"/>
                <w:szCs w:val="16"/>
              </w:rPr>
              <w:t>TT analysis for 4.3.2.2.3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4C0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2B366B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EACE577"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BEDD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0CC6A" w14:textId="7EBF3B66" w:rsidR="00C872F9" w:rsidRPr="009709C5" w:rsidRDefault="00C872F9" w:rsidP="00C872F9">
            <w:pPr>
              <w:pStyle w:val="TAC"/>
              <w:jc w:val="left"/>
              <w:rPr>
                <w:sz w:val="16"/>
                <w:szCs w:val="16"/>
              </w:rPr>
            </w:pPr>
            <w:r w:rsidRPr="00880CF7">
              <w:rPr>
                <w:sz w:val="16"/>
                <w:szCs w:val="16"/>
              </w:rPr>
              <w:t>R5-224412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EE0E4" w14:textId="10F3E9D8" w:rsidR="00C872F9" w:rsidRPr="009709C5" w:rsidRDefault="00C872F9" w:rsidP="00C872F9">
            <w:pPr>
              <w:pStyle w:val="TAL"/>
              <w:rPr>
                <w:sz w:val="16"/>
                <w:szCs w:val="16"/>
              </w:rPr>
            </w:pPr>
            <w:r w:rsidRPr="00880CF7">
              <w:rPr>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65143" w14:textId="785EC26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8474A" w14:textId="6654FFC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B474" w14:textId="7005E8F7" w:rsidR="00C872F9" w:rsidRPr="009709C5" w:rsidRDefault="00C872F9" w:rsidP="00C872F9">
            <w:pPr>
              <w:pStyle w:val="TAL"/>
              <w:rPr>
                <w:sz w:val="16"/>
                <w:szCs w:val="16"/>
              </w:rPr>
            </w:pPr>
            <w:r w:rsidRPr="00880CF7">
              <w:rPr>
                <w:sz w:val="16"/>
                <w:szCs w:val="16"/>
              </w:rPr>
              <w:t>Introduction of NR positioning test cases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EA66D"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3FB7CF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7790A8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504"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E2139" w14:textId="0956AFCB" w:rsidR="00C872F9" w:rsidRPr="009709C5" w:rsidRDefault="00C872F9" w:rsidP="00C872F9">
            <w:pPr>
              <w:pStyle w:val="TAC"/>
              <w:jc w:val="left"/>
              <w:rPr>
                <w:sz w:val="16"/>
                <w:szCs w:val="16"/>
              </w:rPr>
            </w:pPr>
            <w:r w:rsidRPr="00880CF7">
              <w:rPr>
                <w:sz w:val="16"/>
                <w:szCs w:val="16"/>
              </w:rPr>
              <w:t>R5-224521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D4838" w14:textId="65E6243A" w:rsidR="00C872F9" w:rsidRPr="009709C5" w:rsidRDefault="00C872F9" w:rsidP="00C872F9">
            <w:pPr>
              <w:pStyle w:val="TAL"/>
              <w:rPr>
                <w:sz w:val="16"/>
                <w:szCs w:val="16"/>
              </w:rPr>
            </w:pPr>
            <w:r w:rsidRPr="00880CF7">
              <w:rPr>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8753E" w14:textId="4908AD3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B0C0" w14:textId="6CEA299D"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79ECD" w14:textId="51F25EFC" w:rsidR="00C872F9" w:rsidRPr="009709C5" w:rsidRDefault="00C872F9" w:rsidP="00C872F9">
            <w:pPr>
              <w:pStyle w:val="TAL"/>
              <w:rPr>
                <w:sz w:val="16"/>
                <w:szCs w:val="16"/>
              </w:rPr>
            </w:pPr>
            <w:r w:rsidRPr="00880CF7">
              <w:rPr>
                <w:sz w:val="16"/>
                <w:szCs w:val="16"/>
              </w:rPr>
              <w:t>TT analysis for NR SL RRM TC 9.1.1.1 - 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3EB6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C48469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E7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9B249"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39848C" w14:textId="5DA2BC69" w:rsidR="00C872F9" w:rsidRPr="009709C5" w:rsidRDefault="00C872F9" w:rsidP="00C872F9">
            <w:pPr>
              <w:pStyle w:val="TAC"/>
              <w:jc w:val="left"/>
              <w:rPr>
                <w:sz w:val="16"/>
                <w:szCs w:val="16"/>
              </w:rPr>
            </w:pPr>
            <w:r w:rsidRPr="00880CF7">
              <w:rPr>
                <w:sz w:val="16"/>
                <w:szCs w:val="16"/>
              </w:rPr>
              <w:t>R5-224522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A32A" w14:textId="6E4B57EE" w:rsidR="00C872F9" w:rsidRPr="009709C5" w:rsidRDefault="00C872F9" w:rsidP="00C872F9">
            <w:pPr>
              <w:pStyle w:val="TAL"/>
              <w:rPr>
                <w:sz w:val="16"/>
                <w:szCs w:val="16"/>
              </w:rPr>
            </w:pPr>
            <w:r w:rsidRPr="00880CF7">
              <w:rPr>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E62D7E" w14:textId="5B7934E1"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0D32" w14:textId="53EE7979"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30983" w14:textId="689E1D36" w:rsidR="00C872F9" w:rsidRPr="009709C5" w:rsidRDefault="00C872F9" w:rsidP="00C872F9">
            <w:pPr>
              <w:pStyle w:val="TAL"/>
              <w:rPr>
                <w:sz w:val="16"/>
                <w:szCs w:val="16"/>
              </w:rPr>
            </w:pPr>
            <w:r w:rsidRPr="00880CF7">
              <w:rPr>
                <w:sz w:val="16"/>
                <w:szCs w:val="16"/>
              </w:rPr>
              <w:t>TT analysis for NR SL RRM TC 9.1.1.2 - SyncRef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B1F8"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BCDD189"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BC90458"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8769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B4C4A" w14:textId="4722F4CA" w:rsidR="00C872F9" w:rsidRPr="009709C5" w:rsidRDefault="00C872F9" w:rsidP="00C872F9">
            <w:pPr>
              <w:pStyle w:val="TAC"/>
              <w:jc w:val="left"/>
              <w:rPr>
                <w:sz w:val="16"/>
                <w:szCs w:val="16"/>
              </w:rPr>
            </w:pPr>
            <w:r w:rsidRPr="00880CF7">
              <w:rPr>
                <w:sz w:val="16"/>
                <w:szCs w:val="16"/>
              </w:rPr>
              <w:t>R5-224523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71E5" w14:textId="7EB6F9B6" w:rsidR="00C872F9" w:rsidRPr="009709C5" w:rsidRDefault="00C872F9" w:rsidP="00C872F9">
            <w:pPr>
              <w:pStyle w:val="TAL"/>
              <w:rPr>
                <w:sz w:val="16"/>
                <w:szCs w:val="16"/>
              </w:rPr>
            </w:pPr>
            <w:r w:rsidRPr="00880CF7">
              <w:rPr>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0552D" w14:textId="4C96A464"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08A44" w14:textId="4A2D721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55AB2" w14:textId="14B0D6C4" w:rsidR="00C872F9" w:rsidRPr="009709C5" w:rsidRDefault="00C872F9" w:rsidP="00C872F9">
            <w:pPr>
              <w:pStyle w:val="TAL"/>
              <w:rPr>
                <w:sz w:val="16"/>
                <w:szCs w:val="16"/>
              </w:rPr>
            </w:pPr>
            <w:r w:rsidRPr="00880CF7">
              <w:rPr>
                <w:sz w:val="16"/>
                <w:szCs w:val="16"/>
              </w:rPr>
              <w:t>TT analysis for NR SL RRM TC 9.1.1.3 - gNB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55294"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B21C8C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1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C24B0"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81B6C" w14:textId="2315D1C3" w:rsidR="00C872F9" w:rsidRPr="009709C5" w:rsidRDefault="00C872F9" w:rsidP="00C872F9">
            <w:pPr>
              <w:pStyle w:val="TAC"/>
              <w:jc w:val="left"/>
              <w:rPr>
                <w:sz w:val="16"/>
                <w:szCs w:val="16"/>
              </w:rPr>
            </w:pPr>
            <w:r w:rsidRPr="00880CF7">
              <w:rPr>
                <w:sz w:val="16"/>
                <w:szCs w:val="16"/>
              </w:rPr>
              <w:t>R5-224524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F3E0" w14:textId="4C7F7795" w:rsidR="00C872F9" w:rsidRPr="009709C5" w:rsidRDefault="00C872F9" w:rsidP="00C872F9">
            <w:pPr>
              <w:pStyle w:val="TAL"/>
              <w:rPr>
                <w:sz w:val="16"/>
                <w:szCs w:val="16"/>
              </w:rPr>
            </w:pPr>
            <w:r w:rsidRPr="00880CF7">
              <w:rPr>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89297" w14:textId="511B800C"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CB039" w14:textId="270C1BEF"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18733" w14:textId="32866BA1" w:rsidR="00C872F9" w:rsidRPr="009709C5" w:rsidRDefault="00C872F9" w:rsidP="00C872F9">
            <w:pPr>
              <w:pStyle w:val="TAL"/>
              <w:rPr>
                <w:sz w:val="16"/>
                <w:szCs w:val="16"/>
              </w:rPr>
            </w:pPr>
            <w:r w:rsidRPr="00880CF7">
              <w:rPr>
                <w:sz w:val="16"/>
                <w:szCs w:val="16"/>
              </w:rPr>
              <w:t>TT analysis for NR SL RRM TC 9.1.2.1 - S-SSB Tx gNB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C792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9F8C33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F754C"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3AEA3"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8EBD" w14:textId="171CDA4B" w:rsidR="00C872F9" w:rsidRPr="009709C5" w:rsidRDefault="00C872F9" w:rsidP="00C872F9">
            <w:pPr>
              <w:pStyle w:val="TAC"/>
              <w:jc w:val="left"/>
              <w:rPr>
                <w:sz w:val="16"/>
                <w:szCs w:val="16"/>
              </w:rPr>
            </w:pPr>
            <w:r w:rsidRPr="00880CF7">
              <w:rPr>
                <w:sz w:val="16"/>
                <w:szCs w:val="16"/>
              </w:rPr>
              <w:t>R5-224525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B53D" w14:textId="169875EB" w:rsidR="00C872F9" w:rsidRPr="009709C5" w:rsidRDefault="00C872F9" w:rsidP="00C872F9">
            <w:pPr>
              <w:pStyle w:val="TAL"/>
              <w:rPr>
                <w:sz w:val="16"/>
                <w:szCs w:val="16"/>
              </w:rPr>
            </w:pPr>
            <w:r w:rsidRPr="00880CF7">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4CB110" w14:textId="71F086E5"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8CBB" w14:textId="3373E6D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09435" w14:textId="30922FAF" w:rsidR="00C872F9" w:rsidRPr="009709C5" w:rsidRDefault="00C872F9" w:rsidP="00C872F9">
            <w:pPr>
              <w:pStyle w:val="TAL"/>
              <w:rPr>
                <w:sz w:val="16"/>
                <w:szCs w:val="16"/>
              </w:rPr>
            </w:pPr>
            <w:r w:rsidRPr="00880CF7">
              <w:rPr>
                <w:sz w:val="16"/>
                <w:szCs w:val="16"/>
              </w:rPr>
              <w:t>TT analysis for NR SL RRM TC 9.1.2.2 - S-SSB Tx SyncRef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2B0E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61A42F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765EB39" w14:textId="77777777" w:rsidR="00C872F9" w:rsidRPr="009709C5" w:rsidRDefault="00C872F9" w:rsidP="00C872F9">
            <w:pPr>
              <w:pStyle w:val="TAC"/>
              <w:jc w:val="left"/>
              <w:rPr>
                <w:sz w:val="16"/>
                <w:szCs w:val="16"/>
              </w:rPr>
            </w:pPr>
            <w:r w:rsidRPr="009709C5">
              <w:rPr>
                <w:sz w:val="16"/>
                <w:szCs w:val="16"/>
              </w:rPr>
              <w:lastRenderedPageBreak/>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DC63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B1EE0" w14:textId="48EF286B" w:rsidR="00C872F9" w:rsidRPr="009709C5" w:rsidRDefault="00C872F9" w:rsidP="00C872F9">
            <w:pPr>
              <w:pStyle w:val="TAC"/>
              <w:jc w:val="left"/>
              <w:rPr>
                <w:sz w:val="16"/>
                <w:szCs w:val="16"/>
              </w:rPr>
            </w:pPr>
            <w:r w:rsidRPr="00880CF7">
              <w:rPr>
                <w:sz w:val="16"/>
                <w:szCs w:val="16"/>
              </w:rPr>
              <w:t>R5-224526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C5603" w14:textId="006AC1DC" w:rsidR="00C872F9" w:rsidRPr="009709C5" w:rsidRDefault="00C872F9" w:rsidP="00C872F9">
            <w:pPr>
              <w:pStyle w:val="TAL"/>
              <w:rPr>
                <w:sz w:val="16"/>
                <w:szCs w:val="16"/>
              </w:rPr>
            </w:pPr>
            <w:r w:rsidRPr="00880CF7">
              <w:rPr>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C7460" w14:textId="1A9BD7E9"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6510" w14:textId="67B6C7F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6D6A7" w14:textId="61DD4D3E" w:rsidR="00C872F9" w:rsidRPr="009709C5" w:rsidRDefault="00C872F9" w:rsidP="00C872F9">
            <w:pPr>
              <w:pStyle w:val="TAL"/>
              <w:rPr>
                <w:sz w:val="16"/>
                <w:szCs w:val="16"/>
              </w:rPr>
            </w:pPr>
            <w:r w:rsidRPr="00880CF7">
              <w:rPr>
                <w:sz w:val="16"/>
                <w:szCs w:val="16"/>
              </w:rPr>
              <w:t>TT analysis for NR SL RRM TC 9.1.3.1 - GNSS highest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9536"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409E135"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6B0A7"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CAB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586DB" w14:textId="19EE5B0E" w:rsidR="00C872F9" w:rsidRPr="009709C5" w:rsidRDefault="00C872F9" w:rsidP="00C872F9">
            <w:pPr>
              <w:pStyle w:val="TAC"/>
              <w:jc w:val="left"/>
              <w:rPr>
                <w:sz w:val="16"/>
                <w:szCs w:val="16"/>
              </w:rPr>
            </w:pPr>
            <w:r w:rsidRPr="00880CF7">
              <w:rPr>
                <w:sz w:val="16"/>
                <w:szCs w:val="16"/>
              </w:rPr>
              <w:t>R5-224527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3635E" w14:textId="6A21DDD4" w:rsidR="00C872F9" w:rsidRPr="009709C5" w:rsidRDefault="00C872F9" w:rsidP="00C872F9">
            <w:pPr>
              <w:pStyle w:val="TAL"/>
              <w:rPr>
                <w:sz w:val="16"/>
                <w:szCs w:val="16"/>
              </w:rPr>
            </w:pPr>
            <w:r w:rsidRPr="00880CF7">
              <w:rPr>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7BE88" w14:textId="3047EBAD"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50F6C" w14:textId="522927A2"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6110" w14:textId="6B795805" w:rsidR="00C872F9" w:rsidRPr="009709C5" w:rsidRDefault="00C872F9" w:rsidP="00C872F9">
            <w:pPr>
              <w:pStyle w:val="TAL"/>
              <w:rPr>
                <w:sz w:val="16"/>
                <w:szCs w:val="16"/>
              </w:rPr>
            </w:pPr>
            <w:r w:rsidRPr="00880CF7">
              <w:rPr>
                <w:sz w:val="16"/>
                <w:szCs w:val="16"/>
              </w:rPr>
              <w:t>TT analysis for NR SL RRM TC 9.1.3.2 - Cell highest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17533"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5D8D01C2"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A118EDF"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2F6A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D1EE4" w14:textId="6827D4D1" w:rsidR="00C872F9" w:rsidRPr="009709C5" w:rsidRDefault="00C872F9" w:rsidP="00C872F9">
            <w:pPr>
              <w:pStyle w:val="TAC"/>
              <w:jc w:val="left"/>
              <w:rPr>
                <w:sz w:val="16"/>
                <w:szCs w:val="16"/>
              </w:rPr>
            </w:pPr>
            <w:r w:rsidRPr="00880CF7">
              <w:rPr>
                <w:sz w:val="16"/>
                <w:szCs w:val="16"/>
              </w:rPr>
              <w:t>R5-224528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C97A" w14:textId="0FE25F40" w:rsidR="00C872F9" w:rsidRPr="009709C5" w:rsidRDefault="00C872F9" w:rsidP="00C872F9">
            <w:pPr>
              <w:pStyle w:val="TAL"/>
              <w:rPr>
                <w:sz w:val="16"/>
                <w:szCs w:val="16"/>
              </w:rPr>
            </w:pPr>
            <w:r w:rsidRPr="00880CF7">
              <w:rPr>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C0D16" w14:textId="7A6CD537"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CE93" w14:textId="3C3C9D4F"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79F1C" w14:textId="1494BC80" w:rsidR="00C872F9" w:rsidRPr="009709C5" w:rsidRDefault="00C872F9" w:rsidP="00C872F9">
            <w:pPr>
              <w:pStyle w:val="TAL"/>
              <w:rPr>
                <w:sz w:val="16"/>
                <w:szCs w:val="16"/>
              </w:rPr>
            </w:pPr>
            <w:r w:rsidRPr="00880CF7">
              <w:rPr>
                <w:sz w:val="16"/>
                <w:szCs w:val="16"/>
              </w:rPr>
              <w:t>TT analysis for NR SL RRM TC 9.1.4.1 - resource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00D6"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CFB876E"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95E86"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F58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5F988" w14:textId="5B1C409F" w:rsidR="00C872F9" w:rsidRPr="009709C5" w:rsidRDefault="00C872F9" w:rsidP="00C872F9">
            <w:pPr>
              <w:pStyle w:val="TAC"/>
              <w:jc w:val="left"/>
              <w:rPr>
                <w:sz w:val="16"/>
                <w:szCs w:val="16"/>
              </w:rPr>
            </w:pPr>
            <w:r w:rsidRPr="00880CF7">
              <w:rPr>
                <w:sz w:val="16"/>
                <w:szCs w:val="16"/>
              </w:rPr>
              <w:t>R5-224529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29B92" w14:textId="7C6BC320" w:rsidR="00C872F9" w:rsidRPr="009709C5" w:rsidRDefault="00C872F9" w:rsidP="00C872F9">
            <w:pPr>
              <w:pStyle w:val="TAL"/>
              <w:rPr>
                <w:sz w:val="16"/>
                <w:szCs w:val="16"/>
              </w:rPr>
            </w:pPr>
            <w:r w:rsidRPr="00880CF7">
              <w:rPr>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6ED42" w14:textId="4D29A440"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8BFD0" w14:textId="518F0E6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3694D" w14:textId="702D5A0C" w:rsidR="00C872F9" w:rsidRPr="009709C5" w:rsidRDefault="00C872F9" w:rsidP="00C872F9">
            <w:pPr>
              <w:pStyle w:val="TAL"/>
              <w:rPr>
                <w:sz w:val="16"/>
                <w:szCs w:val="16"/>
              </w:rPr>
            </w:pPr>
            <w:r w:rsidRPr="00880CF7">
              <w:rPr>
                <w:sz w:val="16"/>
                <w:szCs w:val="16"/>
              </w:rPr>
              <w:t>TT analysis for NR SL RRM TC 9.1.4.2 - resource pre-emption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B878A"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DDA5443"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4DA01"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C56C5"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98787" w14:textId="65E806C6" w:rsidR="00C872F9" w:rsidRPr="009709C5" w:rsidRDefault="00C872F9" w:rsidP="00C872F9">
            <w:pPr>
              <w:pStyle w:val="TAC"/>
              <w:jc w:val="left"/>
              <w:rPr>
                <w:sz w:val="16"/>
                <w:szCs w:val="16"/>
              </w:rPr>
            </w:pPr>
            <w:r w:rsidRPr="00880CF7">
              <w:rPr>
                <w:sz w:val="16"/>
                <w:szCs w:val="16"/>
              </w:rPr>
              <w:t>R5-224531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11637" w14:textId="782784FD" w:rsidR="00C872F9" w:rsidRPr="009709C5" w:rsidRDefault="00C872F9" w:rsidP="00C872F9">
            <w:pPr>
              <w:pStyle w:val="TAL"/>
              <w:rPr>
                <w:sz w:val="16"/>
                <w:szCs w:val="16"/>
              </w:rPr>
            </w:pPr>
            <w:r w:rsidRPr="00880CF7">
              <w:rPr>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E2374" w14:textId="1F25D161"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3137F" w14:textId="08DE264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FE0CE" w14:textId="5262FF7A" w:rsidR="00C872F9" w:rsidRPr="009709C5" w:rsidRDefault="00C872F9" w:rsidP="00C872F9">
            <w:pPr>
              <w:pStyle w:val="TAL"/>
              <w:rPr>
                <w:sz w:val="16"/>
                <w:szCs w:val="16"/>
              </w:rPr>
            </w:pPr>
            <w:r w:rsidRPr="00880CF7">
              <w:rPr>
                <w:sz w:val="16"/>
                <w:szCs w:val="16"/>
              </w:rPr>
              <w:t>TT analysis for NR SL RRM TC 9.1.5.x - CBR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077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5CE109C"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BDF82DA"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BD06A"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77003" w14:textId="1158D32B" w:rsidR="00C872F9" w:rsidRPr="009709C5" w:rsidRDefault="00C872F9" w:rsidP="00C872F9">
            <w:pPr>
              <w:pStyle w:val="TAC"/>
              <w:jc w:val="left"/>
              <w:rPr>
                <w:sz w:val="16"/>
                <w:szCs w:val="16"/>
              </w:rPr>
            </w:pPr>
            <w:r w:rsidRPr="00880CF7">
              <w:rPr>
                <w:sz w:val="16"/>
                <w:szCs w:val="16"/>
              </w:rPr>
              <w:t>R5-224532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10686" w14:textId="4D6EE91A" w:rsidR="00C872F9" w:rsidRPr="009709C5" w:rsidRDefault="00C872F9" w:rsidP="00C872F9">
            <w:pPr>
              <w:pStyle w:val="TAL"/>
              <w:rPr>
                <w:sz w:val="16"/>
                <w:szCs w:val="16"/>
              </w:rPr>
            </w:pPr>
            <w:r w:rsidRPr="00880CF7">
              <w:rPr>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3F7A8" w14:textId="32F16197"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AB9D" w14:textId="71399AD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4A017" w14:textId="1B68A7B3" w:rsidR="00C872F9" w:rsidRPr="009709C5" w:rsidRDefault="00C872F9" w:rsidP="00C872F9">
            <w:pPr>
              <w:pStyle w:val="TAL"/>
              <w:rPr>
                <w:sz w:val="16"/>
                <w:szCs w:val="16"/>
              </w:rPr>
            </w:pPr>
            <w:r w:rsidRPr="00880CF7">
              <w:rPr>
                <w:sz w:val="16"/>
                <w:szCs w:val="16"/>
              </w:rPr>
              <w:t>TT analysis for NR SL RRM TC 9.1.6.1 - WAN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E8E83"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C44A11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D5FDC0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9E57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41084" w14:textId="17A9C80E" w:rsidR="00C872F9" w:rsidRPr="009709C5" w:rsidRDefault="00C872F9" w:rsidP="00C872F9">
            <w:pPr>
              <w:pStyle w:val="TAC"/>
              <w:jc w:val="left"/>
              <w:rPr>
                <w:sz w:val="16"/>
                <w:szCs w:val="16"/>
              </w:rPr>
            </w:pPr>
            <w:r w:rsidRPr="00880CF7">
              <w:rPr>
                <w:sz w:val="16"/>
                <w:szCs w:val="16"/>
              </w:rPr>
              <w:t>R5-224777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8A85" w14:textId="49F64B20" w:rsidR="00C872F9" w:rsidRPr="009709C5" w:rsidRDefault="00C872F9" w:rsidP="00C872F9">
            <w:pPr>
              <w:pStyle w:val="TAL"/>
              <w:rPr>
                <w:sz w:val="16"/>
                <w:szCs w:val="16"/>
              </w:rPr>
            </w:pPr>
            <w:r w:rsidRPr="00880CF7">
              <w:rPr>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0DFBE" w14:textId="08ACF1CE"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442F" w14:textId="6DC523E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86F7B" w14:textId="3862CD33" w:rsidR="00C872F9" w:rsidRPr="009709C5" w:rsidRDefault="00C872F9" w:rsidP="00C872F9">
            <w:pPr>
              <w:pStyle w:val="TAL"/>
              <w:rPr>
                <w:sz w:val="16"/>
                <w:szCs w:val="16"/>
              </w:rPr>
            </w:pPr>
            <w:r w:rsidRPr="00880CF7">
              <w:rPr>
                <w:sz w:val="16"/>
                <w:szCs w:val="16"/>
              </w:rPr>
              <w:t>Addition of TT information for 6.5.5.5 and 6.5.5.6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9823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81AD5D7"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FE3C80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10C3"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B63E" w14:textId="676C73BC" w:rsidR="00C872F9" w:rsidRPr="009709C5" w:rsidRDefault="00C872F9" w:rsidP="00C872F9">
            <w:pPr>
              <w:pStyle w:val="TAC"/>
              <w:jc w:val="left"/>
              <w:rPr>
                <w:sz w:val="16"/>
                <w:szCs w:val="16"/>
              </w:rPr>
            </w:pPr>
            <w:r w:rsidRPr="00880CF7">
              <w:rPr>
                <w:sz w:val="16"/>
                <w:szCs w:val="16"/>
              </w:rPr>
              <w:t>R5-225137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D6B94" w14:textId="3EFE69D9" w:rsidR="00C872F9" w:rsidRPr="009709C5" w:rsidRDefault="00C872F9" w:rsidP="00C872F9">
            <w:pPr>
              <w:pStyle w:val="TAL"/>
              <w:rPr>
                <w:sz w:val="16"/>
                <w:szCs w:val="16"/>
              </w:rPr>
            </w:pPr>
            <w:r w:rsidRPr="00880CF7">
              <w:rPr>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4BFF1" w14:textId="412F6E1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45CB6" w14:textId="539F5467"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59BFF" w14:textId="2497550F" w:rsidR="00C872F9" w:rsidRPr="009709C5" w:rsidRDefault="00C872F9" w:rsidP="00C872F9">
            <w:pPr>
              <w:pStyle w:val="TAL"/>
              <w:rPr>
                <w:sz w:val="16"/>
                <w:szCs w:val="16"/>
              </w:rPr>
            </w:pPr>
            <w:r w:rsidRPr="00880CF7">
              <w:rPr>
                <w:sz w:val="16"/>
                <w:szCs w:val="16"/>
              </w:rPr>
              <w:t>Test Tolerances for Intra-frequency 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E2C00"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62869B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A6AC6"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DA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860E0" w14:textId="46A0EB68" w:rsidR="00C872F9" w:rsidRPr="009709C5" w:rsidRDefault="00C872F9" w:rsidP="00C872F9">
            <w:pPr>
              <w:pStyle w:val="TAC"/>
              <w:jc w:val="left"/>
              <w:rPr>
                <w:sz w:val="16"/>
                <w:szCs w:val="16"/>
              </w:rPr>
            </w:pPr>
            <w:r w:rsidRPr="00880CF7">
              <w:rPr>
                <w:sz w:val="16"/>
                <w:szCs w:val="16"/>
              </w:rPr>
              <w:t>R5-225612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442D" w14:textId="2275CA69" w:rsidR="00C872F9" w:rsidRPr="009709C5" w:rsidRDefault="00C872F9" w:rsidP="00C872F9">
            <w:pPr>
              <w:pStyle w:val="TAL"/>
              <w:rPr>
                <w:sz w:val="16"/>
                <w:szCs w:val="16"/>
              </w:rPr>
            </w:pPr>
            <w:r w:rsidRPr="00880CF7">
              <w:rPr>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91ACF" w14:textId="1BE2F391"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5456" w14:textId="6CA6B7D9"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E389E" w14:textId="07E353DA" w:rsidR="00C872F9" w:rsidRPr="009709C5" w:rsidRDefault="00C872F9" w:rsidP="00C872F9">
            <w:pPr>
              <w:pStyle w:val="TAL"/>
              <w:rPr>
                <w:sz w:val="16"/>
                <w:szCs w:val="16"/>
              </w:rPr>
            </w:pPr>
            <w:r w:rsidRPr="00880CF7">
              <w:rPr>
                <w:sz w:val="16"/>
                <w:szCs w:val="16"/>
              </w:rPr>
              <w:t>Test Tolerances for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EC2EB"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F9A558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76C821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7D32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FC1905" w14:textId="2673D524" w:rsidR="00C872F9" w:rsidRPr="009709C5" w:rsidRDefault="00C872F9" w:rsidP="00C872F9">
            <w:pPr>
              <w:pStyle w:val="TAC"/>
              <w:jc w:val="left"/>
              <w:rPr>
                <w:sz w:val="16"/>
                <w:szCs w:val="16"/>
              </w:rPr>
            </w:pPr>
            <w:r w:rsidRPr="00880CF7">
              <w:rPr>
                <w:sz w:val="16"/>
                <w:szCs w:val="16"/>
              </w:rPr>
              <w:t>R5-225616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8A1D8" w14:textId="52E7E62F" w:rsidR="00C872F9" w:rsidRPr="009709C5" w:rsidRDefault="00C872F9" w:rsidP="00C872F9">
            <w:pPr>
              <w:pStyle w:val="TAL"/>
              <w:rPr>
                <w:sz w:val="16"/>
                <w:szCs w:val="16"/>
              </w:rPr>
            </w:pPr>
            <w:r w:rsidRPr="00880CF7">
              <w:rPr>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45AAD2" w14:textId="257677B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6FB7A" w14:textId="4CDB4467"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A5234" w14:textId="26E92539" w:rsidR="00C872F9" w:rsidRPr="009709C5" w:rsidRDefault="00C872F9" w:rsidP="00C872F9">
            <w:pPr>
              <w:pStyle w:val="TAL"/>
              <w:rPr>
                <w:sz w:val="16"/>
                <w:szCs w:val="16"/>
              </w:rPr>
            </w:pPr>
            <w:r w:rsidRPr="00880CF7">
              <w:rPr>
                <w:sz w:val="16"/>
                <w:szCs w:val="16"/>
              </w:rPr>
              <w:t>TT analysis for positioning test case 15.2.1 and 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0A1C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387DB6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ED03C3D"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3D77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E9C65" w14:textId="44C4902F" w:rsidR="00C872F9" w:rsidRPr="009709C5" w:rsidRDefault="00C872F9" w:rsidP="00C872F9">
            <w:pPr>
              <w:pStyle w:val="TAC"/>
              <w:jc w:val="left"/>
              <w:rPr>
                <w:sz w:val="16"/>
                <w:szCs w:val="16"/>
              </w:rPr>
            </w:pPr>
            <w:r w:rsidRPr="00880CF7">
              <w:rPr>
                <w:sz w:val="16"/>
                <w:szCs w:val="16"/>
              </w:rPr>
              <w:t>R5-225618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29B57" w14:textId="12DC019B" w:rsidR="00C872F9" w:rsidRPr="009709C5" w:rsidRDefault="00C872F9" w:rsidP="00C872F9">
            <w:pPr>
              <w:pStyle w:val="TAL"/>
              <w:rPr>
                <w:sz w:val="16"/>
                <w:szCs w:val="16"/>
              </w:rPr>
            </w:pPr>
            <w:r w:rsidRPr="00880CF7">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DE51D6" w14:textId="1D36572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7AE6" w14:textId="48BA1D5A"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5A292" w14:textId="63163BF5" w:rsidR="00C872F9" w:rsidRPr="009709C5" w:rsidRDefault="00C872F9" w:rsidP="00C872F9">
            <w:pPr>
              <w:pStyle w:val="TAL"/>
              <w:rPr>
                <w:sz w:val="16"/>
                <w:szCs w:val="16"/>
              </w:rPr>
            </w:pPr>
            <w:r w:rsidRPr="00880CF7">
              <w:rPr>
                <w:sz w:val="16"/>
                <w:szCs w:val="16"/>
              </w:rPr>
              <w:t>Add Test Tolerance analyses for EN-DC FR2 RLM tests for PSCell configured with CSI-RS-based RLM RS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A8CC9"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746B1A9"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DF7E257"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161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3858A" w14:textId="43DC2734" w:rsidR="00C872F9" w:rsidRPr="009709C5" w:rsidRDefault="00C872F9" w:rsidP="00C872F9">
            <w:pPr>
              <w:pStyle w:val="TAC"/>
              <w:jc w:val="left"/>
              <w:rPr>
                <w:sz w:val="16"/>
                <w:szCs w:val="16"/>
              </w:rPr>
            </w:pPr>
            <w:r w:rsidRPr="00880CF7">
              <w:rPr>
                <w:sz w:val="16"/>
                <w:szCs w:val="16"/>
              </w:rPr>
              <w:t>R5-225625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B68" w14:textId="2704E9A7" w:rsidR="00C872F9" w:rsidRPr="009709C5" w:rsidRDefault="00C872F9" w:rsidP="00C872F9">
            <w:pPr>
              <w:pStyle w:val="TAL"/>
              <w:rPr>
                <w:sz w:val="16"/>
                <w:szCs w:val="16"/>
              </w:rPr>
            </w:pPr>
            <w:r w:rsidRPr="00880CF7">
              <w:rPr>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65189" w14:textId="02846AFD"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2DF3D" w14:textId="2D090BAE"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B2BA3" w14:textId="15BF4E8B" w:rsidR="00C872F9" w:rsidRPr="009709C5" w:rsidRDefault="00C872F9" w:rsidP="00C872F9">
            <w:pPr>
              <w:pStyle w:val="TAL"/>
              <w:rPr>
                <w:sz w:val="16"/>
                <w:szCs w:val="16"/>
              </w:rPr>
            </w:pPr>
            <w:r w:rsidRPr="00880CF7">
              <w:rPr>
                <w:sz w:val="16"/>
                <w:szCs w:val="16"/>
              </w:rPr>
              <w:t>Addition of test tolerance analysis for 4.7.7.1.2 and 6.7.9.1.2 FR1 L1-SINR relative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5C51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EFD0474"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420"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B9065"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F6B8D" w14:textId="6FD8BE58" w:rsidR="00C872F9" w:rsidRPr="009709C5" w:rsidRDefault="00C872F9" w:rsidP="00C872F9">
            <w:pPr>
              <w:pStyle w:val="TAC"/>
              <w:jc w:val="left"/>
              <w:rPr>
                <w:sz w:val="16"/>
                <w:szCs w:val="16"/>
              </w:rPr>
            </w:pPr>
            <w:r w:rsidRPr="00880CF7">
              <w:rPr>
                <w:sz w:val="16"/>
                <w:szCs w:val="16"/>
              </w:rPr>
              <w:t>R5-225626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99C" w14:textId="4F11ECA7" w:rsidR="00C872F9" w:rsidRPr="009709C5" w:rsidRDefault="00C872F9" w:rsidP="00C872F9">
            <w:pPr>
              <w:pStyle w:val="TAL"/>
              <w:rPr>
                <w:sz w:val="16"/>
                <w:szCs w:val="16"/>
              </w:rPr>
            </w:pPr>
            <w:r w:rsidRPr="00880CF7">
              <w:rPr>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22A43" w14:textId="7DB0965C"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1818" w14:textId="7A854380"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51CB2" w14:textId="7595A433" w:rsidR="00C872F9" w:rsidRPr="009709C5" w:rsidRDefault="00C872F9" w:rsidP="00C872F9">
            <w:pPr>
              <w:pStyle w:val="TAL"/>
              <w:rPr>
                <w:sz w:val="16"/>
                <w:szCs w:val="16"/>
              </w:rPr>
            </w:pPr>
            <w:r w:rsidRPr="00880CF7">
              <w:rPr>
                <w:sz w:val="16"/>
                <w:szCs w:val="16"/>
              </w:rPr>
              <w:t>Addition of test tolerance analysis for 7.7.6.2 NR FR2 L1-SINR measurement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AB98B"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4305489"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BA0B2D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3CF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3BFCA" w14:textId="690B289B" w:rsidR="00C872F9" w:rsidRPr="009709C5" w:rsidRDefault="00C872F9" w:rsidP="00C872F9">
            <w:pPr>
              <w:pStyle w:val="TAC"/>
              <w:jc w:val="left"/>
              <w:rPr>
                <w:sz w:val="16"/>
                <w:szCs w:val="16"/>
              </w:rPr>
            </w:pPr>
            <w:r w:rsidRPr="00880CF7">
              <w:rPr>
                <w:sz w:val="16"/>
                <w:szCs w:val="16"/>
              </w:rPr>
              <w:t>R5-225627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1AB34" w14:textId="657B7DE8" w:rsidR="00C872F9" w:rsidRPr="009709C5" w:rsidRDefault="00C872F9" w:rsidP="00C872F9">
            <w:pPr>
              <w:pStyle w:val="TAL"/>
              <w:rPr>
                <w:sz w:val="16"/>
                <w:szCs w:val="16"/>
              </w:rPr>
            </w:pPr>
            <w:r w:rsidRPr="00880CF7">
              <w:rPr>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1EFCA" w14:textId="4D9A299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E2A3" w14:textId="2E3A4672"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B6147" w14:textId="289566A6" w:rsidR="00C872F9" w:rsidRPr="009709C5" w:rsidRDefault="00C872F9" w:rsidP="00C872F9">
            <w:pPr>
              <w:pStyle w:val="TAL"/>
              <w:rPr>
                <w:sz w:val="16"/>
                <w:szCs w:val="16"/>
              </w:rPr>
            </w:pPr>
            <w:r w:rsidRPr="00880CF7">
              <w:rPr>
                <w:sz w:val="16"/>
                <w:szCs w:val="16"/>
              </w:rPr>
              <w:t>Addition of test tolerance analysis for 7.7.6.3 NR FR2 L1-SINR measurement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FC75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47DFB4E"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D28017C"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DB33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1DFAF" w14:textId="6C21BF36" w:rsidR="00C872F9" w:rsidRPr="009709C5" w:rsidRDefault="00C872F9" w:rsidP="00C872F9">
            <w:pPr>
              <w:pStyle w:val="TAC"/>
              <w:jc w:val="left"/>
              <w:rPr>
                <w:sz w:val="16"/>
                <w:szCs w:val="16"/>
              </w:rPr>
            </w:pPr>
            <w:r w:rsidRPr="00880CF7">
              <w:rPr>
                <w:sz w:val="16"/>
                <w:szCs w:val="16"/>
              </w:rPr>
              <w:t>R5-225636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F2327" w14:textId="0CAD4CEC" w:rsidR="00C872F9" w:rsidRPr="009709C5" w:rsidRDefault="00C872F9" w:rsidP="00C872F9">
            <w:pPr>
              <w:pStyle w:val="TAL"/>
              <w:rPr>
                <w:sz w:val="16"/>
                <w:szCs w:val="16"/>
              </w:rPr>
            </w:pPr>
            <w:r w:rsidRPr="00880CF7">
              <w:rPr>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45C32" w14:textId="6F6CB47A"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1B983" w14:textId="385495BF"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6BE23" w14:textId="5157CF25" w:rsidR="00C872F9" w:rsidRPr="009709C5" w:rsidRDefault="00C872F9" w:rsidP="00C872F9">
            <w:pPr>
              <w:pStyle w:val="TAL"/>
              <w:rPr>
                <w:sz w:val="16"/>
                <w:szCs w:val="16"/>
              </w:rPr>
            </w:pPr>
            <w:r w:rsidRPr="00880CF7">
              <w:rPr>
                <w:sz w:val="16"/>
                <w:szCs w:val="16"/>
              </w:rPr>
              <w:t>TT analysis update for FR2 RLM test cases 5.5.1.x and 7.5.1.x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945F7"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4FE4ADD"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ED2BA"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6F8E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836EC" w14:textId="65B172F3" w:rsidR="00C872F9" w:rsidRPr="009709C5" w:rsidRDefault="00C872F9" w:rsidP="00C872F9">
            <w:pPr>
              <w:pStyle w:val="TAC"/>
              <w:jc w:val="left"/>
              <w:rPr>
                <w:sz w:val="16"/>
                <w:szCs w:val="16"/>
              </w:rPr>
            </w:pPr>
            <w:r w:rsidRPr="00880CF7">
              <w:rPr>
                <w:sz w:val="16"/>
                <w:szCs w:val="16"/>
              </w:rPr>
              <w:t>R5-225637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D6A0" w14:textId="200189BE" w:rsidR="00C872F9" w:rsidRPr="009709C5" w:rsidRDefault="00C872F9" w:rsidP="00C872F9">
            <w:pPr>
              <w:pStyle w:val="TAL"/>
              <w:rPr>
                <w:sz w:val="16"/>
                <w:szCs w:val="16"/>
              </w:rPr>
            </w:pPr>
            <w:r w:rsidRPr="00880CF7">
              <w:rPr>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97844" w14:textId="760E1131"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78EC3" w14:textId="14B6767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CA24F" w14:textId="4DF63A6C" w:rsidR="00C872F9" w:rsidRPr="009709C5" w:rsidRDefault="00C872F9" w:rsidP="00C872F9">
            <w:pPr>
              <w:pStyle w:val="TAL"/>
              <w:rPr>
                <w:sz w:val="16"/>
                <w:szCs w:val="16"/>
              </w:rPr>
            </w:pPr>
            <w:r w:rsidRPr="00880CF7">
              <w:rPr>
                <w:sz w:val="16"/>
                <w:szCs w:val="16"/>
              </w:rPr>
              <w:t>Test Tolerances for SSB based L1-RSRP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B97E0"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21634E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A8AB5A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EE4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FFF3F" w14:textId="6393C9B0" w:rsidR="00C872F9" w:rsidRPr="009709C5" w:rsidRDefault="00C872F9" w:rsidP="00C872F9">
            <w:pPr>
              <w:pStyle w:val="TAC"/>
              <w:jc w:val="left"/>
              <w:rPr>
                <w:sz w:val="16"/>
                <w:szCs w:val="16"/>
              </w:rPr>
            </w:pPr>
            <w:r w:rsidRPr="00880CF7">
              <w:rPr>
                <w:sz w:val="16"/>
                <w:szCs w:val="16"/>
              </w:rPr>
              <w:t>R5-225638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FEB7B" w14:textId="36EBA233" w:rsidR="00C872F9" w:rsidRPr="009709C5" w:rsidRDefault="00C872F9" w:rsidP="00C872F9">
            <w:pPr>
              <w:pStyle w:val="TAL"/>
              <w:rPr>
                <w:sz w:val="16"/>
                <w:szCs w:val="16"/>
              </w:rPr>
            </w:pPr>
            <w:r w:rsidRPr="00880CF7">
              <w:rPr>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98E1F" w14:textId="08BA58BF"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1D31" w14:textId="6FEB3F2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2CA39" w14:textId="0BC67AAB" w:rsidR="00C872F9" w:rsidRPr="009709C5" w:rsidRDefault="00C872F9" w:rsidP="00C872F9">
            <w:pPr>
              <w:pStyle w:val="TAL"/>
              <w:rPr>
                <w:sz w:val="16"/>
                <w:szCs w:val="16"/>
              </w:rPr>
            </w:pPr>
            <w:r w:rsidRPr="00880CF7">
              <w:rPr>
                <w:sz w:val="16"/>
                <w:szCs w:val="16"/>
              </w:rPr>
              <w:t>Test Tolerances for FR2 CSI-RS based L1-RSRPSS-RSRP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DC5A"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0AA50D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8F82AFA"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A75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8B5F" w14:textId="37AD56FB" w:rsidR="00C872F9" w:rsidRPr="009709C5" w:rsidRDefault="00C872F9" w:rsidP="00C872F9">
            <w:pPr>
              <w:pStyle w:val="TAC"/>
              <w:jc w:val="left"/>
              <w:rPr>
                <w:sz w:val="16"/>
                <w:szCs w:val="16"/>
              </w:rPr>
            </w:pPr>
            <w:r w:rsidRPr="00880CF7">
              <w:rPr>
                <w:sz w:val="16"/>
                <w:szCs w:val="16"/>
              </w:rPr>
              <w:t>R5-225663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CA28A" w14:textId="2EE36622" w:rsidR="00C872F9" w:rsidRPr="009709C5" w:rsidRDefault="00C872F9" w:rsidP="00C872F9">
            <w:pPr>
              <w:pStyle w:val="TAL"/>
              <w:rPr>
                <w:sz w:val="16"/>
                <w:szCs w:val="16"/>
              </w:rPr>
            </w:pPr>
            <w:r w:rsidRPr="00880CF7">
              <w:rPr>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4589B" w14:textId="64D1F699"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80F4C" w14:textId="65EE3A06"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9A0B" w14:textId="771B5B4D" w:rsidR="00C872F9" w:rsidRPr="009709C5" w:rsidRDefault="00C872F9" w:rsidP="00C872F9">
            <w:pPr>
              <w:pStyle w:val="TAL"/>
              <w:rPr>
                <w:sz w:val="16"/>
                <w:szCs w:val="16"/>
              </w:rPr>
            </w:pPr>
            <w:r w:rsidRPr="00880CF7">
              <w:rPr>
                <w:sz w:val="16"/>
                <w:szCs w:val="16"/>
              </w:rPr>
              <w:t>Measurement uncertainties for test case 6.2.4_1 Configured transmitted power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841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B3F1137"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CD93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61642"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09E73" w14:textId="0FEEA032" w:rsidR="00C872F9" w:rsidRPr="009709C5" w:rsidRDefault="00C872F9" w:rsidP="00C872F9">
            <w:pPr>
              <w:pStyle w:val="TAC"/>
              <w:jc w:val="left"/>
              <w:rPr>
                <w:sz w:val="16"/>
                <w:szCs w:val="16"/>
              </w:rPr>
            </w:pPr>
            <w:r w:rsidRPr="00880CF7">
              <w:rPr>
                <w:sz w:val="16"/>
                <w:szCs w:val="16"/>
              </w:rPr>
              <w:t>R5-225671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50CC" w14:textId="7F34EE57" w:rsidR="00C872F9" w:rsidRPr="009709C5" w:rsidRDefault="00C872F9" w:rsidP="00C872F9">
            <w:pPr>
              <w:pStyle w:val="TAL"/>
              <w:rPr>
                <w:sz w:val="16"/>
                <w:szCs w:val="16"/>
              </w:rPr>
            </w:pPr>
            <w:r w:rsidRPr="00880CF7">
              <w:rPr>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767FB" w14:textId="2CA86A9B"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CDD6B" w14:textId="540E7E7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709CE" w14:textId="30C1C083" w:rsidR="00C872F9" w:rsidRPr="009709C5" w:rsidRDefault="00C872F9" w:rsidP="00C872F9">
            <w:pPr>
              <w:pStyle w:val="TAL"/>
              <w:rPr>
                <w:sz w:val="16"/>
                <w:szCs w:val="16"/>
              </w:rPr>
            </w:pPr>
            <w:r w:rsidRPr="00880CF7">
              <w:rPr>
                <w:sz w:val="16"/>
                <w:szCs w:val="16"/>
              </w:rPr>
              <w:t>PC1 MU - definition for MOP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0014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F72045A"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27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554DF"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5A93C" w14:textId="50845CCE" w:rsidR="00C872F9" w:rsidRPr="009709C5" w:rsidRDefault="00C872F9" w:rsidP="00C872F9">
            <w:pPr>
              <w:pStyle w:val="TAC"/>
              <w:jc w:val="left"/>
              <w:rPr>
                <w:sz w:val="16"/>
                <w:szCs w:val="16"/>
              </w:rPr>
            </w:pPr>
            <w:r w:rsidRPr="00880CF7">
              <w:rPr>
                <w:sz w:val="16"/>
                <w:szCs w:val="16"/>
              </w:rPr>
              <w:t>R5-225672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A1B71" w14:textId="4B16AA58" w:rsidR="00C872F9" w:rsidRPr="009709C5" w:rsidRDefault="00C872F9" w:rsidP="00C872F9">
            <w:pPr>
              <w:pStyle w:val="TAL"/>
              <w:rPr>
                <w:sz w:val="16"/>
                <w:szCs w:val="16"/>
              </w:rPr>
            </w:pPr>
            <w:r w:rsidRPr="00880CF7">
              <w:rPr>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BA42E" w14:textId="3F91C943"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424B" w14:textId="56E2DA4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9F8F5" w14:textId="5ABB4041" w:rsidR="00C872F9" w:rsidRPr="009709C5" w:rsidRDefault="00C872F9" w:rsidP="00C872F9">
            <w:pPr>
              <w:pStyle w:val="TAL"/>
              <w:rPr>
                <w:sz w:val="16"/>
                <w:szCs w:val="16"/>
              </w:rPr>
            </w:pPr>
            <w:r w:rsidRPr="00880CF7">
              <w:rPr>
                <w:sz w:val="16"/>
                <w:szCs w:val="16"/>
              </w:rPr>
              <w:t>PC1 MU - definition for REFSENS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0B44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D1D1F3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41DDFB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36FF"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3863D" w14:textId="00E91EFC" w:rsidR="00C872F9" w:rsidRPr="009709C5" w:rsidRDefault="00C872F9" w:rsidP="00C872F9">
            <w:pPr>
              <w:pStyle w:val="TAC"/>
              <w:jc w:val="left"/>
              <w:rPr>
                <w:sz w:val="16"/>
                <w:szCs w:val="16"/>
              </w:rPr>
            </w:pPr>
            <w:r w:rsidRPr="00880CF7">
              <w:rPr>
                <w:sz w:val="16"/>
                <w:szCs w:val="16"/>
              </w:rPr>
              <w:t>R5-225673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B572" w14:textId="57DC551E" w:rsidR="00C872F9" w:rsidRPr="009709C5" w:rsidRDefault="00C872F9" w:rsidP="00C872F9">
            <w:pPr>
              <w:pStyle w:val="TAL"/>
              <w:rPr>
                <w:sz w:val="16"/>
                <w:szCs w:val="16"/>
              </w:rPr>
            </w:pPr>
            <w:r w:rsidRPr="00880CF7">
              <w:rPr>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A7D61" w14:textId="3ABA47C0"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B71A" w14:textId="175F6127"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51126" w14:textId="07FC8F13" w:rsidR="00C872F9" w:rsidRPr="009709C5" w:rsidRDefault="00C872F9" w:rsidP="00C872F9">
            <w:pPr>
              <w:pStyle w:val="TAL"/>
              <w:rPr>
                <w:sz w:val="16"/>
                <w:szCs w:val="16"/>
              </w:rPr>
            </w:pPr>
            <w:r w:rsidRPr="00880CF7">
              <w:rPr>
                <w:sz w:val="16"/>
                <w:szCs w:val="16"/>
              </w:rPr>
              <w:t>PC1 MU - General Update in 38.903 section 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FBB3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F0731D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14367B5"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65B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0AF3" w14:textId="0A565C5A" w:rsidR="00C872F9" w:rsidRPr="009709C5" w:rsidRDefault="00C872F9" w:rsidP="00C872F9">
            <w:pPr>
              <w:pStyle w:val="TAC"/>
              <w:jc w:val="left"/>
              <w:rPr>
                <w:sz w:val="16"/>
                <w:szCs w:val="16"/>
              </w:rPr>
            </w:pPr>
            <w:r w:rsidRPr="00880CF7">
              <w:rPr>
                <w:sz w:val="16"/>
                <w:szCs w:val="16"/>
              </w:rPr>
              <w:t>R5-225674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F493" w14:textId="411EC4D3" w:rsidR="00C872F9" w:rsidRPr="009709C5" w:rsidRDefault="00C872F9" w:rsidP="00C872F9">
            <w:pPr>
              <w:pStyle w:val="TAL"/>
              <w:rPr>
                <w:sz w:val="16"/>
                <w:szCs w:val="16"/>
              </w:rPr>
            </w:pPr>
            <w:r w:rsidRPr="00880CF7">
              <w:rPr>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CA59B" w14:textId="54719A35"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A3567" w14:textId="2535CF0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F8145" w14:textId="2B937076" w:rsidR="00C872F9" w:rsidRPr="009709C5" w:rsidRDefault="00C872F9" w:rsidP="00C872F9">
            <w:pPr>
              <w:pStyle w:val="TAL"/>
              <w:rPr>
                <w:sz w:val="16"/>
                <w:szCs w:val="16"/>
              </w:rPr>
            </w:pPr>
            <w:r w:rsidRPr="00880CF7">
              <w:rPr>
                <w:sz w:val="16"/>
                <w:szCs w:val="16"/>
              </w:rPr>
              <w:t>Definition of PC1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EE72B"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B20F545"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20EE68F"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FC84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40F56" w14:textId="2E21A205" w:rsidR="00C872F9" w:rsidRPr="009709C5" w:rsidRDefault="00C872F9" w:rsidP="00C872F9">
            <w:pPr>
              <w:pStyle w:val="TAC"/>
              <w:jc w:val="left"/>
              <w:rPr>
                <w:sz w:val="16"/>
                <w:szCs w:val="16"/>
              </w:rPr>
            </w:pPr>
            <w:r w:rsidRPr="00880CF7">
              <w:rPr>
                <w:sz w:val="16"/>
                <w:szCs w:val="16"/>
              </w:rPr>
              <w:t>R5-225675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D1627" w14:textId="1C53147C" w:rsidR="00C872F9" w:rsidRPr="009709C5" w:rsidRDefault="00C872F9" w:rsidP="00C872F9">
            <w:pPr>
              <w:pStyle w:val="TAL"/>
              <w:rPr>
                <w:sz w:val="16"/>
                <w:szCs w:val="16"/>
              </w:rPr>
            </w:pPr>
            <w:r w:rsidRPr="00880CF7">
              <w:rPr>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7D40D" w14:textId="3A45989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C746" w14:textId="1AFB8D8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F8605" w14:textId="1CD9D554" w:rsidR="00C872F9" w:rsidRPr="009709C5" w:rsidRDefault="00C872F9" w:rsidP="00C872F9">
            <w:pPr>
              <w:pStyle w:val="TAL"/>
              <w:rPr>
                <w:sz w:val="16"/>
                <w:szCs w:val="16"/>
              </w:rPr>
            </w:pPr>
            <w:r w:rsidRPr="00880CF7">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5537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C0315B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A6E3282"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61E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D5328" w14:textId="5B515712" w:rsidR="00C872F9" w:rsidRPr="009709C5" w:rsidRDefault="00C872F9" w:rsidP="00C872F9">
            <w:pPr>
              <w:pStyle w:val="TAC"/>
              <w:jc w:val="left"/>
              <w:rPr>
                <w:sz w:val="16"/>
                <w:szCs w:val="16"/>
              </w:rPr>
            </w:pPr>
            <w:r w:rsidRPr="00880CF7">
              <w:rPr>
                <w:sz w:val="16"/>
                <w:szCs w:val="16"/>
              </w:rPr>
              <w:t>R5-225694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BF6C1" w14:textId="3F71687B" w:rsidR="00C872F9" w:rsidRPr="009709C5" w:rsidRDefault="00C872F9" w:rsidP="00C872F9">
            <w:pPr>
              <w:pStyle w:val="TAL"/>
              <w:rPr>
                <w:sz w:val="16"/>
                <w:szCs w:val="16"/>
              </w:rPr>
            </w:pPr>
            <w:r w:rsidRPr="00880CF7">
              <w:rPr>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6200E" w14:textId="7CC21ADC"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A00A" w14:textId="3D8D648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06922" w14:textId="17C3EC7C" w:rsidR="00C872F9" w:rsidRPr="009709C5" w:rsidRDefault="00C872F9" w:rsidP="00C872F9">
            <w:pPr>
              <w:pStyle w:val="TAL"/>
              <w:rPr>
                <w:sz w:val="16"/>
                <w:szCs w:val="16"/>
              </w:rPr>
            </w:pPr>
            <w:r w:rsidRPr="00880CF7">
              <w:rPr>
                <w:sz w:val="16"/>
                <w:szCs w:val="16"/>
              </w:rPr>
              <w:t>Addition of test tolerance analysis for 4.7.7.1.1 and 6.7.9.1.1 EN-DC FR1 L1-SINR absolute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E44D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59DE50A"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4D6C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C30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A4C6B" w14:textId="5A86270A" w:rsidR="00C872F9" w:rsidRPr="009709C5" w:rsidRDefault="00C872F9" w:rsidP="00C872F9">
            <w:pPr>
              <w:pStyle w:val="TAC"/>
              <w:jc w:val="left"/>
              <w:rPr>
                <w:sz w:val="16"/>
                <w:szCs w:val="16"/>
              </w:rPr>
            </w:pPr>
            <w:r w:rsidRPr="00880CF7">
              <w:rPr>
                <w:sz w:val="16"/>
                <w:szCs w:val="16"/>
              </w:rPr>
              <w:t>R5-225695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29364" w14:textId="745588FE" w:rsidR="00C872F9" w:rsidRPr="009709C5" w:rsidRDefault="00C872F9" w:rsidP="00C872F9">
            <w:pPr>
              <w:pStyle w:val="TAL"/>
              <w:rPr>
                <w:sz w:val="16"/>
                <w:szCs w:val="16"/>
              </w:rPr>
            </w:pPr>
            <w:r w:rsidRPr="00880CF7">
              <w:rPr>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D3A2B" w14:textId="10757A34"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7178" w14:textId="05DDCF2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6C702" w14:textId="7CB1552D" w:rsidR="00C872F9" w:rsidRPr="009709C5" w:rsidRDefault="00C872F9" w:rsidP="00C872F9">
            <w:pPr>
              <w:pStyle w:val="TAL"/>
              <w:rPr>
                <w:sz w:val="16"/>
                <w:szCs w:val="16"/>
              </w:rPr>
            </w:pPr>
            <w:r w:rsidRPr="00880CF7">
              <w:rPr>
                <w:sz w:val="16"/>
                <w:szCs w:val="16"/>
              </w:rPr>
              <w:t>Addition of test tolerance analysis for 4.7.7.2 and 6.7.9.2 FR1 L1-SINR absolute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D7D5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378721E"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568B58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9EB6A"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931C0" w14:textId="67949687" w:rsidR="00C872F9" w:rsidRPr="009709C5" w:rsidRDefault="00C872F9" w:rsidP="00C872F9">
            <w:pPr>
              <w:pStyle w:val="TAC"/>
              <w:jc w:val="left"/>
              <w:rPr>
                <w:sz w:val="16"/>
                <w:szCs w:val="16"/>
              </w:rPr>
            </w:pPr>
            <w:r w:rsidRPr="00880CF7">
              <w:rPr>
                <w:sz w:val="16"/>
                <w:szCs w:val="16"/>
              </w:rPr>
              <w:t>R5-225696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67055" w14:textId="296179E4" w:rsidR="00C872F9" w:rsidRPr="009709C5" w:rsidRDefault="00C872F9" w:rsidP="00C872F9">
            <w:pPr>
              <w:pStyle w:val="TAL"/>
              <w:rPr>
                <w:sz w:val="16"/>
                <w:szCs w:val="16"/>
              </w:rPr>
            </w:pPr>
            <w:r w:rsidRPr="00880CF7">
              <w:rPr>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06810" w14:textId="1B8DEE6E"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4F8F7" w14:textId="2F00BA3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FFCB0" w14:textId="1BB88A68" w:rsidR="00C872F9" w:rsidRPr="009709C5" w:rsidRDefault="00C872F9" w:rsidP="00C872F9">
            <w:pPr>
              <w:pStyle w:val="TAL"/>
              <w:rPr>
                <w:sz w:val="16"/>
                <w:szCs w:val="16"/>
              </w:rPr>
            </w:pPr>
            <w:r w:rsidRPr="00880CF7">
              <w:rPr>
                <w:sz w:val="16"/>
                <w:szCs w:val="16"/>
              </w:rPr>
              <w:t>Addition of test tolerance analysis for 4.7.7.3.1 and 6.7.9.3.1 FR1 L1-SINR absolute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DC76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67344CC"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EBEDAB8"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974F3"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85948" w14:textId="4A5FA876" w:rsidR="00C872F9" w:rsidRPr="009709C5" w:rsidRDefault="00C872F9" w:rsidP="00C872F9">
            <w:pPr>
              <w:pStyle w:val="TAC"/>
              <w:jc w:val="left"/>
              <w:rPr>
                <w:sz w:val="16"/>
                <w:szCs w:val="16"/>
              </w:rPr>
            </w:pPr>
            <w:r w:rsidRPr="00880CF7">
              <w:rPr>
                <w:sz w:val="16"/>
                <w:szCs w:val="16"/>
              </w:rPr>
              <w:t>R5-225697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F22D" w14:textId="49F3C789" w:rsidR="00C872F9" w:rsidRPr="009709C5" w:rsidRDefault="00C872F9" w:rsidP="00C872F9">
            <w:pPr>
              <w:pStyle w:val="TAL"/>
              <w:rPr>
                <w:sz w:val="16"/>
                <w:szCs w:val="16"/>
              </w:rPr>
            </w:pPr>
            <w:r w:rsidRPr="00880CF7">
              <w:rPr>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88C14" w14:textId="283AB58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AC1D" w14:textId="6F52BEF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1AE00" w14:textId="1FCB6B36" w:rsidR="00C872F9" w:rsidRPr="009709C5" w:rsidRDefault="00C872F9" w:rsidP="00C872F9">
            <w:pPr>
              <w:pStyle w:val="TAL"/>
              <w:rPr>
                <w:sz w:val="16"/>
                <w:szCs w:val="16"/>
              </w:rPr>
            </w:pPr>
            <w:r w:rsidRPr="00880CF7">
              <w:rPr>
                <w:sz w:val="16"/>
                <w:szCs w:val="16"/>
              </w:rPr>
              <w:t>Addition of test tolerance analysis for 4.7.7.3.2 and 6.7.9.3.2 EN-DC FR1 L1-SINR absolute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D0B3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19D0044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276"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163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99558" w14:textId="52CE9487" w:rsidR="00C872F9" w:rsidRPr="009709C5" w:rsidRDefault="00C872F9" w:rsidP="00C872F9">
            <w:pPr>
              <w:pStyle w:val="TAC"/>
              <w:jc w:val="left"/>
              <w:rPr>
                <w:sz w:val="16"/>
                <w:szCs w:val="16"/>
              </w:rPr>
            </w:pPr>
            <w:r w:rsidRPr="00880CF7">
              <w:rPr>
                <w:sz w:val="16"/>
                <w:szCs w:val="16"/>
              </w:rPr>
              <w:t>R5-225854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34ED9" w14:textId="54747859" w:rsidR="00C872F9" w:rsidRPr="009709C5" w:rsidRDefault="00C872F9" w:rsidP="00C872F9">
            <w:pPr>
              <w:pStyle w:val="TAL"/>
              <w:rPr>
                <w:sz w:val="16"/>
                <w:szCs w:val="16"/>
              </w:rPr>
            </w:pPr>
            <w:r w:rsidRPr="00880CF7">
              <w:rPr>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A4BAAA" w14:textId="1339C2C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9F1CF" w14:textId="29F21AF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E7B53" w14:textId="024DC2B2" w:rsidR="00C872F9" w:rsidRPr="009709C5" w:rsidRDefault="00C872F9" w:rsidP="00C872F9">
            <w:pPr>
              <w:pStyle w:val="TAL"/>
              <w:rPr>
                <w:sz w:val="16"/>
                <w:szCs w:val="16"/>
              </w:rPr>
            </w:pPr>
            <w:r w:rsidRPr="00880CF7">
              <w:rPr>
                <w:sz w:val="16"/>
                <w:szCs w:val="16"/>
              </w:rPr>
              <w:t>TT analysis for NR SL RRM TC 9.1.4.3 - resource re-evaluation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DF2F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79BBFFD"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C417B0D"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7857"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77A8C" w14:textId="5A24DAD4" w:rsidR="00C872F9" w:rsidRPr="009709C5" w:rsidRDefault="00C872F9" w:rsidP="00C872F9">
            <w:pPr>
              <w:pStyle w:val="TAC"/>
              <w:jc w:val="left"/>
              <w:rPr>
                <w:sz w:val="16"/>
                <w:szCs w:val="16"/>
              </w:rPr>
            </w:pPr>
            <w:r w:rsidRPr="00880CF7">
              <w:rPr>
                <w:sz w:val="16"/>
                <w:szCs w:val="16"/>
              </w:rPr>
              <w:t>R5-225860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17A3" w14:textId="48016B4B" w:rsidR="00C872F9" w:rsidRPr="009709C5" w:rsidRDefault="00C872F9" w:rsidP="00C872F9">
            <w:pPr>
              <w:pStyle w:val="TAL"/>
              <w:rPr>
                <w:sz w:val="16"/>
                <w:szCs w:val="16"/>
              </w:rPr>
            </w:pPr>
            <w:r w:rsidRPr="00880CF7">
              <w:rPr>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8ACB2" w14:textId="797DF5DB"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F266" w14:textId="704DDC0D"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0DC57" w14:textId="4582CD47" w:rsidR="00C872F9" w:rsidRPr="009709C5" w:rsidRDefault="00C872F9" w:rsidP="00C872F9">
            <w:pPr>
              <w:pStyle w:val="TAL"/>
              <w:rPr>
                <w:sz w:val="16"/>
                <w:szCs w:val="16"/>
              </w:rPr>
            </w:pPr>
            <w:r w:rsidRPr="00880CF7">
              <w:rPr>
                <w:sz w:val="16"/>
                <w:szCs w:val="16"/>
              </w:rPr>
              <w:t>TT analysis for NR PS RRM TC 7.1.1.3 - intra-freq reselection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1D2AA"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FD18A3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D212D0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9DA8F"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27870" w14:textId="52EBE469" w:rsidR="00C872F9" w:rsidRPr="009709C5" w:rsidRDefault="00C872F9" w:rsidP="00C872F9">
            <w:pPr>
              <w:pStyle w:val="TAC"/>
              <w:jc w:val="left"/>
              <w:rPr>
                <w:sz w:val="16"/>
                <w:szCs w:val="16"/>
              </w:rPr>
            </w:pPr>
            <w:r w:rsidRPr="00880CF7">
              <w:rPr>
                <w:sz w:val="16"/>
                <w:szCs w:val="16"/>
              </w:rPr>
              <w:t>R5-225861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4E63" w14:textId="75FFC48C" w:rsidR="00C872F9" w:rsidRPr="009709C5" w:rsidRDefault="00C872F9" w:rsidP="00C872F9">
            <w:pPr>
              <w:pStyle w:val="TAL"/>
              <w:rPr>
                <w:sz w:val="16"/>
                <w:szCs w:val="16"/>
              </w:rPr>
            </w:pPr>
            <w:r w:rsidRPr="00880CF7">
              <w:rPr>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2DC71" w14:textId="7024295D"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FC8E5" w14:textId="3653D46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ADDF9" w14:textId="09471F82" w:rsidR="00C872F9" w:rsidRPr="009709C5" w:rsidRDefault="00C872F9" w:rsidP="00C872F9">
            <w:pPr>
              <w:pStyle w:val="TAL"/>
              <w:rPr>
                <w:sz w:val="16"/>
                <w:szCs w:val="16"/>
              </w:rPr>
            </w:pPr>
            <w:r w:rsidRPr="00880CF7">
              <w:rPr>
                <w:sz w:val="16"/>
                <w:szCs w:val="16"/>
              </w:rPr>
              <w:t>TT analysis for NR PS RRM TC 7.1.1.4 - intra-freq reselection not-at-cell-edge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258B1"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61E31A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4AF5870"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083FA"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3C5A5" w14:textId="3EA6717A" w:rsidR="00C872F9" w:rsidRPr="009709C5" w:rsidRDefault="00C872F9" w:rsidP="00C872F9">
            <w:pPr>
              <w:pStyle w:val="TAC"/>
              <w:jc w:val="left"/>
              <w:rPr>
                <w:sz w:val="16"/>
                <w:szCs w:val="16"/>
              </w:rPr>
            </w:pPr>
            <w:r w:rsidRPr="00880CF7">
              <w:rPr>
                <w:sz w:val="16"/>
                <w:szCs w:val="16"/>
              </w:rPr>
              <w:t>R5-225862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0AC8" w14:textId="4907C0B1" w:rsidR="00C872F9" w:rsidRPr="009709C5" w:rsidRDefault="00C872F9" w:rsidP="00C872F9">
            <w:pPr>
              <w:pStyle w:val="TAL"/>
              <w:rPr>
                <w:sz w:val="16"/>
                <w:szCs w:val="16"/>
              </w:rPr>
            </w:pPr>
            <w:r w:rsidRPr="00880CF7">
              <w:rPr>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46B34" w14:textId="49782143"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8DD8" w14:textId="20A0F4D0"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B7D26" w14:textId="27A360DC" w:rsidR="00C872F9" w:rsidRPr="009709C5" w:rsidRDefault="00C872F9" w:rsidP="00C872F9">
            <w:pPr>
              <w:pStyle w:val="TAL"/>
              <w:rPr>
                <w:sz w:val="16"/>
                <w:szCs w:val="16"/>
              </w:rPr>
            </w:pPr>
            <w:r w:rsidRPr="00880CF7">
              <w:rPr>
                <w:sz w:val="16"/>
                <w:szCs w:val="16"/>
              </w:rPr>
              <w:t>TT analysis for NR PS RRM TC 7.1.1.5 - inter-freq reselection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CE0F1"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B2E2CC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F62AA2F"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790F5"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F692" w14:textId="125C2D4A" w:rsidR="00C872F9" w:rsidRPr="009709C5" w:rsidRDefault="00C872F9" w:rsidP="00C872F9">
            <w:pPr>
              <w:pStyle w:val="TAC"/>
              <w:jc w:val="left"/>
              <w:rPr>
                <w:sz w:val="16"/>
                <w:szCs w:val="16"/>
              </w:rPr>
            </w:pPr>
            <w:r w:rsidRPr="00880CF7">
              <w:rPr>
                <w:sz w:val="16"/>
                <w:szCs w:val="16"/>
              </w:rPr>
              <w:t>R5-225863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2AB7" w14:textId="59DC9180" w:rsidR="00C872F9" w:rsidRPr="009709C5" w:rsidRDefault="00C872F9" w:rsidP="00C872F9">
            <w:pPr>
              <w:pStyle w:val="TAL"/>
              <w:rPr>
                <w:sz w:val="16"/>
                <w:szCs w:val="16"/>
              </w:rPr>
            </w:pPr>
            <w:r w:rsidRPr="00880CF7">
              <w:rPr>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362A1" w14:textId="7DC6AF5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BA482" w14:textId="4A41A6A0"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1041" w14:textId="20EAC654" w:rsidR="00C872F9" w:rsidRPr="009709C5" w:rsidRDefault="00C872F9" w:rsidP="00C872F9">
            <w:pPr>
              <w:pStyle w:val="TAL"/>
              <w:rPr>
                <w:sz w:val="16"/>
                <w:szCs w:val="16"/>
              </w:rPr>
            </w:pPr>
            <w:r w:rsidRPr="00880CF7">
              <w:rPr>
                <w:sz w:val="16"/>
                <w:szCs w:val="16"/>
              </w:rPr>
              <w:t>TT analysis for NR PS RRM TC 7.1.1.6 - inter-freq reselection not-at-cell-edge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35F5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1C3528A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578BEC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B0AF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0948E" w14:textId="75422CCC" w:rsidR="00C872F9" w:rsidRPr="009709C5" w:rsidRDefault="00C872F9" w:rsidP="00C872F9">
            <w:pPr>
              <w:pStyle w:val="TAC"/>
              <w:jc w:val="left"/>
              <w:rPr>
                <w:sz w:val="16"/>
                <w:szCs w:val="16"/>
              </w:rPr>
            </w:pPr>
            <w:r w:rsidRPr="00880CF7">
              <w:rPr>
                <w:sz w:val="16"/>
                <w:szCs w:val="16"/>
              </w:rPr>
              <w:t>R5-225867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B17F" w14:textId="53A21214" w:rsidR="00C872F9" w:rsidRPr="009709C5" w:rsidRDefault="00C872F9" w:rsidP="00C872F9">
            <w:pPr>
              <w:pStyle w:val="TAL"/>
              <w:rPr>
                <w:sz w:val="16"/>
                <w:szCs w:val="16"/>
              </w:rPr>
            </w:pPr>
            <w:r w:rsidRPr="00880CF7">
              <w:rPr>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951E4" w14:textId="0B9C6DD3"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8239" w14:textId="0B2DE1FE"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BC237" w14:textId="1FC3A302" w:rsidR="00C872F9" w:rsidRPr="009709C5" w:rsidRDefault="00C872F9" w:rsidP="00C872F9">
            <w:pPr>
              <w:pStyle w:val="TAL"/>
              <w:rPr>
                <w:sz w:val="16"/>
                <w:szCs w:val="16"/>
              </w:rPr>
            </w:pPr>
            <w:r w:rsidRPr="00880CF7">
              <w:rPr>
                <w:sz w:val="16"/>
                <w:szCs w:val="16"/>
              </w:rPr>
              <w:t>TT analysis for NR SA FR2 RRM TC 7.1.1.1 - intra-freq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750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1AE5AE92"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E644A35"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A30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F14B8" w14:textId="06BD81CD" w:rsidR="00C872F9" w:rsidRPr="009709C5" w:rsidRDefault="00C872F9" w:rsidP="00C872F9">
            <w:pPr>
              <w:pStyle w:val="TAC"/>
              <w:jc w:val="left"/>
              <w:rPr>
                <w:sz w:val="16"/>
                <w:szCs w:val="16"/>
              </w:rPr>
            </w:pPr>
            <w:r w:rsidRPr="00880CF7">
              <w:rPr>
                <w:sz w:val="16"/>
                <w:szCs w:val="16"/>
              </w:rPr>
              <w:t>R5-225868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BF5E" w14:textId="7A43726F" w:rsidR="00C872F9" w:rsidRPr="009709C5" w:rsidRDefault="00C872F9" w:rsidP="00C872F9">
            <w:pPr>
              <w:pStyle w:val="TAL"/>
              <w:rPr>
                <w:sz w:val="16"/>
                <w:szCs w:val="16"/>
              </w:rPr>
            </w:pPr>
            <w:r w:rsidRPr="00880CF7">
              <w:rPr>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C61E5" w14:textId="088A1020"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48BDA" w14:textId="3399629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ED5" w14:textId="5EB61E66" w:rsidR="00C872F9" w:rsidRPr="009709C5" w:rsidRDefault="00C872F9" w:rsidP="00C872F9">
            <w:pPr>
              <w:pStyle w:val="TAL"/>
              <w:rPr>
                <w:sz w:val="16"/>
                <w:szCs w:val="16"/>
              </w:rPr>
            </w:pPr>
            <w:r w:rsidRPr="00880CF7">
              <w:rPr>
                <w:sz w:val="16"/>
                <w:szCs w:val="16"/>
              </w:rPr>
              <w:t>TT analysis for NR SA FR2 RRM TC 7.1.1.2 - inter-freq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BAC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9DCE28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866E7E2"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C8E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B27CE" w14:textId="2F295A55" w:rsidR="00C872F9" w:rsidRPr="009709C5" w:rsidRDefault="00C872F9" w:rsidP="00C872F9">
            <w:pPr>
              <w:pStyle w:val="TAC"/>
              <w:jc w:val="left"/>
              <w:rPr>
                <w:sz w:val="16"/>
                <w:szCs w:val="16"/>
              </w:rPr>
            </w:pPr>
            <w:r w:rsidRPr="00880CF7">
              <w:rPr>
                <w:sz w:val="16"/>
                <w:szCs w:val="16"/>
              </w:rPr>
              <w:t>R5-225873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DF68" w14:textId="1E67C87F" w:rsidR="00C872F9" w:rsidRPr="009709C5" w:rsidRDefault="00C872F9" w:rsidP="00C872F9">
            <w:pPr>
              <w:pStyle w:val="TAL"/>
              <w:rPr>
                <w:sz w:val="16"/>
                <w:szCs w:val="16"/>
              </w:rPr>
            </w:pPr>
            <w:r w:rsidRPr="00880CF7">
              <w:rPr>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15CE4" w14:textId="0E8365DD"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74F0" w14:textId="61E78BD3"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3FA6B" w14:textId="5782693D" w:rsidR="00C872F9" w:rsidRPr="009709C5" w:rsidRDefault="00C872F9" w:rsidP="00C872F9">
            <w:pPr>
              <w:pStyle w:val="TAL"/>
              <w:rPr>
                <w:sz w:val="16"/>
                <w:szCs w:val="16"/>
              </w:rPr>
            </w:pPr>
            <w:r w:rsidRPr="00880CF7">
              <w:rPr>
                <w:sz w:val="16"/>
                <w:szCs w:val="16"/>
              </w:rPr>
              <w:t>Addition of TT analysis for eMIMO L1-SINR test case 5.7.6.1 and 7.7.6.1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AD5E7"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DFE73E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9EA0B55"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BCF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C1D2" w14:textId="607B45F2" w:rsidR="00C872F9" w:rsidRPr="009709C5" w:rsidRDefault="00C872F9" w:rsidP="00C872F9">
            <w:pPr>
              <w:pStyle w:val="TAC"/>
              <w:jc w:val="left"/>
              <w:rPr>
                <w:sz w:val="16"/>
                <w:szCs w:val="16"/>
              </w:rPr>
            </w:pPr>
            <w:r w:rsidRPr="00880CF7">
              <w:rPr>
                <w:sz w:val="16"/>
                <w:szCs w:val="16"/>
              </w:rPr>
              <w:t>R5-225874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790ED" w14:textId="0AEC14DE" w:rsidR="00C872F9" w:rsidRPr="009709C5" w:rsidRDefault="00C872F9" w:rsidP="00C872F9">
            <w:pPr>
              <w:pStyle w:val="TAL"/>
              <w:rPr>
                <w:sz w:val="16"/>
                <w:szCs w:val="16"/>
              </w:rPr>
            </w:pPr>
            <w:r w:rsidRPr="00880CF7">
              <w:rPr>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F7C7B" w14:textId="1DE93BC0"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737" w14:textId="17A609F2"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54EA0" w14:textId="09FDC4CC" w:rsidR="00C872F9" w:rsidRPr="009709C5" w:rsidRDefault="00C872F9" w:rsidP="00C872F9">
            <w:pPr>
              <w:pStyle w:val="TAL"/>
              <w:rPr>
                <w:sz w:val="16"/>
                <w:szCs w:val="16"/>
              </w:rPr>
            </w:pPr>
            <w:r w:rsidRPr="00880CF7">
              <w:rPr>
                <w:sz w:val="16"/>
                <w:szCs w:val="16"/>
              </w:rPr>
              <w:t>Addition of TT analysis for eMIMO L1-SINR test case 5.7.6.2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1B3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7BF2172"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5B05E5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058F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102DF" w14:textId="7437314C" w:rsidR="00C872F9" w:rsidRPr="009709C5" w:rsidRDefault="00C872F9" w:rsidP="00C872F9">
            <w:pPr>
              <w:pStyle w:val="TAC"/>
              <w:jc w:val="left"/>
              <w:rPr>
                <w:sz w:val="16"/>
                <w:szCs w:val="16"/>
              </w:rPr>
            </w:pPr>
            <w:r w:rsidRPr="00880CF7">
              <w:rPr>
                <w:sz w:val="16"/>
                <w:szCs w:val="16"/>
              </w:rPr>
              <w:t>R5-225875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7FF5F" w14:textId="57D8508B" w:rsidR="00C872F9" w:rsidRPr="009709C5" w:rsidRDefault="00C872F9" w:rsidP="00C872F9">
            <w:pPr>
              <w:pStyle w:val="TAL"/>
              <w:rPr>
                <w:sz w:val="16"/>
                <w:szCs w:val="16"/>
              </w:rPr>
            </w:pPr>
            <w:r w:rsidRPr="00880CF7">
              <w:rPr>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CE1F7" w14:textId="2096D73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57D5A" w14:textId="55CB0FFA"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69725" w14:textId="52B350AF" w:rsidR="00C872F9" w:rsidRPr="009709C5" w:rsidRDefault="00C872F9" w:rsidP="00C872F9">
            <w:pPr>
              <w:pStyle w:val="TAL"/>
              <w:rPr>
                <w:sz w:val="16"/>
                <w:szCs w:val="16"/>
              </w:rPr>
            </w:pPr>
            <w:r w:rsidRPr="00880CF7">
              <w:rPr>
                <w:sz w:val="16"/>
                <w:szCs w:val="16"/>
              </w:rPr>
              <w:t>Addition of TT analysis for eMIMO L1-SINR test case 5.7.6.3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16226"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1D65D84"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A7303D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7C28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F5478" w14:textId="046B2F64" w:rsidR="00C872F9" w:rsidRPr="009709C5" w:rsidRDefault="00C872F9" w:rsidP="00C872F9">
            <w:pPr>
              <w:pStyle w:val="TAC"/>
              <w:jc w:val="left"/>
              <w:rPr>
                <w:sz w:val="16"/>
                <w:szCs w:val="16"/>
              </w:rPr>
            </w:pPr>
            <w:r w:rsidRPr="00880CF7">
              <w:rPr>
                <w:sz w:val="16"/>
                <w:szCs w:val="16"/>
              </w:rPr>
              <w:t>R5-225879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50BE" w14:textId="6A30D018" w:rsidR="00C872F9" w:rsidRPr="009709C5" w:rsidRDefault="00C872F9" w:rsidP="00C872F9">
            <w:pPr>
              <w:pStyle w:val="TAL"/>
              <w:rPr>
                <w:sz w:val="16"/>
                <w:szCs w:val="16"/>
              </w:rPr>
            </w:pPr>
            <w:r w:rsidRPr="00880CF7">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E57FF" w14:textId="6DAC2699"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2BCB6" w14:textId="00519B6B"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5B53" w14:textId="45483333" w:rsidR="00C872F9" w:rsidRPr="009709C5" w:rsidRDefault="00C872F9" w:rsidP="00C872F9">
            <w:pPr>
              <w:pStyle w:val="TAL"/>
              <w:rPr>
                <w:sz w:val="16"/>
                <w:szCs w:val="16"/>
              </w:rPr>
            </w:pPr>
            <w:r w:rsidRPr="00880CF7">
              <w:rPr>
                <w:sz w:val="16"/>
                <w:szCs w:val="16"/>
              </w:rPr>
              <w:t>TT analysis for TS 37.571-1 TC 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4463"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72CB7BF"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7CE3260"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40C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5E498" w14:textId="1F05CFB2" w:rsidR="00C872F9" w:rsidRPr="009709C5" w:rsidRDefault="00C872F9" w:rsidP="00C872F9">
            <w:pPr>
              <w:pStyle w:val="TAC"/>
              <w:jc w:val="left"/>
              <w:rPr>
                <w:sz w:val="16"/>
                <w:szCs w:val="16"/>
              </w:rPr>
            </w:pPr>
            <w:r w:rsidRPr="00880CF7">
              <w:rPr>
                <w:sz w:val="16"/>
                <w:szCs w:val="16"/>
              </w:rPr>
              <w:t>R5-225880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F792D" w14:textId="55C417A2" w:rsidR="00C872F9" w:rsidRPr="009709C5" w:rsidRDefault="00C872F9" w:rsidP="00C872F9">
            <w:pPr>
              <w:pStyle w:val="TAL"/>
              <w:rPr>
                <w:sz w:val="16"/>
                <w:szCs w:val="16"/>
              </w:rPr>
            </w:pPr>
            <w:r w:rsidRPr="00880CF7">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8AB03" w14:textId="5ECB91CB"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548A4" w14:textId="42A50F3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0780B" w14:textId="3A925019" w:rsidR="00C872F9" w:rsidRPr="009709C5" w:rsidRDefault="00C872F9" w:rsidP="00C872F9">
            <w:pPr>
              <w:pStyle w:val="TAL"/>
              <w:rPr>
                <w:sz w:val="16"/>
                <w:szCs w:val="16"/>
              </w:rPr>
            </w:pPr>
            <w:r w:rsidRPr="00880CF7">
              <w:rPr>
                <w:sz w:val="16"/>
                <w:szCs w:val="16"/>
              </w:rPr>
              <w:t>TT analysis for TS 37.571-1 TC 14.3.1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A2E3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BA70B3" w:rsidRPr="00BA70B3" w14:paraId="686C543F"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A6E3B82" w14:textId="6179F67F"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DA08D" w14:textId="6E4159A2"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50F26" w14:textId="77D50706" w:rsidR="00BA70B3" w:rsidRPr="009709C5" w:rsidRDefault="00BA70B3" w:rsidP="00BA70B3">
            <w:pPr>
              <w:pStyle w:val="TAC"/>
              <w:jc w:val="left"/>
              <w:rPr>
                <w:sz w:val="16"/>
                <w:szCs w:val="16"/>
              </w:rPr>
            </w:pPr>
            <w:r w:rsidRPr="001E1450">
              <w:rPr>
                <w:sz w:val="16"/>
                <w:szCs w:val="16"/>
              </w:rPr>
              <w:t>R5-225939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FB0D" w14:textId="7BFE2EF5" w:rsidR="00BA70B3" w:rsidRPr="009709C5" w:rsidRDefault="00BA70B3" w:rsidP="00BA70B3">
            <w:pPr>
              <w:pStyle w:val="TAL"/>
              <w:rPr>
                <w:sz w:val="16"/>
                <w:szCs w:val="16"/>
              </w:rPr>
            </w:pPr>
            <w:r w:rsidRPr="001E1450">
              <w:rPr>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5D7D3" w14:textId="615C614A"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72AB" w14:textId="300D507D"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D1318" w14:textId="4CC05580" w:rsidR="00BA70B3" w:rsidRPr="009709C5" w:rsidRDefault="00BA70B3" w:rsidP="00BA70B3">
            <w:pPr>
              <w:pStyle w:val="TAL"/>
              <w:rPr>
                <w:sz w:val="16"/>
                <w:szCs w:val="16"/>
              </w:rPr>
            </w:pPr>
            <w:r w:rsidRPr="001E1450">
              <w:rPr>
                <w:sz w:val="16"/>
                <w:szCs w:val="16"/>
              </w:rPr>
              <w:t>TT analysis for positioning test case 15.2.3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34B1" w14:textId="79CFD80E"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46FD25B"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212AD42B"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A2E5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0ACB4" w14:textId="427B63AC" w:rsidR="00BA70B3" w:rsidRPr="009709C5" w:rsidRDefault="00BA70B3" w:rsidP="00BA70B3">
            <w:pPr>
              <w:pStyle w:val="TAC"/>
              <w:jc w:val="left"/>
              <w:rPr>
                <w:sz w:val="16"/>
                <w:szCs w:val="16"/>
              </w:rPr>
            </w:pPr>
            <w:r w:rsidRPr="001E1450">
              <w:rPr>
                <w:sz w:val="16"/>
                <w:szCs w:val="16"/>
              </w:rPr>
              <w:t>R5-225940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E3ADA" w14:textId="09D5A7E0" w:rsidR="00BA70B3" w:rsidRPr="009709C5" w:rsidRDefault="00BA70B3" w:rsidP="00BA70B3">
            <w:pPr>
              <w:pStyle w:val="TAL"/>
              <w:rPr>
                <w:sz w:val="16"/>
                <w:szCs w:val="16"/>
              </w:rPr>
            </w:pPr>
            <w:r w:rsidRPr="001E1450">
              <w:rPr>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449649" w14:textId="6495F565"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6473D" w14:textId="67F4064C"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7A509" w14:textId="629F6C90" w:rsidR="00BA70B3" w:rsidRPr="009709C5" w:rsidRDefault="00BA70B3" w:rsidP="00BA70B3">
            <w:pPr>
              <w:pStyle w:val="TAL"/>
              <w:rPr>
                <w:sz w:val="16"/>
                <w:szCs w:val="16"/>
              </w:rPr>
            </w:pPr>
            <w:r w:rsidRPr="001E1450">
              <w:rPr>
                <w:sz w:val="16"/>
                <w:szCs w:val="16"/>
              </w:rPr>
              <w:t>TT analysis for positioning test case 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314C0"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1EC63F6F"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40E5C74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969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F96E9" w14:textId="12AB85F1" w:rsidR="00BA70B3" w:rsidRPr="009709C5" w:rsidRDefault="00BA70B3" w:rsidP="00BA70B3">
            <w:pPr>
              <w:pStyle w:val="TAC"/>
              <w:jc w:val="left"/>
              <w:rPr>
                <w:sz w:val="16"/>
                <w:szCs w:val="16"/>
              </w:rPr>
            </w:pPr>
            <w:r w:rsidRPr="001E1450">
              <w:rPr>
                <w:sz w:val="16"/>
                <w:szCs w:val="16"/>
              </w:rPr>
              <w:t>R5-225941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D5F1B" w14:textId="17A26CF3" w:rsidR="00BA70B3" w:rsidRPr="009709C5" w:rsidRDefault="00BA70B3" w:rsidP="00BA70B3">
            <w:pPr>
              <w:pStyle w:val="TAL"/>
              <w:rPr>
                <w:sz w:val="16"/>
                <w:szCs w:val="16"/>
              </w:rPr>
            </w:pPr>
            <w:r w:rsidRPr="001E1450">
              <w:rPr>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66F65" w14:textId="4D3A69DD"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C2E57" w14:textId="54FC16FB"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A7F5F" w14:textId="49ECFF09" w:rsidR="00BA70B3" w:rsidRPr="009709C5" w:rsidRDefault="00BA70B3" w:rsidP="00BA70B3">
            <w:pPr>
              <w:pStyle w:val="TAL"/>
              <w:rPr>
                <w:sz w:val="16"/>
                <w:szCs w:val="16"/>
              </w:rPr>
            </w:pPr>
            <w:r w:rsidRPr="001E1450">
              <w:rPr>
                <w:sz w:val="16"/>
                <w:szCs w:val="16"/>
              </w:rPr>
              <w:t>TT analysis for positioning test case 15.3.1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5291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23E78C29"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367C444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AE5B"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4C81B" w14:textId="593E3AD4" w:rsidR="00BA70B3" w:rsidRPr="009709C5" w:rsidRDefault="00BA70B3" w:rsidP="00BA70B3">
            <w:pPr>
              <w:pStyle w:val="TAC"/>
              <w:jc w:val="left"/>
              <w:rPr>
                <w:sz w:val="16"/>
                <w:szCs w:val="16"/>
              </w:rPr>
            </w:pPr>
            <w:r w:rsidRPr="001E1450">
              <w:rPr>
                <w:sz w:val="16"/>
                <w:szCs w:val="16"/>
              </w:rPr>
              <w:t>R5-225942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6EA0" w14:textId="660A70E6" w:rsidR="00BA70B3" w:rsidRPr="009709C5" w:rsidRDefault="00BA70B3" w:rsidP="00BA70B3">
            <w:pPr>
              <w:pStyle w:val="TAL"/>
              <w:rPr>
                <w:sz w:val="16"/>
                <w:szCs w:val="16"/>
              </w:rPr>
            </w:pPr>
            <w:r w:rsidRPr="001E1450">
              <w:rPr>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9E084" w14:textId="399A1FF7"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71379" w14:textId="68C91C99"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2FBE5" w14:textId="512B0A6F" w:rsidR="00BA70B3" w:rsidRPr="009709C5" w:rsidRDefault="00BA70B3" w:rsidP="00BA70B3">
            <w:pPr>
              <w:pStyle w:val="TAL"/>
              <w:rPr>
                <w:sz w:val="16"/>
                <w:szCs w:val="16"/>
              </w:rPr>
            </w:pPr>
            <w:r w:rsidRPr="001E1450">
              <w:rPr>
                <w:sz w:val="16"/>
                <w:szCs w:val="16"/>
              </w:rPr>
              <w:t>TT analysis for positioning test case 15.3.2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6729B"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8C0BA00"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4F8D14C"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0043"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0F843" w14:textId="4363AD68" w:rsidR="00BA70B3" w:rsidRPr="009709C5" w:rsidRDefault="00BA70B3" w:rsidP="00BA70B3">
            <w:pPr>
              <w:pStyle w:val="TAC"/>
              <w:jc w:val="left"/>
              <w:rPr>
                <w:sz w:val="16"/>
                <w:szCs w:val="16"/>
              </w:rPr>
            </w:pPr>
            <w:r w:rsidRPr="001E1450">
              <w:rPr>
                <w:sz w:val="16"/>
                <w:szCs w:val="16"/>
              </w:rPr>
              <w:t>R5-226101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0E7B9" w14:textId="065AF992" w:rsidR="00BA70B3" w:rsidRPr="009709C5" w:rsidRDefault="00BA70B3" w:rsidP="00BA70B3">
            <w:pPr>
              <w:pStyle w:val="TAL"/>
              <w:rPr>
                <w:sz w:val="16"/>
                <w:szCs w:val="16"/>
              </w:rPr>
            </w:pPr>
            <w:r w:rsidRPr="001E1450">
              <w:rPr>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685B0" w14:textId="6B24FD4D"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96D6" w14:textId="051653B6"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E9125" w14:textId="4F7FFED9" w:rsidR="00BA70B3" w:rsidRPr="009709C5" w:rsidRDefault="00BA70B3" w:rsidP="00BA70B3">
            <w:pPr>
              <w:pStyle w:val="TAL"/>
              <w:rPr>
                <w:sz w:val="16"/>
                <w:szCs w:val="16"/>
              </w:rPr>
            </w:pPr>
            <w:r w:rsidRPr="001E1450">
              <w:rPr>
                <w:sz w:val="16"/>
                <w:szCs w:val="16"/>
              </w:rPr>
              <w:t>PC1 MU - definition for Frequency error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30698"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81A7405"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74AC8875"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F761"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DF5EA" w14:textId="6200592D" w:rsidR="00BA70B3" w:rsidRPr="009709C5" w:rsidRDefault="00BA70B3" w:rsidP="00BA70B3">
            <w:pPr>
              <w:pStyle w:val="TAC"/>
              <w:jc w:val="left"/>
              <w:rPr>
                <w:sz w:val="16"/>
                <w:szCs w:val="16"/>
              </w:rPr>
            </w:pPr>
            <w:r w:rsidRPr="001E1450">
              <w:rPr>
                <w:sz w:val="16"/>
                <w:szCs w:val="16"/>
              </w:rPr>
              <w:t>R5-226213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FC42" w14:textId="44960D69" w:rsidR="00BA70B3" w:rsidRPr="009709C5" w:rsidRDefault="00BA70B3" w:rsidP="00BA70B3">
            <w:pPr>
              <w:pStyle w:val="TAL"/>
              <w:rPr>
                <w:sz w:val="16"/>
                <w:szCs w:val="16"/>
              </w:rPr>
            </w:pPr>
            <w:r w:rsidRPr="001E1450">
              <w:rPr>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DD3955" w14:textId="4B8D59FF"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D450C" w14:textId="08C27836"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CF08" w14:textId="22B6EADD" w:rsidR="00BA70B3" w:rsidRPr="009709C5" w:rsidRDefault="00BA70B3" w:rsidP="00BA70B3">
            <w:pPr>
              <w:pStyle w:val="TAL"/>
              <w:rPr>
                <w:sz w:val="16"/>
                <w:szCs w:val="16"/>
              </w:rPr>
            </w:pPr>
            <w:r w:rsidRPr="001E1450">
              <w:rPr>
                <w:sz w:val="16"/>
                <w:szCs w:val="16"/>
              </w:rPr>
              <w:t>TT analysis for Interruption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9082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F2112D2"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69E1B1F7"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3BE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86F6D6" w14:textId="426A10DA" w:rsidR="00BA70B3" w:rsidRPr="009709C5" w:rsidRDefault="00BA70B3" w:rsidP="00BA70B3">
            <w:pPr>
              <w:pStyle w:val="TAC"/>
              <w:jc w:val="left"/>
              <w:rPr>
                <w:sz w:val="16"/>
                <w:szCs w:val="16"/>
              </w:rPr>
            </w:pPr>
            <w:r w:rsidRPr="001E1450">
              <w:rPr>
                <w:sz w:val="16"/>
                <w:szCs w:val="16"/>
              </w:rPr>
              <w:t>R5-226214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8503F" w14:textId="278A6AAA" w:rsidR="00BA70B3" w:rsidRPr="009709C5" w:rsidRDefault="00BA70B3" w:rsidP="00BA70B3">
            <w:pPr>
              <w:pStyle w:val="TAL"/>
              <w:rPr>
                <w:sz w:val="16"/>
                <w:szCs w:val="16"/>
              </w:rPr>
            </w:pPr>
            <w:r w:rsidRPr="001E1450">
              <w:rPr>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B7F4B" w14:textId="042AB455"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F2435" w14:textId="7554D9AC"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CD56D" w14:textId="2F75F4FD" w:rsidR="00BA70B3" w:rsidRPr="009709C5" w:rsidRDefault="00BA70B3" w:rsidP="00BA70B3">
            <w:pPr>
              <w:pStyle w:val="TAL"/>
              <w:rPr>
                <w:sz w:val="16"/>
                <w:szCs w:val="16"/>
              </w:rPr>
            </w:pPr>
            <w:r w:rsidRPr="001E1450">
              <w:rPr>
                <w:sz w:val="16"/>
                <w:szCs w:val="16"/>
              </w:rPr>
              <w:t>TT analysis for SCell activation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9E13"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EDDCCD1"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62DBECE9"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92C5"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7472A" w14:textId="7A155E8C" w:rsidR="00BA70B3" w:rsidRPr="009709C5" w:rsidRDefault="00BA70B3" w:rsidP="00BA70B3">
            <w:pPr>
              <w:pStyle w:val="TAC"/>
              <w:jc w:val="left"/>
              <w:rPr>
                <w:sz w:val="16"/>
                <w:szCs w:val="16"/>
              </w:rPr>
            </w:pPr>
            <w:r w:rsidRPr="001E1450">
              <w:rPr>
                <w:sz w:val="16"/>
                <w:szCs w:val="16"/>
              </w:rPr>
              <w:t>R5-226375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1E78E" w14:textId="532F8F8C" w:rsidR="00BA70B3" w:rsidRPr="009709C5" w:rsidRDefault="00BA70B3" w:rsidP="00BA70B3">
            <w:pPr>
              <w:pStyle w:val="TAL"/>
              <w:rPr>
                <w:sz w:val="16"/>
                <w:szCs w:val="16"/>
              </w:rPr>
            </w:pPr>
            <w:r w:rsidRPr="001E1450">
              <w:rPr>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D0F7F" w14:textId="62A2D5A2"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85DF8" w14:textId="1BEA97A6"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9BCFA" w14:textId="68A9554D" w:rsidR="00BA70B3" w:rsidRPr="009709C5" w:rsidRDefault="00BA70B3" w:rsidP="00BA70B3">
            <w:pPr>
              <w:pStyle w:val="TAL"/>
              <w:rPr>
                <w:sz w:val="16"/>
                <w:szCs w:val="16"/>
              </w:rPr>
            </w:pPr>
            <w:r w:rsidRPr="001E1450">
              <w:rPr>
                <w:sz w:val="16"/>
                <w:szCs w:val="16"/>
              </w:rPr>
              <w:t>Test tolerance analysis for FR2 RRC-based DL active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37A0B"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19BD2A1A"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5E07391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5953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A8731" w14:textId="20D91B85" w:rsidR="00BA70B3" w:rsidRPr="009709C5" w:rsidRDefault="00BA70B3" w:rsidP="00BA70B3">
            <w:pPr>
              <w:pStyle w:val="TAC"/>
              <w:jc w:val="left"/>
              <w:rPr>
                <w:sz w:val="16"/>
                <w:szCs w:val="16"/>
              </w:rPr>
            </w:pPr>
            <w:r w:rsidRPr="001E1450">
              <w:rPr>
                <w:sz w:val="16"/>
                <w:szCs w:val="16"/>
              </w:rPr>
              <w:t>R5-226534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15AB0" w14:textId="11C86F15" w:rsidR="00BA70B3" w:rsidRPr="009709C5" w:rsidRDefault="00BA70B3" w:rsidP="00BA70B3">
            <w:pPr>
              <w:pStyle w:val="TAL"/>
              <w:rPr>
                <w:sz w:val="16"/>
                <w:szCs w:val="16"/>
              </w:rPr>
            </w:pPr>
            <w:r w:rsidRPr="001E1450">
              <w:rPr>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0DD63" w14:textId="515A3FCF"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1BCB" w14:textId="0E4ED779"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2C44" w14:textId="314B84BF" w:rsidR="00BA70B3" w:rsidRPr="009709C5" w:rsidRDefault="00BA70B3" w:rsidP="00BA70B3">
            <w:pPr>
              <w:pStyle w:val="TAL"/>
              <w:rPr>
                <w:sz w:val="16"/>
                <w:szCs w:val="16"/>
              </w:rPr>
            </w:pPr>
            <w:r w:rsidRPr="001E1450">
              <w:rPr>
                <w:sz w:val="16"/>
                <w:szCs w:val="16"/>
              </w:rPr>
              <w:t>Update of MU for PC1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3E74D"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68B36DF"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904E99C" w14:textId="77777777" w:rsidR="00BA70B3" w:rsidRPr="009709C5" w:rsidRDefault="00BA70B3" w:rsidP="00BA70B3">
            <w:pPr>
              <w:pStyle w:val="TAC"/>
              <w:jc w:val="left"/>
              <w:rPr>
                <w:sz w:val="16"/>
                <w:szCs w:val="16"/>
              </w:rPr>
            </w:pPr>
            <w:r w:rsidRPr="009709C5">
              <w:rPr>
                <w:sz w:val="16"/>
                <w:szCs w:val="16"/>
              </w:rPr>
              <w:lastRenderedPageBreak/>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2C810"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1BEBD" w14:textId="44017E21" w:rsidR="00BA70B3" w:rsidRPr="009709C5" w:rsidRDefault="00BA70B3" w:rsidP="00BA70B3">
            <w:pPr>
              <w:pStyle w:val="TAC"/>
              <w:jc w:val="left"/>
              <w:rPr>
                <w:sz w:val="16"/>
                <w:szCs w:val="16"/>
              </w:rPr>
            </w:pPr>
            <w:r w:rsidRPr="001E1450">
              <w:rPr>
                <w:sz w:val="16"/>
                <w:szCs w:val="16"/>
              </w:rPr>
              <w:t>R5-226642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F49F3" w14:textId="01ACE652" w:rsidR="00BA70B3" w:rsidRPr="009709C5" w:rsidRDefault="00BA70B3" w:rsidP="00BA70B3">
            <w:pPr>
              <w:pStyle w:val="TAL"/>
              <w:rPr>
                <w:sz w:val="16"/>
                <w:szCs w:val="16"/>
              </w:rPr>
            </w:pPr>
            <w:r w:rsidRPr="001E1450">
              <w:rPr>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4E1B1" w14:textId="610C9574" w:rsidR="00BA70B3" w:rsidRPr="009709C5" w:rsidRDefault="00BA70B3" w:rsidP="00BA70B3">
            <w:pPr>
              <w:pStyle w:val="TAR"/>
              <w:jc w:val="left"/>
              <w:rPr>
                <w:sz w:val="16"/>
                <w:szCs w:val="16"/>
              </w:rPr>
            </w:pPr>
            <w:r w:rsidRPr="001E14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32B26" w14:textId="3ACE6FCA"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47B8" w14:textId="120ED96B" w:rsidR="00BA70B3" w:rsidRPr="009709C5" w:rsidRDefault="00BA70B3" w:rsidP="00BA70B3">
            <w:pPr>
              <w:pStyle w:val="TAL"/>
              <w:rPr>
                <w:sz w:val="16"/>
                <w:szCs w:val="16"/>
              </w:rPr>
            </w:pPr>
            <w:r w:rsidRPr="001E1450">
              <w:rPr>
                <w:sz w:val="16"/>
                <w:szCs w:val="16"/>
              </w:rPr>
              <w:t>Capturing simulation results to derive the maximum testable SNR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B1B82"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774679E"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5C4F16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3DC6"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7DAD3" w14:textId="08509667" w:rsidR="00BA70B3" w:rsidRPr="009709C5" w:rsidRDefault="00BA70B3" w:rsidP="00BA70B3">
            <w:pPr>
              <w:pStyle w:val="TAC"/>
              <w:jc w:val="left"/>
              <w:rPr>
                <w:sz w:val="16"/>
                <w:szCs w:val="16"/>
              </w:rPr>
            </w:pPr>
            <w:r w:rsidRPr="001E1450">
              <w:rPr>
                <w:sz w:val="16"/>
                <w:szCs w:val="16"/>
              </w:rPr>
              <w:t>R5-227646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2C144" w14:textId="1CA37166" w:rsidR="00BA70B3" w:rsidRPr="009709C5" w:rsidRDefault="00BA70B3" w:rsidP="00BA70B3">
            <w:pPr>
              <w:pStyle w:val="TAL"/>
              <w:rPr>
                <w:sz w:val="16"/>
                <w:szCs w:val="16"/>
              </w:rPr>
            </w:pPr>
            <w:r w:rsidRPr="001E1450">
              <w:rPr>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D4E21" w14:textId="454227CD" w:rsidR="00BA70B3" w:rsidRPr="009709C5" w:rsidRDefault="00BA70B3" w:rsidP="00BA70B3">
            <w:pPr>
              <w:pStyle w:val="TAR"/>
              <w:jc w:val="left"/>
              <w:rPr>
                <w:sz w:val="16"/>
                <w:szCs w:val="16"/>
              </w:rPr>
            </w:pPr>
            <w:r w:rsidRPr="001E14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2EB8" w14:textId="15FDC3D5"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BFD72" w14:textId="43A05162" w:rsidR="00BA70B3" w:rsidRPr="009709C5" w:rsidRDefault="00BA70B3" w:rsidP="00BA70B3">
            <w:pPr>
              <w:pStyle w:val="TAL"/>
              <w:rPr>
                <w:sz w:val="16"/>
                <w:szCs w:val="16"/>
              </w:rPr>
            </w:pPr>
            <w:r w:rsidRPr="001E1450">
              <w:rPr>
                <w:sz w:val="16"/>
                <w:szCs w:val="16"/>
              </w:rPr>
              <w:t>PC1 update to Demod SNR range calculator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6C58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6D798BE"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7B7EC3F"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EEA2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B084" w14:textId="16A69BCD" w:rsidR="00BA70B3" w:rsidRPr="009709C5" w:rsidRDefault="00BA70B3" w:rsidP="00BA70B3">
            <w:pPr>
              <w:pStyle w:val="TAC"/>
              <w:jc w:val="left"/>
              <w:rPr>
                <w:sz w:val="16"/>
                <w:szCs w:val="16"/>
              </w:rPr>
            </w:pPr>
            <w:r w:rsidRPr="001E1450">
              <w:rPr>
                <w:sz w:val="16"/>
                <w:szCs w:val="16"/>
              </w:rPr>
              <w:t>R5-227821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28E92" w14:textId="434E8C7C" w:rsidR="00BA70B3" w:rsidRPr="009709C5" w:rsidRDefault="00BA70B3" w:rsidP="00BA70B3">
            <w:pPr>
              <w:pStyle w:val="TAL"/>
              <w:rPr>
                <w:sz w:val="16"/>
                <w:szCs w:val="16"/>
              </w:rPr>
            </w:pPr>
            <w:r w:rsidRPr="001E1450">
              <w:rPr>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44FFA" w14:textId="37703D2D"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D1AF7" w14:textId="67E7AFCD"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033FF" w14:textId="6E046003" w:rsidR="00BA70B3" w:rsidRPr="009709C5" w:rsidRDefault="00BA70B3" w:rsidP="00BA70B3">
            <w:pPr>
              <w:pStyle w:val="TAL"/>
              <w:rPr>
                <w:sz w:val="16"/>
                <w:szCs w:val="16"/>
              </w:rPr>
            </w:pPr>
            <w:r w:rsidRPr="001E1450">
              <w:rPr>
                <w:sz w:val="16"/>
                <w:szCs w:val="16"/>
              </w:rPr>
              <w:t>Update of MU for PC1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7954E"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F8824B2"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280B8ED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36B1A"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0A99A" w14:textId="10B3CBA9" w:rsidR="00BA70B3" w:rsidRPr="009709C5" w:rsidRDefault="00BA70B3" w:rsidP="00BA70B3">
            <w:pPr>
              <w:pStyle w:val="TAC"/>
              <w:jc w:val="left"/>
              <w:rPr>
                <w:sz w:val="16"/>
                <w:szCs w:val="16"/>
              </w:rPr>
            </w:pPr>
            <w:r w:rsidRPr="001E1450">
              <w:rPr>
                <w:sz w:val="16"/>
                <w:szCs w:val="16"/>
              </w:rPr>
              <w:t>R5-227822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734AA" w14:textId="3E503E1D" w:rsidR="00BA70B3" w:rsidRPr="009709C5" w:rsidRDefault="00BA70B3" w:rsidP="00BA70B3">
            <w:pPr>
              <w:pStyle w:val="TAL"/>
              <w:rPr>
                <w:sz w:val="16"/>
                <w:szCs w:val="16"/>
              </w:rPr>
            </w:pPr>
            <w:r w:rsidRPr="001E1450">
              <w:rPr>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C2EAE" w14:textId="276BB4EE"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7A9A4" w14:textId="6A08D27E"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3F004" w14:textId="2AB831DB" w:rsidR="00BA70B3" w:rsidRPr="009709C5" w:rsidRDefault="00BA70B3" w:rsidP="00BA70B3">
            <w:pPr>
              <w:pStyle w:val="TAL"/>
              <w:rPr>
                <w:sz w:val="16"/>
                <w:szCs w:val="16"/>
              </w:rPr>
            </w:pPr>
            <w:r w:rsidRPr="001E1450">
              <w:rPr>
                <w:sz w:val="16"/>
                <w:szCs w:val="16"/>
              </w:rPr>
              <w:t>40cm QoQZ and XPD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B917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47ACCF3"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54F4AFC8"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3E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271FA" w14:textId="5C98D11C" w:rsidR="00BA70B3" w:rsidRPr="009709C5" w:rsidRDefault="00BA70B3" w:rsidP="00BA70B3">
            <w:pPr>
              <w:pStyle w:val="TAC"/>
              <w:jc w:val="left"/>
              <w:rPr>
                <w:sz w:val="16"/>
                <w:szCs w:val="16"/>
              </w:rPr>
            </w:pPr>
            <w:r w:rsidRPr="001E1450">
              <w:rPr>
                <w:sz w:val="16"/>
                <w:szCs w:val="16"/>
              </w:rPr>
              <w:t>R5-227841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B6B99" w14:textId="6F802947" w:rsidR="00BA70B3" w:rsidRPr="009709C5" w:rsidRDefault="00BA70B3" w:rsidP="00BA70B3">
            <w:pPr>
              <w:pStyle w:val="TAL"/>
              <w:rPr>
                <w:sz w:val="16"/>
                <w:szCs w:val="16"/>
              </w:rPr>
            </w:pPr>
            <w:r w:rsidRPr="001E1450">
              <w:rPr>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B9602" w14:textId="22BC6C26"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CB3B" w14:textId="318DC240"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F5DB1" w14:textId="5656E471" w:rsidR="00BA70B3" w:rsidRPr="009709C5" w:rsidRDefault="00BA70B3" w:rsidP="00BA70B3">
            <w:pPr>
              <w:pStyle w:val="TAL"/>
              <w:rPr>
                <w:sz w:val="16"/>
                <w:szCs w:val="16"/>
              </w:rPr>
            </w:pPr>
            <w:r w:rsidRPr="001E1450">
              <w:rPr>
                <w:sz w:val="16"/>
                <w:szCs w:val="16"/>
              </w:rPr>
              <w:t>Test Tolerances for FR2 SRS-RSRP measurement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A1F2C"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22F1417E"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6156AC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D5E3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3E6E7" w14:textId="6D9AFA48" w:rsidR="00BA70B3" w:rsidRPr="009709C5" w:rsidRDefault="00BA70B3" w:rsidP="00BA70B3">
            <w:pPr>
              <w:pStyle w:val="TAC"/>
              <w:jc w:val="left"/>
              <w:rPr>
                <w:sz w:val="16"/>
                <w:szCs w:val="16"/>
              </w:rPr>
            </w:pPr>
            <w:r w:rsidRPr="001E1450">
              <w:rPr>
                <w:sz w:val="16"/>
                <w:szCs w:val="16"/>
              </w:rPr>
              <w:t>R5-227842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E090E" w14:textId="2661DFED" w:rsidR="00BA70B3" w:rsidRPr="009709C5" w:rsidRDefault="00BA70B3" w:rsidP="00BA70B3">
            <w:pPr>
              <w:pStyle w:val="TAL"/>
              <w:rPr>
                <w:sz w:val="16"/>
                <w:szCs w:val="16"/>
              </w:rPr>
            </w:pPr>
            <w:r w:rsidRPr="001E1450">
              <w:rPr>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E2F75" w14:textId="13D8564D"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F7F62" w14:textId="6D737B39"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150" w14:textId="714E39AE" w:rsidR="00BA70B3" w:rsidRPr="009709C5" w:rsidRDefault="00BA70B3" w:rsidP="00BA70B3">
            <w:pPr>
              <w:pStyle w:val="TAL"/>
              <w:rPr>
                <w:sz w:val="16"/>
                <w:szCs w:val="16"/>
              </w:rPr>
            </w:pPr>
            <w:r w:rsidRPr="001E1450">
              <w:rPr>
                <w:sz w:val="16"/>
                <w:szCs w:val="16"/>
              </w:rPr>
              <w:t>Test Tolerances for EN-DC FR2 SRS-RSRP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D1450"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131141C"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1C6A3F2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4FCA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6651" w14:textId="6D809790" w:rsidR="00BA70B3" w:rsidRPr="009709C5" w:rsidRDefault="00BA70B3" w:rsidP="00BA70B3">
            <w:pPr>
              <w:pStyle w:val="TAC"/>
              <w:jc w:val="left"/>
              <w:rPr>
                <w:sz w:val="16"/>
                <w:szCs w:val="16"/>
              </w:rPr>
            </w:pPr>
            <w:r w:rsidRPr="001E1450">
              <w:rPr>
                <w:sz w:val="16"/>
                <w:szCs w:val="16"/>
              </w:rPr>
              <w:t>R5-227869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19B9" w14:textId="024B1CD7" w:rsidR="00BA70B3" w:rsidRPr="009709C5" w:rsidRDefault="00BA70B3" w:rsidP="00BA70B3">
            <w:pPr>
              <w:pStyle w:val="TAL"/>
              <w:rPr>
                <w:sz w:val="16"/>
                <w:szCs w:val="16"/>
              </w:rPr>
            </w:pPr>
            <w:r w:rsidRPr="001E1450">
              <w:rPr>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C86A" w14:textId="169E2393"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6E3D" w14:textId="4BC76C1C"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9EAF0" w14:textId="0335D589" w:rsidR="00BA70B3" w:rsidRPr="009709C5" w:rsidRDefault="00BA70B3" w:rsidP="00BA70B3">
            <w:pPr>
              <w:pStyle w:val="TAL"/>
              <w:rPr>
                <w:sz w:val="16"/>
                <w:szCs w:val="16"/>
              </w:rPr>
            </w:pPr>
            <w:r w:rsidRPr="001E1450">
              <w:rPr>
                <w:sz w:val="16"/>
                <w:szCs w:val="16"/>
              </w:rPr>
              <w:t>Addition of TT analysis for 7.5.2.1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A552"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0643F98"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D1711"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B70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D44CA" w14:textId="79434F71" w:rsidR="00BA70B3" w:rsidRPr="009709C5" w:rsidRDefault="00BA70B3" w:rsidP="00BA70B3">
            <w:pPr>
              <w:pStyle w:val="TAC"/>
              <w:jc w:val="left"/>
              <w:rPr>
                <w:sz w:val="16"/>
                <w:szCs w:val="16"/>
              </w:rPr>
            </w:pPr>
            <w:r w:rsidRPr="001E1450">
              <w:rPr>
                <w:sz w:val="16"/>
                <w:szCs w:val="16"/>
              </w:rPr>
              <w:t>R5-227967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4D5C5" w14:textId="3C8B575F" w:rsidR="00BA70B3" w:rsidRPr="009709C5" w:rsidRDefault="00BA70B3" w:rsidP="00BA70B3">
            <w:pPr>
              <w:pStyle w:val="TAL"/>
              <w:rPr>
                <w:sz w:val="16"/>
                <w:szCs w:val="16"/>
              </w:rPr>
            </w:pPr>
            <w:r w:rsidRPr="001E1450">
              <w:rPr>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9BEFB" w14:textId="48A3B240"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9E9" w14:textId="4AFA19D1"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78A9C" w14:textId="110BAA1C" w:rsidR="00BA70B3" w:rsidRPr="009709C5" w:rsidRDefault="00BA70B3" w:rsidP="00BA70B3">
            <w:pPr>
              <w:pStyle w:val="TAL"/>
              <w:rPr>
                <w:sz w:val="16"/>
                <w:szCs w:val="16"/>
              </w:rPr>
            </w:pPr>
            <w:r w:rsidRPr="001E1450">
              <w:rPr>
                <w:sz w:val="16"/>
                <w:szCs w:val="16"/>
              </w:rPr>
              <w:t>PC1 MU - definition for ACLR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D49C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CE1AA08"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87E11"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90F7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33866" w14:textId="264BA40E" w:rsidR="00BA70B3" w:rsidRPr="009709C5" w:rsidRDefault="00BA70B3" w:rsidP="00BA70B3">
            <w:pPr>
              <w:pStyle w:val="TAC"/>
              <w:jc w:val="left"/>
              <w:rPr>
                <w:sz w:val="16"/>
                <w:szCs w:val="16"/>
              </w:rPr>
            </w:pPr>
            <w:r w:rsidRPr="001E1450">
              <w:rPr>
                <w:sz w:val="16"/>
                <w:szCs w:val="16"/>
              </w:rPr>
              <w:t>R5-227968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777AC" w14:textId="77BD3539" w:rsidR="00BA70B3" w:rsidRPr="009709C5" w:rsidRDefault="00BA70B3" w:rsidP="00BA70B3">
            <w:pPr>
              <w:pStyle w:val="TAL"/>
              <w:rPr>
                <w:sz w:val="16"/>
                <w:szCs w:val="16"/>
              </w:rPr>
            </w:pPr>
            <w:r w:rsidRPr="001E1450">
              <w:rPr>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6DA6C" w14:textId="30AFC4CB"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65261" w14:textId="621D679A"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3115A" w14:textId="49A33DF0" w:rsidR="00BA70B3" w:rsidRPr="009709C5" w:rsidRDefault="00BA70B3" w:rsidP="00BA70B3">
            <w:pPr>
              <w:pStyle w:val="TAL"/>
              <w:rPr>
                <w:sz w:val="16"/>
                <w:szCs w:val="16"/>
              </w:rPr>
            </w:pPr>
            <w:r w:rsidRPr="001E1450">
              <w:rPr>
                <w:sz w:val="16"/>
                <w:szCs w:val="16"/>
              </w:rPr>
              <w:t>PC1 MU - definition for ACS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D99C9"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12071A7"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5844D20A"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AC15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1707" w14:textId="3EE16642" w:rsidR="00BA70B3" w:rsidRPr="009709C5" w:rsidRDefault="00BA70B3" w:rsidP="00BA70B3">
            <w:pPr>
              <w:pStyle w:val="TAC"/>
              <w:jc w:val="left"/>
              <w:rPr>
                <w:sz w:val="16"/>
                <w:szCs w:val="16"/>
              </w:rPr>
            </w:pPr>
            <w:r w:rsidRPr="001E1450">
              <w:rPr>
                <w:sz w:val="16"/>
                <w:szCs w:val="16"/>
              </w:rPr>
              <w:t>R5-227969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54641" w14:textId="1D1C6034" w:rsidR="00BA70B3" w:rsidRPr="009709C5" w:rsidRDefault="00BA70B3" w:rsidP="00BA70B3">
            <w:pPr>
              <w:pStyle w:val="TAL"/>
              <w:rPr>
                <w:sz w:val="16"/>
                <w:szCs w:val="16"/>
              </w:rPr>
            </w:pPr>
            <w:r w:rsidRPr="001E1450">
              <w:rPr>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4F5DF" w14:textId="64A37BE3"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91FB7" w14:textId="6ED49ADD"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26FB1" w14:textId="14346282" w:rsidR="00BA70B3" w:rsidRPr="009709C5" w:rsidRDefault="00BA70B3" w:rsidP="00BA70B3">
            <w:pPr>
              <w:pStyle w:val="TAL"/>
              <w:rPr>
                <w:sz w:val="16"/>
                <w:szCs w:val="16"/>
              </w:rPr>
            </w:pPr>
            <w:r w:rsidRPr="001E1450">
              <w:rPr>
                <w:sz w:val="16"/>
                <w:szCs w:val="16"/>
              </w:rPr>
              <w:t>PC1 MU - definition for MOP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3CCB1"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4D087FB2"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44B4D4DB"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6B07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EBEA" w14:textId="681CBC27" w:rsidR="00BA70B3" w:rsidRPr="009709C5" w:rsidRDefault="00BA70B3" w:rsidP="00BA70B3">
            <w:pPr>
              <w:pStyle w:val="TAC"/>
              <w:jc w:val="left"/>
              <w:rPr>
                <w:sz w:val="16"/>
                <w:szCs w:val="16"/>
              </w:rPr>
            </w:pPr>
            <w:r w:rsidRPr="001E1450">
              <w:rPr>
                <w:sz w:val="16"/>
                <w:szCs w:val="16"/>
              </w:rPr>
              <w:t>R5-227970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5C6E" w14:textId="6D460399" w:rsidR="00BA70B3" w:rsidRPr="009709C5" w:rsidRDefault="00BA70B3" w:rsidP="00BA70B3">
            <w:pPr>
              <w:pStyle w:val="TAL"/>
              <w:rPr>
                <w:sz w:val="16"/>
                <w:szCs w:val="16"/>
              </w:rPr>
            </w:pPr>
            <w:r w:rsidRPr="001E1450">
              <w:rPr>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4BB6F" w14:textId="3204F367"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75223" w14:textId="02FA82C6"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E720" w14:textId="679CCB3A" w:rsidR="00BA70B3" w:rsidRPr="009709C5" w:rsidRDefault="00BA70B3" w:rsidP="00BA70B3">
            <w:pPr>
              <w:pStyle w:val="TAL"/>
              <w:rPr>
                <w:sz w:val="16"/>
                <w:szCs w:val="16"/>
              </w:rPr>
            </w:pPr>
            <w:r w:rsidRPr="001E1450">
              <w:rPr>
                <w:sz w:val="16"/>
                <w:szCs w:val="16"/>
              </w:rPr>
              <w:t>PC1 MU - definition for OFF power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D8B5E"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E08F113"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C86D20F"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539C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66734" w14:textId="316B1DA1" w:rsidR="00BA70B3" w:rsidRPr="009709C5" w:rsidRDefault="00BA70B3" w:rsidP="00BA70B3">
            <w:pPr>
              <w:pStyle w:val="TAC"/>
              <w:jc w:val="left"/>
              <w:rPr>
                <w:sz w:val="16"/>
                <w:szCs w:val="16"/>
              </w:rPr>
            </w:pPr>
            <w:r w:rsidRPr="001E1450">
              <w:rPr>
                <w:sz w:val="16"/>
                <w:szCs w:val="16"/>
              </w:rPr>
              <w:t>R5-227971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1FC8D" w14:textId="5F779CED" w:rsidR="00BA70B3" w:rsidRPr="009709C5" w:rsidRDefault="00BA70B3" w:rsidP="00BA70B3">
            <w:pPr>
              <w:pStyle w:val="TAL"/>
              <w:rPr>
                <w:sz w:val="16"/>
                <w:szCs w:val="16"/>
              </w:rPr>
            </w:pPr>
            <w:r w:rsidRPr="001E1450">
              <w:rPr>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26BB7" w14:textId="0ACC1661"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11B1" w14:textId="52834F65"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26E59" w14:textId="3AA94592" w:rsidR="00BA70B3" w:rsidRPr="009709C5" w:rsidRDefault="00BA70B3" w:rsidP="00BA70B3">
            <w:pPr>
              <w:pStyle w:val="TAL"/>
              <w:rPr>
                <w:sz w:val="16"/>
                <w:szCs w:val="16"/>
              </w:rPr>
            </w:pPr>
            <w:r w:rsidRPr="001E1450">
              <w:rPr>
                <w:sz w:val="16"/>
                <w:szCs w:val="16"/>
              </w:rPr>
              <w:t>PC1 MU - definition for REFSENS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04E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5531A70"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68155A1D"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F0040"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95871" w14:textId="755C6DD2" w:rsidR="00BA70B3" w:rsidRPr="009709C5" w:rsidRDefault="00BA70B3" w:rsidP="00BA70B3">
            <w:pPr>
              <w:pStyle w:val="TAC"/>
              <w:jc w:val="left"/>
              <w:rPr>
                <w:sz w:val="16"/>
                <w:szCs w:val="16"/>
              </w:rPr>
            </w:pPr>
            <w:r w:rsidRPr="001E1450">
              <w:rPr>
                <w:sz w:val="16"/>
                <w:szCs w:val="16"/>
              </w:rPr>
              <w:t>R5-227972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29B93" w14:textId="1289AC76" w:rsidR="00BA70B3" w:rsidRPr="009709C5" w:rsidRDefault="00BA70B3" w:rsidP="00BA70B3">
            <w:pPr>
              <w:pStyle w:val="TAL"/>
              <w:rPr>
                <w:sz w:val="16"/>
                <w:szCs w:val="16"/>
              </w:rPr>
            </w:pPr>
            <w:r w:rsidRPr="001E1450">
              <w:rPr>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73CE7" w14:textId="46A9EB61"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85656" w14:textId="7FB7D122"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51B27" w14:textId="1C9172D5" w:rsidR="00BA70B3" w:rsidRPr="009709C5" w:rsidRDefault="00BA70B3" w:rsidP="00BA70B3">
            <w:pPr>
              <w:pStyle w:val="TAL"/>
              <w:rPr>
                <w:sz w:val="16"/>
                <w:szCs w:val="16"/>
              </w:rPr>
            </w:pPr>
            <w:r w:rsidRPr="001E1450">
              <w:rPr>
                <w:sz w:val="16"/>
                <w:szCs w:val="16"/>
              </w:rPr>
              <w:t>PC1 MU - definition for SEM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6F0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2572194"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502A0BD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4DFB7"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75A8D" w14:textId="75EE044D" w:rsidR="00BA70B3" w:rsidRPr="009709C5" w:rsidRDefault="00BA70B3" w:rsidP="00BA70B3">
            <w:pPr>
              <w:pStyle w:val="TAC"/>
              <w:jc w:val="left"/>
              <w:rPr>
                <w:sz w:val="16"/>
                <w:szCs w:val="16"/>
              </w:rPr>
            </w:pPr>
            <w:r w:rsidRPr="001E1450">
              <w:rPr>
                <w:sz w:val="16"/>
                <w:szCs w:val="16"/>
              </w:rPr>
              <w:t>R5-227973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C2CB" w14:textId="49DF10F1" w:rsidR="00BA70B3" w:rsidRPr="009709C5" w:rsidRDefault="00BA70B3" w:rsidP="00BA70B3">
            <w:pPr>
              <w:pStyle w:val="TAL"/>
              <w:rPr>
                <w:sz w:val="16"/>
                <w:szCs w:val="16"/>
              </w:rPr>
            </w:pPr>
            <w:r w:rsidRPr="001E1450">
              <w:rPr>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2AAFA" w14:textId="0D99D6AE"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632BA" w14:textId="61CD7E9E"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4F7CB" w14:textId="787B3C7C" w:rsidR="00BA70B3" w:rsidRPr="009709C5" w:rsidRDefault="00BA70B3" w:rsidP="00BA70B3">
            <w:pPr>
              <w:pStyle w:val="TAL"/>
              <w:rPr>
                <w:sz w:val="16"/>
                <w:szCs w:val="16"/>
              </w:rPr>
            </w:pPr>
            <w:r w:rsidRPr="001E1450">
              <w:rPr>
                <w:sz w:val="16"/>
                <w:szCs w:val="16"/>
              </w:rPr>
              <w:t>PC1 MU - General Update in 38.903 section 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1A4"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B4FDC84"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63AFEBCD"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0AC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8C6C4" w14:textId="4727F748" w:rsidR="00BA70B3" w:rsidRPr="009709C5" w:rsidRDefault="00BA70B3" w:rsidP="00BA70B3">
            <w:pPr>
              <w:pStyle w:val="TAC"/>
              <w:jc w:val="left"/>
              <w:rPr>
                <w:sz w:val="16"/>
                <w:szCs w:val="16"/>
              </w:rPr>
            </w:pPr>
            <w:r w:rsidRPr="001E1450">
              <w:rPr>
                <w:sz w:val="16"/>
                <w:szCs w:val="16"/>
              </w:rPr>
              <w:t>R5-227974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E2FE3" w14:textId="237F5016" w:rsidR="00BA70B3" w:rsidRPr="009709C5" w:rsidRDefault="00BA70B3" w:rsidP="00BA70B3">
            <w:pPr>
              <w:pStyle w:val="TAL"/>
              <w:rPr>
                <w:sz w:val="16"/>
                <w:szCs w:val="16"/>
              </w:rPr>
            </w:pPr>
            <w:r w:rsidRPr="001E1450">
              <w:rPr>
                <w:sz w:val="16"/>
                <w:szCs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FD37B" w14:textId="663029EA"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1027B" w14:textId="60C4F29D"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8F8A3" w14:textId="7C403710" w:rsidR="00BA70B3" w:rsidRPr="009709C5" w:rsidRDefault="00BA70B3" w:rsidP="00BA70B3">
            <w:pPr>
              <w:pStyle w:val="TAL"/>
              <w:rPr>
                <w:sz w:val="16"/>
                <w:szCs w:val="16"/>
              </w:rPr>
            </w:pPr>
            <w:r w:rsidRPr="001E1450">
              <w:rPr>
                <w:sz w:val="16"/>
                <w:szCs w:val="16"/>
              </w:rPr>
              <w:t>Test Tolerances for Idle mode CA/DC measurement FR1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7316C"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7E3194FD"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71CB9D7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43B6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7337C" w14:textId="634661FE" w:rsidR="00BA70B3" w:rsidRPr="009709C5" w:rsidRDefault="00BA70B3" w:rsidP="00BA70B3">
            <w:pPr>
              <w:pStyle w:val="TAC"/>
              <w:jc w:val="left"/>
              <w:rPr>
                <w:sz w:val="16"/>
                <w:szCs w:val="16"/>
              </w:rPr>
            </w:pPr>
            <w:r w:rsidRPr="001E1450">
              <w:rPr>
                <w:sz w:val="16"/>
                <w:szCs w:val="16"/>
              </w:rPr>
              <w:t>R5-227989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EF2D1" w14:textId="7E9C4D7E" w:rsidR="00BA70B3" w:rsidRPr="009709C5" w:rsidRDefault="00BA70B3" w:rsidP="00BA70B3">
            <w:pPr>
              <w:pStyle w:val="TAL"/>
              <w:rPr>
                <w:sz w:val="16"/>
                <w:szCs w:val="16"/>
              </w:rPr>
            </w:pPr>
            <w:r w:rsidRPr="001E1450">
              <w:rPr>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5FC70" w14:textId="4D55E085"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23D96" w14:textId="729330FF"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188B9" w14:textId="3AD23120" w:rsidR="00BA70B3" w:rsidRPr="009709C5" w:rsidRDefault="00BA70B3" w:rsidP="00BA70B3">
            <w:pPr>
              <w:pStyle w:val="TAL"/>
              <w:rPr>
                <w:sz w:val="16"/>
                <w:szCs w:val="16"/>
              </w:rPr>
            </w:pPr>
            <w:r w:rsidRPr="001E1450">
              <w:rPr>
                <w:sz w:val="16"/>
                <w:szCs w:val="16"/>
              </w:rPr>
              <w:t>Definition of PC1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6E3E4"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CEECA96"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4F2DB528"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B9421"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6C3D" w14:textId="1E2A2923" w:rsidR="00BA70B3" w:rsidRPr="009709C5" w:rsidRDefault="00BA70B3" w:rsidP="00BA70B3">
            <w:pPr>
              <w:pStyle w:val="TAC"/>
              <w:jc w:val="left"/>
              <w:rPr>
                <w:sz w:val="16"/>
                <w:szCs w:val="16"/>
              </w:rPr>
            </w:pPr>
            <w:r w:rsidRPr="001E1450">
              <w:rPr>
                <w:sz w:val="16"/>
                <w:szCs w:val="16"/>
              </w:rPr>
              <w:t>R5-228009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B271F" w14:textId="13CB88F2" w:rsidR="00BA70B3" w:rsidRPr="009709C5" w:rsidRDefault="00BA70B3" w:rsidP="00BA70B3">
            <w:pPr>
              <w:pStyle w:val="TAL"/>
              <w:rPr>
                <w:sz w:val="16"/>
                <w:szCs w:val="16"/>
              </w:rPr>
            </w:pPr>
            <w:r w:rsidRPr="001E1450">
              <w:rPr>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88444" w14:textId="02516B62"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6DA6E" w14:textId="08913C50"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66A82" w14:textId="7BF028C0" w:rsidR="00BA70B3" w:rsidRPr="009709C5" w:rsidRDefault="00BA70B3" w:rsidP="00BA70B3">
            <w:pPr>
              <w:pStyle w:val="TAL"/>
              <w:rPr>
                <w:sz w:val="16"/>
                <w:szCs w:val="16"/>
              </w:rPr>
            </w:pPr>
            <w:r w:rsidRPr="001E1450">
              <w:rPr>
                <w:sz w:val="16"/>
                <w:szCs w:val="16"/>
              </w:rPr>
              <w:t>Update TT analysis for TC 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0A7B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2C7A206"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3FDE8B5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3B6C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8095F" w14:textId="5278F1B7" w:rsidR="00BA70B3" w:rsidRPr="009709C5" w:rsidRDefault="00BA70B3" w:rsidP="00BA70B3">
            <w:pPr>
              <w:pStyle w:val="TAC"/>
              <w:jc w:val="left"/>
              <w:rPr>
                <w:sz w:val="16"/>
                <w:szCs w:val="16"/>
              </w:rPr>
            </w:pPr>
            <w:r w:rsidRPr="001E1450">
              <w:rPr>
                <w:sz w:val="16"/>
                <w:szCs w:val="16"/>
              </w:rPr>
              <w:t>R5-228010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C5EDF" w14:textId="46C374E6" w:rsidR="00BA70B3" w:rsidRPr="009709C5" w:rsidRDefault="00BA70B3" w:rsidP="00BA70B3">
            <w:pPr>
              <w:pStyle w:val="TAL"/>
              <w:rPr>
                <w:sz w:val="16"/>
                <w:szCs w:val="16"/>
              </w:rPr>
            </w:pPr>
            <w:r w:rsidRPr="001E1450">
              <w:rPr>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07749" w14:textId="53686FFD"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D297A" w14:textId="689D22A9"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CEDD5" w14:textId="22F82CB3" w:rsidR="00BA70B3" w:rsidRPr="009709C5" w:rsidRDefault="00BA70B3" w:rsidP="00BA70B3">
            <w:pPr>
              <w:pStyle w:val="TAL"/>
              <w:rPr>
                <w:sz w:val="16"/>
                <w:szCs w:val="16"/>
              </w:rPr>
            </w:pPr>
            <w:r w:rsidRPr="001E1450">
              <w:rPr>
                <w:sz w:val="16"/>
                <w:szCs w:val="16"/>
              </w:rPr>
              <w:t>Update TT analysis for TC 14.3.1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CED4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772939BC"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3F9F82DE"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4B73"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77297" w14:textId="04DDD6B2" w:rsidR="00BA70B3" w:rsidRPr="009709C5" w:rsidRDefault="00BA70B3" w:rsidP="00BA70B3">
            <w:pPr>
              <w:pStyle w:val="TAC"/>
              <w:jc w:val="left"/>
              <w:rPr>
                <w:sz w:val="16"/>
                <w:szCs w:val="16"/>
              </w:rPr>
            </w:pPr>
            <w:r w:rsidRPr="001E1450">
              <w:rPr>
                <w:sz w:val="16"/>
                <w:szCs w:val="16"/>
              </w:rPr>
              <w:t>R5-228011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CF56" w14:textId="6F47A0DB" w:rsidR="00BA70B3" w:rsidRPr="009709C5" w:rsidRDefault="00BA70B3" w:rsidP="00BA70B3">
            <w:pPr>
              <w:pStyle w:val="TAL"/>
              <w:rPr>
                <w:sz w:val="16"/>
                <w:szCs w:val="16"/>
              </w:rPr>
            </w:pPr>
            <w:r w:rsidRPr="001E1450">
              <w:rPr>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1732" w14:textId="29F2EE3E"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4A3DD" w14:textId="67AA7D97"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F5928" w14:textId="5C98C847" w:rsidR="00BA70B3" w:rsidRPr="009709C5" w:rsidRDefault="00BA70B3" w:rsidP="00BA70B3">
            <w:pPr>
              <w:pStyle w:val="TAL"/>
              <w:rPr>
                <w:sz w:val="16"/>
                <w:szCs w:val="16"/>
              </w:rPr>
            </w:pPr>
            <w:r w:rsidRPr="001E1450">
              <w:rPr>
                <w:sz w:val="16"/>
                <w:szCs w:val="16"/>
              </w:rPr>
              <w:t>New TT analysis for TC 14.2.2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C47BF"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BB09C49" w14:textId="77777777" w:rsidTr="001E1450">
        <w:tc>
          <w:tcPr>
            <w:tcW w:w="800" w:type="dxa"/>
            <w:tcBorders>
              <w:top w:val="single" w:sz="6" w:space="0" w:color="auto"/>
              <w:left w:val="single" w:sz="6" w:space="0" w:color="auto"/>
              <w:bottom w:val="single" w:sz="6" w:space="0" w:color="auto"/>
              <w:right w:val="single" w:sz="6" w:space="0" w:color="auto"/>
            </w:tcBorders>
            <w:shd w:val="solid" w:color="FFFFFF" w:fill="auto"/>
          </w:tcPr>
          <w:p w14:paraId="0398C8DA"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E07DF"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0C417" w14:textId="4D821CA4" w:rsidR="00BA70B3" w:rsidRPr="009709C5" w:rsidRDefault="00BA70B3" w:rsidP="00BA70B3">
            <w:pPr>
              <w:pStyle w:val="TAC"/>
              <w:jc w:val="left"/>
              <w:rPr>
                <w:sz w:val="16"/>
                <w:szCs w:val="16"/>
              </w:rPr>
            </w:pPr>
            <w:r w:rsidRPr="001E1450">
              <w:rPr>
                <w:sz w:val="16"/>
                <w:szCs w:val="16"/>
              </w:rPr>
              <w:t>R5-228012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642C" w14:textId="12A0E51F" w:rsidR="00BA70B3" w:rsidRPr="009709C5" w:rsidRDefault="00BA70B3" w:rsidP="00BA70B3">
            <w:pPr>
              <w:pStyle w:val="TAL"/>
              <w:rPr>
                <w:sz w:val="16"/>
                <w:szCs w:val="16"/>
              </w:rPr>
            </w:pPr>
            <w:r w:rsidRPr="001E1450">
              <w:rPr>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2C035" w14:textId="418292E1" w:rsidR="00BA70B3" w:rsidRPr="009709C5" w:rsidRDefault="00BA70B3" w:rsidP="00BA70B3">
            <w:pPr>
              <w:pStyle w:val="TAR"/>
              <w:jc w:val="left"/>
              <w:rPr>
                <w:sz w:val="16"/>
                <w:szCs w:val="16"/>
              </w:rPr>
            </w:pPr>
            <w:r w:rsidRPr="001E14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6B06" w14:textId="4949998E" w:rsidR="00BA70B3" w:rsidRPr="009709C5" w:rsidRDefault="00BA70B3" w:rsidP="00BA70B3">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AA0BE" w14:textId="2856D853" w:rsidR="00BA70B3" w:rsidRPr="009709C5" w:rsidRDefault="00BA70B3" w:rsidP="00BA70B3">
            <w:pPr>
              <w:pStyle w:val="TAL"/>
              <w:rPr>
                <w:sz w:val="16"/>
                <w:szCs w:val="16"/>
              </w:rPr>
            </w:pPr>
            <w:r w:rsidRPr="001E1450">
              <w:rPr>
                <w:sz w:val="16"/>
                <w:szCs w:val="16"/>
              </w:rPr>
              <w:t>New TT analysis for TC 14.3.2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57184"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5D1BDD" w:rsidRPr="009709C5" w14:paraId="2B8A8A08" w14:textId="77777777" w:rsidTr="005D1BDD">
        <w:tc>
          <w:tcPr>
            <w:tcW w:w="800" w:type="dxa"/>
            <w:tcBorders>
              <w:top w:val="single" w:sz="6" w:space="0" w:color="auto"/>
              <w:left w:val="single" w:sz="6" w:space="0" w:color="auto"/>
              <w:bottom w:val="single" w:sz="6" w:space="0" w:color="auto"/>
              <w:right w:val="single" w:sz="6" w:space="0" w:color="auto"/>
            </w:tcBorders>
            <w:shd w:val="solid" w:color="FFFFFF" w:fill="auto"/>
          </w:tcPr>
          <w:p w14:paraId="0742D3B2" w14:textId="7921F765" w:rsidR="005D1BDD" w:rsidRPr="009709C5" w:rsidRDefault="005D1BDD" w:rsidP="007507EC">
            <w:pPr>
              <w:pStyle w:val="TAC"/>
              <w:jc w:val="left"/>
              <w:rPr>
                <w:sz w:val="16"/>
                <w:szCs w:val="16"/>
              </w:rPr>
            </w:pPr>
            <w:r w:rsidRPr="009709C5">
              <w:rPr>
                <w:sz w:val="16"/>
                <w:szCs w:val="16"/>
              </w:rPr>
              <w:t>202</w:t>
            </w:r>
            <w:r>
              <w:rPr>
                <w:sz w:val="16"/>
                <w:szCs w:val="16"/>
              </w:rPr>
              <w:t>4</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01B26" w14:textId="6F688FFB" w:rsidR="005D1BDD" w:rsidRPr="009709C5" w:rsidRDefault="005D1BDD" w:rsidP="007507EC">
            <w:pPr>
              <w:pStyle w:val="TAC"/>
              <w:jc w:val="left"/>
              <w:rPr>
                <w:sz w:val="16"/>
                <w:szCs w:val="16"/>
              </w:rPr>
            </w:pPr>
            <w:r w:rsidRPr="009709C5">
              <w:rPr>
                <w:sz w:val="16"/>
                <w:szCs w:val="16"/>
              </w:rPr>
              <w:t>RAN#</w:t>
            </w:r>
            <w:r>
              <w:rPr>
                <w:sz w:val="16"/>
                <w:szCs w:val="16"/>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E3F38" w14:textId="1E965A00" w:rsidR="005D1BDD" w:rsidRPr="009709C5" w:rsidRDefault="005D1BDD" w:rsidP="007507EC">
            <w:pPr>
              <w:pStyle w:val="TAC"/>
              <w:jc w:val="left"/>
              <w:rPr>
                <w:sz w:val="16"/>
                <w:szCs w:val="16"/>
              </w:rPr>
            </w:pPr>
            <w:r w:rsidRPr="005D1BDD">
              <w:rPr>
                <w:sz w:val="16"/>
                <w:szCs w:val="16"/>
              </w:rPr>
              <w:t>R5-242307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2CF2" w14:textId="51903F29" w:rsidR="005D1BDD" w:rsidRPr="009709C5" w:rsidRDefault="005D1BDD" w:rsidP="007507EC">
            <w:pPr>
              <w:pStyle w:val="TAL"/>
              <w:rPr>
                <w:sz w:val="16"/>
                <w:szCs w:val="16"/>
              </w:rPr>
            </w:pPr>
            <w:r w:rsidRPr="005D1BDD">
              <w:rPr>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52571" w14:textId="4F6799DC" w:rsidR="005D1BDD" w:rsidRPr="009709C5" w:rsidRDefault="005D1BDD" w:rsidP="007507E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3EB0" w14:textId="77777777" w:rsidR="005D1BDD" w:rsidRPr="009709C5" w:rsidRDefault="005D1BDD" w:rsidP="007507EC">
            <w:pPr>
              <w:pStyle w:val="TAC"/>
              <w:jc w:val="left"/>
              <w:rPr>
                <w:sz w:val="16"/>
                <w:szCs w:val="16"/>
              </w:rPr>
            </w:pPr>
            <w:r w:rsidRPr="001E14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3A93A" w14:textId="5D280659" w:rsidR="005D1BDD" w:rsidRPr="009709C5" w:rsidRDefault="005D1BDD" w:rsidP="007507EC">
            <w:pPr>
              <w:pStyle w:val="TAL"/>
              <w:rPr>
                <w:sz w:val="16"/>
                <w:szCs w:val="16"/>
              </w:rPr>
            </w:pPr>
            <w:r w:rsidRPr="005D1BDD">
              <w:rPr>
                <w:sz w:val="16"/>
                <w:szCs w:val="16"/>
              </w:rPr>
              <w:t>Removal of technical content in TR 38.903 v16.14.0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CDE4" w14:textId="01A88EA0" w:rsidR="005D1BDD" w:rsidRPr="009709C5" w:rsidRDefault="005D1BDD" w:rsidP="007507EC">
            <w:pPr>
              <w:pStyle w:val="TAC"/>
              <w:jc w:val="left"/>
              <w:rPr>
                <w:sz w:val="16"/>
                <w:szCs w:val="16"/>
              </w:rPr>
            </w:pPr>
            <w:r w:rsidRPr="009709C5">
              <w:rPr>
                <w:sz w:val="16"/>
                <w:szCs w:val="16"/>
              </w:rPr>
              <w:t>16.1</w:t>
            </w:r>
            <w:r>
              <w:rPr>
                <w:sz w:val="16"/>
                <w:szCs w:val="16"/>
              </w:rPr>
              <w:t>5</w:t>
            </w:r>
            <w:r w:rsidRPr="009709C5">
              <w:rPr>
                <w:sz w:val="16"/>
                <w:szCs w:val="16"/>
              </w:rPr>
              <w:t>.0</w:t>
            </w:r>
          </w:p>
        </w:tc>
      </w:tr>
    </w:tbl>
    <w:p w14:paraId="6997E4D3" w14:textId="77777777" w:rsidR="00E8629F" w:rsidRPr="00880CF7" w:rsidRDefault="00E8629F">
      <w:pPr>
        <w:rPr>
          <w:rFonts w:ascii="Arial" w:hAnsi="Arial"/>
          <w:sz w:val="16"/>
          <w:szCs w:val="16"/>
        </w:rPr>
      </w:pPr>
    </w:p>
    <w:sectPr w:rsidR="00E8629F" w:rsidRPr="00880CF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F42D3" w14:textId="77777777" w:rsidR="00EF3F6B" w:rsidRDefault="00EF3F6B">
      <w:r>
        <w:separator/>
      </w:r>
    </w:p>
  </w:endnote>
  <w:endnote w:type="continuationSeparator" w:id="0">
    <w:p w14:paraId="768B9269" w14:textId="77777777" w:rsidR="00EF3F6B" w:rsidRDefault="00EF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7CB47" w14:textId="77777777" w:rsidR="00EF3F6B" w:rsidRDefault="00EF3F6B">
      <w:r>
        <w:separator/>
      </w:r>
    </w:p>
  </w:footnote>
  <w:footnote w:type="continuationSeparator" w:id="0">
    <w:p w14:paraId="64129E00" w14:textId="77777777" w:rsidR="00EF3F6B" w:rsidRDefault="00EF3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19BAE" w14:textId="26475BC6" w:rsidR="002C2C13" w:rsidRDefault="002C2C13">
    <w:pPr>
      <w:pStyle w:val="Header"/>
      <w:framePr w:wrap="auto" w:vAnchor="text" w:hAnchor="margin" w:xAlign="right" w:y="1"/>
      <w:widowControl/>
    </w:pPr>
    <w:r>
      <w:fldChar w:fldCharType="begin"/>
    </w:r>
    <w:r>
      <w:instrText xml:space="preserve"> STYLEREF ZA </w:instrText>
    </w:r>
    <w:r>
      <w:fldChar w:fldCharType="separate"/>
    </w:r>
    <w:r w:rsidR="005972F3">
      <w:t>3GPP TR 38.903 V16.15.0 (2024-06)</w:t>
    </w:r>
    <w:r>
      <w:fldChar w:fldCharType="end"/>
    </w:r>
  </w:p>
  <w:p w14:paraId="5A5E2306" w14:textId="77777777" w:rsidR="002C2C13" w:rsidRDefault="002C2C13">
    <w:pPr>
      <w:pStyle w:val="Header"/>
      <w:framePr w:wrap="auto" w:vAnchor="text" w:hAnchor="margin" w:xAlign="center" w:y="1"/>
      <w:widowControl/>
    </w:pPr>
    <w:r>
      <w:fldChar w:fldCharType="begin"/>
    </w:r>
    <w:r>
      <w:instrText xml:space="preserve"> PAGE </w:instrText>
    </w:r>
    <w:r>
      <w:fldChar w:fldCharType="separate"/>
    </w:r>
    <w:r>
      <w:t>89</w:t>
    </w:r>
    <w:r>
      <w:fldChar w:fldCharType="end"/>
    </w:r>
  </w:p>
  <w:p w14:paraId="68727B96" w14:textId="6590F4C9" w:rsidR="002C2C13" w:rsidRDefault="002C2C13">
    <w:pPr>
      <w:pStyle w:val="Header"/>
      <w:framePr w:wrap="auto" w:vAnchor="text" w:hAnchor="margin" w:y="1"/>
      <w:widowControl/>
    </w:pPr>
    <w:r>
      <w:fldChar w:fldCharType="begin"/>
    </w:r>
    <w:r>
      <w:instrText xml:space="preserve"> STYLEREF ZGSM </w:instrText>
    </w:r>
    <w:r>
      <w:fldChar w:fldCharType="separate"/>
    </w:r>
    <w:r w:rsidR="005972F3">
      <w:t>Release 16</w:t>
    </w:r>
    <w:r>
      <w:fldChar w:fldCharType="end"/>
    </w:r>
  </w:p>
  <w:p w14:paraId="0AFC249A" w14:textId="77777777" w:rsidR="002C2C13" w:rsidRDefault="002C2C13">
    <w:pPr>
      <w:pStyle w:val="Header"/>
    </w:pPr>
  </w:p>
  <w:p w14:paraId="1AF917B3" w14:textId="77777777" w:rsidR="00B93997" w:rsidRDefault="00B93997"/>
  <w:p w14:paraId="07CDA2B3" w14:textId="77777777" w:rsidR="00B93997" w:rsidRDefault="00B93997"/>
  <w:p w14:paraId="3C08ABBA" w14:textId="77777777" w:rsidR="007D12BF" w:rsidRDefault="007D12BF"/>
  <w:p w14:paraId="65EA0012" w14:textId="77777777" w:rsidR="007D12BF" w:rsidRDefault="007D12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2C2"/>
    <w:rsid w:val="0001080B"/>
    <w:rsid w:val="0001785D"/>
    <w:rsid w:val="0002191D"/>
    <w:rsid w:val="00022357"/>
    <w:rsid w:val="00024177"/>
    <w:rsid w:val="00024D6A"/>
    <w:rsid w:val="000266A0"/>
    <w:rsid w:val="00027C56"/>
    <w:rsid w:val="00031C1D"/>
    <w:rsid w:val="00031CAB"/>
    <w:rsid w:val="00032E60"/>
    <w:rsid w:val="00040F29"/>
    <w:rsid w:val="000477C4"/>
    <w:rsid w:val="00052A1C"/>
    <w:rsid w:val="000574BA"/>
    <w:rsid w:val="000627D1"/>
    <w:rsid w:val="00062887"/>
    <w:rsid w:val="00076954"/>
    <w:rsid w:val="00082891"/>
    <w:rsid w:val="00085221"/>
    <w:rsid w:val="00085D05"/>
    <w:rsid w:val="00087E99"/>
    <w:rsid w:val="00092962"/>
    <w:rsid w:val="000935C4"/>
    <w:rsid w:val="00093E7E"/>
    <w:rsid w:val="0009579B"/>
    <w:rsid w:val="00095EDE"/>
    <w:rsid w:val="00096EAE"/>
    <w:rsid w:val="000A180A"/>
    <w:rsid w:val="000B6193"/>
    <w:rsid w:val="000B65EF"/>
    <w:rsid w:val="000B7FC9"/>
    <w:rsid w:val="000C20D3"/>
    <w:rsid w:val="000C3887"/>
    <w:rsid w:val="000C3E04"/>
    <w:rsid w:val="000C479D"/>
    <w:rsid w:val="000D19BB"/>
    <w:rsid w:val="000D6CFC"/>
    <w:rsid w:val="000D7C8A"/>
    <w:rsid w:val="000E107A"/>
    <w:rsid w:val="000E3490"/>
    <w:rsid w:val="000E4636"/>
    <w:rsid w:val="000E530D"/>
    <w:rsid w:val="000F42D4"/>
    <w:rsid w:val="000F7036"/>
    <w:rsid w:val="001023BA"/>
    <w:rsid w:val="001040BC"/>
    <w:rsid w:val="001045DF"/>
    <w:rsid w:val="00115914"/>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53DB"/>
    <w:rsid w:val="001E1450"/>
    <w:rsid w:val="001F1846"/>
    <w:rsid w:val="001F5274"/>
    <w:rsid w:val="00202E7F"/>
    <w:rsid w:val="002042E4"/>
    <w:rsid w:val="002113E9"/>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348A"/>
    <w:rsid w:val="0026179F"/>
    <w:rsid w:val="0026189E"/>
    <w:rsid w:val="00262FAD"/>
    <w:rsid w:val="00274E1A"/>
    <w:rsid w:val="00281520"/>
    <w:rsid w:val="00282213"/>
    <w:rsid w:val="002822B8"/>
    <w:rsid w:val="00282732"/>
    <w:rsid w:val="00282950"/>
    <w:rsid w:val="00292828"/>
    <w:rsid w:val="002C032C"/>
    <w:rsid w:val="002C1B9B"/>
    <w:rsid w:val="002C2C13"/>
    <w:rsid w:val="002C605D"/>
    <w:rsid w:val="002D007B"/>
    <w:rsid w:val="002E26C0"/>
    <w:rsid w:val="002E3D7A"/>
    <w:rsid w:val="002F1F71"/>
    <w:rsid w:val="002F286F"/>
    <w:rsid w:val="002F4093"/>
    <w:rsid w:val="002F4ABC"/>
    <w:rsid w:val="002F4BC3"/>
    <w:rsid w:val="003022D0"/>
    <w:rsid w:val="003040B0"/>
    <w:rsid w:val="0030429D"/>
    <w:rsid w:val="00304FB4"/>
    <w:rsid w:val="00310183"/>
    <w:rsid w:val="00313261"/>
    <w:rsid w:val="00326CCB"/>
    <w:rsid w:val="00330987"/>
    <w:rsid w:val="00335336"/>
    <w:rsid w:val="00340A3A"/>
    <w:rsid w:val="00342AAF"/>
    <w:rsid w:val="0035110C"/>
    <w:rsid w:val="00352BBC"/>
    <w:rsid w:val="00362B2D"/>
    <w:rsid w:val="00365572"/>
    <w:rsid w:val="003662BD"/>
    <w:rsid w:val="00367724"/>
    <w:rsid w:val="003726A1"/>
    <w:rsid w:val="0038600A"/>
    <w:rsid w:val="00392F72"/>
    <w:rsid w:val="0039336D"/>
    <w:rsid w:val="003A7283"/>
    <w:rsid w:val="003B41DF"/>
    <w:rsid w:val="003C22DE"/>
    <w:rsid w:val="003C35D3"/>
    <w:rsid w:val="003C46F4"/>
    <w:rsid w:val="003D6C2E"/>
    <w:rsid w:val="003D7224"/>
    <w:rsid w:val="003E0467"/>
    <w:rsid w:val="003E58CB"/>
    <w:rsid w:val="003F0935"/>
    <w:rsid w:val="003F5B1F"/>
    <w:rsid w:val="004077FE"/>
    <w:rsid w:val="00411F55"/>
    <w:rsid w:val="00414EBA"/>
    <w:rsid w:val="00415942"/>
    <w:rsid w:val="00416F72"/>
    <w:rsid w:val="00424C33"/>
    <w:rsid w:val="0042600B"/>
    <w:rsid w:val="00430259"/>
    <w:rsid w:val="00440041"/>
    <w:rsid w:val="00441F81"/>
    <w:rsid w:val="00442D77"/>
    <w:rsid w:val="00444225"/>
    <w:rsid w:val="0044436F"/>
    <w:rsid w:val="0044587F"/>
    <w:rsid w:val="00445F1B"/>
    <w:rsid w:val="0044718E"/>
    <w:rsid w:val="00450ADA"/>
    <w:rsid w:val="0045188A"/>
    <w:rsid w:val="004524EE"/>
    <w:rsid w:val="0045355B"/>
    <w:rsid w:val="00460344"/>
    <w:rsid w:val="0046055C"/>
    <w:rsid w:val="00460ECE"/>
    <w:rsid w:val="00465110"/>
    <w:rsid w:val="00467494"/>
    <w:rsid w:val="00470231"/>
    <w:rsid w:val="00473A1C"/>
    <w:rsid w:val="00473F20"/>
    <w:rsid w:val="00476C98"/>
    <w:rsid w:val="004820AE"/>
    <w:rsid w:val="004821B3"/>
    <w:rsid w:val="0048460A"/>
    <w:rsid w:val="004916B8"/>
    <w:rsid w:val="004916E2"/>
    <w:rsid w:val="00495977"/>
    <w:rsid w:val="004A17C7"/>
    <w:rsid w:val="004A4298"/>
    <w:rsid w:val="004A5AB3"/>
    <w:rsid w:val="004A6591"/>
    <w:rsid w:val="004B0C18"/>
    <w:rsid w:val="004B5C7C"/>
    <w:rsid w:val="004B62C1"/>
    <w:rsid w:val="004B7454"/>
    <w:rsid w:val="004B7EEA"/>
    <w:rsid w:val="004E54FD"/>
    <w:rsid w:val="004E7426"/>
    <w:rsid w:val="004F0D6E"/>
    <w:rsid w:val="004F2D20"/>
    <w:rsid w:val="004F385D"/>
    <w:rsid w:val="004F7A3D"/>
    <w:rsid w:val="0050339B"/>
    <w:rsid w:val="005045EB"/>
    <w:rsid w:val="00505BFA"/>
    <w:rsid w:val="00507BA1"/>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3912"/>
    <w:rsid w:val="005853B4"/>
    <w:rsid w:val="005857A6"/>
    <w:rsid w:val="0059252F"/>
    <w:rsid w:val="00596FC3"/>
    <w:rsid w:val="005972F3"/>
    <w:rsid w:val="005A0F81"/>
    <w:rsid w:val="005A5D36"/>
    <w:rsid w:val="005B13F8"/>
    <w:rsid w:val="005B39CA"/>
    <w:rsid w:val="005C1FD3"/>
    <w:rsid w:val="005C3291"/>
    <w:rsid w:val="005C5F04"/>
    <w:rsid w:val="005D1BDD"/>
    <w:rsid w:val="005D248D"/>
    <w:rsid w:val="005D3A55"/>
    <w:rsid w:val="005E2582"/>
    <w:rsid w:val="005E61B9"/>
    <w:rsid w:val="005F19DB"/>
    <w:rsid w:val="005F6E57"/>
    <w:rsid w:val="0060063A"/>
    <w:rsid w:val="00605A07"/>
    <w:rsid w:val="00607A10"/>
    <w:rsid w:val="00610493"/>
    <w:rsid w:val="00613992"/>
    <w:rsid w:val="00614617"/>
    <w:rsid w:val="006148A2"/>
    <w:rsid w:val="00614A35"/>
    <w:rsid w:val="00615BEB"/>
    <w:rsid w:val="00631FC2"/>
    <w:rsid w:val="00634501"/>
    <w:rsid w:val="00645857"/>
    <w:rsid w:val="00657F76"/>
    <w:rsid w:val="006609C4"/>
    <w:rsid w:val="00661EAA"/>
    <w:rsid w:val="00670183"/>
    <w:rsid w:val="006704B3"/>
    <w:rsid w:val="00672A5D"/>
    <w:rsid w:val="006743A8"/>
    <w:rsid w:val="006753A9"/>
    <w:rsid w:val="006842AF"/>
    <w:rsid w:val="006856E5"/>
    <w:rsid w:val="006953DD"/>
    <w:rsid w:val="006A125A"/>
    <w:rsid w:val="006A17F8"/>
    <w:rsid w:val="006A2035"/>
    <w:rsid w:val="006A2E26"/>
    <w:rsid w:val="006A4B0D"/>
    <w:rsid w:val="006A7F7B"/>
    <w:rsid w:val="006B0D02"/>
    <w:rsid w:val="006B54C7"/>
    <w:rsid w:val="006B7AEE"/>
    <w:rsid w:val="006C0B31"/>
    <w:rsid w:val="006C0B6E"/>
    <w:rsid w:val="006C7D5C"/>
    <w:rsid w:val="006D5B91"/>
    <w:rsid w:val="006D5D50"/>
    <w:rsid w:val="006F231E"/>
    <w:rsid w:val="006F245C"/>
    <w:rsid w:val="006F7BC5"/>
    <w:rsid w:val="0070646B"/>
    <w:rsid w:val="007066FA"/>
    <w:rsid w:val="00707941"/>
    <w:rsid w:val="0071337E"/>
    <w:rsid w:val="00714E47"/>
    <w:rsid w:val="0071650B"/>
    <w:rsid w:val="007256F5"/>
    <w:rsid w:val="007362F4"/>
    <w:rsid w:val="00740667"/>
    <w:rsid w:val="00740B81"/>
    <w:rsid w:val="0075549F"/>
    <w:rsid w:val="00757224"/>
    <w:rsid w:val="007608C2"/>
    <w:rsid w:val="00760E62"/>
    <w:rsid w:val="00761E59"/>
    <w:rsid w:val="00771576"/>
    <w:rsid w:val="00771587"/>
    <w:rsid w:val="00771CCB"/>
    <w:rsid w:val="0077409A"/>
    <w:rsid w:val="007745F4"/>
    <w:rsid w:val="00776DFC"/>
    <w:rsid w:val="00777BDB"/>
    <w:rsid w:val="0078000D"/>
    <w:rsid w:val="007814F6"/>
    <w:rsid w:val="007823B0"/>
    <w:rsid w:val="00783FFF"/>
    <w:rsid w:val="00785132"/>
    <w:rsid w:val="007928B1"/>
    <w:rsid w:val="007A154A"/>
    <w:rsid w:val="007A4675"/>
    <w:rsid w:val="007A4D95"/>
    <w:rsid w:val="007A535B"/>
    <w:rsid w:val="007A63A9"/>
    <w:rsid w:val="007B0B59"/>
    <w:rsid w:val="007B346A"/>
    <w:rsid w:val="007B7681"/>
    <w:rsid w:val="007C1EEA"/>
    <w:rsid w:val="007C2772"/>
    <w:rsid w:val="007C2A38"/>
    <w:rsid w:val="007D12BF"/>
    <w:rsid w:val="007D1AAD"/>
    <w:rsid w:val="007D6048"/>
    <w:rsid w:val="007D674E"/>
    <w:rsid w:val="007F0E1E"/>
    <w:rsid w:val="007F2288"/>
    <w:rsid w:val="007F36F9"/>
    <w:rsid w:val="007F62EA"/>
    <w:rsid w:val="007F6DB1"/>
    <w:rsid w:val="007F7B4A"/>
    <w:rsid w:val="00800C01"/>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47E41"/>
    <w:rsid w:val="008542FE"/>
    <w:rsid w:val="0085470F"/>
    <w:rsid w:val="00855B26"/>
    <w:rsid w:val="0085746B"/>
    <w:rsid w:val="00857E6D"/>
    <w:rsid w:val="00864A16"/>
    <w:rsid w:val="00867CFB"/>
    <w:rsid w:val="00877B9D"/>
    <w:rsid w:val="00880CF7"/>
    <w:rsid w:val="00885DD4"/>
    <w:rsid w:val="00886189"/>
    <w:rsid w:val="00890FCF"/>
    <w:rsid w:val="00893454"/>
    <w:rsid w:val="00894650"/>
    <w:rsid w:val="00895436"/>
    <w:rsid w:val="008B1113"/>
    <w:rsid w:val="008B47F6"/>
    <w:rsid w:val="008B772D"/>
    <w:rsid w:val="008C25AC"/>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2348"/>
    <w:rsid w:val="009559F7"/>
    <w:rsid w:val="00960785"/>
    <w:rsid w:val="00960EB0"/>
    <w:rsid w:val="0097016B"/>
    <w:rsid w:val="009709C5"/>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BF9"/>
    <w:rsid w:val="009C6EB9"/>
    <w:rsid w:val="009C7A99"/>
    <w:rsid w:val="009D1FAF"/>
    <w:rsid w:val="009D2AB0"/>
    <w:rsid w:val="009D347C"/>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469EF"/>
    <w:rsid w:val="00A5643C"/>
    <w:rsid w:val="00A632B7"/>
    <w:rsid w:val="00A65439"/>
    <w:rsid w:val="00A70AB6"/>
    <w:rsid w:val="00A72864"/>
    <w:rsid w:val="00A809A3"/>
    <w:rsid w:val="00A8115C"/>
    <w:rsid w:val="00A81B15"/>
    <w:rsid w:val="00A85245"/>
    <w:rsid w:val="00A85DBC"/>
    <w:rsid w:val="00A92BEE"/>
    <w:rsid w:val="00A949BB"/>
    <w:rsid w:val="00A9571A"/>
    <w:rsid w:val="00AA0E3B"/>
    <w:rsid w:val="00AA1F94"/>
    <w:rsid w:val="00AA3CA7"/>
    <w:rsid w:val="00AA4DE2"/>
    <w:rsid w:val="00AA61C3"/>
    <w:rsid w:val="00AA6CE4"/>
    <w:rsid w:val="00AB3F85"/>
    <w:rsid w:val="00AC15F5"/>
    <w:rsid w:val="00AC502A"/>
    <w:rsid w:val="00AC50D6"/>
    <w:rsid w:val="00AC6A5A"/>
    <w:rsid w:val="00AD1134"/>
    <w:rsid w:val="00AD47C0"/>
    <w:rsid w:val="00AE0769"/>
    <w:rsid w:val="00AE33EB"/>
    <w:rsid w:val="00AF0BAA"/>
    <w:rsid w:val="00B0747D"/>
    <w:rsid w:val="00B22B2E"/>
    <w:rsid w:val="00B2323B"/>
    <w:rsid w:val="00B31DFB"/>
    <w:rsid w:val="00B3718F"/>
    <w:rsid w:val="00B400F1"/>
    <w:rsid w:val="00B403EE"/>
    <w:rsid w:val="00B44CB0"/>
    <w:rsid w:val="00B55B8E"/>
    <w:rsid w:val="00B56A75"/>
    <w:rsid w:val="00B6348A"/>
    <w:rsid w:val="00B63BB1"/>
    <w:rsid w:val="00B64C2E"/>
    <w:rsid w:val="00B74A46"/>
    <w:rsid w:val="00B74D6C"/>
    <w:rsid w:val="00B8446C"/>
    <w:rsid w:val="00B862B2"/>
    <w:rsid w:val="00B86FA9"/>
    <w:rsid w:val="00B8769D"/>
    <w:rsid w:val="00B93997"/>
    <w:rsid w:val="00BA16BD"/>
    <w:rsid w:val="00BA70B3"/>
    <w:rsid w:val="00BB2E5B"/>
    <w:rsid w:val="00BC106D"/>
    <w:rsid w:val="00BC3DC9"/>
    <w:rsid w:val="00BC69B5"/>
    <w:rsid w:val="00BC76A8"/>
    <w:rsid w:val="00BD0AE5"/>
    <w:rsid w:val="00BD1327"/>
    <w:rsid w:val="00BD23DB"/>
    <w:rsid w:val="00BD3347"/>
    <w:rsid w:val="00BE05CF"/>
    <w:rsid w:val="00BE0D01"/>
    <w:rsid w:val="00BE4D1B"/>
    <w:rsid w:val="00BE73CF"/>
    <w:rsid w:val="00BF7FEE"/>
    <w:rsid w:val="00C02781"/>
    <w:rsid w:val="00C067A3"/>
    <w:rsid w:val="00C107B8"/>
    <w:rsid w:val="00C1240D"/>
    <w:rsid w:val="00C14B1B"/>
    <w:rsid w:val="00C22882"/>
    <w:rsid w:val="00C3155C"/>
    <w:rsid w:val="00C35D33"/>
    <w:rsid w:val="00C36572"/>
    <w:rsid w:val="00C40637"/>
    <w:rsid w:val="00C42018"/>
    <w:rsid w:val="00C609BA"/>
    <w:rsid w:val="00C60F7A"/>
    <w:rsid w:val="00C70A2F"/>
    <w:rsid w:val="00C71997"/>
    <w:rsid w:val="00C72FBD"/>
    <w:rsid w:val="00C74A0A"/>
    <w:rsid w:val="00C815F0"/>
    <w:rsid w:val="00C83369"/>
    <w:rsid w:val="00C872F9"/>
    <w:rsid w:val="00CA183D"/>
    <w:rsid w:val="00CA5EE5"/>
    <w:rsid w:val="00CB0DCB"/>
    <w:rsid w:val="00CC7194"/>
    <w:rsid w:val="00CD18EC"/>
    <w:rsid w:val="00CD1BBC"/>
    <w:rsid w:val="00CD73A2"/>
    <w:rsid w:val="00CE3391"/>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825"/>
    <w:rsid w:val="00D563E9"/>
    <w:rsid w:val="00D57DFA"/>
    <w:rsid w:val="00D629A8"/>
    <w:rsid w:val="00D654D6"/>
    <w:rsid w:val="00D66CBF"/>
    <w:rsid w:val="00D72A91"/>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E65E6"/>
    <w:rsid w:val="00DF36DD"/>
    <w:rsid w:val="00DF519F"/>
    <w:rsid w:val="00DF5953"/>
    <w:rsid w:val="00DF71B8"/>
    <w:rsid w:val="00E002B0"/>
    <w:rsid w:val="00E07C70"/>
    <w:rsid w:val="00E111F5"/>
    <w:rsid w:val="00E11468"/>
    <w:rsid w:val="00E1664C"/>
    <w:rsid w:val="00E244B9"/>
    <w:rsid w:val="00E2673C"/>
    <w:rsid w:val="00E3624C"/>
    <w:rsid w:val="00E41390"/>
    <w:rsid w:val="00E4583A"/>
    <w:rsid w:val="00E515C3"/>
    <w:rsid w:val="00E51829"/>
    <w:rsid w:val="00E55ABC"/>
    <w:rsid w:val="00E57B74"/>
    <w:rsid w:val="00E624D6"/>
    <w:rsid w:val="00E645B3"/>
    <w:rsid w:val="00E64972"/>
    <w:rsid w:val="00E66B68"/>
    <w:rsid w:val="00E70ADB"/>
    <w:rsid w:val="00E70D4D"/>
    <w:rsid w:val="00E77D15"/>
    <w:rsid w:val="00E81F8B"/>
    <w:rsid w:val="00E835B3"/>
    <w:rsid w:val="00E84875"/>
    <w:rsid w:val="00E8629F"/>
    <w:rsid w:val="00E92FCD"/>
    <w:rsid w:val="00E93522"/>
    <w:rsid w:val="00EA1DA7"/>
    <w:rsid w:val="00EA3C24"/>
    <w:rsid w:val="00EA6E1A"/>
    <w:rsid w:val="00EB1C94"/>
    <w:rsid w:val="00EB3BDE"/>
    <w:rsid w:val="00EB3C10"/>
    <w:rsid w:val="00EB41AE"/>
    <w:rsid w:val="00EB5849"/>
    <w:rsid w:val="00EB74AF"/>
    <w:rsid w:val="00EC00A4"/>
    <w:rsid w:val="00EC0173"/>
    <w:rsid w:val="00EC03B8"/>
    <w:rsid w:val="00ED0130"/>
    <w:rsid w:val="00EE07B4"/>
    <w:rsid w:val="00EE72A3"/>
    <w:rsid w:val="00EF3F6B"/>
    <w:rsid w:val="00EF5AA8"/>
    <w:rsid w:val="00F06010"/>
    <w:rsid w:val="00F072D8"/>
    <w:rsid w:val="00F17369"/>
    <w:rsid w:val="00F20585"/>
    <w:rsid w:val="00F20F39"/>
    <w:rsid w:val="00F2529B"/>
    <w:rsid w:val="00F32A91"/>
    <w:rsid w:val="00F379CB"/>
    <w:rsid w:val="00F41F69"/>
    <w:rsid w:val="00F5245A"/>
    <w:rsid w:val="00F52D57"/>
    <w:rsid w:val="00F579A6"/>
    <w:rsid w:val="00F622F7"/>
    <w:rsid w:val="00F643C2"/>
    <w:rsid w:val="00F65262"/>
    <w:rsid w:val="00F66F8F"/>
    <w:rsid w:val="00F673E1"/>
    <w:rsid w:val="00F732A6"/>
    <w:rsid w:val="00F80A0C"/>
    <w:rsid w:val="00F87A28"/>
    <w:rsid w:val="00F92019"/>
    <w:rsid w:val="00F97154"/>
    <w:rsid w:val="00F97403"/>
    <w:rsid w:val="00FA4EBA"/>
    <w:rsid w:val="00FB2757"/>
    <w:rsid w:val="00FB474D"/>
    <w:rsid w:val="00FB60DF"/>
    <w:rsid w:val="00FB62A9"/>
    <w:rsid w:val="00FC051F"/>
    <w:rsid w:val="00FC0B18"/>
    <w:rsid w:val="00FC4544"/>
    <w:rsid w:val="00FC6D7C"/>
    <w:rsid w:val="00FD3B20"/>
    <w:rsid w:val="00FD592C"/>
    <w:rsid w:val="00FD7528"/>
    <w:rsid w:val="00FD79D8"/>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2F3"/>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72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72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972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72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972F3"/>
    <w:pPr>
      <w:ind w:left="1701" w:hanging="1701"/>
      <w:outlineLvl w:val="4"/>
    </w:pPr>
    <w:rPr>
      <w:sz w:val="22"/>
    </w:rPr>
  </w:style>
  <w:style w:type="paragraph" w:styleId="Heading6">
    <w:name w:val="heading 6"/>
    <w:aliases w:val="T1,Header 6"/>
    <w:basedOn w:val="H6"/>
    <w:next w:val="Normal"/>
    <w:link w:val="Heading6Char"/>
    <w:qFormat/>
    <w:rsid w:val="005972F3"/>
    <w:pPr>
      <w:outlineLvl w:val="5"/>
    </w:pPr>
  </w:style>
  <w:style w:type="paragraph" w:styleId="Heading7">
    <w:name w:val="heading 7"/>
    <w:aliases w:val="L7,Header 7"/>
    <w:basedOn w:val="H6"/>
    <w:next w:val="Normal"/>
    <w:link w:val="Heading7Char"/>
    <w:qFormat/>
    <w:rsid w:val="005972F3"/>
    <w:pPr>
      <w:outlineLvl w:val="6"/>
    </w:pPr>
  </w:style>
  <w:style w:type="paragraph" w:styleId="Heading8">
    <w:name w:val="heading 8"/>
    <w:basedOn w:val="Heading1"/>
    <w:next w:val="Normal"/>
    <w:link w:val="Heading8Char"/>
    <w:qFormat/>
    <w:rsid w:val="005972F3"/>
    <w:pPr>
      <w:ind w:left="0" w:firstLine="0"/>
      <w:outlineLvl w:val="7"/>
    </w:pPr>
  </w:style>
  <w:style w:type="paragraph" w:styleId="Heading9">
    <w:name w:val="heading 9"/>
    <w:aliases w:val="Figure Heading,FH"/>
    <w:basedOn w:val="Heading8"/>
    <w:next w:val="Normal"/>
    <w:link w:val="Heading9Char"/>
    <w:qFormat/>
    <w:rsid w:val="005972F3"/>
    <w:pPr>
      <w:outlineLvl w:val="8"/>
    </w:pPr>
  </w:style>
  <w:style w:type="character" w:default="1" w:styleId="DefaultParagraphFont">
    <w:name w:val="Default Paragraph Font"/>
    <w:semiHidden/>
    <w:rsid w:val="005972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2F3"/>
  </w:style>
  <w:style w:type="paragraph" w:customStyle="1" w:styleId="H6">
    <w:name w:val="H6"/>
    <w:basedOn w:val="Heading5"/>
    <w:next w:val="Normal"/>
    <w:link w:val="H6Char"/>
    <w:rsid w:val="005972F3"/>
    <w:pPr>
      <w:ind w:left="1985" w:hanging="1985"/>
      <w:outlineLvl w:val="9"/>
    </w:pPr>
    <w:rPr>
      <w:sz w:val="20"/>
    </w:rPr>
  </w:style>
  <w:style w:type="paragraph" w:styleId="TOC9">
    <w:name w:val="toc 9"/>
    <w:basedOn w:val="TOC8"/>
    <w:rsid w:val="005972F3"/>
    <w:pPr>
      <w:ind w:left="1418" w:hanging="1418"/>
    </w:pPr>
  </w:style>
  <w:style w:type="paragraph" w:styleId="TOC8">
    <w:name w:val="toc 8"/>
    <w:basedOn w:val="TOC1"/>
    <w:rsid w:val="005972F3"/>
    <w:pPr>
      <w:spacing w:before="180"/>
      <w:ind w:left="2693" w:hanging="2693"/>
    </w:pPr>
    <w:rPr>
      <w:b/>
    </w:rPr>
  </w:style>
  <w:style w:type="paragraph" w:styleId="TOC1">
    <w:name w:val="toc 1"/>
    <w:rsid w:val="005972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972F3"/>
    <w:pPr>
      <w:keepLines/>
      <w:tabs>
        <w:tab w:val="center" w:pos="4536"/>
        <w:tab w:val="right" w:pos="9072"/>
      </w:tabs>
    </w:pPr>
    <w:rPr>
      <w:noProof/>
    </w:rPr>
  </w:style>
  <w:style w:type="character" w:customStyle="1" w:styleId="ZGSM">
    <w:name w:val="ZGSM"/>
    <w:rsid w:val="005972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972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972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72F3"/>
    <w:pPr>
      <w:ind w:left="1701" w:hanging="1701"/>
    </w:pPr>
  </w:style>
  <w:style w:type="paragraph" w:styleId="TOC4">
    <w:name w:val="toc 4"/>
    <w:basedOn w:val="TOC3"/>
    <w:rsid w:val="005972F3"/>
    <w:pPr>
      <w:ind w:left="1418" w:hanging="1418"/>
    </w:pPr>
  </w:style>
  <w:style w:type="paragraph" w:styleId="TOC3">
    <w:name w:val="toc 3"/>
    <w:basedOn w:val="TOC2"/>
    <w:rsid w:val="005972F3"/>
    <w:pPr>
      <w:ind w:left="1134" w:hanging="1134"/>
    </w:pPr>
  </w:style>
  <w:style w:type="paragraph" w:styleId="TOC2">
    <w:name w:val="toc 2"/>
    <w:basedOn w:val="TOC1"/>
    <w:rsid w:val="005972F3"/>
    <w:pPr>
      <w:keepNext w:val="0"/>
      <w:spacing w:before="0"/>
      <w:ind w:left="851" w:hanging="851"/>
    </w:pPr>
    <w:rPr>
      <w:sz w:val="20"/>
    </w:rPr>
  </w:style>
  <w:style w:type="paragraph" w:styleId="Index1">
    <w:name w:val="index 1"/>
    <w:basedOn w:val="Normal"/>
    <w:rsid w:val="005972F3"/>
    <w:pPr>
      <w:keepLines/>
      <w:spacing w:after="0"/>
    </w:pPr>
  </w:style>
  <w:style w:type="paragraph" w:styleId="Index2">
    <w:name w:val="index 2"/>
    <w:basedOn w:val="Index1"/>
    <w:rsid w:val="005972F3"/>
    <w:pPr>
      <w:ind w:left="284"/>
    </w:pPr>
  </w:style>
  <w:style w:type="paragraph" w:customStyle="1" w:styleId="TT">
    <w:name w:val="TT"/>
    <w:basedOn w:val="Heading1"/>
    <w:next w:val="Normal"/>
    <w:rsid w:val="005972F3"/>
    <w:pPr>
      <w:outlineLvl w:val="9"/>
    </w:pPr>
  </w:style>
  <w:style w:type="paragraph" w:styleId="Footer">
    <w:name w:val="footer"/>
    <w:aliases w:val="footer odd,footer,fo,pie de página"/>
    <w:basedOn w:val="Header"/>
    <w:link w:val="FooterChar"/>
    <w:rsid w:val="005972F3"/>
    <w:pPr>
      <w:jc w:val="center"/>
    </w:pPr>
    <w:rPr>
      <w:i/>
    </w:rPr>
  </w:style>
  <w:style w:type="character" w:styleId="FootnoteReference">
    <w:name w:val="footnote reference"/>
    <w:aliases w:val="Appel note de bas de p,Nota,Footnote symbol,Footnote"/>
    <w:rsid w:val="005972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972F3"/>
    <w:pPr>
      <w:keepLines/>
      <w:spacing w:after="0"/>
      <w:ind w:left="454" w:hanging="454"/>
    </w:pPr>
    <w:rPr>
      <w:sz w:val="16"/>
    </w:rPr>
  </w:style>
  <w:style w:type="paragraph" w:customStyle="1" w:styleId="NF">
    <w:name w:val="NF"/>
    <w:basedOn w:val="NO"/>
    <w:rsid w:val="005972F3"/>
    <w:pPr>
      <w:keepNext/>
      <w:spacing w:after="0"/>
    </w:pPr>
    <w:rPr>
      <w:rFonts w:ascii="Arial" w:hAnsi="Arial"/>
      <w:sz w:val="18"/>
    </w:rPr>
  </w:style>
  <w:style w:type="paragraph" w:customStyle="1" w:styleId="NO">
    <w:name w:val="NO"/>
    <w:basedOn w:val="Normal"/>
    <w:link w:val="NOChar"/>
    <w:rsid w:val="005972F3"/>
    <w:pPr>
      <w:keepLines/>
      <w:ind w:left="1135" w:hanging="851"/>
    </w:pPr>
  </w:style>
  <w:style w:type="paragraph" w:customStyle="1" w:styleId="PL">
    <w:name w:val="PL"/>
    <w:link w:val="PLChar"/>
    <w:rsid w:val="00597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972F3"/>
    <w:pPr>
      <w:jc w:val="right"/>
    </w:pPr>
  </w:style>
  <w:style w:type="paragraph" w:customStyle="1" w:styleId="TAL">
    <w:name w:val="TAL"/>
    <w:basedOn w:val="Normal"/>
    <w:link w:val="TALChar"/>
    <w:rsid w:val="005972F3"/>
    <w:pPr>
      <w:keepNext/>
      <w:keepLines/>
      <w:spacing w:after="0"/>
    </w:pPr>
    <w:rPr>
      <w:rFonts w:ascii="Arial" w:hAnsi="Arial"/>
      <w:sz w:val="18"/>
    </w:rPr>
  </w:style>
  <w:style w:type="paragraph" w:styleId="ListNumber2">
    <w:name w:val="List Number 2"/>
    <w:basedOn w:val="ListNumber"/>
    <w:rsid w:val="005972F3"/>
    <w:pPr>
      <w:ind w:left="851"/>
    </w:pPr>
  </w:style>
  <w:style w:type="paragraph" w:styleId="ListNumber">
    <w:name w:val="List Number"/>
    <w:basedOn w:val="List"/>
    <w:rsid w:val="005972F3"/>
  </w:style>
  <w:style w:type="paragraph" w:styleId="List">
    <w:name w:val="List"/>
    <w:basedOn w:val="Normal"/>
    <w:link w:val="ListChar3"/>
    <w:rsid w:val="005972F3"/>
    <w:pPr>
      <w:ind w:left="568" w:hanging="284"/>
    </w:pPr>
  </w:style>
  <w:style w:type="paragraph" w:customStyle="1" w:styleId="TAH">
    <w:name w:val="TAH"/>
    <w:basedOn w:val="TAC"/>
    <w:link w:val="TAHCar"/>
    <w:rsid w:val="005972F3"/>
    <w:rPr>
      <w:b/>
    </w:rPr>
  </w:style>
  <w:style w:type="paragraph" w:customStyle="1" w:styleId="TAC">
    <w:name w:val="TAC"/>
    <w:basedOn w:val="TAL"/>
    <w:link w:val="TACChar"/>
    <w:rsid w:val="005972F3"/>
    <w:pPr>
      <w:jc w:val="center"/>
    </w:pPr>
  </w:style>
  <w:style w:type="paragraph" w:customStyle="1" w:styleId="LD">
    <w:name w:val="LD"/>
    <w:rsid w:val="005972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972F3"/>
    <w:pPr>
      <w:keepLines/>
      <w:ind w:left="1702" w:hanging="1418"/>
    </w:pPr>
  </w:style>
  <w:style w:type="paragraph" w:customStyle="1" w:styleId="FP">
    <w:name w:val="FP"/>
    <w:basedOn w:val="Normal"/>
    <w:rsid w:val="005972F3"/>
    <w:pPr>
      <w:spacing w:after="0"/>
    </w:pPr>
  </w:style>
  <w:style w:type="paragraph" w:customStyle="1" w:styleId="NW">
    <w:name w:val="NW"/>
    <w:basedOn w:val="NO"/>
    <w:rsid w:val="005972F3"/>
    <w:pPr>
      <w:spacing w:after="0"/>
    </w:pPr>
  </w:style>
  <w:style w:type="paragraph" w:customStyle="1" w:styleId="EW">
    <w:name w:val="EW"/>
    <w:basedOn w:val="EX"/>
    <w:rsid w:val="005972F3"/>
    <w:pPr>
      <w:spacing w:after="0"/>
    </w:pPr>
  </w:style>
  <w:style w:type="paragraph" w:customStyle="1" w:styleId="B1">
    <w:name w:val="B1"/>
    <w:basedOn w:val="List"/>
    <w:link w:val="B1Char"/>
    <w:rsid w:val="005972F3"/>
  </w:style>
  <w:style w:type="paragraph" w:styleId="TOC6">
    <w:name w:val="toc 6"/>
    <w:basedOn w:val="TOC5"/>
    <w:next w:val="Normal"/>
    <w:rsid w:val="005972F3"/>
    <w:pPr>
      <w:ind w:left="1985" w:hanging="1985"/>
    </w:pPr>
  </w:style>
  <w:style w:type="paragraph" w:styleId="TOC7">
    <w:name w:val="toc 7"/>
    <w:basedOn w:val="TOC6"/>
    <w:next w:val="Normal"/>
    <w:rsid w:val="005972F3"/>
    <w:pPr>
      <w:ind w:left="2268" w:hanging="2268"/>
    </w:pPr>
  </w:style>
  <w:style w:type="paragraph" w:styleId="ListBullet2">
    <w:name w:val="List Bullet 2"/>
    <w:aliases w:val="lb2"/>
    <w:basedOn w:val="ListBullet"/>
    <w:link w:val="ListBullet2Char"/>
    <w:rsid w:val="005972F3"/>
    <w:pPr>
      <w:ind w:left="851"/>
    </w:pPr>
  </w:style>
  <w:style w:type="paragraph" w:styleId="ListBullet">
    <w:name w:val="List Bullet"/>
    <w:aliases w:val="UL"/>
    <w:basedOn w:val="List"/>
    <w:link w:val="ListBulletChar"/>
    <w:rsid w:val="005972F3"/>
  </w:style>
  <w:style w:type="paragraph" w:customStyle="1" w:styleId="EditorsNote">
    <w:name w:val="Editor's Note"/>
    <w:aliases w:val="EN,Editor's Noteormal"/>
    <w:basedOn w:val="NO"/>
    <w:link w:val="EditorsNoteChar"/>
    <w:rsid w:val="005972F3"/>
    <w:rPr>
      <w:color w:val="FF0000"/>
    </w:rPr>
  </w:style>
  <w:style w:type="paragraph" w:customStyle="1" w:styleId="TH">
    <w:name w:val="TH"/>
    <w:basedOn w:val="Normal"/>
    <w:link w:val="THChar"/>
    <w:rsid w:val="005972F3"/>
    <w:pPr>
      <w:keepNext/>
      <w:keepLines/>
      <w:spacing w:before="60"/>
      <w:jc w:val="center"/>
    </w:pPr>
    <w:rPr>
      <w:rFonts w:ascii="Arial" w:hAnsi="Arial"/>
      <w:b/>
    </w:rPr>
  </w:style>
  <w:style w:type="paragraph" w:customStyle="1" w:styleId="ZA">
    <w:name w:val="ZA"/>
    <w:rsid w:val="005972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72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72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72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972F3"/>
    <w:pPr>
      <w:ind w:left="851" w:hanging="851"/>
    </w:pPr>
  </w:style>
  <w:style w:type="paragraph" w:customStyle="1" w:styleId="ZH">
    <w:name w:val="ZH"/>
    <w:rsid w:val="005972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972F3"/>
    <w:pPr>
      <w:keepNext w:val="0"/>
      <w:spacing w:before="0" w:after="240"/>
    </w:pPr>
  </w:style>
  <w:style w:type="paragraph" w:customStyle="1" w:styleId="ZG">
    <w:name w:val="ZG"/>
    <w:rsid w:val="005972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5972F3"/>
    <w:pPr>
      <w:ind w:left="1135"/>
    </w:pPr>
  </w:style>
  <w:style w:type="paragraph" w:styleId="List2">
    <w:name w:val="List 2"/>
    <w:basedOn w:val="List"/>
    <w:link w:val="List2Char"/>
    <w:rsid w:val="005972F3"/>
    <w:pPr>
      <w:ind w:left="851"/>
    </w:pPr>
  </w:style>
  <w:style w:type="paragraph" w:styleId="List3">
    <w:name w:val="List 3"/>
    <w:basedOn w:val="List2"/>
    <w:link w:val="List3Char"/>
    <w:rsid w:val="005972F3"/>
    <w:pPr>
      <w:ind w:left="1135"/>
    </w:pPr>
  </w:style>
  <w:style w:type="paragraph" w:styleId="List4">
    <w:name w:val="List 4"/>
    <w:basedOn w:val="List3"/>
    <w:rsid w:val="005972F3"/>
    <w:pPr>
      <w:ind w:left="1418"/>
    </w:pPr>
  </w:style>
  <w:style w:type="paragraph" w:styleId="List5">
    <w:name w:val="List 5"/>
    <w:basedOn w:val="List4"/>
    <w:rsid w:val="005972F3"/>
    <w:pPr>
      <w:ind w:left="1702"/>
    </w:pPr>
  </w:style>
  <w:style w:type="paragraph" w:styleId="ListBullet4">
    <w:name w:val="List Bullet 4"/>
    <w:basedOn w:val="ListBullet3"/>
    <w:rsid w:val="005972F3"/>
    <w:pPr>
      <w:ind w:left="1418"/>
    </w:pPr>
  </w:style>
  <w:style w:type="paragraph" w:styleId="ListBullet5">
    <w:name w:val="List Bullet 5"/>
    <w:basedOn w:val="ListBullet4"/>
    <w:rsid w:val="005972F3"/>
    <w:pPr>
      <w:ind w:left="1702"/>
    </w:pPr>
  </w:style>
  <w:style w:type="paragraph" w:customStyle="1" w:styleId="B2">
    <w:name w:val="B2"/>
    <w:basedOn w:val="List2"/>
    <w:link w:val="B2Char"/>
    <w:rsid w:val="005972F3"/>
  </w:style>
  <w:style w:type="paragraph" w:customStyle="1" w:styleId="B3">
    <w:name w:val="B3"/>
    <w:basedOn w:val="List3"/>
    <w:link w:val="B3Char"/>
    <w:rsid w:val="005972F3"/>
  </w:style>
  <w:style w:type="paragraph" w:customStyle="1" w:styleId="B4">
    <w:name w:val="B4"/>
    <w:basedOn w:val="List4"/>
    <w:link w:val="B4Char"/>
    <w:rsid w:val="005972F3"/>
  </w:style>
  <w:style w:type="paragraph" w:customStyle="1" w:styleId="B5">
    <w:name w:val="B5"/>
    <w:basedOn w:val="List5"/>
    <w:link w:val="B5Char"/>
    <w:rsid w:val="005972F3"/>
  </w:style>
  <w:style w:type="paragraph" w:customStyle="1" w:styleId="ZTD">
    <w:name w:val="ZTD"/>
    <w:basedOn w:val="ZB"/>
    <w:rsid w:val="005972F3"/>
    <w:pPr>
      <w:framePr w:hRule="auto" w:wrap="notBeside" w:y="852"/>
    </w:pPr>
    <w:rPr>
      <w:i w:val="0"/>
      <w:sz w:val="40"/>
    </w:rPr>
  </w:style>
  <w:style w:type="paragraph" w:customStyle="1" w:styleId="ZV">
    <w:name w:val="ZV"/>
    <w:basedOn w:val="ZU"/>
    <w:rsid w:val="005972F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2574</TotalTime>
  <Pages>1</Pages>
  <Words>5439</Words>
  <Characters>31004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36371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2989</cp:lastModifiedBy>
  <cp:revision>82</cp:revision>
  <dcterms:created xsi:type="dcterms:W3CDTF">2021-09-28T12:04:00Z</dcterms:created>
  <dcterms:modified xsi:type="dcterms:W3CDTF">2024-07-04T16:24:00Z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