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FC1EE20"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7102EA">
              <w:rPr>
                <w:rFonts w:eastAsiaTheme="minorEastAsia"/>
                <w:noProof w:val="0"/>
              </w:rPr>
              <w:t>9</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A6409" w:rsidRPr="00BE5108">
              <w:rPr>
                <w:rFonts w:eastAsiaTheme="minorEastAsia"/>
                <w:noProof w:val="0"/>
                <w:sz w:val="32"/>
              </w:rPr>
              <w:t>202</w:t>
            </w:r>
            <w:r w:rsidR="008A6409">
              <w:rPr>
                <w:rFonts w:eastAsiaTheme="minorEastAsia"/>
                <w:noProof w:val="0"/>
                <w:sz w:val="32"/>
              </w:rPr>
              <w:t>4</w:t>
            </w:r>
            <w:r w:rsidRPr="00BE5108">
              <w:rPr>
                <w:rFonts w:eastAsiaTheme="minorEastAsia"/>
                <w:noProof w:val="0"/>
                <w:sz w:val="32"/>
              </w:rPr>
              <w:t>-</w:t>
            </w:r>
            <w:bookmarkEnd w:id="4"/>
            <w:r w:rsidR="007102EA">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D23D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650 Route des Lucioles - Sophia Antipolis</w:t>
            </w:r>
          </w:p>
          <w:p w14:paraId="5E43B33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E9A61B8"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AA0F2F" w:rsidRPr="00BE5108">
              <w:rPr>
                <w:rFonts w:eastAsiaTheme="minorEastAsia"/>
                <w:sz w:val="18"/>
              </w:rPr>
              <w:t>202</w:t>
            </w:r>
            <w:r w:rsidR="00AA0F2F">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76F724A5" w14:textId="57F666B9" w:rsidR="00D54A3B" w:rsidRDefault="003F1A86">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D54A3B" w:rsidRPr="00DD0A13">
        <w:rPr>
          <w:rFonts w:eastAsiaTheme="minorEastAsia"/>
        </w:rPr>
        <w:t>Foreword</w:t>
      </w:r>
      <w:r w:rsidR="00D54A3B">
        <w:tab/>
      </w:r>
      <w:r w:rsidR="00D54A3B">
        <w:fldChar w:fldCharType="begin" w:fldLock="1"/>
      </w:r>
      <w:r w:rsidR="00D54A3B">
        <w:instrText xml:space="preserve"> PAGEREF _Toc163217479 \h </w:instrText>
      </w:r>
      <w:r w:rsidR="00D54A3B">
        <w:fldChar w:fldCharType="separate"/>
      </w:r>
      <w:r w:rsidR="00D54A3B">
        <w:t>12</w:t>
      </w:r>
      <w:r w:rsidR="00D54A3B">
        <w:fldChar w:fldCharType="end"/>
      </w:r>
    </w:p>
    <w:p w14:paraId="0245C202" w14:textId="6848532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1</w:t>
      </w:r>
      <w:r>
        <w:rPr>
          <w:rFonts w:asciiTheme="minorHAnsi" w:eastAsiaTheme="minorEastAsia" w:hAnsiTheme="minorHAnsi" w:cstheme="minorBidi"/>
          <w:kern w:val="2"/>
          <w:szCs w:val="22"/>
          <w:lang w:eastAsia="ko-KR"/>
          <w14:ligatures w14:val="standardContextual"/>
        </w:rPr>
        <w:tab/>
      </w:r>
      <w:r w:rsidRPr="00DD0A13">
        <w:rPr>
          <w:rFonts w:eastAsiaTheme="minorEastAsia"/>
        </w:rPr>
        <w:t>Scope</w:t>
      </w:r>
      <w:r>
        <w:tab/>
      </w:r>
      <w:r>
        <w:fldChar w:fldCharType="begin" w:fldLock="1"/>
      </w:r>
      <w:r>
        <w:instrText xml:space="preserve"> PAGEREF _Toc163217480 \h </w:instrText>
      </w:r>
      <w:r>
        <w:fldChar w:fldCharType="separate"/>
      </w:r>
      <w:r>
        <w:t>14</w:t>
      </w:r>
      <w:r>
        <w:fldChar w:fldCharType="end"/>
      </w:r>
    </w:p>
    <w:p w14:paraId="49308824" w14:textId="61272B6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2</w:t>
      </w:r>
      <w:r>
        <w:rPr>
          <w:rFonts w:asciiTheme="minorHAnsi" w:eastAsiaTheme="minorEastAsia" w:hAnsiTheme="minorHAnsi" w:cstheme="minorBidi"/>
          <w:kern w:val="2"/>
          <w:szCs w:val="22"/>
          <w:lang w:eastAsia="ko-KR"/>
          <w14:ligatures w14:val="standardContextual"/>
        </w:rPr>
        <w:tab/>
      </w:r>
      <w:r w:rsidRPr="00DD0A13">
        <w:rPr>
          <w:rFonts w:eastAsiaTheme="minorEastAsia"/>
        </w:rPr>
        <w:t>References</w:t>
      </w:r>
      <w:r>
        <w:tab/>
      </w:r>
      <w:r>
        <w:fldChar w:fldCharType="begin" w:fldLock="1"/>
      </w:r>
      <w:r>
        <w:instrText xml:space="preserve"> PAGEREF _Toc163217481 \h </w:instrText>
      </w:r>
      <w:r>
        <w:fldChar w:fldCharType="separate"/>
      </w:r>
      <w:r>
        <w:t>14</w:t>
      </w:r>
      <w:r>
        <w:fldChar w:fldCharType="end"/>
      </w:r>
    </w:p>
    <w:p w14:paraId="65E39682" w14:textId="4D6CA82B"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3</w:t>
      </w:r>
      <w:r>
        <w:rPr>
          <w:rFonts w:asciiTheme="minorHAnsi" w:eastAsiaTheme="minorEastAsia" w:hAnsiTheme="minorHAnsi" w:cstheme="minorBidi"/>
          <w:kern w:val="2"/>
          <w:szCs w:val="22"/>
          <w:lang w:eastAsia="ko-KR"/>
          <w14:ligatures w14:val="standardContextual"/>
        </w:rPr>
        <w:tab/>
      </w:r>
      <w:r w:rsidRPr="00DD0A13">
        <w:rPr>
          <w:rFonts w:eastAsiaTheme="minorEastAsia"/>
        </w:rPr>
        <w:t>Definitions of terms, symbols and abbreviations</w:t>
      </w:r>
      <w:r>
        <w:tab/>
      </w:r>
      <w:r>
        <w:fldChar w:fldCharType="begin" w:fldLock="1"/>
      </w:r>
      <w:r>
        <w:instrText xml:space="preserve"> PAGEREF _Toc163217482 \h </w:instrText>
      </w:r>
      <w:r>
        <w:fldChar w:fldCharType="separate"/>
      </w:r>
      <w:r>
        <w:t>15</w:t>
      </w:r>
      <w:r>
        <w:fldChar w:fldCharType="end"/>
      </w:r>
    </w:p>
    <w:p w14:paraId="6711EA5E" w14:textId="7536089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Terms</w:t>
      </w:r>
      <w:r>
        <w:tab/>
      </w:r>
      <w:r>
        <w:fldChar w:fldCharType="begin" w:fldLock="1"/>
      </w:r>
      <w:r>
        <w:instrText xml:space="preserve"> PAGEREF _Toc163217483 \h </w:instrText>
      </w:r>
      <w:r>
        <w:fldChar w:fldCharType="separate"/>
      </w:r>
      <w:r>
        <w:t>15</w:t>
      </w:r>
      <w:r>
        <w:fldChar w:fldCharType="end"/>
      </w:r>
    </w:p>
    <w:p w14:paraId="3558FCA1" w14:textId="5B76BDE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Symbols</w:t>
      </w:r>
      <w:r>
        <w:tab/>
      </w:r>
      <w:r>
        <w:fldChar w:fldCharType="begin" w:fldLock="1"/>
      </w:r>
      <w:r>
        <w:instrText xml:space="preserve"> PAGEREF _Toc163217484 \h </w:instrText>
      </w:r>
      <w:r>
        <w:fldChar w:fldCharType="separate"/>
      </w:r>
      <w:r>
        <w:t>18</w:t>
      </w:r>
      <w:r>
        <w:fldChar w:fldCharType="end"/>
      </w:r>
    </w:p>
    <w:p w14:paraId="31E07638" w14:textId="6830087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Abbreviations</w:t>
      </w:r>
      <w:r>
        <w:tab/>
      </w:r>
      <w:r>
        <w:fldChar w:fldCharType="begin" w:fldLock="1"/>
      </w:r>
      <w:r>
        <w:instrText xml:space="preserve"> PAGEREF _Toc163217485 \h </w:instrText>
      </w:r>
      <w:r>
        <w:fldChar w:fldCharType="separate"/>
      </w:r>
      <w:r>
        <w:t>19</w:t>
      </w:r>
      <w:r>
        <w:fldChar w:fldCharType="end"/>
      </w:r>
    </w:p>
    <w:p w14:paraId="0B2411FF" w14:textId="5C6A5D7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4</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 conducted test conditions and declarations</w:t>
      </w:r>
      <w:r>
        <w:tab/>
      </w:r>
      <w:r>
        <w:fldChar w:fldCharType="begin" w:fldLock="1"/>
      </w:r>
      <w:r>
        <w:instrText xml:space="preserve"> PAGEREF _Toc163217486 \h </w:instrText>
      </w:r>
      <w:r>
        <w:fldChar w:fldCharType="separate"/>
      </w:r>
      <w:r>
        <w:t>20</w:t>
      </w:r>
      <w:r>
        <w:fldChar w:fldCharType="end"/>
      </w:r>
    </w:p>
    <w:p w14:paraId="01D31A57" w14:textId="102506C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uncertainties and test requirements</w:t>
      </w:r>
      <w:r>
        <w:tab/>
      </w:r>
      <w:r>
        <w:fldChar w:fldCharType="begin" w:fldLock="1"/>
      </w:r>
      <w:r>
        <w:instrText xml:space="preserve"> PAGEREF _Toc163217487 \h </w:instrText>
      </w:r>
      <w:r>
        <w:fldChar w:fldCharType="separate"/>
      </w:r>
      <w:r>
        <w:t>20</w:t>
      </w:r>
      <w:r>
        <w:fldChar w:fldCharType="end"/>
      </w:r>
    </w:p>
    <w:p w14:paraId="1AA61FA6" w14:textId="3D1016F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_Toc163217488 \h </w:instrText>
      </w:r>
      <w:r>
        <w:fldChar w:fldCharType="separate"/>
      </w:r>
      <w:r>
        <w:t>20</w:t>
      </w:r>
      <w:r>
        <w:fldChar w:fldCharType="end"/>
      </w:r>
    </w:p>
    <w:p w14:paraId="7218E4F1" w14:textId="508DC01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Acceptable uncertainty of Test System</w:t>
      </w:r>
      <w:r>
        <w:tab/>
      </w:r>
      <w:r>
        <w:fldChar w:fldCharType="begin" w:fldLock="1"/>
      </w:r>
      <w:r>
        <w:instrText xml:space="preserve"> PAGEREF _Toc163217489 \h </w:instrText>
      </w:r>
      <w:r>
        <w:fldChar w:fldCharType="separate"/>
      </w:r>
      <w:r>
        <w:t>20</w:t>
      </w:r>
      <w:r>
        <w:fldChar w:fldCharType="end"/>
      </w:r>
    </w:p>
    <w:p w14:paraId="4013E6E4" w14:textId="78493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_Toc163217490 \h </w:instrText>
      </w:r>
      <w:r>
        <w:fldChar w:fldCharType="separate"/>
      </w:r>
      <w:r>
        <w:t>20</w:t>
      </w:r>
      <w:r>
        <w:fldChar w:fldCharType="end"/>
      </w:r>
    </w:p>
    <w:p w14:paraId="568D7DB0" w14:textId="69A5370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Measurement of t</w:t>
      </w:r>
      <w:r w:rsidRPr="00DD0A13">
        <w:rPr>
          <w:rFonts w:eastAsiaTheme="minorEastAsia"/>
        </w:rPr>
        <w:t>ransmitter</w:t>
      </w:r>
      <w:r>
        <w:tab/>
      </w:r>
      <w:r>
        <w:fldChar w:fldCharType="begin" w:fldLock="1"/>
      </w:r>
      <w:r>
        <w:instrText xml:space="preserve"> PAGEREF _Toc163217491 \h </w:instrText>
      </w:r>
      <w:r>
        <w:fldChar w:fldCharType="separate"/>
      </w:r>
      <w:r>
        <w:t>21</w:t>
      </w:r>
      <w:r>
        <w:fldChar w:fldCharType="end"/>
      </w:r>
    </w:p>
    <w:p w14:paraId="0D1BA002" w14:textId="7C5EAFC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 xml:space="preserve">Measurement of </w:t>
      </w:r>
      <w:r w:rsidRPr="00DD0A13">
        <w:rPr>
          <w:rFonts w:eastAsiaTheme="minorEastAsia"/>
        </w:rPr>
        <w:t>receiver</w:t>
      </w:r>
      <w:r>
        <w:tab/>
      </w:r>
      <w:r>
        <w:fldChar w:fldCharType="begin" w:fldLock="1"/>
      </w:r>
      <w:r>
        <w:instrText xml:space="preserve"> PAGEREF _Toc163217492 \h </w:instrText>
      </w:r>
      <w:r>
        <w:fldChar w:fldCharType="separate"/>
      </w:r>
      <w:r>
        <w:t>22</w:t>
      </w:r>
      <w:r>
        <w:fldChar w:fldCharType="end"/>
      </w:r>
    </w:p>
    <w:p w14:paraId="77D622BF" w14:textId="4D4F6E1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Measurement of performance requirements</w:t>
      </w:r>
      <w:r>
        <w:tab/>
      </w:r>
      <w:r>
        <w:fldChar w:fldCharType="begin" w:fldLock="1"/>
      </w:r>
      <w:r>
        <w:instrText xml:space="preserve"> PAGEREF _Toc163217493 \h </w:instrText>
      </w:r>
      <w:r>
        <w:fldChar w:fldCharType="separate"/>
      </w:r>
      <w:r>
        <w:t>25</w:t>
      </w:r>
      <w:r>
        <w:fldChar w:fldCharType="end"/>
      </w:r>
    </w:p>
    <w:p w14:paraId="6CFFF82A" w14:textId="0882C78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Interpretation of measurement results</w:t>
      </w:r>
      <w:r>
        <w:tab/>
      </w:r>
      <w:r>
        <w:fldChar w:fldCharType="begin" w:fldLock="1"/>
      </w:r>
      <w:r>
        <w:instrText xml:space="preserve"> PAGEREF _Toc163217494 \h </w:instrText>
      </w:r>
      <w:r>
        <w:fldChar w:fldCharType="separate"/>
      </w:r>
      <w:r>
        <w:t>27</w:t>
      </w:r>
      <w:r>
        <w:fldChar w:fldCharType="end"/>
      </w:r>
    </w:p>
    <w:p w14:paraId="32E049FC" w14:textId="1595C17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Conducted requirement reference points</w:t>
      </w:r>
      <w:r>
        <w:tab/>
      </w:r>
      <w:r>
        <w:fldChar w:fldCharType="begin" w:fldLock="1"/>
      </w:r>
      <w:r>
        <w:instrText xml:space="preserve"> PAGEREF _Toc163217495 \h </w:instrText>
      </w:r>
      <w:r>
        <w:fldChar w:fldCharType="separate"/>
      </w:r>
      <w:r>
        <w:t>27</w:t>
      </w:r>
      <w:r>
        <w:fldChar w:fldCharType="end"/>
      </w:r>
    </w:p>
    <w:p w14:paraId="61832395" w14:textId="437C5B2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4.2.</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w:t>
      </w:r>
      <w:r w:rsidRPr="00DD0A13">
        <w:rPr>
          <w:rFonts w:eastAsiaTheme="minorEastAsia"/>
          <w:i/>
        </w:rPr>
        <w:t xml:space="preserve"> type 1-H</w:t>
      </w:r>
      <w:r>
        <w:tab/>
      </w:r>
      <w:r>
        <w:fldChar w:fldCharType="begin" w:fldLock="1"/>
      </w:r>
      <w:r>
        <w:instrText xml:space="preserve"> PAGEREF _Toc163217496 \h </w:instrText>
      </w:r>
      <w:r>
        <w:fldChar w:fldCharType="separate"/>
      </w:r>
      <w:r>
        <w:t>27</w:t>
      </w:r>
      <w:r>
        <w:fldChar w:fldCharType="end"/>
      </w:r>
    </w:p>
    <w:p w14:paraId="7EF8FF90" w14:textId="7FD27E91" w:rsidR="00D54A3B" w:rsidRPr="00D54A3B" w:rsidRDefault="00D54A3B">
      <w:pPr>
        <w:pStyle w:val="TOC2"/>
        <w:rPr>
          <w:rFonts w:asciiTheme="minorHAnsi" w:eastAsiaTheme="minorEastAsia" w:hAnsiTheme="minorHAnsi" w:cstheme="minorBidi"/>
          <w:kern w:val="2"/>
          <w:sz w:val="22"/>
          <w:szCs w:val="22"/>
          <w:lang w:val="fr-FR" w:eastAsia="ko-KR"/>
          <w14:ligatures w14:val="standardContextual"/>
        </w:rPr>
      </w:pPr>
      <w:r w:rsidRPr="00D54A3B">
        <w:rPr>
          <w:rFonts w:eastAsiaTheme="minorEastAsia"/>
          <w:lang w:val="fr-FR"/>
        </w:rPr>
        <w:t>4.3</w:t>
      </w:r>
      <w:r w:rsidRPr="00D54A3B">
        <w:rPr>
          <w:rFonts w:asciiTheme="minorHAnsi" w:eastAsiaTheme="minorEastAsia" w:hAnsiTheme="minorHAnsi" w:cstheme="minorBidi"/>
          <w:kern w:val="2"/>
          <w:sz w:val="22"/>
          <w:szCs w:val="22"/>
          <w:lang w:val="fr-FR" w:eastAsia="ko-KR"/>
          <w14:ligatures w14:val="standardContextual"/>
        </w:rPr>
        <w:tab/>
      </w:r>
      <w:r w:rsidRPr="00D54A3B">
        <w:rPr>
          <w:rFonts w:eastAsiaTheme="minorEastAsia"/>
          <w:lang w:val="fr-FR"/>
        </w:rPr>
        <w:t>IAB classes</w:t>
      </w:r>
      <w:r w:rsidRPr="00D54A3B">
        <w:rPr>
          <w:lang w:val="fr-FR"/>
        </w:rPr>
        <w:tab/>
      </w:r>
      <w:r>
        <w:fldChar w:fldCharType="begin" w:fldLock="1"/>
      </w:r>
      <w:r w:rsidRPr="00D54A3B">
        <w:rPr>
          <w:lang w:val="fr-FR"/>
        </w:rPr>
        <w:instrText xml:space="preserve"> PAGEREF _Toc163217497 \h </w:instrText>
      </w:r>
      <w:r>
        <w:fldChar w:fldCharType="separate"/>
      </w:r>
      <w:r w:rsidRPr="00D54A3B">
        <w:rPr>
          <w:lang w:val="fr-FR"/>
        </w:rPr>
        <w:t>28</w:t>
      </w:r>
      <w:r>
        <w:fldChar w:fldCharType="end"/>
      </w:r>
    </w:p>
    <w:p w14:paraId="317141DB" w14:textId="570A5FAE" w:rsidR="00D54A3B" w:rsidRPr="00D54A3B" w:rsidRDefault="00D54A3B">
      <w:pPr>
        <w:pStyle w:val="TOC3"/>
        <w:rPr>
          <w:rFonts w:asciiTheme="minorHAnsi" w:eastAsiaTheme="minorEastAsia" w:hAnsiTheme="minorHAnsi" w:cstheme="minorBidi"/>
          <w:kern w:val="2"/>
          <w:sz w:val="22"/>
          <w:szCs w:val="22"/>
          <w:lang w:val="fr-FR" w:eastAsia="ko-KR"/>
          <w14:ligatures w14:val="standardContextual"/>
        </w:rPr>
      </w:pPr>
      <w:r w:rsidRPr="00D54A3B">
        <w:rPr>
          <w:rFonts w:eastAsiaTheme="minorEastAsia"/>
          <w:lang w:val="fr-FR"/>
        </w:rPr>
        <w:t>4.</w:t>
      </w:r>
      <w:r w:rsidRPr="00D54A3B">
        <w:rPr>
          <w:rFonts w:eastAsia="SimSun"/>
          <w:lang w:val="fr-FR" w:eastAsia="zh-CN"/>
        </w:rPr>
        <w:t>3</w:t>
      </w:r>
      <w:r w:rsidRPr="00D54A3B">
        <w:rPr>
          <w:rFonts w:eastAsiaTheme="minorEastAsia"/>
          <w:lang w:val="fr-FR"/>
        </w:rPr>
        <w:t>.</w:t>
      </w:r>
      <w:r w:rsidRPr="00D54A3B">
        <w:rPr>
          <w:rFonts w:eastAsia="SimSun"/>
          <w:lang w:val="fr-FR" w:eastAsia="zh-CN"/>
        </w:rPr>
        <w:t>1</w:t>
      </w:r>
      <w:r w:rsidRPr="00D54A3B">
        <w:rPr>
          <w:rFonts w:asciiTheme="minorHAnsi" w:eastAsiaTheme="minorEastAsia" w:hAnsiTheme="minorHAnsi" w:cstheme="minorBidi"/>
          <w:kern w:val="2"/>
          <w:sz w:val="22"/>
          <w:szCs w:val="22"/>
          <w:lang w:val="fr-FR" w:eastAsia="ko-KR"/>
          <w14:ligatures w14:val="standardContextual"/>
        </w:rPr>
        <w:tab/>
      </w:r>
      <w:r w:rsidRPr="00D54A3B">
        <w:rPr>
          <w:rFonts w:eastAsia="SimSun"/>
          <w:i/>
          <w:lang w:val="fr-FR" w:eastAsia="zh-CN"/>
        </w:rPr>
        <w:t>IAB-DU class</w:t>
      </w:r>
      <w:r w:rsidRPr="00D54A3B">
        <w:rPr>
          <w:lang w:val="fr-FR"/>
        </w:rPr>
        <w:tab/>
      </w:r>
      <w:r>
        <w:fldChar w:fldCharType="begin" w:fldLock="1"/>
      </w:r>
      <w:r w:rsidRPr="00D54A3B">
        <w:rPr>
          <w:lang w:val="fr-FR"/>
        </w:rPr>
        <w:instrText xml:space="preserve"> PAGEREF _Toc163217498 \h </w:instrText>
      </w:r>
      <w:r>
        <w:fldChar w:fldCharType="separate"/>
      </w:r>
      <w:r w:rsidRPr="00D54A3B">
        <w:rPr>
          <w:lang w:val="fr-FR"/>
        </w:rPr>
        <w:t>28</w:t>
      </w:r>
      <w:r>
        <w:fldChar w:fldCharType="end"/>
      </w:r>
    </w:p>
    <w:p w14:paraId="60F842DA" w14:textId="73200D7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w:t>
      </w:r>
      <w:r w:rsidRPr="00DD0A13">
        <w:rPr>
          <w:rFonts w:eastAsia="SimSun"/>
          <w:lang w:eastAsia="zh-CN"/>
        </w:rPr>
        <w:t>3</w:t>
      </w:r>
      <w:r w:rsidRPr="00DD0A13">
        <w:rPr>
          <w:rFonts w:eastAsiaTheme="minorEastAsia"/>
        </w:rPr>
        <w:t>.</w:t>
      </w:r>
      <w:r w:rsidRPr="00DD0A1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IAB-MT class</w:t>
      </w:r>
      <w:r>
        <w:tab/>
      </w:r>
      <w:r>
        <w:fldChar w:fldCharType="begin" w:fldLock="1"/>
      </w:r>
      <w:r>
        <w:instrText xml:space="preserve"> PAGEREF _Toc163217499 \h </w:instrText>
      </w:r>
      <w:r>
        <w:fldChar w:fldCharType="separate"/>
      </w:r>
      <w:r>
        <w:t>29</w:t>
      </w:r>
      <w:r>
        <w:fldChar w:fldCharType="end"/>
      </w:r>
    </w:p>
    <w:p w14:paraId="2F298C4C" w14:textId="141A82C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Regional requirements</w:t>
      </w:r>
      <w:r>
        <w:tab/>
      </w:r>
      <w:r>
        <w:fldChar w:fldCharType="begin" w:fldLock="1"/>
      </w:r>
      <w:r>
        <w:instrText xml:space="preserve"> PAGEREF _Toc163217500 \h </w:instrText>
      </w:r>
      <w:r>
        <w:fldChar w:fldCharType="separate"/>
      </w:r>
      <w:r>
        <w:t>29</w:t>
      </w:r>
      <w:r>
        <w:fldChar w:fldCharType="end"/>
      </w:r>
    </w:p>
    <w:p w14:paraId="67F8170C" w14:textId="1C3BBFC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configurations</w:t>
      </w:r>
      <w:r>
        <w:tab/>
      </w:r>
      <w:r>
        <w:fldChar w:fldCharType="begin" w:fldLock="1"/>
      </w:r>
      <w:r>
        <w:instrText xml:space="preserve"> PAGEREF _Toc163217501 \h </w:instrText>
      </w:r>
      <w:r>
        <w:fldChar w:fldCharType="separate"/>
      </w:r>
      <w:r>
        <w:t>29</w:t>
      </w:r>
      <w:r>
        <w:fldChar w:fldCharType="end"/>
      </w:r>
    </w:p>
    <w:p w14:paraId="33992697" w14:textId="3063CBD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w:t>
      </w:r>
      <w:r w:rsidRPr="00DD0A13">
        <w:rPr>
          <w:rFonts w:eastAsiaTheme="minorEastAsia"/>
          <w:i/>
        </w:rPr>
        <w:t xml:space="preserve"> type 1-H</w:t>
      </w:r>
      <w:r>
        <w:tab/>
      </w:r>
      <w:r>
        <w:fldChar w:fldCharType="begin" w:fldLock="1"/>
      </w:r>
      <w:r>
        <w:instrText xml:space="preserve"> PAGEREF _Toc163217502 \h </w:instrText>
      </w:r>
      <w:r>
        <w:fldChar w:fldCharType="separate"/>
      </w:r>
      <w:r>
        <w:t>29</w:t>
      </w:r>
      <w:r>
        <w:fldChar w:fldCharType="end"/>
      </w:r>
    </w:p>
    <w:p w14:paraId="156A32AB" w14:textId="584AF11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 configurations</w:t>
      </w:r>
      <w:r>
        <w:tab/>
      </w:r>
      <w:r>
        <w:fldChar w:fldCharType="begin" w:fldLock="1"/>
      </w:r>
      <w:r>
        <w:instrText xml:space="preserve"> PAGEREF _Toc163217503 \h </w:instrText>
      </w:r>
      <w:r>
        <w:fldChar w:fldCharType="separate"/>
      </w:r>
      <w:r>
        <w:t>29</w:t>
      </w:r>
      <w:r>
        <w:fldChar w:fldCharType="end"/>
      </w:r>
    </w:p>
    <w:p w14:paraId="26268C5C" w14:textId="0AEDF62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 configurations</w:t>
      </w:r>
      <w:r>
        <w:tab/>
      </w:r>
      <w:r>
        <w:fldChar w:fldCharType="begin" w:fldLock="1"/>
      </w:r>
      <w:r>
        <w:instrText xml:space="preserve"> PAGEREF _Toc163217504 \h </w:instrText>
      </w:r>
      <w:r>
        <w:fldChar w:fldCharType="separate"/>
      </w:r>
      <w:r>
        <w:t>30</w:t>
      </w:r>
      <w:r>
        <w:fldChar w:fldCharType="end"/>
      </w:r>
    </w:p>
    <w:p w14:paraId="2FE36EC7" w14:textId="0EF0C62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Power supply options</w:t>
      </w:r>
      <w:r>
        <w:tab/>
      </w:r>
      <w:r>
        <w:fldChar w:fldCharType="begin" w:fldLock="1"/>
      </w:r>
      <w:r>
        <w:instrText xml:space="preserve"> PAGEREF _Toc163217505 \h </w:instrText>
      </w:r>
      <w:r>
        <w:fldChar w:fldCharType="separate"/>
      </w:r>
      <w:r>
        <w:t>30</w:t>
      </w:r>
      <w:r>
        <w:fldChar w:fldCharType="end"/>
      </w:r>
    </w:p>
    <w:p w14:paraId="431D9B77" w14:textId="64FD872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SimSun"/>
          <w:lang w:eastAsia="zh-CN"/>
        </w:rPr>
        <w:t>IAB</w:t>
      </w:r>
      <w:r w:rsidRPr="00DD0A13">
        <w:rPr>
          <w:rFonts w:eastAsiaTheme="minorEastAsia"/>
        </w:rPr>
        <w:t xml:space="preserve"> with integrated Iuant BS modem</w:t>
      </w:r>
      <w:r>
        <w:tab/>
      </w:r>
      <w:r>
        <w:fldChar w:fldCharType="begin" w:fldLock="1"/>
      </w:r>
      <w:r>
        <w:instrText xml:space="preserve"> PAGEREF _Toc163217506 \h </w:instrText>
      </w:r>
      <w:r>
        <w:fldChar w:fldCharType="separate"/>
      </w:r>
      <w:r>
        <w:t>31</w:t>
      </w:r>
      <w:r>
        <w:fldChar w:fldCharType="end"/>
      </w:r>
    </w:p>
    <w:p w14:paraId="61E1EF88" w14:textId="5583622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Manufacturer declarations</w:t>
      </w:r>
      <w:r>
        <w:tab/>
      </w:r>
      <w:r>
        <w:fldChar w:fldCharType="begin" w:fldLock="1"/>
      </w:r>
      <w:r>
        <w:instrText xml:space="preserve"> PAGEREF _Toc163217507 \h </w:instrText>
      </w:r>
      <w:r>
        <w:fldChar w:fldCharType="separate"/>
      </w:r>
      <w:r>
        <w:t>31</w:t>
      </w:r>
      <w:r>
        <w:fldChar w:fldCharType="end"/>
      </w:r>
    </w:p>
    <w:p w14:paraId="33AF234D" w14:textId="69FE3763"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configurations</w:t>
      </w:r>
      <w:r>
        <w:tab/>
      </w:r>
      <w:r>
        <w:fldChar w:fldCharType="begin" w:fldLock="1"/>
      </w:r>
      <w:r>
        <w:instrText xml:space="preserve"> PAGEREF _Toc163217508 \h </w:instrText>
      </w:r>
      <w:r>
        <w:fldChar w:fldCharType="separate"/>
      </w:r>
      <w:r>
        <w:t>36</w:t>
      </w:r>
      <w:r>
        <w:fldChar w:fldCharType="end"/>
      </w:r>
    </w:p>
    <w:p w14:paraId="60EA1437" w14:textId="5B33C7DF" w:rsidR="00D54A3B" w:rsidRDefault="00D54A3B">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_Toc163217509 \h </w:instrText>
      </w:r>
      <w:r>
        <w:fldChar w:fldCharType="separate"/>
      </w:r>
      <w:r>
        <w:t>36</w:t>
      </w:r>
      <w:r>
        <w:fldChar w:fldCharType="end"/>
      </w:r>
    </w:p>
    <w:p w14:paraId="0F167A9E" w14:textId="672932B3" w:rsidR="00D54A3B" w:rsidRDefault="00D54A3B">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_Toc163217510 \h </w:instrText>
      </w:r>
      <w:r>
        <w:fldChar w:fldCharType="separate"/>
      </w:r>
      <w:r>
        <w:t>36</w:t>
      </w:r>
      <w:r>
        <w:fldChar w:fldCharType="end"/>
      </w:r>
    </w:p>
    <w:p w14:paraId="6C6AC3CE" w14:textId="7B269C9C" w:rsidR="00D54A3B" w:rsidRDefault="00D54A3B">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_Toc163217511 \h </w:instrText>
      </w:r>
      <w:r>
        <w:fldChar w:fldCharType="separate"/>
      </w:r>
      <w:r>
        <w:t>36</w:t>
      </w:r>
      <w:r>
        <w:fldChar w:fldCharType="end"/>
      </w:r>
    </w:p>
    <w:p w14:paraId="56E6AFD1" w14:textId="72C9BEAF" w:rsidR="00D54A3B" w:rsidRDefault="00D54A3B">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_Toc163217512 \h </w:instrText>
      </w:r>
      <w:r>
        <w:fldChar w:fldCharType="separate"/>
      </w:r>
      <w:r>
        <w:t>36</w:t>
      </w:r>
      <w:r>
        <w:fldChar w:fldCharType="end"/>
      </w:r>
    </w:p>
    <w:p w14:paraId="6AF3DA09" w14:textId="23A6C80F" w:rsidR="00D54A3B" w:rsidRDefault="00D54A3B">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_Toc163217513 \h </w:instrText>
      </w:r>
      <w:r>
        <w:fldChar w:fldCharType="separate"/>
      </w:r>
      <w:r>
        <w:t>36</w:t>
      </w:r>
      <w:r>
        <w:fldChar w:fldCharType="end"/>
      </w:r>
    </w:p>
    <w:p w14:paraId="280087CD" w14:textId="40031E40" w:rsidR="00D54A3B" w:rsidRDefault="00D54A3B">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_Toc163217514 \h </w:instrText>
      </w:r>
      <w:r>
        <w:fldChar w:fldCharType="separate"/>
      </w:r>
      <w:r>
        <w:t>36</w:t>
      </w:r>
      <w:r>
        <w:fldChar w:fldCharType="end"/>
      </w:r>
    </w:p>
    <w:p w14:paraId="3766991E" w14:textId="1BC2B195" w:rsidR="00D54A3B" w:rsidRDefault="00D54A3B">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_Toc163217515 \h </w:instrText>
      </w:r>
      <w:r>
        <w:fldChar w:fldCharType="separate"/>
      </w:r>
      <w:r>
        <w:t>37</w:t>
      </w:r>
      <w:r>
        <w:fldChar w:fldCharType="end"/>
      </w:r>
    </w:p>
    <w:p w14:paraId="760CDEF9" w14:textId="4A1CC320" w:rsidR="00D54A3B" w:rsidRDefault="00D54A3B">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_Toc163217516 \h </w:instrText>
      </w:r>
      <w:r>
        <w:fldChar w:fldCharType="separate"/>
      </w:r>
      <w:r>
        <w:t>37</w:t>
      </w:r>
      <w:r>
        <w:fldChar w:fldCharType="end"/>
      </w:r>
    </w:p>
    <w:p w14:paraId="66D2F6CF" w14:textId="7A3FFC00" w:rsidR="00D54A3B" w:rsidRDefault="00D54A3B">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_Toc163217517 \h </w:instrText>
      </w:r>
      <w:r>
        <w:fldChar w:fldCharType="separate"/>
      </w:r>
      <w:r>
        <w:t>37</w:t>
      </w:r>
      <w:r>
        <w:fldChar w:fldCharType="end"/>
      </w:r>
    </w:p>
    <w:p w14:paraId="465342E2" w14:textId="33ADE7DC" w:rsidR="00D54A3B" w:rsidRDefault="00D54A3B">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_Toc163217518 \h </w:instrText>
      </w:r>
      <w:r>
        <w:fldChar w:fldCharType="separate"/>
      </w:r>
      <w:r>
        <w:t>37</w:t>
      </w:r>
      <w:r>
        <w:fldChar w:fldCharType="end"/>
      </w:r>
    </w:p>
    <w:p w14:paraId="0339B039" w14:textId="7C3A1F5B" w:rsidR="00D54A3B" w:rsidRDefault="00D54A3B">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_Toc163217519 \h </w:instrText>
      </w:r>
      <w:r>
        <w:fldChar w:fldCharType="separate"/>
      </w:r>
      <w:r>
        <w:t>37</w:t>
      </w:r>
      <w:r>
        <w:fldChar w:fldCharType="end"/>
      </w:r>
    </w:p>
    <w:p w14:paraId="572A1F32" w14:textId="002EE94E" w:rsidR="00D54A3B" w:rsidRDefault="00D54A3B">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_Toc163217520 \h </w:instrText>
      </w:r>
      <w:r>
        <w:fldChar w:fldCharType="separate"/>
      </w:r>
      <w:r>
        <w:t>37</w:t>
      </w:r>
      <w:r>
        <w:fldChar w:fldCharType="end"/>
      </w:r>
    </w:p>
    <w:p w14:paraId="05FBAC9E" w14:textId="1F30E371" w:rsidR="00D54A3B" w:rsidRDefault="00D54A3B">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_Toc163217521 \h </w:instrText>
      </w:r>
      <w:r>
        <w:fldChar w:fldCharType="separate"/>
      </w:r>
      <w:r>
        <w:t>37</w:t>
      </w:r>
      <w:r>
        <w:fldChar w:fldCharType="end"/>
      </w:r>
    </w:p>
    <w:p w14:paraId="2319DFA6" w14:textId="02490534" w:rsidR="00D54A3B" w:rsidRDefault="00D54A3B">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_Toc163217522 \h </w:instrText>
      </w:r>
      <w:r>
        <w:fldChar w:fldCharType="separate"/>
      </w:r>
      <w:r>
        <w:t>38</w:t>
      </w:r>
      <w:r>
        <w:fldChar w:fldCharType="end"/>
      </w:r>
    </w:p>
    <w:p w14:paraId="32A5AA43" w14:textId="53EC0945" w:rsidR="00D54A3B" w:rsidRDefault="00D54A3B">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_Toc163217523 \h </w:instrText>
      </w:r>
      <w:r>
        <w:fldChar w:fldCharType="separate"/>
      </w:r>
      <w:r>
        <w:t>38</w:t>
      </w:r>
      <w:r>
        <w:fldChar w:fldCharType="end"/>
      </w:r>
    </w:p>
    <w:p w14:paraId="1881A6B5" w14:textId="44D3372F" w:rsidR="00D54A3B" w:rsidRDefault="00D54A3B">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_Toc163217524 \h </w:instrText>
      </w:r>
      <w:r>
        <w:fldChar w:fldCharType="separate"/>
      </w:r>
      <w:r>
        <w:t>38</w:t>
      </w:r>
      <w:r>
        <w:fldChar w:fldCharType="end"/>
      </w:r>
    </w:p>
    <w:p w14:paraId="40E5237A" w14:textId="6D0CD467" w:rsidR="00D54A3B" w:rsidRDefault="00D54A3B">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_Toc163217525 \h </w:instrText>
      </w:r>
      <w:r>
        <w:fldChar w:fldCharType="separate"/>
      </w:r>
      <w:r>
        <w:t>38</w:t>
      </w:r>
      <w:r>
        <w:fldChar w:fldCharType="end"/>
      </w:r>
    </w:p>
    <w:p w14:paraId="318EE23A" w14:textId="326D6C28" w:rsidR="00D54A3B" w:rsidRDefault="00D54A3B">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_Toc163217526 \h </w:instrText>
      </w:r>
      <w:r>
        <w:fldChar w:fldCharType="separate"/>
      </w:r>
      <w:r>
        <w:t>38</w:t>
      </w:r>
      <w:r>
        <w:fldChar w:fldCharType="end"/>
      </w:r>
    </w:p>
    <w:p w14:paraId="51899BEB" w14:textId="12F34376" w:rsidR="00D54A3B" w:rsidRDefault="00D54A3B">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_Toc163217527 \h </w:instrText>
      </w:r>
      <w:r>
        <w:fldChar w:fldCharType="separate"/>
      </w:r>
      <w:r>
        <w:t>39</w:t>
      </w:r>
      <w:r>
        <w:fldChar w:fldCharType="end"/>
      </w:r>
    </w:p>
    <w:p w14:paraId="272F5FD6" w14:textId="180366EC" w:rsidR="00D54A3B" w:rsidRDefault="00D54A3B">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_Toc163217528 \h </w:instrText>
      </w:r>
      <w:r>
        <w:fldChar w:fldCharType="separate"/>
      </w:r>
      <w:r>
        <w:t>39</w:t>
      </w:r>
      <w:r>
        <w:fldChar w:fldCharType="end"/>
      </w:r>
    </w:p>
    <w:p w14:paraId="5F7C69EF" w14:textId="67EA36C4" w:rsidR="00D54A3B" w:rsidRDefault="00D54A3B">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_Toc163217529 \h </w:instrText>
      </w:r>
      <w:r>
        <w:fldChar w:fldCharType="separate"/>
      </w:r>
      <w:r>
        <w:t>39</w:t>
      </w:r>
      <w:r>
        <w:fldChar w:fldCharType="end"/>
      </w:r>
    </w:p>
    <w:p w14:paraId="42F8E3D2" w14:textId="310F6AFB" w:rsidR="00D54A3B" w:rsidRDefault="00D54A3B">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_Toc163217530 \h </w:instrText>
      </w:r>
      <w:r>
        <w:fldChar w:fldCharType="separate"/>
      </w:r>
      <w:r>
        <w:t>39</w:t>
      </w:r>
      <w:r>
        <w:fldChar w:fldCharType="end"/>
      </w:r>
    </w:p>
    <w:p w14:paraId="6148BBA4" w14:textId="18F3C8C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of requirements</w:t>
      </w:r>
      <w:r>
        <w:tab/>
      </w:r>
      <w:r>
        <w:fldChar w:fldCharType="begin" w:fldLock="1"/>
      </w:r>
      <w:r>
        <w:instrText xml:space="preserve"> PAGEREF _Toc163217531 \h </w:instrText>
      </w:r>
      <w:r>
        <w:fldChar w:fldCharType="separate"/>
      </w:r>
      <w:r>
        <w:t>39</w:t>
      </w:r>
      <w:r>
        <w:fldChar w:fldCharType="end"/>
      </w:r>
    </w:p>
    <w:p w14:paraId="3E535FF0" w14:textId="6068E396" w:rsidR="00D54A3B" w:rsidRDefault="00D54A3B">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_Toc163217532 \h </w:instrText>
      </w:r>
      <w:r>
        <w:fldChar w:fldCharType="separate"/>
      </w:r>
      <w:r>
        <w:t>39</w:t>
      </w:r>
      <w:r>
        <w:fldChar w:fldCharType="end"/>
      </w:r>
    </w:p>
    <w:p w14:paraId="1F946078" w14:textId="1C881C44" w:rsidR="00D54A3B" w:rsidRDefault="00D54A3B">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 set applicability</w:t>
      </w:r>
      <w:r>
        <w:tab/>
      </w:r>
      <w:r>
        <w:fldChar w:fldCharType="begin" w:fldLock="1"/>
      </w:r>
      <w:r>
        <w:instrText xml:space="preserve"> PAGEREF _Toc163217533 \h </w:instrText>
      </w:r>
      <w:r>
        <w:fldChar w:fldCharType="separate"/>
      </w:r>
      <w:r>
        <w:t>39</w:t>
      </w:r>
      <w:r>
        <w:fldChar w:fldCharType="end"/>
      </w:r>
    </w:p>
    <w:p w14:paraId="1A458CC0" w14:textId="2949552A" w:rsidR="00D54A3B" w:rsidRDefault="00D54A3B">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DD0A13">
        <w:rPr>
          <w:rFonts w:eastAsiaTheme="minorEastAsia"/>
        </w:rPr>
        <w:t xml:space="preserve">test configurations for </w:t>
      </w:r>
      <w:r w:rsidRPr="00DD0A13">
        <w:rPr>
          <w:snapToGrid w:val="0"/>
        </w:rPr>
        <w:t>single-band</w:t>
      </w:r>
      <w:r w:rsidRPr="00DD0A13">
        <w:rPr>
          <w:i/>
          <w:snapToGrid w:val="0"/>
        </w:rPr>
        <w:t xml:space="preserve"> </w:t>
      </w:r>
      <w:r w:rsidRPr="00DD0A13">
        <w:rPr>
          <w:rFonts w:eastAsiaTheme="minorEastAsia"/>
        </w:rPr>
        <w:t>operation</w:t>
      </w:r>
      <w:r>
        <w:tab/>
      </w:r>
      <w:r>
        <w:fldChar w:fldCharType="begin" w:fldLock="1"/>
      </w:r>
      <w:r>
        <w:instrText xml:space="preserve"> PAGEREF _Toc163217534 \h </w:instrText>
      </w:r>
      <w:r>
        <w:fldChar w:fldCharType="separate"/>
      </w:r>
      <w:r>
        <w:t>40</w:t>
      </w:r>
      <w:r>
        <w:fldChar w:fldCharType="end"/>
      </w:r>
    </w:p>
    <w:p w14:paraId="79355B38" w14:textId="4CA4254B" w:rsidR="00D54A3B" w:rsidRDefault="00D54A3B">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DD0A13">
        <w:rPr>
          <w:rFonts w:eastAsiaTheme="minorEastAsia"/>
        </w:rPr>
        <w:t xml:space="preserve"> test configurations for </w:t>
      </w:r>
      <w:r w:rsidRPr="00DD0A13">
        <w:rPr>
          <w:iCs/>
        </w:rPr>
        <w:t>multi-band</w:t>
      </w:r>
      <w:r w:rsidRPr="00DD0A13">
        <w:rPr>
          <w:i/>
          <w:iCs/>
        </w:rPr>
        <w:t xml:space="preserve"> </w:t>
      </w:r>
      <w:r w:rsidRPr="00DD0A13">
        <w:rPr>
          <w:rFonts w:eastAsiaTheme="minorEastAsia"/>
        </w:rPr>
        <w:t>operation</w:t>
      </w:r>
      <w:r>
        <w:tab/>
      </w:r>
      <w:r>
        <w:fldChar w:fldCharType="begin" w:fldLock="1"/>
      </w:r>
      <w:r>
        <w:instrText xml:space="preserve"> PAGEREF _Toc163217535 \h </w:instrText>
      </w:r>
      <w:r>
        <w:fldChar w:fldCharType="separate"/>
      </w:r>
      <w:r>
        <w:t>41</w:t>
      </w:r>
      <w:r>
        <w:fldChar w:fldCharType="end"/>
      </w:r>
    </w:p>
    <w:p w14:paraId="0EF95966" w14:textId="11E5A79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RF channels and test models</w:t>
      </w:r>
      <w:r>
        <w:tab/>
      </w:r>
      <w:r>
        <w:fldChar w:fldCharType="begin" w:fldLock="1"/>
      </w:r>
      <w:r>
        <w:instrText xml:space="preserve"> PAGEREF _Toc163217536 \h </w:instrText>
      </w:r>
      <w:r>
        <w:fldChar w:fldCharType="separate"/>
      </w:r>
      <w:r>
        <w:t>42</w:t>
      </w:r>
      <w:r>
        <w:fldChar w:fldCharType="end"/>
      </w:r>
    </w:p>
    <w:p w14:paraId="0EE760D2" w14:textId="7756AFB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RF channels</w:t>
      </w:r>
      <w:r>
        <w:tab/>
      </w:r>
      <w:r>
        <w:fldChar w:fldCharType="begin" w:fldLock="1"/>
      </w:r>
      <w:r>
        <w:instrText xml:space="preserve"> PAGEREF _Toc163217537 \h </w:instrText>
      </w:r>
      <w:r>
        <w:fldChar w:fldCharType="separate"/>
      </w:r>
      <w:r>
        <w:t>42</w:t>
      </w:r>
      <w:r>
        <w:fldChar w:fldCharType="end"/>
      </w:r>
    </w:p>
    <w:p w14:paraId="5D7A05B2" w14:textId="6E7FD32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models</w:t>
      </w:r>
      <w:r>
        <w:tab/>
      </w:r>
      <w:r>
        <w:fldChar w:fldCharType="begin" w:fldLock="1"/>
      </w:r>
      <w:r>
        <w:instrText xml:space="preserve"> PAGEREF _Toc163217538 \h </w:instrText>
      </w:r>
      <w:r>
        <w:fldChar w:fldCharType="separate"/>
      </w:r>
      <w:r>
        <w:t>43</w:t>
      </w:r>
      <w:r>
        <w:fldChar w:fldCharType="end"/>
      </w:r>
    </w:p>
    <w:p w14:paraId="2D395A5A" w14:textId="113EEB3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_Toc163217539 \h </w:instrText>
      </w:r>
      <w:r>
        <w:fldChar w:fldCharType="separate"/>
      </w:r>
      <w:r>
        <w:t>43</w:t>
      </w:r>
      <w:r>
        <w:fldChar w:fldCharType="end"/>
      </w:r>
    </w:p>
    <w:p w14:paraId="0C4BFCA0" w14:textId="6D07BD3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models for IAB-DU</w:t>
      </w:r>
      <w:r>
        <w:tab/>
      </w:r>
      <w:r>
        <w:fldChar w:fldCharType="begin" w:fldLock="1"/>
      </w:r>
      <w:r>
        <w:instrText xml:space="preserve"> PAGEREF _Toc163217540 \h </w:instrText>
      </w:r>
      <w:r>
        <w:fldChar w:fldCharType="separate"/>
      </w:r>
      <w:r>
        <w:t>43</w:t>
      </w:r>
      <w:r>
        <w:fldChar w:fldCharType="end"/>
      </w:r>
    </w:p>
    <w:p w14:paraId="5A273601" w14:textId="11EB408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models for IAB-MT</w:t>
      </w:r>
      <w:r>
        <w:tab/>
      </w:r>
      <w:r>
        <w:fldChar w:fldCharType="begin" w:fldLock="1"/>
      </w:r>
      <w:r>
        <w:instrText xml:space="preserve"> PAGEREF _Toc163217541 \h </w:instrText>
      </w:r>
      <w:r>
        <w:fldChar w:fldCharType="separate"/>
      </w:r>
      <w:r>
        <w:t>44</w:t>
      </w:r>
      <w:r>
        <w:fldChar w:fldCharType="end"/>
      </w:r>
    </w:p>
    <w:p w14:paraId="2D4FA0D4" w14:textId="7C3E7EF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_Toc163217542 \h </w:instrText>
      </w:r>
      <w:r>
        <w:fldChar w:fldCharType="separate"/>
      </w:r>
      <w:r>
        <w:t>44</w:t>
      </w:r>
      <w:r>
        <w:fldChar w:fldCharType="end"/>
      </w:r>
    </w:p>
    <w:p w14:paraId="62D99E09" w14:textId="768BFD4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1.1 (IAB-MT-FR1-TM1.1)</w:t>
      </w:r>
      <w:r>
        <w:tab/>
      </w:r>
      <w:r>
        <w:fldChar w:fldCharType="begin" w:fldLock="1"/>
      </w:r>
      <w:r>
        <w:instrText xml:space="preserve"> PAGEREF _Toc163217543 \h </w:instrText>
      </w:r>
      <w:r>
        <w:fldChar w:fldCharType="separate"/>
      </w:r>
      <w:r>
        <w:t>45</w:t>
      </w:r>
      <w:r>
        <w:fldChar w:fldCharType="end"/>
      </w:r>
    </w:p>
    <w:p w14:paraId="5190A1E0" w14:textId="3BB2C35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2 (IAB-MT-FR1-TM2)</w:t>
      </w:r>
      <w:r>
        <w:tab/>
      </w:r>
      <w:r>
        <w:fldChar w:fldCharType="begin" w:fldLock="1"/>
      </w:r>
      <w:r>
        <w:instrText xml:space="preserve"> PAGEREF _Toc163217544 \h </w:instrText>
      </w:r>
      <w:r>
        <w:fldChar w:fldCharType="separate"/>
      </w:r>
      <w:r>
        <w:t>45</w:t>
      </w:r>
      <w:r>
        <w:fldChar w:fldCharType="end"/>
      </w:r>
    </w:p>
    <w:p w14:paraId="349EE9B7" w14:textId="21B2E18F" w:rsidR="00D54A3B" w:rsidRDefault="00D54A3B">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_Toc163217545 \h </w:instrText>
      </w:r>
      <w:r>
        <w:fldChar w:fldCharType="separate"/>
      </w:r>
      <w:r>
        <w:t>45</w:t>
      </w:r>
      <w:r>
        <w:fldChar w:fldCharType="end"/>
      </w:r>
    </w:p>
    <w:p w14:paraId="4F78D511" w14:textId="138EB06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3.1 (IAB-MT-FR1-TM3.1)</w:t>
      </w:r>
      <w:r>
        <w:tab/>
      </w:r>
      <w:r>
        <w:fldChar w:fldCharType="begin" w:fldLock="1"/>
      </w:r>
      <w:r>
        <w:instrText xml:space="preserve"> PAGEREF _Toc163217546 \h </w:instrText>
      </w:r>
      <w:r>
        <w:fldChar w:fldCharType="separate"/>
      </w:r>
      <w:r>
        <w:t>46</w:t>
      </w:r>
      <w:r>
        <w:fldChar w:fldCharType="end"/>
      </w:r>
    </w:p>
    <w:p w14:paraId="6992C0DE" w14:textId="68855B8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DD0A13">
        <w:rPr>
          <w:rFonts w:eastAsiaTheme="minorEastAsia"/>
        </w:rPr>
        <w:t xml:space="preserve"> (IAB-MT-FR1-TM3.1a)</w:t>
      </w:r>
      <w:r>
        <w:tab/>
      </w:r>
      <w:r>
        <w:fldChar w:fldCharType="begin" w:fldLock="1"/>
      </w:r>
      <w:r>
        <w:instrText xml:space="preserve"> PAGEREF _Toc163217547 \h </w:instrText>
      </w:r>
      <w:r>
        <w:fldChar w:fldCharType="separate"/>
      </w:r>
      <w:r>
        <w:t>46</w:t>
      </w:r>
      <w:r>
        <w:fldChar w:fldCharType="end"/>
      </w:r>
    </w:p>
    <w:p w14:paraId="3DFE00BB" w14:textId="5AA22C9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Data content of Physical channels and Signals</w:t>
      </w:r>
      <w:r w:rsidRPr="00DD0A13">
        <w:rPr>
          <w:rFonts w:eastAsiaTheme="minorEastAsia"/>
          <w:lang w:eastAsia="zh-CN"/>
        </w:rPr>
        <w:t xml:space="preserve"> for IAB-MT-FR1-TM</w:t>
      </w:r>
      <w:r>
        <w:tab/>
      </w:r>
      <w:r>
        <w:fldChar w:fldCharType="begin" w:fldLock="1"/>
      </w:r>
      <w:r>
        <w:instrText xml:space="preserve"> PAGEREF _Toc163217548 \h </w:instrText>
      </w:r>
      <w:r>
        <w:fldChar w:fldCharType="separate"/>
      </w:r>
      <w:r>
        <w:t>46</w:t>
      </w:r>
      <w:r>
        <w:fldChar w:fldCharType="end"/>
      </w:r>
    </w:p>
    <w:p w14:paraId="546ED7FB" w14:textId="3A1C427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_Toc163217549 \h </w:instrText>
      </w:r>
      <w:r>
        <w:fldChar w:fldCharType="separate"/>
      </w:r>
      <w:r>
        <w:t>46</w:t>
      </w:r>
      <w:r>
        <w:fldChar w:fldCharType="end"/>
      </w:r>
    </w:p>
    <w:p w14:paraId="3B608E0D" w14:textId="3D43D2A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PUSCH</w:t>
      </w:r>
      <w:r>
        <w:tab/>
      </w:r>
      <w:r>
        <w:fldChar w:fldCharType="begin" w:fldLock="1"/>
      </w:r>
      <w:r>
        <w:instrText xml:space="preserve"> PAGEREF _Toc163217550 \h </w:instrText>
      </w:r>
      <w:r>
        <w:fldChar w:fldCharType="separate"/>
      </w:r>
      <w:r>
        <w:t>47</w:t>
      </w:r>
      <w:r>
        <w:fldChar w:fldCharType="end"/>
      </w:r>
    </w:p>
    <w:p w14:paraId="023668B6" w14:textId="7CE2F07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Requirements for contiguous and non-contiguous spectrum</w:t>
      </w:r>
      <w:r>
        <w:tab/>
      </w:r>
      <w:r>
        <w:fldChar w:fldCharType="begin" w:fldLock="1"/>
      </w:r>
      <w:r>
        <w:instrText xml:space="preserve"> PAGEREF _Toc163217551 \h </w:instrText>
      </w:r>
      <w:r>
        <w:fldChar w:fldCharType="separate"/>
      </w:r>
      <w:r>
        <w:t>47</w:t>
      </w:r>
      <w:r>
        <w:fldChar w:fldCharType="end"/>
      </w:r>
    </w:p>
    <w:p w14:paraId="7C5BB560" w14:textId="731D0F3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Requirements for IAB capable of multi-band operation</w:t>
      </w:r>
      <w:r>
        <w:tab/>
      </w:r>
      <w:r>
        <w:fldChar w:fldCharType="begin" w:fldLock="1"/>
      </w:r>
      <w:r>
        <w:instrText xml:space="preserve"> PAGEREF _Toc163217552 \h </w:instrText>
      </w:r>
      <w:r>
        <w:fldChar w:fldCharType="separate"/>
      </w:r>
      <w:r>
        <w:t>47</w:t>
      </w:r>
      <w:r>
        <w:fldChar w:fldCharType="end"/>
      </w:r>
    </w:p>
    <w:p w14:paraId="654A2AF9" w14:textId="274D698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Format and interpretation of tests</w:t>
      </w:r>
      <w:r>
        <w:tab/>
      </w:r>
      <w:r>
        <w:fldChar w:fldCharType="begin" w:fldLock="1"/>
      </w:r>
      <w:r>
        <w:instrText xml:space="preserve"> PAGEREF _Toc163217553 \h </w:instrText>
      </w:r>
      <w:r>
        <w:fldChar w:fldCharType="separate"/>
      </w:r>
      <w:r>
        <w:t>48</w:t>
      </w:r>
      <w:r>
        <w:fldChar w:fldCharType="end"/>
      </w:r>
    </w:p>
    <w:p w14:paraId="695F700A" w14:textId="26C6CF93"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efficiency optimization</w:t>
      </w:r>
      <w:r>
        <w:tab/>
      </w:r>
      <w:r>
        <w:fldChar w:fldCharType="begin" w:fldLock="1"/>
      </w:r>
      <w:r>
        <w:instrText xml:space="preserve"> PAGEREF _Toc163217554 \h </w:instrText>
      </w:r>
      <w:r>
        <w:fldChar w:fldCharType="separate"/>
      </w:r>
      <w:r>
        <w:t>49</w:t>
      </w:r>
      <w:r>
        <w:fldChar w:fldCharType="end"/>
      </w:r>
    </w:p>
    <w:p w14:paraId="0D5A2AD1" w14:textId="46A4A17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5</w:t>
      </w:r>
      <w:r>
        <w:rPr>
          <w:rFonts w:asciiTheme="minorHAnsi" w:eastAsiaTheme="minorEastAsia" w:hAnsiTheme="minorHAnsi" w:cstheme="minorBidi"/>
          <w:kern w:val="2"/>
          <w:szCs w:val="22"/>
          <w:lang w:eastAsia="ko-KR"/>
          <w14:ligatures w14:val="standardContextual"/>
        </w:rPr>
        <w:tab/>
      </w:r>
      <w:r w:rsidRPr="00DD0A13">
        <w:rPr>
          <w:rFonts w:eastAsiaTheme="minorEastAsia"/>
        </w:rPr>
        <w:t>Operating bands and channel arrangement</w:t>
      </w:r>
      <w:r>
        <w:tab/>
      </w:r>
      <w:r>
        <w:fldChar w:fldCharType="begin" w:fldLock="1"/>
      </w:r>
      <w:r>
        <w:instrText xml:space="preserve"> PAGEREF _Toc163217555 \h </w:instrText>
      </w:r>
      <w:r>
        <w:fldChar w:fldCharType="separate"/>
      </w:r>
      <w:r>
        <w:t>51</w:t>
      </w:r>
      <w:r>
        <w:fldChar w:fldCharType="end"/>
      </w:r>
    </w:p>
    <w:p w14:paraId="57295F14" w14:textId="15347D5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6</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transmitter characteristics (IAB-DU and IAB-MT)</w:t>
      </w:r>
      <w:r>
        <w:tab/>
      </w:r>
      <w:r>
        <w:fldChar w:fldCharType="begin" w:fldLock="1"/>
      </w:r>
      <w:r>
        <w:instrText xml:space="preserve"> PAGEREF _Toc163217556 \h </w:instrText>
      </w:r>
      <w:r>
        <w:fldChar w:fldCharType="separate"/>
      </w:r>
      <w:r>
        <w:t>52</w:t>
      </w:r>
      <w:r>
        <w:fldChar w:fldCharType="end"/>
      </w:r>
    </w:p>
    <w:p w14:paraId="69316338" w14:textId="74ECB53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_Toc163217557 \h </w:instrText>
      </w:r>
      <w:r>
        <w:fldChar w:fldCharType="separate"/>
      </w:r>
      <w:r>
        <w:t>52</w:t>
      </w:r>
      <w:r>
        <w:fldChar w:fldCharType="end"/>
      </w:r>
    </w:p>
    <w:p w14:paraId="26B85D32" w14:textId="6CE4EB7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 xml:space="preserve">IAB </w:t>
      </w:r>
      <w:r w:rsidRPr="00DD0A13">
        <w:rPr>
          <w:rFonts w:eastAsiaTheme="minorEastAsia"/>
        </w:rPr>
        <w:t>output power</w:t>
      </w:r>
      <w:r>
        <w:tab/>
      </w:r>
      <w:r>
        <w:fldChar w:fldCharType="begin" w:fldLock="1"/>
      </w:r>
      <w:r>
        <w:instrText xml:space="preserve"> PAGEREF _Toc163217558 \h </w:instrText>
      </w:r>
      <w:r>
        <w:fldChar w:fldCharType="separate"/>
      </w:r>
      <w:r>
        <w:t>52</w:t>
      </w:r>
      <w:r>
        <w:fldChar w:fldCharType="end"/>
      </w:r>
    </w:p>
    <w:p w14:paraId="09DC18B1" w14:textId="612BCD6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_Toc163217559 \h </w:instrText>
      </w:r>
      <w:r>
        <w:fldChar w:fldCharType="separate"/>
      </w:r>
      <w:r>
        <w:t>52</w:t>
      </w:r>
      <w:r>
        <w:fldChar w:fldCharType="end"/>
      </w:r>
    </w:p>
    <w:p w14:paraId="5BABE364" w14:textId="1A06335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_Toc163217560 \h </w:instrText>
      </w:r>
      <w:r>
        <w:fldChar w:fldCharType="separate"/>
      </w:r>
      <w:r>
        <w:t>53</w:t>
      </w:r>
      <w:r>
        <w:fldChar w:fldCharType="end"/>
      </w:r>
    </w:p>
    <w:p w14:paraId="6C3F49CB" w14:textId="29CAC6DD"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_Toc163217561 \h </w:instrText>
      </w:r>
      <w:r>
        <w:fldChar w:fldCharType="separate"/>
      </w:r>
      <w:r>
        <w:t>53</w:t>
      </w:r>
      <w:r>
        <w:fldChar w:fldCharType="end"/>
      </w:r>
    </w:p>
    <w:p w14:paraId="52FEE21D" w14:textId="05C184B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_Toc163217562 \h </w:instrText>
      </w:r>
      <w:r>
        <w:fldChar w:fldCharType="separate"/>
      </w:r>
      <w:r>
        <w:t>53</w:t>
      </w:r>
      <w:r>
        <w:fldChar w:fldCharType="end"/>
      </w:r>
    </w:p>
    <w:p w14:paraId="173545A2" w14:textId="3092F81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_Toc163217563 \h </w:instrText>
      </w:r>
      <w:r>
        <w:fldChar w:fldCharType="separate"/>
      </w:r>
      <w:r>
        <w:t>53</w:t>
      </w:r>
      <w:r>
        <w:fldChar w:fldCharType="end"/>
      </w:r>
    </w:p>
    <w:p w14:paraId="71BD1C2F" w14:textId="55CE17E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_Toc163217564 \h </w:instrText>
      </w:r>
      <w:r>
        <w:fldChar w:fldCharType="separate"/>
      </w:r>
      <w:r>
        <w:t>53</w:t>
      </w:r>
      <w:r>
        <w:fldChar w:fldCharType="end"/>
      </w:r>
    </w:p>
    <w:p w14:paraId="7EEF2A16" w14:textId="7A02084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_Toc163217565 \h </w:instrText>
      </w:r>
      <w:r>
        <w:fldChar w:fldCharType="separate"/>
      </w:r>
      <w:r>
        <w:t>54</w:t>
      </w:r>
      <w:r>
        <w:fldChar w:fldCharType="end"/>
      </w:r>
    </w:p>
    <w:p w14:paraId="382E874D" w14:textId="7384D13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Output power dynamics</w:t>
      </w:r>
      <w:r>
        <w:tab/>
      </w:r>
      <w:r>
        <w:fldChar w:fldCharType="begin" w:fldLock="1"/>
      </w:r>
      <w:r>
        <w:instrText xml:space="preserve"> PAGEREF _Toc163217566 \h </w:instrText>
      </w:r>
      <w:r>
        <w:fldChar w:fldCharType="separate"/>
      </w:r>
      <w:r>
        <w:t>54</w:t>
      </w:r>
      <w:r>
        <w:fldChar w:fldCharType="end"/>
      </w:r>
    </w:p>
    <w:p w14:paraId="6C0971CE" w14:textId="784B6A3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Output Power Dynamics</w:t>
      </w:r>
      <w:r>
        <w:tab/>
      </w:r>
      <w:r>
        <w:fldChar w:fldCharType="begin" w:fldLock="1"/>
      </w:r>
      <w:r>
        <w:instrText xml:space="preserve"> PAGEREF _Toc163217567 \h </w:instrText>
      </w:r>
      <w:r>
        <w:fldChar w:fldCharType="separate"/>
      </w:r>
      <w:r>
        <w:t>54</w:t>
      </w:r>
      <w:r>
        <w:fldChar w:fldCharType="end"/>
      </w:r>
    </w:p>
    <w:p w14:paraId="415FEE10" w14:textId="3D7485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_Toc163217568 \h </w:instrText>
      </w:r>
      <w:r>
        <w:fldChar w:fldCharType="separate"/>
      </w:r>
      <w:r>
        <w:t>54</w:t>
      </w:r>
      <w:r>
        <w:fldChar w:fldCharType="end"/>
      </w:r>
    </w:p>
    <w:p w14:paraId="183CA9F7" w14:textId="2456EAA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 power control dynamic range</w:t>
      </w:r>
      <w:r>
        <w:tab/>
      </w:r>
      <w:r>
        <w:fldChar w:fldCharType="begin" w:fldLock="1"/>
      </w:r>
      <w:r>
        <w:instrText xml:space="preserve"> PAGEREF _Toc163217569 \h </w:instrText>
      </w:r>
      <w:r>
        <w:fldChar w:fldCharType="separate"/>
      </w:r>
      <w:r>
        <w:t>54</w:t>
      </w:r>
      <w:r>
        <w:fldChar w:fldCharType="end"/>
      </w:r>
    </w:p>
    <w:p w14:paraId="6A512D83" w14:textId="44CE820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_Toc163217570 \h </w:instrText>
      </w:r>
      <w:r>
        <w:fldChar w:fldCharType="separate"/>
      </w:r>
      <w:r>
        <w:t>54</w:t>
      </w:r>
      <w:r>
        <w:fldChar w:fldCharType="end"/>
      </w:r>
    </w:p>
    <w:p w14:paraId="474BF10D" w14:textId="35891DA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_Toc163217571 \h </w:instrText>
      </w:r>
      <w:r>
        <w:fldChar w:fldCharType="separate"/>
      </w:r>
      <w:r>
        <w:t>54</w:t>
      </w:r>
      <w:r>
        <w:fldChar w:fldCharType="end"/>
      </w:r>
    </w:p>
    <w:p w14:paraId="476B603B" w14:textId="36FA896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_Toc163217572 \h </w:instrText>
      </w:r>
      <w:r>
        <w:fldChar w:fldCharType="separate"/>
      </w:r>
      <w:r>
        <w:t>54</w:t>
      </w:r>
      <w:r>
        <w:fldChar w:fldCharType="end"/>
      </w:r>
    </w:p>
    <w:p w14:paraId="7D578F79" w14:textId="01592D8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Total power dynamic range</w:t>
      </w:r>
      <w:r>
        <w:tab/>
      </w:r>
      <w:r>
        <w:fldChar w:fldCharType="begin" w:fldLock="1"/>
      </w:r>
      <w:r>
        <w:instrText xml:space="preserve"> PAGEREF _Toc163217573 \h </w:instrText>
      </w:r>
      <w:r>
        <w:fldChar w:fldCharType="separate"/>
      </w:r>
      <w:r>
        <w:t>54</w:t>
      </w:r>
      <w:r>
        <w:fldChar w:fldCharType="end"/>
      </w:r>
    </w:p>
    <w:p w14:paraId="2327FF35" w14:textId="60C83B0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_Toc163217574 \h </w:instrText>
      </w:r>
      <w:r>
        <w:fldChar w:fldCharType="separate"/>
      </w:r>
      <w:r>
        <w:t>54</w:t>
      </w:r>
      <w:r>
        <w:fldChar w:fldCharType="end"/>
      </w:r>
    </w:p>
    <w:p w14:paraId="50765D9C" w14:textId="548CCD6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_Toc163217575 \h </w:instrText>
      </w:r>
      <w:r>
        <w:fldChar w:fldCharType="separate"/>
      </w:r>
      <w:r>
        <w:t>54</w:t>
      </w:r>
      <w:r>
        <w:fldChar w:fldCharType="end"/>
      </w:r>
    </w:p>
    <w:p w14:paraId="67F1FCD7" w14:textId="5DB6C69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_Toc163217576 \h </w:instrText>
      </w:r>
      <w:r>
        <w:fldChar w:fldCharType="separate"/>
      </w:r>
      <w:r>
        <w:t>55</w:t>
      </w:r>
      <w:r>
        <w:fldChar w:fldCharType="end"/>
      </w:r>
    </w:p>
    <w:p w14:paraId="497DB5C5" w14:textId="68647A6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_Toc163217577 \h </w:instrText>
      </w:r>
      <w:r>
        <w:fldChar w:fldCharType="separate"/>
      </w:r>
      <w:r>
        <w:t>55</w:t>
      </w:r>
      <w:r>
        <w:fldChar w:fldCharType="end"/>
      </w:r>
    </w:p>
    <w:p w14:paraId="76B33575" w14:textId="4CA4B81E"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_Toc163217578 \h </w:instrText>
      </w:r>
      <w:r>
        <w:fldChar w:fldCharType="separate"/>
      </w:r>
      <w:r>
        <w:t>55</w:t>
      </w:r>
      <w:r>
        <w:fldChar w:fldCharType="end"/>
      </w:r>
    </w:p>
    <w:p w14:paraId="5416C31D" w14:textId="76C380AF"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_Toc163217579 \h </w:instrText>
      </w:r>
      <w:r>
        <w:fldChar w:fldCharType="separate"/>
      </w:r>
      <w:r>
        <w:t>55</w:t>
      </w:r>
      <w:r>
        <w:fldChar w:fldCharType="end"/>
      </w:r>
    </w:p>
    <w:p w14:paraId="084801E3" w14:textId="19E2A00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_Toc163217580 \h </w:instrText>
      </w:r>
      <w:r>
        <w:fldChar w:fldCharType="separate"/>
      </w:r>
      <w:r>
        <w:t>55</w:t>
      </w:r>
      <w:r>
        <w:fldChar w:fldCharType="end"/>
      </w:r>
    </w:p>
    <w:p w14:paraId="4D7D067B" w14:textId="27E59C3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Output Power Dynamics</w:t>
      </w:r>
      <w:r>
        <w:tab/>
      </w:r>
      <w:r>
        <w:fldChar w:fldCharType="begin" w:fldLock="1"/>
      </w:r>
      <w:r>
        <w:instrText xml:space="preserve"> PAGEREF _Toc163217581 \h </w:instrText>
      </w:r>
      <w:r>
        <w:fldChar w:fldCharType="separate"/>
      </w:r>
      <w:r>
        <w:t>56</w:t>
      </w:r>
      <w:r>
        <w:fldChar w:fldCharType="end"/>
      </w:r>
    </w:p>
    <w:p w14:paraId="506E6C2F" w14:textId="7C010D2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Total power dynamic range</w:t>
      </w:r>
      <w:r>
        <w:tab/>
      </w:r>
      <w:r>
        <w:fldChar w:fldCharType="begin" w:fldLock="1"/>
      </w:r>
      <w:r>
        <w:instrText xml:space="preserve"> PAGEREF _Toc163217582 \h </w:instrText>
      </w:r>
      <w:r>
        <w:fldChar w:fldCharType="separate"/>
      </w:r>
      <w:r>
        <w:t>56</w:t>
      </w:r>
      <w:r>
        <w:fldChar w:fldCharType="end"/>
      </w:r>
    </w:p>
    <w:p w14:paraId="37391633" w14:textId="7A7756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_Toc163217583 \h </w:instrText>
      </w:r>
      <w:r>
        <w:fldChar w:fldCharType="separate"/>
      </w:r>
      <w:r>
        <w:t>56</w:t>
      </w:r>
      <w:r>
        <w:fldChar w:fldCharType="end"/>
      </w:r>
    </w:p>
    <w:p w14:paraId="2415752D" w14:textId="124660C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_Toc163217584 \h </w:instrText>
      </w:r>
      <w:r>
        <w:fldChar w:fldCharType="separate"/>
      </w:r>
      <w:r>
        <w:t>56</w:t>
      </w:r>
      <w:r>
        <w:fldChar w:fldCharType="end"/>
      </w:r>
    </w:p>
    <w:p w14:paraId="663D003C" w14:textId="2D9E8C3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_Toc163217585 \h </w:instrText>
      </w:r>
      <w:r>
        <w:fldChar w:fldCharType="separate"/>
      </w:r>
      <w:r>
        <w:t>56</w:t>
      </w:r>
      <w:r>
        <w:fldChar w:fldCharType="end"/>
      </w:r>
    </w:p>
    <w:p w14:paraId="4D3EE32D" w14:textId="256CDAA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_Toc163217586 \h </w:instrText>
      </w:r>
      <w:r>
        <w:fldChar w:fldCharType="separate"/>
      </w:r>
      <w:r>
        <w:t>56</w:t>
      </w:r>
      <w:r>
        <w:fldChar w:fldCharType="end"/>
      </w:r>
    </w:p>
    <w:p w14:paraId="009E05FA" w14:textId="754C4CDD"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_Toc163217587 \h </w:instrText>
      </w:r>
      <w:r>
        <w:fldChar w:fldCharType="separate"/>
      </w:r>
      <w:r>
        <w:t>56</w:t>
      </w:r>
      <w:r>
        <w:fldChar w:fldCharType="end"/>
      </w:r>
    </w:p>
    <w:p w14:paraId="4957E604" w14:textId="2105F99F"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_Toc163217588 \h </w:instrText>
      </w:r>
      <w:r>
        <w:fldChar w:fldCharType="separate"/>
      </w:r>
      <w:r>
        <w:t>56</w:t>
      </w:r>
      <w:r>
        <w:fldChar w:fldCharType="end"/>
      </w:r>
    </w:p>
    <w:p w14:paraId="4C200903" w14:textId="649F77F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_Toc163217589 \h </w:instrText>
      </w:r>
      <w:r>
        <w:fldChar w:fldCharType="separate"/>
      </w:r>
      <w:r>
        <w:t>57</w:t>
      </w:r>
      <w:r>
        <w:fldChar w:fldCharType="end"/>
      </w:r>
    </w:p>
    <w:p w14:paraId="04068A11" w14:textId="16673AD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6.3.2.2</w:t>
      </w:r>
      <w:r>
        <w:rPr>
          <w:rFonts w:asciiTheme="minorHAnsi" w:eastAsiaTheme="minorEastAsia" w:hAnsiTheme="minorHAnsi" w:cstheme="minorBidi"/>
          <w:kern w:val="2"/>
          <w:sz w:val="22"/>
          <w:szCs w:val="22"/>
          <w:lang w:eastAsia="ko-KR"/>
          <w14:ligatures w14:val="standardContextual"/>
        </w:rPr>
        <w:tab/>
      </w:r>
      <w:r w:rsidRPr="00DD0A13">
        <w:rPr>
          <w:rFonts w:eastAsia="MS Mincho"/>
        </w:rPr>
        <w:t>Relative power tolerance for local area IAB-MT</w:t>
      </w:r>
      <w:r>
        <w:tab/>
      </w:r>
      <w:r>
        <w:fldChar w:fldCharType="begin" w:fldLock="1"/>
      </w:r>
      <w:r>
        <w:instrText xml:space="preserve"> PAGEREF _Toc163217590 \h </w:instrText>
      </w:r>
      <w:r>
        <w:fldChar w:fldCharType="separate"/>
      </w:r>
      <w:r>
        <w:t>57</w:t>
      </w:r>
      <w:r>
        <w:fldChar w:fldCharType="end"/>
      </w:r>
    </w:p>
    <w:p w14:paraId="09EB56B7" w14:textId="5CA5DC3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_Toc163217591 \h </w:instrText>
      </w:r>
      <w:r>
        <w:fldChar w:fldCharType="separate"/>
      </w:r>
      <w:r>
        <w:t>57</w:t>
      </w:r>
      <w:r>
        <w:fldChar w:fldCharType="end"/>
      </w:r>
    </w:p>
    <w:p w14:paraId="246A6839" w14:textId="666C0F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_Toc163217592 \h </w:instrText>
      </w:r>
      <w:r>
        <w:fldChar w:fldCharType="separate"/>
      </w:r>
      <w:r>
        <w:t>57</w:t>
      </w:r>
      <w:r>
        <w:fldChar w:fldCharType="end"/>
      </w:r>
    </w:p>
    <w:p w14:paraId="212D1FF6" w14:textId="726CD7F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_Toc163217593 \h </w:instrText>
      </w:r>
      <w:r>
        <w:fldChar w:fldCharType="separate"/>
      </w:r>
      <w:r>
        <w:t>57</w:t>
      </w:r>
      <w:r>
        <w:fldChar w:fldCharType="end"/>
      </w:r>
    </w:p>
    <w:p w14:paraId="5B2FDE42" w14:textId="4301BF4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6.3.2.3</w:t>
      </w:r>
      <w:r>
        <w:rPr>
          <w:rFonts w:asciiTheme="minorHAnsi" w:eastAsiaTheme="minorEastAsia" w:hAnsiTheme="minorHAnsi" w:cstheme="minorBidi"/>
          <w:kern w:val="2"/>
          <w:sz w:val="22"/>
          <w:szCs w:val="22"/>
          <w:lang w:eastAsia="ko-KR"/>
          <w14:ligatures w14:val="standardContextual"/>
        </w:rPr>
        <w:tab/>
      </w:r>
      <w:r w:rsidRPr="00DD0A13">
        <w:rPr>
          <w:rFonts w:eastAsia="MS Mincho"/>
        </w:rPr>
        <w:t>Aggregate power tolerance for local area IAB-MT</w:t>
      </w:r>
      <w:r>
        <w:tab/>
      </w:r>
      <w:r>
        <w:fldChar w:fldCharType="begin" w:fldLock="1"/>
      </w:r>
      <w:r>
        <w:instrText xml:space="preserve"> PAGEREF _Toc163217594 \h </w:instrText>
      </w:r>
      <w:r>
        <w:fldChar w:fldCharType="separate"/>
      </w:r>
      <w:r>
        <w:t>57</w:t>
      </w:r>
      <w:r>
        <w:fldChar w:fldCharType="end"/>
      </w:r>
    </w:p>
    <w:p w14:paraId="566E652A" w14:textId="0DE746B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6.3.2.3.1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_Toc163217595 \h </w:instrText>
      </w:r>
      <w:r>
        <w:fldChar w:fldCharType="separate"/>
      </w:r>
      <w:r>
        <w:t>57</w:t>
      </w:r>
      <w:r>
        <w:fldChar w:fldCharType="end"/>
      </w:r>
    </w:p>
    <w:p w14:paraId="642BD845" w14:textId="296C935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_Toc163217596 \h </w:instrText>
      </w:r>
      <w:r>
        <w:fldChar w:fldCharType="separate"/>
      </w:r>
      <w:r>
        <w:t>58</w:t>
      </w:r>
      <w:r>
        <w:fldChar w:fldCharType="end"/>
      </w:r>
    </w:p>
    <w:p w14:paraId="0114AB02" w14:textId="709BB5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_Toc163217597 \h </w:instrText>
      </w:r>
      <w:r>
        <w:fldChar w:fldCharType="separate"/>
      </w:r>
      <w:r>
        <w:t>58</w:t>
      </w:r>
      <w:r>
        <w:fldChar w:fldCharType="end"/>
      </w:r>
    </w:p>
    <w:p w14:paraId="10F11A56" w14:textId="2ABD8C3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 ON/OFF power</w:t>
      </w:r>
      <w:r>
        <w:tab/>
      </w:r>
      <w:r>
        <w:fldChar w:fldCharType="begin" w:fldLock="1"/>
      </w:r>
      <w:r>
        <w:instrText xml:space="preserve"> PAGEREF _Toc163217598 \h </w:instrText>
      </w:r>
      <w:r>
        <w:fldChar w:fldCharType="separate"/>
      </w:r>
      <w:r>
        <w:t>58</w:t>
      </w:r>
      <w:r>
        <w:fldChar w:fldCharType="end"/>
      </w:r>
    </w:p>
    <w:p w14:paraId="0C8C07F9" w14:textId="3282298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OFF power</w:t>
      </w:r>
      <w:r>
        <w:tab/>
      </w:r>
      <w:r>
        <w:fldChar w:fldCharType="begin" w:fldLock="1"/>
      </w:r>
      <w:r>
        <w:instrText xml:space="preserve"> PAGEREF _Toc163217599 \h </w:instrText>
      </w:r>
      <w:r>
        <w:fldChar w:fldCharType="separate"/>
      </w:r>
      <w:r>
        <w:t>58</w:t>
      </w:r>
      <w:r>
        <w:fldChar w:fldCharType="end"/>
      </w:r>
    </w:p>
    <w:p w14:paraId="731A994F" w14:textId="1E21825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_Toc163217600 \h </w:instrText>
      </w:r>
      <w:r>
        <w:fldChar w:fldCharType="separate"/>
      </w:r>
      <w:r>
        <w:t>58</w:t>
      </w:r>
      <w:r>
        <w:fldChar w:fldCharType="end"/>
      </w:r>
    </w:p>
    <w:p w14:paraId="5E785695" w14:textId="39633C8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_Toc163217601 \h </w:instrText>
      </w:r>
      <w:r>
        <w:fldChar w:fldCharType="separate"/>
      </w:r>
      <w:r>
        <w:t>58</w:t>
      </w:r>
      <w:r>
        <w:fldChar w:fldCharType="end"/>
      </w:r>
    </w:p>
    <w:p w14:paraId="499E837F" w14:textId="0A8EF77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_Toc163217602 \h </w:instrText>
      </w:r>
      <w:r>
        <w:fldChar w:fldCharType="separate"/>
      </w:r>
      <w:r>
        <w:t>58</w:t>
      </w:r>
      <w:r>
        <w:fldChar w:fldCharType="end"/>
      </w:r>
    </w:p>
    <w:p w14:paraId="61277228" w14:textId="25ABB60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_Toc163217603 \h </w:instrText>
      </w:r>
      <w:r>
        <w:fldChar w:fldCharType="separate"/>
      </w:r>
      <w:r>
        <w:t>58</w:t>
      </w:r>
      <w:r>
        <w:fldChar w:fldCharType="end"/>
      </w:r>
    </w:p>
    <w:p w14:paraId="41534C43" w14:textId="30A3059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_Toc163217604 \h </w:instrText>
      </w:r>
      <w:r>
        <w:fldChar w:fldCharType="separate"/>
      </w:r>
      <w:r>
        <w:t>58</w:t>
      </w:r>
      <w:r>
        <w:fldChar w:fldCharType="end"/>
      </w:r>
    </w:p>
    <w:p w14:paraId="33A1771D" w14:textId="270F259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transient period</w:t>
      </w:r>
      <w:r>
        <w:tab/>
      </w:r>
      <w:r>
        <w:fldChar w:fldCharType="begin" w:fldLock="1"/>
      </w:r>
      <w:r>
        <w:instrText xml:space="preserve"> PAGEREF _Toc163217605 \h </w:instrText>
      </w:r>
      <w:r>
        <w:fldChar w:fldCharType="separate"/>
      </w:r>
      <w:r>
        <w:t>58</w:t>
      </w:r>
      <w:r>
        <w:fldChar w:fldCharType="end"/>
      </w:r>
    </w:p>
    <w:p w14:paraId="54636608" w14:textId="49925FD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_Toc163217606 \h </w:instrText>
      </w:r>
      <w:r>
        <w:fldChar w:fldCharType="separate"/>
      </w:r>
      <w:r>
        <w:t>58</w:t>
      </w:r>
      <w:r>
        <w:fldChar w:fldCharType="end"/>
      </w:r>
    </w:p>
    <w:p w14:paraId="044E1A3A" w14:textId="3DF6C74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_Toc163217607 \h </w:instrText>
      </w:r>
      <w:r>
        <w:fldChar w:fldCharType="separate"/>
      </w:r>
      <w:r>
        <w:t>59</w:t>
      </w:r>
      <w:r>
        <w:fldChar w:fldCharType="end"/>
      </w:r>
    </w:p>
    <w:p w14:paraId="4350C3F7" w14:textId="19FA414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_Toc163217608 \h </w:instrText>
      </w:r>
      <w:r>
        <w:fldChar w:fldCharType="separate"/>
      </w:r>
      <w:r>
        <w:t>59</w:t>
      </w:r>
      <w:r>
        <w:fldChar w:fldCharType="end"/>
      </w:r>
    </w:p>
    <w:p w14:paraId="0C7AAA9C" w14:textId="77D78AD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_Toc163217609 \h </w:instrText>
      </w:r>
      <w:r>
        <w:fldChar w:fldCharType="separate"/>
      </w:r>
      <w:r>
        <w:t>59</w:t>
      </w:r>
      <w:r>
        <w:fldChar w:fldCharType="end"/>
      </w:r>
    </w:p>
    <w:p w14:paraId="58EFC7E9" w14:textId="74D65F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_Toc163217610 \h </w:instrText>
      </w:r>
      <w:r>
        <w:fldChar w:fldCharType="separate"/>
      </w:r>
      <w:r>
        <w:t>59</w:t>
      </w:r>
      <w:r>
        <w:fldChar w:fldCharType="end"/>
      </w:r>
    </w:p>
    <w:p w14:paraId="01D51A0D" w14:textId="538B747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_Toc163217611 \h </w:instrText>
      </w:r>
      <w:r>
        <w:fldChar w:fldCharType="separate"/>
      </w:r>
      <w:r>
        <w:t>60</w:t>
      </w:r>
      <w:r>
        <w:fldChar w:fldCharType="end"/>
      </w:r>
    </w:p>
    <w:p w14:paraId="6755277B" w14:textId="3608DFA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_Toc163217612 \h </w:instrText>
      </w:r>
      <w:r>
        <w:fldChar w:fldCharType="separate"/>
      </w:r>
      <w:r>
        <w:t>60</w:t>
      </w:r>
      <w:r>
        <w:fldChar w:fldCharType="end"/>
      </w:r>
    </w:p>
    <w:p w14:paraId="48D893D2" w14:textId="60D2B1C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Transmitted signal quality</w:t>
      </w:r>
      <w:r>
        <w:tab/>
      </w:r>
      <w:r>
        <w:fldChar w:fldCharType="begin" w:fldLock="1"/>
      </w:r>
      <w:r>
        <w:instrText xml:space="preserve"> PAGEREF _Toc163217613 \h </w:instrText>
      </w:r>
      <w:r>
        <w:fldChar w:fldCharType="separate"/>
      </w:r>
      <w:r>
        <w:t>60</w:t>
      </w:r>
      <w:r>
        <w:fldChar w:fldCharType="end"/>
      </w:r>
    </w:p>
    <w:p w14:paraId="37ABAC9E" w14:textId="63D80DE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_Toc163217614 \h </w:instrText>
      </w:r>
      <w:r>
        <w:fldChar w:fldCharType="separate"/>
      </w:r>
      <w:r>
        <w:t>60</w:t>
      </w:r>
      <w:r>
        <w:fldChar w:fldCharType="end"/>
      </w:r>
    </w:p>
    <w:p w14:paraId="5009EE42" w14:textId="0C45439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Frequency error</w:t>
      </w:r>
      <w:r>
        <w:tab/>
      </w:r>
      <w:r>
        <w:fldChar w:fldCharType="begin" w:fldLock="1"/>
      </w:r>
      <w:r>
        <w:instrText xml:space="preserve"> PAGEREF _Toc163217615 \h </w:instrText>
      </w:r>
      <w:r>
        <w:fldChar w:fldCharType="separate"/>
      </w:r>
      <w:r>
        <w:t>61</w:t>
      </w:r>
      <w:r>
        <w:fldChar w:fldCharType="end"/>
      </w:r>
    </w:p>
    <w:p w14:paraId="2806310C" w14:textId="10F14BD3" w:rsidR="00D54A3B" w:rsidRDefault="00D54A3B">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frequency error</w:t>
      </w:r>
      <w:r>
        <w:tab/>
      </w:r>
      <w:r>
        <w:fldChar w:fldCharType="begin" w:fldLock="1"/>
      </w:r>
      <w:r>
        <w:instrText xml:space="preserve"> PAGEREF _Toc163217616 \h </w:instrText>
      </w:r>
      <w:r>
        <w:fldChar w:fldCharType="separate"/>
      </w:r>
      <w:r>
        <w:t>61</w:t>
      </w:r>
      <w:r>
        <w:fldChar w:fldCharType="end"/>
      </w:r>
    </w:p>
    <w:p w14:paraId="10944F63" w14:textId="63F4D11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_Toc163217617 \h </w:instrText>
      </w:r>
      <w:r>
        <w:fldChar w:fldCharType="separate"/>
      </w:r>
      <w:r>
        <w:t>61</w:t>
      </w:r>
      <w:r>
        <w:fldChar w:fldCharType="end"/>
      </w:r>
    </w:p>
    <w:p w14:paraId="24B63B05" w14:textId="62C0C15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_Toc163217618 \h </w:instrText>
      </w:r>
      <w:r>
        <w:fldChar w:fldCharType="separate"/>
      </w:r>
      <w:r>
        <w:t>61</w:t>
      </w:r>
      <w:r>
        <w:fldChar w:fldCharType="end"/>
      </w:r>
    </w:p>
    <w:p w14:paraId="7E02EF2D" w14:textId="49F1E05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_Toc163217619 \h </w:instrText>
      </w:r>
      <w:r>
        <w:fldChar w:fldCharType="separate"/>
      </w:r>
      <w:r>
        <w:t>61</w:t>
      </w:r>
      <w:r>
        <w:fldChar w:fldCharType="end"/>
      </w:r>
    </w:p>
    <w:p w14:paraId="519E92AC" w14:textId="56CB60B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_Toc163217620 \h </w:instrText>
      </w:r>
      <w:r>
        <w:fldChar w:fldCharType="separate"/>
      </w:r>
      <w:r>
        <w:t>61</w:t>
      </w:r>
      <w:r>
        <w:fldChar w:fldCharType="end"/>
      </w:r>
    </w:p>
    <w:p w14:paraId="4B6DBE1B" w14:textId="6D73B2C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_Toc163217621 \h </w:instrText>
      </w:r>
      <w:r>
        <w:fldChar w:fldCharType="separate"/>
      </w:r>
      <w:r>
        <w:t>61</w:t>
      </w:r>
      <w:r>
        <w:fldChar w:fldCharType="end"/>
      </w:r>
    </w:p>
    <w:p w14:paraId="4C22E1AF" w14:textId="7C50DE25" w:rsidR="00D54A3B" w:rsidRDefault="00D54A3B">
      <w:pPr>
        <w:pStyle w:val="TOC4"/>
        <w:rPr>
          <w:rFonts w:asciiTheme="minorHAnsi" w:eastAsiaTheme="minorEastAsia" w:hAnsiTheme="minorHAnsi" w:cstheme="minorBidi"/>
          <w:kern w:val="2"/>
          <w:sz w:val="22"/>
          <w:szCs w:val="22"/>
          <w:lang w:eastAsia="ko-KR"/>
          <w14:ligatures w14:val="standardContextual"/>
        </w:rPr>
      </w:pPr>
      <w:r>
        <w:t>6.5.2.</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frequency error</w:t>
      </w:r>
      <w:r>
        <w:tab/>
      </w:r>
      <w:r>
        <w:fldChar w:fldCharType="begin" w:fldLock="1"/>
      </w:r>
      <w:r>
        <w:instrText xml:space="preserve"> PAGEREF _Toc163217622 \h </w:instrText>
      </w:r>
      <w:r>
        <w:fldChar w:fldCharType="separate"/>
      </w:r>
      <w:r>
        <w:t>61</w:t>
      </w:r>
      <w:r>
        <w:fldChar w:fldCharType="end"/>
      </w:r>
    </w:p>
    <w:p w14:paraId="7138C22D" w14:textId="019FC3E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_Toc163217623 \h </w:instrText>
      </w:r>
      <w:r>
        <w:fldChar w:fldCharType="separate"/>
      </w:r>
      <w:r>
        <w:t>61</w:t>
      </w:r>
      <w:r>
        <w:fldChar w:fldCharType="end"/>
      </w:r>
    </w:p>
    <w:p w14:paraId="297E1CC1" w14:textId="601B6DD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_Toc163217624 \h </w:instrText>
      </w:r>
      <w:r>
        <w:fldChar w:fldCharType="separate"/>
      </w:r>
      <w:r>
        <w:t>61</w:t>
      </w:r>
      <w:r>
        <w:fldChar w:fldCharType="end"/>
      </w:r>
    </w:p>
    <w:p w14:paraId="6621DADF" w14:textId="7560B9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_Toc163217625 \h </w:instrText>
      </w:r>
      <w:r>
        <w:fldChar w:fldCharType="separate"/>
      </w:r>
      <w:r>
        <w:t>61</w:t>
      </w:r>
      <w:r>
        <w:fldChar w:fldCharType="end"/>
      </w:r>
    </w:p>
    <w:p w14:paraId="3BD69725" w14:textId="38ECD48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_Toc163217626 \h </w:instrText>
      </w:r>
      <w:r>
        <w:fldChar w:fldCharType="separate"/>
      </w:r>
      <w:r>
        <w:t>62</w:t>
      </w:r>
      <w:r>
        <w:fldChar w:fldCharType="end"/>
      </w:r>
    </w:p>
    <w:p w14:paraId="32714321" w14:textId="38F02F2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_Toc163217627 \h </w:instrText>
      </w:r>
      <w:r>
        <w:fldChar w:fldCharType="separate"/>
      </w:r>
      <w:r>
        <w:t>62</w:t>
      </w:r>
      <w:r>
        <w:fldChar w:fldCharType="end"/>
      </w:r>
    </w:p>
    <w:p w14:paraId="3E2916EA" w14:textId="1EEC2AB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Modulation quality</w:t>
      </w:r>
      <w:r>
        <w:tab/>
      </w:r>
      <w:r>
        <w:fldChar w:fldCharType="begin" w:fldLock="1"/>
      </w:r>
      <w:r>
        <w:instrText xml:space="preserve"> PAGEREF _Toc163217628 \h </w:instrText>
      </w:r>
      <w:r>
        <w:fldChar w:fldCharType="separate"/>
      </w:r>
      <w:r>
        <w:t>62</w:t>
      </w:r>
      <w:r>
        <w:fldChar w:fldCharType="end"/>
      </w:r>
    </w:p>
    <w:p w14:paraId="4960E540" w14:textId="176A140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_Toc163217629 \h </w:instrText>
      </w:r>
      <w:r>
        <w:fldChar w:fldCharType="separate"/>
      </w:r>
      <w:r>
        <w:t>62</w:t>
      </w:r>
      <w:r>
        <w:fldChar w:fldCharType="end"/>
      </w:r>
    </w:p>
    <w:p w14:paraId="2547A4B7" w14:textId="12EB0FE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_Toc163217630 \h </w:instrText>
      </w:r>
      <w:r>
        <w:fldChar w:fldCharType="separate"/>
      </w:r>
      <w:r>
        <w:t>62</w:t>
      </w:r>
      <w:r>
        <w:fldChar w:fldCharType="end"/>
      </w:r>
    </w:p>
    <w:p w14:paraId="4886B980" w14:textId="03043F0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_Toc163217631 \h </w:instrText>
      </w:r>
      <w:r>
        <w:fldChar w:fldCharType="separate"/>
      </w:r>
      <w:r>
        <w:t>62</w:t>
      </w:r>
      <w:r>
        <w:fldChar w:fldCharType="end"/>
      </w:r>
    </w:p>
    <w:p w14:paraId="7387461A" w14:textId="4C2F336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_Toc163217632 \h </w:instrText>
      </w:r>
      <w:r>
        <w:fldChar w:fldCharType="separate"/>
      </w:r>
      <w:r>
        <w:t>62</w:t>
      </w:r>
      <w:r>
        <w:fldChar w:fldCharType="end"/>
      </w:r>
    </w:p>
    <w:p w14:paraId="27995526" w14:textId="55D076F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_Toc163217633 \h </w:instrText>
      </w:r>
      <w:r>
        <w:fldChar w:fldCharType="separate"/>
      </w:r>
      <w:r>
        <w:t>62</w:t>
      </w:r>
      <w:r>
        <w:fldChar w:fldCharType="end"/>
      </w:r>
    </w:p>
    <w:p w14:paraId="40645677" w14:textId="2DA1752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IAB-DU</w:t>
      </w:r>
      <w:r>
        <w:tab/>
      </w:r>
      <w:r>
        <w:fldChar w:fldCharType="begin" w:fldLock="1"/>
      </w:r>
      <w:r>
        <w:instrText xml:space="preserve"> PAGEREF _Toc163217634 \h </w:instrText>
      </w:r>
      <w:r>
        <w:fldChar w:fldCharType="separate"/>
      </w:r>
      <w:r>
        <w:t>62</w:t>
      </w:r>
      <w:r>
        <w:fldChar w:fldCharType="end"/>
      </w:r>
    </w:p>
    <w:p w14:paraId="6455EDE4" w14:textId="607069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IAB-MT</w:t>
      </w:r>
      <w:r>
        <w:tab/>
      </w:r>
      <w:r>
        <w:fldChar w:fldCharType="begin" w:fldLock="1"/>
      </w:r>
      <w:r>
        <w:instrText xml:space="preserve"> PAGEREF _Toc163217635 \h </w:instrText>
      </w:r>
      <w:r>
        <w:fldChar w:fldCharType="separate"/>
      </w:r>
      <w:r>
        <w:t>63</w:t>
      </w:r>
      <w:r>
        <w:fldChar w:fldCharType="end"/>
      </w:r>
    </w:p>
    <w:p w14:paraId="4F943BCA" w14:textId="51143D8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_Toc163217636 \h </w:instrText>
      </w:r>
      <w:r>
        <w:fldChar w:fldCharType="separate"/>
      </w:r>
      <w:r>
        <w:t>64</w:t>
      </w:r>
      <w:r>
        <w:fldChar w:fldCharType="end"/>
      </w:r>
    </w:p>
    <w:p w14:paraId="04C686CF" w14:textId="5A18597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Time alignment error</w:t>
      </w:r>
      <w:r>
        <w:tab/>
      </w:r>
      <w:r>
        <w:fldChar w:fldCharType="begin" w:fldLock="1"/>
      </w:r>
      <w:r>
        <w:instrText xml:space="preserve"> PAGEREF _Toc163217637 \h </w:instrText>
      </w:r>
      <w:r>
        <w:fldChar w:fldCharType="separate"/>
      </w:r>
      <w:r>
        <w:t>65</w:t>
      </w:r>
      <w:r>
        <w:fldChar w:fldCharType="end"/>
      </w:r>
    </w:p>
    <w:p w14:paraId="4F2E5F2E" w14:textId="6563D00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_Toc163217638 \h </w:instrText>
      </w:r>
      <w:r>
        <w:fldChar w:fldCharType="separate"/>
      </w:r>
      <w:r>
        <w:t>65</w:t>
      </w:r>
      <w:r>
        <w:fldChar w:fldCharType="end"/>
      </w:r>
    </w:p>
    <w:p w14:paraId="41065974" w14:textId="76E6A76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_Toc163217639 \h </w:instrText>
      </w:r>
      <w:r>
        <w:fldChar w:fldCharType="separate"/>
      </w:r>
      <w:r>
        <w:t>65</w:t>
      </w:r>
      <w:r>
        <w:fldChar w:fldCharType="end"/>
      </w:r>
    </w:p>
    <w:p w14:paraId="2BA286A4" w14:textId="08C9CD5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_Toc163217640 \h </w:instrText>
      </w:r>
      <w:r>
        <w:fldChar w:fldCharType="separate"/>
      </w:r>
      <w:r>
        <w:t>66</w:t>
      </w:r>
      <w:r>
        <w:fldChar w:fldCharType="end"/>
      </w:r>
    </w:p>
    <w:p w14:paraId="151410B5" w14:textId="7C2CD4F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_Toc163217641 \h </w:instrText>
      </w:r>
      <w:r>
        <w:fldChar w:fldCharType="separate"/>
      </w:r>
      <w:r>
        <w:t>66</w:t>
      </w:r>
      <w:r>
        <w:fldChar w:fldCharType="end"/>
      </w:r>
    </w:p>
    <w:p w14:paraId="3DD19C09" w14:textId="059059C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_Toc163217642 \h </w:instrText>
      </w:r>
      <w:r>
        <w:fldChar w:fldCharType="separate"/>
      </w:r>
      <w:r>
        <w:t>66</w:t>
      </w:r>
      <w:r>
        <w:fldChar w:fldCharType="end"/>
      </w:r>
    </w:p>
    <w:p w14:paraId="2D5BEC86" w14:textId="4F0EE2E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_Toc163217643 \h </w:instrText>
      </w:r>
      <w:r>
        <w:fldChar w:fldCharType="separate"/>
      </w:r>
      <w:r>
        <w:t>66</w:t>
      </w:r>
      <w:r>
        <w:fldChar w:fldCharType="end"/>
      </w:r>
    </w:p>
    <w:p w14:paraId="3A8D8FB2" w14:textId="59F4ECB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_Toc163217644 \h </w:instrText>
      </w:r>
      <w:r>
        <w:fldChar w:fldCharType="separate"/>
      </w:r>
      <w:r>
        <w:t>67</w:t>
      </w:r>
      <w:r>
        <w:fldChar w:fldCharType="end"/>
      </w:r>
    </w:p>
    <w:p w14:paraId="63CE7049" w14:textId="787A8AA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Unwanted emissions</w:t>
      </w:r>
      <w:r>
        <w:tab/>
      </w:r>
      <w:r>
        <w:fldChar w:fldCharType="begin" w:fldLock="1"/>
      </w:r>
      <w:r>
        <w:instrText xml:space="preserve"> PAGEREF _Toc163217645 \h </w:instrText>
      </w:r>
      <w:r>
        <w:fldChar w:fldCharType="separate"/>
      </w:r>
      <w:r>
        <w:t>67</w:t>
      </w:r>
      <w:r>
        <w:fldChar w:fldCharType="end"/>
      </w:r>
    </w:p>
    <w:p w14:paraId="01B68B72" w14:textId="70B8A1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_Toc163217646 \h </w:instrText>
      </w:r>
      <w:r>
        <w:fldChar w:fldCharType="separate"/>
      </w:r>
      <w:r>
        <w:t>67</w:t>
      </w:r>
      <w:r>
        <w:fldChar w:fldCharType="end"/>
      </w:r>
    </w:p>
    <w:p w14:paraId="53104F9B" w14:textId="5B7208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Occupied bandwidth</w:t>
      </w:r>
      <w:r>
        <w:tab/>
      </w:r>
      <w:r>
        <w:fldChar w:fldCharType="begin" w:fldLock="1"/>
      </w:r>
      <w:r>
        <w:instrText xml:space="preserve"> PAGEREF _Toc163217647 \h </w:instrText>
      </w:r>
      <w:r>
        <w:fldChar w:fldCharType="separate"/>
      </w:r>
      <w:r>
        <w:t>67</w:t>
      </w:r>
      <w:r>
        <w:fldChar w:fldCharType="end"/>
      </w:r>
    </w:p>
    <w:p w14:paraId="33CADA2F" w14:textId="4C258E4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_Toc163217648 \h </w:instrText>
      </w:r>
      <w:r>
        <w:fldChar w:fldCharType="separate"/>
      </w:r>
      <w:r>
        <w:t>67</w:t>
      </w:r>
      <w:r>
        <w:fldChar w:fldCharType="end"/>
      </w:r>
    </w:p>
    <w:p w14:paraId="082104A2" w14:textId="1B09B2F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Minimum Requirements</w:t>
      </w:r>
      <w:r>
        <w:tab/>
      </w:r>
      <w:r>
        <w:fldChar w:fldCharType="begin" w:fldLock="1"/>
      </w:r>
      <w:r>
        <w:instrText xml:space="preserve"> PAGEREF _Toc163217649 \h </w:instrText>
      </w:r>
      <w:r>
        <w:fldChar w:fldCharType="separate"/>
      </w:r>
      <w:r>
        <w:t>68</w:t>
      </w:r>
      <w:r>
        <w:fldChar w:fldCharType="end"/>
      </w:r>
    </w:p>
    <w:p w14:paraId="75BB803B" w14:textId="6B402BF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Test purpose</w:t>
      </w:r>
      <w:r>
        <w:tab/>
      </w:r>
      <w:r>
        <w:fldChar w:fldCharType="begin" w:fldLock="1"/>
      </w:r>
      <w:r>
        <w:instrText xml:space="preserve"> PAGEREF _Toc163217650 \h </w:instrText>
      </w:r>
      <w:r>
        <w:fldChar w:fldCharType="separate"/>
      </w:r>
      <w:r>
        <w:t>68</w:t>
      </w:r>
      <w:r>
        <w:fldChar w:fldCharType="end"/>
      </w:r>
    </w:p>
    <w:p w14:paraId="35335F48" w14:textId="6A45D21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Method of test</w:t>
      </w:r>
      <w:r>
        <w:tab/>
      </w:r>
      <w:r>
        <w:fldChar w:fldCharType="begin" w:fldLock="1"/>
      </w:r>
      <w:r>
        <w:instrText xml:space="preserve"> PAGEREF _Toc163217651 \h </w:instrText>
      </w:r>
      <w:r>
        <w:fldChar w:fldCharType="separate"/>
      </w:r>
      <w:r>
        <w:t>68</w:t>
      </w:r>
      <w:r>
        <w:fldChar w:fldCharType="end"/>
      </w:r>
    </w:p>
    <w:p w14:paraId="0EDB0CC6" w14:textId="4C7DD67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Initial conditions</w:t>
      </w:r>
      <w:r>
        <w:tab/>
      </w:r>
      <w:r>
        <w:fldChar w:fldCharType="begin" w:fldLock="1"/>
      </w:r>
      <w:r>
        <w:instrText xml:space="preserve"> PAGEREF _Toc163217652 \h </w:instrText>
      </w:r>
      <w:r>
        <w:fldChar w:fldCharType="separate"/>
      </w:r>
      <w:r>
        <w:t>68</w:t>
      </w:r>
      <w:r>
        <w:fldChar w:fldCharType="end"/>
      </w:r>
    </w:p>
    <w:p w14:paraId="0485C394" w14:textId="4B02DB0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Procedure</w:t>
      </w:r>
      <w:r>
        <w:tab/>
      </w:r>
      <w:r>
        <w:fldChar w:fldCharType="begin" w:fldLock="1"/>
      </w:r>
      <w:r>
        <w:instrText xml:space="preserve"> PAGEREF _Toc163217653 \h </w:instrText>
      </w:r>
      <w:r>
        <w:fldChar w:fldCharType="separate"/>
      </w:r>
      <w:r>
        <w:t>68</w:t>
      </w:r>
      <w:r>
        <w:fldChar w:fldCharType="end"/>
      </w:r>
    </w:p>
    <w:p w14:paraId="1AACA85C" w14:textId="7DABF0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Test requirements</w:t>
      </w:r>
      <w:r>
        <w:tab/>
      </w:r>
      <w:r>
        <w:fldChar w:fldCharType="begin" w:fldLock="1"/>
      </w:r>
      <w:r>
        <w:instrText xml:space="preserve"> PAGEREF _Toc163217654 \h </w:instrText>
      </w:r>
      <w:r>
        <w:fldChar w:fldCharType="separate"/>
      </w:r>
      <w:r>
        <w:t>69</w:t>
      </w:r>
      <w:r>
        <w:fldChar w:fldCharType="end"/>
      </w:r>
    </w:p>
    <w:p w14:paraId="6CC38F9C" w14:textId="45B2D12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Adjacent Channel Leakage Power Ratio</w:t>
      </w:r>
      <w:r>
        <w:tab/>
      </w:r>
      <w:r>
        <w:fldChar w:fldCharType="begin" w:fldLock="1"/>
      </w:r>
      <w:r>
        <w:instrText xml:space="preserve"> PAGEREF _Toc163217655 \h </w:instrText>
      </w:r>
      <w:r>
        <w:fldChar w:fldCharType="separate"/>
      </w:r>
      <w:r>
        <w:t>69</w:t>
      </w:r>
      <w:r>
        <w:fldChar w:fldCharType="end"/>
      </w:r>
    </w:p>
    <w:p w14:paraId="25694ABC" w14:textId="00F6E89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_Toc163217656 \h </w:instrText>
      </w:r>
      <w:r>
        <w:fldChar w:fldCharType="separate"/>
      </w:r>
      <w:r>
        <w:t>69</w:t>
      </w:r>
      <w:r>
        <w:fldChar w:fldCharType="end"/>
      </w:r>
    </w:p>
    <w:p w14:paraId="5364D9E6" w14:textId="3463914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6.6.3.2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_Toc163217657 \h </w:instrText>
      </w:r>
      <w:r>
        <w:fldChar w:fldCharType="separate"/>
      </w:r>
      <w:r>
        <w:t>69</w:t>
      </w:r>
      <w:r>
        <w:fldChar w:fldCharType="end"/>
      </w:r>
    </w:p>
    <w:p w14:paraId="5F0830F5" w14:textId="75B3A39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_Toc163217658 \h </w:instrText>
      </w:r>
      <w:r>
        <w:fldChar w:fldCharType="separate"/>
      </w:r>
      <w:r>
        <w:t>69</w:t>
      </w:r>
      <w:r>
        <w:fldChar w:fldCharType="end"/>
      </w:r>
    </w:p>
    <w:p w14:paraId="584B1021" w14:textId="3176377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_Toc163217659 \h </w:instrText>
      </w:r>
      <w:r>
        <w:fldChar w:fldCharType="separate"/>
      </w:r>
      <w:r>
        <w:t>70</w:t>
      </w:r>
      <w:r>
        <w:fldChar w:fldCharType="end"/>
      </w:r>
    </w:p>
    <w:p w14:paraId="52B695C2" w14:textId="4FFFEA1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_Toc163217660 \h </w:instrText>
      </w:r>
      <w:r>
        <w:fldChar w:fldCharType="separate"/>
      </w:r>
      <w:r>
        <w:t>70</w:t>
      </w:r>
      <w:r>
        <w:fldChar w:fldCharType="end"/>
      </w:r>
    </w:p>
    <w:p w14:paraId="419C102A" w14:textId="04960E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_Toc163217661 \h </w:instrText>
      </w:r>
      <w:r>
        <w:fldChar w:fldCharType="separate"/>
      </w:r>
      <w:r>
        <w:t>70</w:t>
      </w:r>
      <w:r>
        <w:fldChar w:fldCharType="end"/>
      </w:r>
    </w:p>
    <w:p w14:paraId="1B24E930" w14:textId="0C8BA4E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_Toc163217662 \h </w:instrText>
      </w:r>
      <w:r>
        <w:fldChar w:fldCharType="separate"/>
      </w:r>
      <w:r>
        <w:t>70</w:t>
      </w:r>
      <w:r>
        <w:fldChar w:fldCharType="end"/>
      </w:r>
    </w:p>
    <w:p w14:paraId="72128650" w14:textId="322F24A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w:t>
      </w:r>
      <w:r>
        <w:tab/>
      </w:r>
      <w:r>
        <w:fldChar w:fldCharType="begin" w:fldLock="1"/>
      </w:r>
      <w:r>
        <w:instrText xml:space="preserve"> PAGEREF _Toc163217663 \h </w:instrText>
      </w:r>
      <w:r>
        <w:fldChar w:fldCharType="separate"/>
      </w:r>
      <w:r>
        <w:t>70</w:t>
      </w:r>
      <w:r>
        <w:fldChar w:fldCharType="end"/>
      </w:r>
    </w:p>
    <w:p w14:paraId="4BB7ADE3" w14:textId="202008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Limits and</w:t>
      </w:r>
      <w:r w:rsidRPr="00DD0A13">
        <w:rPr>
          <w:rFonts w:eastAsiaTheme="minorEastAsia"/>
        </w:rPr>
        <w:t xml:space="preserve"> </w:t>
      </w:r>
      <w:r w:rsidRPr="00DD0A13">
        <w:rPr>
          <w:rFonts w:eastAsiaTheme="minorEastAsia"/>
          <w:i/>
        </w:rPr>
        <w:t>basic limits</w:t>
      </w:r>
      <w:r>
        <w:tab/>
      </w:r>
      <w:r>
        <w:fldChar w:fldCharType="begin" w:fldLock="1"/>
      </w:r>
      <w:r>
        <w:instrText xml:space="preserve"> PAGEREF _Toc163217664 \h </w:instrText>
      </w:r>
      <w:r>
        <w:fldChar w:fldCharType="separate"/>
      </w:r>
      <w:r>
        <w:t>71</w:t>
      </w:r>
      <w:r>
        <w:fldChar w:fldCharType="end"/>
      </w:r>
    </w:p>
    <w:p w14:paraId="6096BCFF" w14:textId="524195C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_Toc163217665 \h </w:instrText>
      </w:r>
      <w:r>
        <w:fldChar w:fldCharType="separate"/>
      </w:r>
      <w:r>
        <w:t>73</w:t>
      </w:r>
      <w:r>
        <w:fldChar w:fldCharType="end"/>
      </w:r>
    </w:p>
    <w:p w14:paraId="11DD732F" w14:textId="667B786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Operating band unwanted emissions</w:t>
      </w:r>
      <w:r>
        <w:tab/>
      </w:r>
      <w:r>
        <w:fldChar w:fldCharType="begin" w:fldLock="1"/>
      </w:r>
      <w:r>
        <w:instrText xml:space="preserve"> PAGEREF _Toc163217666 \h </w:instrText>
      </w:r>
      <w:r>
        <w:fldChar w:fldCharType="separate"/>
      </w:r>
      <w:r>
        <w:t>74</w:t>
      </w:r>
      <w:r>
        <w:fldChar w:fldCharType="end"/>
      </w:r>
    </w:p>
    <w:p w14:paraId="77987ECE" w14:textId="71AAA80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_Toc163217667 \h </w:instrText>
      </w:r>
      <w:r>
        <w:fldChar w:fldCharType="separate"/>
      </w:r>
      <w:r>
        <w:t>74</w:t>
      </w:r>
      <w:r>
        <w:fldChar w:fldCharType="end"/>
      </w:r>
    </w:p>
    <w:p w14:paraId="30458F89" w14:textId="77DDE32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_Toc163217668 \h </w:instrText>
      </w:r>
      <w:r>
        <w:fldChar w:fldCharType="separate"/>
      </w:r>
      <w:r>
        <w:t>76</w:t>
      </w:r>
      <w:r>
        <w:fldChar w:fldCharType="end"/>
      </w:r>
    </w:p>
    <w:p w14:paraId="77A0476B" w14:textId="09C4C32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_Toc163217669 \h </w:instrText>
      </w:r>
      <w:r>
        <w:fldChar w:fldCharType="separate"/>
      </w:r>
      <w:r>
        <w:t>76</w:t>
      </w:r>
      <w:r>
        <w:fldChar w:fldCharType="end"/>
      </w:r>
    </w:p>
    <w:p w14:paraId="5AE0CD1B" w14:textId="0CCB9DB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_Toc163217670 \h </w:instrText>
      </w:r>
      <w:r>
        <w:fldChar w:fldCharType="separate"/>
      </w:r>
      <w:r>
        <w:t>76</w:t>
      </w:r>
      <w:r>
        <w:fldChar w:fldCharType="end"/>
      </w:r>
    </w:p>
    <w:p w14:paraId="7D295ABF" w14:textId="3A1CEE1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_Toc163217671 \h </w:instrText>
      </w:r>
      <w:r>
        <w:fldChar w:fldCharType="separate"/>
      </w:r>
      <w:r>
        <w:t>76</w:t>
      </w:r>
      <w:r>
        <w:fldChar w:fldCharType="end"/>
      </w:r>
    </w:p>
    <w:p w14:paraId="368B5EB4" w14:textId="0D6BAA8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_Toc163217672 \h </w:instrText>
      </w:r>
      <w:r>
        <w:fldChar w:fldCharType="separate"/>
      </w:r>
      <w:r>
        <w:t>76</w:t>
      </w:r>
      <w:r>
        <w:fldChar w:fldCharType="end"/>
      </w:r>
    </w:p>
    <w:p w14:paraId="1BBCE90C" w14:textId="044F98E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_Toc163217673 \h </w:instrText>
      </w:r>
      <w:r>
        <w:fldChar w:fldCharType="separate"/>
      </w:r>
      <w:r>
        <w:t>77</w:t>
      </w:r>
      <w:r>
        <w:fldChar w:fldCharType="end"/>
      </w:r>
    </w:p>
    <w:p w14:paraId="39453A0A" w14:textId="0F9055B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w:t>
      </w:r>
      <w:r>
        <w:tab/>
      </w:r>
      <w:r>
        <w:fldChar w:fldCharType="begin" w:fldLock="1"/>
      </w:r>
      <w:r>
        <w:instrText xml:space="preserve"> PAGEREF _Toc163217674 \h </w:instrText>
      </w:r>
      <w:r>
        <w:fldChar w:fldCharType="separate"/>
      </w:r>
      <w:r>
        <w:t>77</w:t>
      </w:r>
      <w:r>
        <w:fldChar w:fldCharType="end"/>
      </w:r>
    </w:p>
    <w:p w14:paraId="2FD072D1" w14:textId="049F2EB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Wide Area IAB-DU and IAB-MT (Category A)</w:t>
      </w:r>
      <w:r>
        <w:tab/>
      </w:r>
      <w:r>
        <w:fldChar w:fldCharType="begin" w:fldLock="1"/>
      </w:r>
      <w:r>
        <w:instrText xml:space="preserve"> PAGEREF _Toc163217675 \h </w:instrText>
      </w:r>
      <w:r>
        <w:fldChar w:fldCharType="separate"/>
      </w:r>
      <w:r>
        <w:t>77</w:t>
      </w:r>
      <w:r>
        <w:fldChar w:fldCharType="end"/>
      </w:r>
    </w:p>
    <w:p w14:paraId="6AD185F4" w14:textId="7C85A7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Basic limits </w:t>
      </w:r>
      <w:r w:rsidRPr="00DD0A13">
        <w:rPr>
          <w:rFonts w:eastAsiaTheme="minorEastAsia"/>
          <w:lang w:eastAsia="zh-CN"/>
        </w:rPr>
        <w:t>for Wide Area IAB-DU and Wide Area IAB-MT</w:t>
      </w:r>
      <w:r w:rsidRPr="00DD0A13">
        <w:rPr>
          <w:rFonts w:eastAsiaTheme="minorEastAsia"/>
        </w:rPr>
        <w:t xml:space="preserve"> (Category B)</w:t>
      </w:r>
      <w:r>
        <w:tab/>
      </w:r>
      <w:r>
        <w:fldChar w:fldCharType="begin" w:fldLock="1"/>
      </w:r>
      <w:r>
        <w:instrText xml:space="preserve"> PAGEREF _Toc163217676 \h </w:instrText>
      </w:r>
      <w:r>
        <w:fldChar w:fldCharType="separate"/>
      </w:r>
      <w:r>
        <w:t>78</w:t>
      </w:r>
      <w:r>
        <w:fldChar w:fldCharType="end"/>
      </w:r>
    </w:p>
    <w:p w14:paraId="030CCD2B" w14:textId="42AD5429"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_Toc163217677 \h </w:instrText>
      </w:r>
      <w:r>
        <w:fldChar w:fldCharType="separate"/>
      </w:r>
      <w:r>
        <w:t>78</w:t>
      </w:r>
      <w:r>
        <w:fldChar w:fldCharType="end"/>
      </w:r>
    </w:p>
    <w:p w14:paraId="1D2790E9" w14:textId="2FBAD6F3"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Category B</w:t>
      </w:r>
      <w:r w:rsidRPr="00DD0A13">
        <w:rPr>
          <w:rFonts w:eastAsiaTheme="minorEastAsia"/>
          <w:lang w:eastAsia="zh-CN"/>
        </w:rPr>
        <w:t xml:space="preserve"> requirements</w:t>
      </w:r>
      <w:r>
        <w:tab/>
      </w:r>
      <w:r>
        <w:fldChar w:fldCharType="begin" w:fldLock="1"/>
      </w:r>
      <w:r>
        <w:instrText xml:space="preserve"> PAGEREF _Toc163217678 \h </w:instrText>
      </w:r>
      <w:r>
        <w:fldChar w:fldCharType="separate"/>
      </w:r>
      <w:r>
        <w:t>78</w:t>
      </w:r>
      <w:r>
        <w:fldChar w:fldCharType="end"/>
      </w:r>
    </w:p>
    <w:p w14:paraId="11EF0D85" w14:textId="7E6F41B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for Medium Range IAB-DU (Category A and B)</w:t>
      </w:r>
      <w:r>
        <w:tab/>
      </w:r>
      <w:r>
        <w:fldChar w:fldCharType="begin" w:fldLock="1"/>
      </w:r>
      <w:r>
        <w:instrText xml:space="preserve"> PAGEREF _Toc163217679 \h </w:instrText>
      </w:r>
      <w:r>
        <w:fldChar w:fldCharType="separate"/>
      </w:r>
      <w:r>
        <w:t>79</w:t>
      </w:r>
      <w:r>
        <w:fldChar w:fldCharType="end"/>
      </w:r>
    </w:p>
    <w:p w14:paraId="1AE66DC0" w14:textId="0A6E279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w:t>
      </w:r>
      <w:r w:rsidRPr="00DD0A13">
        <w:rPr>
          <w:rFonts w:eastAsiaTheme="minorEastAsia"/>
          <w:lang w:eastAsia="zh-CN"/>
        </w:rPr>
        <w:t>for Local Area IAB-DU and Local Area IAB-MT (Category A and B)</w:t>
      </w:r>
      <w:r>
        <w:tab/>
      </w:r>
      <w:r>
        <w:fldChar w:fldCharType="begin" w:fldLock="1"/>
      </w:r>
      <w:r>
        <w:instrText xml:space="preserve"> PAGEREF _Toc163217680 \h </w:instrText>
      </w:r>
      <w:r>
        <w:fldChar w:fldCharType="separate"/>
      </w:r>
      <w:r>
        <w:t>81</w:t>
      </w:r>
      <w:r>
        <w:fldChar w:fldCharType="end"/>
      </w:r>
    </w:p>
    <w:p w14:paraId="150D2EB4" w14:textId="1A8E0DB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for additional requirements</w:t>
      </w:r>
      <w:r>
        <w:tab/>
      </w:r>
      <w:r>
        <w:fldChar w:fldCharType="begin" w:fldLock="1"/>
      </w:r>
      <w:r>
        <w:instrText xml:space="preserve"> PAGEREF _Toc163217681 \h </w:instrText>
      </w:r>
      <w:r>
        <w:fldChar w:fldCharType="separate"/>
      </w:r>
      <w:r>
        <w:t>82</w:t>
      </w:r>
      <w:r>
        <w:fldChar w:fldCharType="end"/>
      </w:r>
    </w:p>
    <w:p w14:paraId="35C55B99" w14:textId="11DC4009"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Limits in FCC Title 47</w:t>
      </w:r>
      <w:r>
        <w:tab/>
      </w:r>
      <w:r>
        <w:fldChar w:fldCharType="begin" w:fldLock="1"/>
      </w:r>
      <w:r>
        <w:instrText xml:space="preserve"> PAGEREF _Toc163217682 \h </w:instrText>
      </w:r>
      <w:r>
        <w:fldChar w:fldCharType="separate"/>
      </w:r>
      <w:r>
        <w:t>82</w:t>
      </w:r>
      <w:r>
        <w:fldChar w:fldCharType="end"/>
      </w:r>
    </w:p>
    <w:p w14:paraId="6F57DCDD" w14:textId="17145D7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_Toc163217683 \h </w:instrText>
      </w:r>
      <w:r>
        <w:fldChar w:fldCharType="separate"/>
      </w:r>
      <w:r>
        <w:t>82</w:t>
      </w:r>
      <w:r>
        <w:fldChar w:fldCharType="end"/>
      </w:r>
    </w:p>
    <w:p w14:paraId="18C0F3C9" w14:textId="2608BA1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spurious emissions</w:t>
      </w:r>
      <w:r>
        <w:tab/>
      </w:r>
      <w:r>
        <w:fldChar w:fldCharType="begin" w:fldLock="1"/>
      </w:r>
      <w:r>
        <w:instrText xml:space="preserve"> PAGEREF _Toc163217684 \h </w:instrText>
      </w:r>
      <w:r>
        <w:fldChar w:fldCharType="separate"/>
      </w:r>
      <w:r>
        <w:t>82</w:t>
      </w:r>
      <w:r>
        <w:fldChar w:fldCharType="end"/>
      </w:r>
    </w:p>
    <w:p w14:paraId="3D553645" w14:textId="278914E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_Toc163217685 \h </w:instrText>
      </w:r>
      <w:r>
        <w:fldChar w:fldCharType="separate"/>
      </w:r>
      <w:r>
        <w:t>82</w:t>
      </w:r>
      <w:r>
        <w:fldChar w:fldCharType="end"/>
      </w:r>
    </w:p>
    <w:p w14:paraId="090FBD27" w14:textId="7DFCECB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_Toc163217686 \h </w:instrText>
      </w:r>
      <w:r>
        <w:fldChar w:fldCharType="separate"/>
      </w:r>
      <w:r>
        <w:t>83</w:t>
      </w:r>
      <w:r>
        <w:fldChar w:fldCharType="end"/>
      </w:r>
    </w:p>
    <w:p w14:paraId="3BD82A9B" w14:textId="3579090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_Toc163217687 \h </w:instrText>
      </w:r>
      <w:r>
        <w:fldChar w:fldCharType="separate"/>
      </w:r>
      <w:r>
        <w:t>83</w:t>
      </w:r>
      <w:r>
        <w:fldChar w:fldCharType="end"/>
      </w:r>
    </w:p>
    <w:p w14:paraId="6EE740F1" w14:textId="3F3B009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_Toc163217688 \h </w:instrText>
      </w:r>
      <w:r>
        <w:fldChar w:fldCharType="separate"/>
      </w:r>
      <w:r>
        <w:t>83</w:t>
      </w:r>
      <w:r>
        <w:fldChar w:fldCharType="end"/>
      </w:r>
    </w:p>
    <w:p w14:paraId="38B34614" w14:textId="4D68A79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_Toc163217689 \h </w:instrText>
      </w:r>
      <w:r>
        <w:fldChar w:fldCharType="separate"/>
      </w:r>
      <w:r>
        <w:t>83</w:t>
      </w:r>
      <w:r>
        <w:fldChar w:fldCharType="end"/>
      </w:r>
    </w:p>
    <w:p w14:paraId="50942FBA" w14:textId="708F70C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_Toc163217690 \h </w:instrText>
      </w:r>
      <w:r>
        <w:fldChar w:fldCharType="separate"/>
      </w:r>
      <w:r>
        <w:t>83</w:t>
      </w:r>
      <w:r>
        <w:fldChar w:fldCharType="end"/>
      </w:r>
    </w:p>
    <w:p w14:paraId="5FF7D0D4" w14:textId="2ED867E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_Toc163217691 \h </w:instrText>
      </w:r>
      <w:r>
        <w:fldChar w:fldCharType="separate"/>
      </w:r>
      <w:r>
        <w:t>84</w:t>
      </w:r>
      <w:r>
        <w:fldChar w:fldCharType="end"/>
      </w:r>
    </w:p>
    <w:p w14:paraId="41134230" w14:textId="207EF7D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w:t>
      </w:r>
      <w:r>
        <w:tab/>
      </w:r>
      <w:r>
        <w:fldChar w:fldCharType="begin" w:fldLock="1"/>
      </w:r>
      <w:r>
        <w:instrText xml:space="preserve"> PAGEREF _Toc163217692 \h </w:instrText>
      </w:r>
      <w:r>
        <w:fldChar w:fldCharType="separate"/>
      </w:r>
      <w:r>
        <w:t>84</w:t>
      </w:r>
      <w:r>
        <w:fldChar w:fldCharType="end"/>
      </w:r>
    </w:p>
    <w:p w14:paraId="1ADEF7DE" w14:textId="31901C9D"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Tx spurious emissions</w:t>
      </w:r>
      <w:r>
        <w:tab/>
      </w:r>
      <w:r>
        <w:fldChar w:fldCharType="begin" w:fldLock="1"/>
      </w:r>
      <w:r>
        <w:instrText xml:space="preserve"> PAGEREF _Toc163217693 \h </w:instrText>
      </w:r>
      <w:r>
        <w:fldChar w:fldCharType="separate"/>
      </w:r>
      <w:r>
        <w:t>84</w:t>
      </w:r>
      <w:r>
        <w:fldChar w:fldCharType="end"/>
      </w:r>
    </w:p>
    <w:p w14:paraId="76D7BD9C" w14:textId="14EB1D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Additional spurious emissions requirements</w:t>
      </w:r>
      <w:r>
        <w:tab/>
      </w:r>
      <w:r>
        <w:fldChar w:fldCharType="begin" w:fldLock="1"/>
      </w:r>
      <w:r>
        <w:instrText xml:space="preserve"> PAGEREF _Toc163217694 \h </w:instrText>
      </w:r>
      <w:r>
        <w:fldChar w:fldCharType="separate"/>
      </w:r>
      <w:r>
        <w:t>85</w:t>
      </w:r>
      <w:r>
        <w:fldChar w:fldCharType="end"/>
      </w:r>
    </w:p>
    <w:p w14:paraId="4D921231" w14:textId="39C7308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with base stations and IAB-nodes</w:t>
      </w:r>
      <w:r>
        <w:tab/>
      </w:r>
      <w:r>
        <w:fldChar w:fldCharType="begin" w:fldLock="1"/>
      </w:r>
      <w:r>
        <w:instrText xml:space="preserve"> PAGEREF _Toc163217695 \h </w:instrText>
      </w:r>
      <w:r>
        <w:fldChar w:fldCharType="separate"/>
      </w:r>
      <w:r>
        <w:t>90</w:t>
      </w:r>
      <w:r>
        <w:fldChar w:fldCharType="end"/>
      </w:r>
    </w:p>
    <w:p w14:paraId="77D0B9D7" w14:textId="6407ED4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_Toc163217696 \h </w:instrText>
      </w:r>
      <w:r>
        <w:fldChar w:fldCharType="separate"/>
      </w:r>
      <w:r>
        <w:t>93</w:t>
      </w:r>
      <w:r>
        <w:fldChar w:fldCharType="end"/>
      </w:r>
    </w:p>
    <w:p w14:paraId="1D76575B" w14:textId="10477B5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intermodulation</w:t>
      </w:r>
      <w:r>
        <w:tab/>
      </w:r>
      <w:r>
        <w:fldChar w:fldCharType="begin" w:fldLock="1"/>
      </w:r>
      <w:r>
        <w:instrText xml:space="preserve"> PAGEREF _Toc163217697 \h </w:instrText>
      </w:r>
      <w:r>
        <w:fldChar w:fldCharType="separate"/>
      </w:r>
      <w:r>
        <w:t>93</w:t>
      </w:r>
      <w:r>
        <w:fldChar w:fldCharType="end"/>
      </w:r>
    </w:p>
    <w:p w14:paraId="60020769" w14:textId="5221B8B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_Toc163217698 \h </w:instrText>
      </w:r>
      <w:r>
        <w:fldChar w:fldCharType="separate"/>
      </w:r>
      <w:r>
        <w:t>93</w:t>
      </w:r>
      <w:r>
        <w:fldChar w:fldCharType="end"/>
      </w:r>
    </w:p>
    <w:p w14:paraId="48E340AE" w14:textId="19E8E08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_Toc163217699 \h </w:instrText>
      </w:r>
      <w:r>
        <w:fldChar w:fldCharType="separate"/>
      </w:r>
      <w:r>
        <w:t>93</w:t>
      </w:r>
      <w:r>
        <w:fldChar w:fldCharType="end"/>
      </w:r>
    </w:p>
    <w:p w14:paraId="51351E83" w14:textId="6A452E2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_Toc163217700 \h </w:instrText>
      </w:r>
      <w:r>
        <w:fldChar w:fldCharType="separate"/>
      </w:r>
      <w:r>
        <w:t>94</w:t>
      </w:r>
      <w:r>
        <w:fldChar w:fldCharType="end"/>
      </w:r>
    </w:p>
    <w:p w14:paraId="7DE0767B" w14:textId="2584951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_Toc163217701 \h </w:instrText>
      </w:r>
      <w:r>
        <w:fldChar w:fldCharType="separate"/>
      </w:r>
      <w:r>
        <w:t>94</w:t>
      </w:r>
      <w:r>
        <w:fldChar w:fldCharType="end"/>
      </w:r>
    </w:p>
    <w:p w14:paraId="272E464B" w14:textId="08162E7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_Toc163217702 \h </w:instrText>
      </w:r>
      <w:r>
        <w:fldChar w:fldCharType="separate"/>
      </w:r>
      <w:r>
        <w:t>94</w:t>
      </w:r>
      <w:r>
        <w:fldChar w:fldCharType="end"/>
      </w:r>
    </w:p>
    <w:p w14:paraId="354B7D98" w14:textId="79BC157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_Toc163217703 \h </w:instrText>
      </w:r>
      <w:r>
        <w:fldChar w:fldCharType="separate"/>
      </w:r>
      <w:r>
        <w:t>94</w:t>
      </w:r>
      <w:r>
        <w:fldChar w:fldCharType="end"/>
      </w:r>
    </w:p>
    <w:p w14:paraId="2C1DFB99" w14:textId="56D3751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_Toc163217704 \h </w:instrText>
      </w:r>
      <w:r>
        <w:fldChar w:fldCharType="separate"/>
      </w:r>
      <w:r>
        <w:t>95</w:t>
      </w:r>
      <w:r>
        <w:fldChar w:fldCharType="end"/>
      </w:r>
    </w:p>
    <w:p w14:paraId="1549EC15" w14:textId="48AE3B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 type 1-H</w:t>
      </w:r>
      <w:r>
        <w:tab/>
      </w:r>
      <w:r>
        <w:fldChar w:fldCharType="begin" w:fldLock="1"/>
      </w:r>
      <w:r>
        <w:instrText xml:space="preserve"> PAGEREF _Toc163217705 \h </w:instrText>
      </w:r>
      <w:r>
        <w:fldChar w:fldCharType="separate"/>
      </w:r>
      <w:r>
        <w:t>95</w:t>
      </w:r>
      <w:r>
        <w:fldChar w:fldCharType="end"/>
      </w:r>
    </w:p>
    <w:p w14:paraId="4FF2B0C1" w14:textId="7520B6E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minimum requirements</w:t>
      </w:r>
      <w:r>
        <w:tab/>
      </w:r>
      <w:r>
        <w:fldChar w:fldCharType="begin" w:fldLock="1"/>
      </w:r>
      <w:r>
        <w:instrText xml:space="preserve"> PAGEREF _Toc163217706 \h </w:instrText>
      </w:r>
      <w:r>
        <w:fldChar w:fldCharType="separate"/>
      </w:r>
      <w:r>
        <w:t>95</w:t>
      </w:r>
      <w:r>
        <w:fldChar w:fldCharType="end"/>
      </w:r>
    </w:p>
    <w:p w14:paraId="2C73AEC3" w14:textId="1C23ADA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Intra-system minimum requirements</w:t>
      </w:r>
      <w:r>
        <w:tab/>
      </w:r>
      <w:r>
        <w:fldChar w:fldCharType="begin" w:fldLock="1"/>
      </w:r>
      <w:r>
        <w:instrText xml:space="preserve"> PAGEREF _Toc163217707 \h </w:instrText>
      </w:r>
      <w:r>
        <w:fldChar w:fldCharType="separate"/>
      </w:r>
      <w:r>
        <w:t>96</w:t>
      </w:r>
      <w:r>
        <w:fldChar w:fldCharType="end"/>
      </w:r>
    </w:p>
    <w:p w14:paraId="6D042FBA" w14:textId="3297A47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Additional requirements</w:t>
      </w:r>
      <w:r>
        <w:tab/>
      </w:r>
      <w:r>
        <w:fldChar w:fldCharType="begin" w:fldLock="1"/>
      </w:r>
      <w:r>
        <w:instrText xml:space="preserve"> PAGEREF _Toc163217708 \h </w:instrText>
      </w:r>
      <w:r>
        <w:fldChar w:fldCharType="separate"/>
      </w:r>
      <w:r>
        <w:t>96</w:t>
      </w:r>
      <w:r>
        <w:fldChar w:fldCharType="end"/>
      </w:r>
    </w:p>
    <w:p w14:paraId="54A7D7F3" w14:textId="108D049D"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7</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receiver characteristics (IAB-DU and IAB-MT)</w:t>
      </w:r>
      <w:r>
        <w:tab/>
      </w:r>
      <w:r>
        <w:fldChar w:fldCharType="begin" w:fldLock="1"/>
      </w:r>
      <w:r>
        <w:instrText xml:space="preserve"> PAGEREF _Toc163217709 \h </w:instrText>
      </w:r>
      <w:r>
        <w:fldChar w:fldCharType="separate"/>
      </w:r>
      <w:r>
        <w:t>97</w:t>
      </w:r>
      <w:r>
        <w:fldChar w:fldCharType="end"/>
      </w:r>
    </w:p>
    <w:p w14:paraId="461455FA" w14:textId="711C32A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_Toc163217710 \h </w:instrText>
      </w:r>
      <w:r>
        <w:fldChar w:fldCharType="separate"/>
      </w:r>
      <w:r>
        <w:t>97</w:t>
      </w:r>
      <w:r>
        <w:fldChar w:fldCharType="end"/>
      </w:r>
    </w:p>
    <w:p w14:paraId="1533235A" w14:textId="12661B5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Reference sensitivity level</w:t>
      </w:r>
      <w:r>
        <w:tab/>
      </w:r>
      <w:r>
        <w:fldChar w:fldCharType="begin" w:fldLock="1"/>
      </w:r>
      <w:r>
        <w:instrText xml:space="preserve"> PAGEREF _Toc163217711 \h </w:instrText>
      </w:r>
      <w:r>
        <w:fldChar w:fldCharType="separate"/>
      </w:r>
      <w:r>
        <w:t>97</w:t>
      </w:r>
      <w:r>
        <w:fldChar w:fldCharType="end"/>
      </w:r>
    </w:p>
    <w:p w14:paraId="65DFEAC4" w14:textId="4497E02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_Toc163217712 \h </w:instrText>
      </w:r>
      <w:r>
        <w:fldChar w:fldCharType="separate"/>
      </w:r>
      <w:r>
        <w:t>97</w:t>
      </w:r>
      <w:r>
        <w:fldChar w:fldCharType="end"/>
      </w:r>
    </w:p>
    <w:p w14:paraId="5A3E4E73" w14:textId="246188D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_Toc163217713 \h </w:instrText>
      </w:r>
      <w:r>
        <w:fldChar w:fldCharType="separate"/>
      </w:r>
      <w:r>
        <w:t>97</w:t>
      </w:r>
      <w:r>
        <w:fldChar w:fldCharType="end"/>
      </w:r>
    </w:p>
    <w:p w14:paraId="2354652D" w14:textId="0D4D28F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_Toc163217714 \h </w:instrText>
      </w:r>
      <w:r>
        <w:fldChar w:fldCharType="separate"/>
      </w:r>
      <w:r>
        <w:t>97</w:t>
      </w:r>
      <w:r>
        <w:fldChar w:fldCharType="end"/>
      </w:r>
    </w:p>
    <w:p w14:paraId="77BA2930" w14:textId="191C10C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_Toc163217715 \h </w:instrText>
      </w:r>
      <w:r>
        <w:fldChar w:fldCharType="separate"/>
      </w:r>
      <w:r>
        <w:t>97</w:t>
      </w:r>
      <w:r>
        <w:fldChar w:fldCharType="end"/>
      </w:r>
    </w:p>
    <w:p w14:paraId="3BCB1F55" w14:textId="2BAB1BC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_Toc163217716 \h </w:instrText>
      </w:r>
      <w:r>
        <w:fldChar w:fldCharType="separate"/>
      </w:r>
      <w:r>
        <w:t>97</w:t>
      </w:r>
      <w:r>
        <w:fldChar w:fldCharType="end"/>
      </w:r>
    </w:p>
    <w:p w14:paraId="7A7DD452" w14:textId="447C0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_Toc163217717 \h </w:instrText>
      </w:r>
      <w:r>
        <w:fldChar w:fldCharType="separate"/>
      </w:r>
      <w:r>
        <w:t>97</w:t>
      </w:r>
      <w:r>
        <w:fldChar w:fldCharType="end"/>
      </w:r>
    </w:p>
    <w:p w14:paraId="484742D4" w14:textId="3DD8C2D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7.2.5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_Toc163217718 \h </w:instrText>
      </w:r>
      <w:r>
        <w:fldChar w:fldCharType="separate"/>
      </w:r>
      <w:r>
        <w:t>98</w:t>
      </w:r>
      <w:r>
        <w:fldChar w:fldCharType="end"/>
      </w:r>
    </w:p>
    <w:p w14:paraId="70DB8E5D" w14:textId="19EB44A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Test requirements for </w:t>
      </w:r>
      <w:r w:rsidRPr="00DD0A13">
        <w:rPr>
          <w:rFonts w:eastAsiaTheme="minorEastAsia"/>
          <w:i/>
        </w:rPr>
        <w:t>IAB-DU</w:t>
      </w:r>
      <w:r>
        <w:tab/>
      </w:r>
      <w:r>
        <w:fldChar w:fldCharType="begin" w:fldLock="1"/>
      </w:r>
      <w:r>
        <w:instrText xml:space="preserve"> PAGEREF _Toc163217719 \h </w:instrText>
      </w:r>
      <w:r>
        <w:fldChar w:fldCharType="separate"/>
      </w:r>
      <w:r>
        <w:t>98</w:t>
      </w:r>
      <w:r>
        <w:fldChar w:fldCharType="end"/>
      </w:r>
    </w:p>
    <w:p w14:paraId="31F16D56" w14:textId="57D89B8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Test requirements for </w:t>
      </w:r>
      <w:r w:rsidRPr="00DD0A13">
        <w:rPr>
          <w:rFonts w:eastAsiaTheme="minorEastAsia"/>
          <w:i/>
        </w:rPr>
        <w:t>IAB-MT</w:t>
      </w:r>
      <w:r>
        <w:tab/>
      </w:r>
      <w:r>
        <w:fldChar w:fldCharType="begin" w:fldLock="1"/>
      </w:r>
      <w:r>
        <w:instrText xml:space="preserve"> PAGEREF _Toc163217720 \h </w:instrText>
      </w:r>
      <w:r>
        <w:fldChar w:fldCharType="separate"/>
      </w:r>
      <w:r>
        <w:t>99</w:t>
      </w:r>
      <w:r>
        <w:fldChar w:fldCharType="end"/>
      </w:r>
    </w:p>
    <w:p w14:paraId="15FC5748" w14:textId="30543ED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Dynamic range</w:t>
      </w:r>
      <w:r>
        <w:tab/>
      </w:r>
      <w:r>
        <w:fldChar w:fldCharType="begin" w:fldLock="1"/>
      </w:r>
      <w:r>
        <w:instrText xml:space="preserve"> PAGEREF _Toc163217721 \h </w:instrText>
      </w:r>
      <w:r>
        <w:fldChar w:fldCharType="separate"/>
      </w:r>
      <w:r>
        <w:t>100</w:t>
      </w:r>
      <w:r>
        <w:fldChar w:fldCharType="end"/>
      </w:r>
    </w:p>
    <w:p w14:paraId="0CAD333C" w14:textId="19FE1FA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_Toc163217722 \h </w:instrText>
      </w:r>
      <w:r>
        <w:fldChar w:fldCharType="separate"/>
      </w:r>
      <w:r>
        <w:t>100</w:t>
      </w:r>
      <w:r>
        <w:fldChar w:fldCharType="end"/>
      </w:r>
    </w:p>
    <w:p w14:paraId="6B93429C" w14:textId="398D2D5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_Toc163217723 \h </w:instrText>
      </w:r>
      <w:r>
        <w:fldChar w:fldCharType="separate"/>
      </w:r>
      <w:r>
        <w:t>100</w:t>
      </w:r>
      <w:r>
        <w:fldChar w:fldCharType="end"/>
      </w:r>
    </w:p>
    <w:p w14:paraId="0B6F5542" w14:textId="39F6636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_Toc163217724 \h </w:instrText>
      </w:r>
      <w:r>
        <w:fldChar w:fldCharType="separate"/>
      </w:r>
      <w:r>
        <w:t>100</w:t>
      </w:r>
      <w:r>
        <w:fldChar w:fldCharType="end"/>
      </w:r>
    </w:p>
    <w:p w14:paraId="49267EBF" w14:textId="7309507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_Toc163217725 \h </w:instrText>
      </w:r>
      <w:r>
        <w:fldChar w:fldCharType="separate"/>
      </w:r>
      <w:r>
        <w:t>100</w:t>
      </w:r>
      <w:r>
        <w:fldChar w:fldCharType="end"/>
      </w:r>
    </w:p>
    <w:p w14:paraId="64D940F2" w14:textId="7ECB44D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_Toc163217726 \h </w:instrText>
      </w:r>
      <w:r>
        <w:fldChar w:fldCharType="separate"/>
      </w:r>
      <w:r>
        <w:t>100</w:t>
      </w:r>
      <w:r>
        <w:fldChar w:fldCharType="end"/>
      </w:r>
    </w:p>
    <w:p w14:paraId="7D9D82C4" w14:textId="148127C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_Toc163217727 \h </w:instrText>
      </w:r>
      <w:r>
        <w:fldChar w:fldCharType="separate"/>
      </w:r>
      <w:r>
        <w:t>100</w:t>
      </w:r>
      <w:r>
        <w:fldChar w:fldCharType="end"/>
      </w:r>
    </w:p>
    <w:p w14:paraId="1EAE86E7" w14:textId="6A07825B"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_Toc163217728 \h </w:instrText>
      </w:r>
      <w:r>
        <w:fldChar w:fldCharType="separate"/>
      </w:r>
      <w:r>
        <w:t>101</w:t>
      </w:r>
      <w:r>
        <w:fldChar w:fldCharType="end"/>
      </w:r>
    </w:p>
    <w:p w14:paraId="2879FC66" w14:textId="4156892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In-band selectivity and blocking</w:t>
      </w:r>
      <w:r>
        <w:tab/>
      </w:r>
      <w:r>
        <w:fldChar w:fldCharType="begin" w:fldLock="1"/>
      </w:r>
      <w:r>
        <w:instrText xml:space="preserve"> PAGEREF _Toc163217729 \h </w:instrText>
      </w:r>
      <w:r>
        <w:fldChar w:fldCharType="separate"/>
      </w:r>
      <w:r>
        <w:t>103</w:t>
      </w:r>
      <w:r>
        <w:fldChar w:fldCharType="end"/>
      </w:r>
    </w:p>
    <w:p w14:paraId="6AD49C89" w14:textId="07F0950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Adjacent Channel Selectivity (ACS)</w:t>
      </w:r>
      <w:r>
        <w:tab/>
      </w:r>
      <w:r>
        <w:fldChar w:fldCharType="begin" w:fldLock="1"/>
      </w:r>
      <w:r>
        <w:instrText xml:space="preserve"> PAGEREF _Toc163217730 \h </w:instrText>
      </w:r>
      <w:r>
        <w:fldChar w:fldCharType="separate"/>
      </w:r>
      <w:r>
        <w:t>103</w:t>
      </w:r>
      <w:r>
        <w:fldChar w:fldCharType="end"/>
      </w:r>
    </w:p>
    <w:p w14:paraId="7986188B" w14:textId="466A811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_Toc163217731 \h </w:instrText>
      </w:r>
      <w:r>
        <w:fldChar w:fldCharType="separate"/>
      </w:r>
      <w:r>
        <w:t>103</w:t>
      </w:r>
      <w:r>
        <w:fldChar w:fldCharType="end"/>
      </w:r>
    </w:p>
    <w:p w14:paraId="2868988A" w14:textId="030431A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_Toc163217732 \h </w:instrText>
      </w:r>
      <w:r>
        <w:fldChar w:fldCharType="separate"/>
      </w:r>
      <w:r>
        <w:t>103</w:t>
      </w:r>
      <w:r>
        <w:fldChar w:fldCharType="end"/>
      </w:r>
    </w:p>
    <w:p w14:paraId="4FB0AC57" w14:textId="671DDF9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_Toc163217733 \h </w:instrText>
      </w:r>
      <w:r>
        <w:fldChar w:fldCharType="separate"/>
      </w:r>
      <w:r>
        <w:t>104</w:t>
      </w:r>
      <w:r>
        <w:fldChar w:fldCharType="end"/>
      </w:r>
    </w:p>
    <w:p w14:paraId="47D06703" w14:textId="2D8949D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_Toc163217734 \h </w:instrText>
      </w:r>
      <w:r>
        <w:fldChar w:fldCharType="separate"/>
      </w:r>
      <w:r>
        <w:t>104</w:t>
      </w:r>
      <w:r>
        <w:fldChar w:fldCharType="end"/>
      </w:r>
    </w:p>
    <w:p w14:paraId="210CBD07" w14:textId="00D8281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_Toc163217735 \h </w:instrText>
      </w:r>
      <w:r>
        <w:fldChar w:fldCharType="separate"/>
      </w:r>
      <w:r>
        <w:t>104</w:t>
      </w:r>
      <w:r>
        <w:fldChar w:fldCharType="end"/>
      </w:r>
    </w:p>
    <w:p w14:paraId="00BC6E58" w14:textId="21D79B6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_Toc163217736 \h </w:instrText>
      </w:r>
      <w:r>
        <w:fldChar w:fldCharType="separate"/>
      </w:r>
      <w:r>
        <w:t>104</w:t>
      </w:r>
      <w:r>
        <w:fldChar w:fldCharType="end"/>
      </w:r>
    </w:p>
    <w:p w14:paraId="57E1CD4E" w14:textId="5A86B1D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_Toc163217737 \h </w:instrText>
      </w:r>
      <w:r>
        <w:fldChar w:fldCharType="separate"/>
      </w:r>
      <w:r>
        <w:t>104</w:t>
      </w:r>
      <w:r>
        <w:fldChar w:fldCharType="end"/>
      </w:r>
    </w:p>
    <w:p w14:paraId="0C8E110B" w14:textId="287019A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IAB-DU</w:t>
      </w:r>
      <w:r>
        <w:tab/>
      </w:r>
      <w:r>
        <w:fldChar w:fldCharType="begin" w:fldLock="1"/>
      </w:r>
      <w:r>
        <w:instrText xml:space="preserve"> PAGEREF _Toc163217738 \h </w:instrText>
      </w:r>
      <w:r>
        <w:fldChar w:fldCharType="separate"/>
      </w:r>
      <w:r>
        <w:t>104</w:t>
      </w:r>
      <w:r>
        <w:fldChar w:fldCharType="end"/>
      </w:r>
    </w:p>
    <w:p w14:paraId="41307A8F" w14:textId="7BAFE59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IAB-MT</w:t>
      </w:r>
      <w:r>
        <w:tab/>
      </w:r>
      <w:r>
        <w:fldChar w:fldCharType="begin" w:fldLock="1"/>
      </w:r>
      <w:r>
        <w:instrText xml:space="preserve"> PAGEREF _Toc163217739 \h </w:instrText>
      </w:r>
      <w:r>
        <w:fldChar w:fldCharType="separate"/>
      </w:r>
      <w:r>
        <w:t>105</w:t>
      </w:r>
      <w:r>
        <w:fldChar w:fldCharType="end"/>
      </w:r>
    </w:p>
    <w:p w14:paraId="7BDA9630" w14:textId="4D257AAB"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In-band blocking</w:t>
      </w:r>
      <w:r>
        <w:tab/>
      </w:r>
      <w:r>
        <w:fldChar w:fldCharType="begin" w:fldLock="1"/>
      </w:r>
      <w:r>
        <w:instrText xml:space="preserve"> PAGEREF _Toc163217740 \h </w:instrText>
      </w:r>
      <w:r>
        <w:fldChar w:fldCharType="separate"/>
      </w:r>
      <w:r>
        <w:t>106</w:t>
      </w:r>
      <w:r>
        <w:fldChar w:fldCharType="end"/>
      </w:r>
    </w:p>
    <w:p w14:paraId="0BC0B244" w14:textId="7990A77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_Toc163217741 \h </w:instrText>
      </w:r>
      <w:r>
        <w:fldChar w:fldCharType="separate"/>
      </w:r>
      <w:r>
        <w:t>106</w:t>
      </w:r>
      <w:r>
        <w:fldChar w:fldCharType="end"/>
      </w:r>
    </w:p>
    <w:p w14:paraId="7A8393DF" w14:textId="4738ADE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_Toc163217742 \h </w:instrText>
      </w:r>
      <w:r>
        <w:fldChar w:fldCharType="separate"/>
      </w:r>
      <w:r>
        <w:t>106</w:t>
      </w:r>
      <w:r>
        <w:fldChar w:fldCharType="end"/>
      </w:r>
    </w:p>
    <w:p w14:paraId="24CCC28E" w14:textId="3FFB1D3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_Toc163217743 \h </w:instrText>
      </w:r>
      <w:r>
        <w:fldChar w:fldCharType="separate"/>
      </w:r>
      <w:r>
        <w:t>107</w:t>
      </w:r>
      <w:r>
        <w:fldChar w:fldCharType="end"/>
      </w:r>
    </w:p>
    <w:p w14:paraId="5E5094D4" w14:textId="19397D5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_Toc163217744 \h </w:instrText>
      </w:r>
      <w:r>
        <w:fldChar w:fldCharType="separate"/>
      </w:r>
      <w:r>
        <w:t>107</w:t>
      </w:r>
      <w:r>
        <w:fldChar w:fldCharType="end"/>
      </w:r>
    </w:p>
    <w:p w14:paraId="546A81A6" w14:textId="5B7AFF5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_Toc163217745 \h </w:instrText>
      </w:r>
      <w:r>
        <w:fldChar w:fldCharType="separate"/>
      </w:r>
      <w:r>
        <w:t>107</w:t>
      </w:r>
      <w:r>
        <w:fldChar w:fldCharType="end"/>
      </w:r>
    </w:p>
    <w:p w14:paraId="14FCA815" w14:textId="5BFBCF6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general blocking</w:t>
      </w:r>
      <w:r>
        <w:tab/>
      </w:r>
      <w:r>
        <w:fldChar w:fldCharType="begin" w:fldLock="1"/>
      </w:r>
      <w:r>
        <w:instrText xml:space="preserve"> PAGEREF _Toc163217746 \h </w:instrText>
      </w:r>
      <w:r>
        <w:fldChar w:fldCharType="separate"/>
      </w:r>
      <w:r>
        <w:t>107</w:t>
      </w:r>
      <w:r>
        <w:fldChar w:fldCharType="end"/>
      </w:r>
    </w:p>
    <w:p w14:paraId="3BC8DAE3" w14:textId="0ECBDF9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narrowband blocking</w:t>
      </w:r>
      <w:r>
        <w:tab/>
      </w:r>
      <w:r>
        <w:fldChar w:fldCharType="begin" w:fldLock="1"/>
      </w:r>
      <w:r>
        <w:instrText xml:space="preserve"> PAGEREF _Toc163217747 \h </w:instrText>
      </w:r>
      <w:r>
        <w:fldChar w:fldCharType="separate"/>
      </w:r>
      <w:r>
        <w:t>107</w:t>
      </w:r>
      <w:r>
        <w:fldChar w:fldCharType="end"/>
      </w:r>
    </w:p>
    <w:p w14:paraId="23820537" w14:textId="423C4E9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_Toc163217748 \h </w:instrText>
      </w:r>
      <w:r>
        <w:fldChar w:fldCharType="separate"/>
      </w:r>
      <w:r>
        <w:t>108</w:t>
      </w:r>
      <w:r>
        <w:fldChar w:fldCharType="end"/>
      </w:r>
    </w:p>
    <w:p w14:paraId="4E0EE526" w14:textId="3AC3B0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IAB-DU</w:t>
      </w:r>
      <w:r>
        <w:tab/>
      </w:r>
      <w:r>
        <w:fldChar w:fldCharType="begin" w:fldLock="1"/>
      </w:r>
      <w:r>
        <w:instrText xml:space="preserve"> PAGEREF _Toc163217749 \h </w:instrText>
      </w:r>
      <w:r>
        <w:fldChar w:fldCharType="separate"/>
      </w:r>
      <w:r>
        <w:t>108</w:t>
      </w:r>
      <w:r>
        <w:fldChar w:fldCharType="end"/>
      </w:r>
    </w:p>
    <w:p w14:paraId="2C79B84D" w14:textId="0559CD7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IAB-MT</w:t>
      </w:r>
      <w:r>
        <w:tab/>
      </w:r>
      <w:r>
        <w:fldChar w:fldCharType="begin" w:fldLock="1"/>
      </w:r>
      <w:r>
        <w:instrText xml:space="preserve"> PAGEREF _Toc163217750 \h </w:instrText>
      </w:r>
      <w:r>
        <w:fldChar w:fldCharType="separate"/>
      </w:r>
      <w:r>
        <w:t>110</w:t>
      </w:r>
      <w:r>
        <w:fldChar w:fldCharType="end"/>
      </w:r>
    </w:p>
    <w:p w14:paraId="54A01F1D" w14:textId="5831689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Out-of-band blocking</w:t>
      </w:r>
      <w:r>
        <w:tab/>
      </w:r>
      <w:r>
        <w:fldChar w:fldCharType="begin" w:fldLock="1"/>
      </w:r>
      <w:r>
        <w:instrText xml:space="preserve"> PAGEREF _Toc163217751 \h </w:instrText>
      </w:r>
      <w:r>
        <w:fldChar w:fldCharType="separate"/>
      </w:r>
      <w:r>
        <w:t>112</w:t>
      </w:r>
      <w:r>
        <w:fldChar w:fldCharType="end"/>
      </w:r>
    </w:p>
    <w:p w14:paraId="1DD67DC5" w14:textId="67AF590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_Toc163217752 \h </w:instrText>
      </w:r>
      <w:r>
        <w:fldChar w:fldCharType="separate"/>
      </w:r>
      <w:r>
        <w:t>112</w:t>
      </w:r>
      <w:r>
        <w:fldChar w:fldCharType="end"/>
      </w:r>
    </w:p>
    <w:p w14:paraId="48A3A710" w14:textId="0DF387E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_Toc163217753 \h </w:instrText>
      </w:r>
      <w:r>
        <w:fldChar w:fldCharType="separate"/>
      </w:r>
      <w:r>
        <w:t>112</w:t>
      </w:r>
      <w:r>
        <w:fldChar w:fldCharType="end"/>
      </w:r>
    </w:p>
    <w:p w14:paraId="494CE901" w14:textId="28A3514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_Toc163217754 \h </w:instrText>
      </w:r>
      <w:r>
        <w:fldChar w:fldCharType="separate"/>
      </w:r>
      <w:r>
        <w:t>113</w:t>
      </w:r>
      <w:r>
        <w:fldChar w:fldCharType="end"/>
      </w:r>
    </w:p>
    <w:p w14:paraId="26939D30" w14:textId="0FD8BBF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_Toc163217755 \h </w:instrText>
      </w:r>
      <w:r>
        <w:fldChar w:fldCharType="separate"/>
      </w:r>
      <w:r>
        <w:t>113</w:t>
      </w:r>
      <w:r>
        <w:fldChar w:fldCharType="end"/>
      </w:r>
    </w:p>
    <w:p w14:paraId="0801FB67" w14:textId="72C4DBE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_Toc163217756 \h </w:instrText>
      </w:r>
      <w:r>
        <w:fldChar w:fldCharType="separate"/>
      </w:r>
      <w:r>
        <w:t>113</w:t>
      </w:r>
      <w:r>
        <w:fldChar w:fldCharType="end"/>
      </w:r>
    </w:p>
    <w:p w14:paraId="4F166467" w14:textId="66CF8FF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_Toc163217757 \h </w:instrText>
      </w:r>
      <w:r>
        <w:fldChar w:fldCharType="separate"/>
      </w:r>
      <w:r>
        <w:t>113</w:t>
      </w:r>
      <w:r>
        <w:fldChar w:fldCharType="end"/>
      </w:r>
    </w:p>
    <w:p w14:paraId="29168FEC" w14:textId="57CA5F3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_Toc163217758 \h </w:instrText>
      </w:r>
      <w:r>
        <w:fldChar w:fldCharType="separate"/>
      </w:r>
      <w:r>
        <w:t>113</w:t>
      </w:r>
      <w:r>
        <w:fldChar w:fldCharType="end"/>
      </w:r>
    </w:p>
    <w:p w14:paraId="619C15AB" w14:textId="65AE7D2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 for IAB-DU</w:t>
      </w:r>
      <w:r>
        <w:tab/>
      </w:r>
      <w:r>
        <w:fldChar w:fldCharType="begin" w:fldLock="1"/>
      </w:r>
      <w:r>
        <w:instrText xml:space="preserve"> PAGEREF _Toc163217759 \h </w:instrText>
      </w:r>
      <w:r>
        <w:fldChar w:fldCharType="separate"/>
      </w:r>
      <w:r>
        <w:t>113</w:t>
      </w:r>
      <w:r>
        <w:fldChar w:fldCharType="end"/>
      </w:r>
    </w:p>
    <w:p w14:paraId="3BF81F28" w14:textId="6D4A0B3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requirements for IAB-DU</w:t>
      </w:r>
      <w:r>
        <w:tab/>
      </w:r>
      <w:r>
        <w:fldChar w:fldCharType="begin" w:fldLock="1"/>
      </w:r>
      <w:r>
        <w:instrText xml:space="preserve"> PAGEREF _Toc163217760 \h </w:instrText>
      </w:r>
      <w:r>
        <w:fldChar w:fldCharType="separate"/>
      </w:r>
      <w:r>
        <w:t>114</w:t>
      </w:r>
      <w:r>
        <w:fldChar w:fldCharType="end"/>
      </w:r>
    </w:p>
    <w:p w14:paraId="38D019CC" w14:textId="550F8C2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 for IAB-MT</w:t>
      </w:r>
      <w:r>
        <w:tab/>
      </w:r>
      <w:r>
        <w:fldChar w:fldCharType="begin" w:fldLock="1"/>
      </w:r>
      <w:r>
        <w:instrText xml:space="preserve"> PAGEREF _Toc163217761 \h </w:instrText>
      </w:r>
      <w:r>
        <w:fldChar w:fldCharType="separate"/>
      </w:r>
      <w:r>
        <w:t>114</w:t>
      </w:r>
      <w:r>
        <w:fldChar w:fldCharType="end"/>
      </w:r>
    </w:p>
    <w:p w14:paraId="227A7FE7" w14:textId="31E4998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requirements for IAB-MT</w:t>
      </w:r>
      <w:r>
        <w:tab/>
      </w:r>
      <w:r>
        <w:fldChar w:fldCharType="begin" w:fldLock="1"/>
      </w:r>
      <w:r>
        <w:instrText xml:space="preserve"> PAGEREF _Toc163217762 \h </w:instrText>
      </w:r>
      <w:r>
        <w:fldChar w:fldCharType="separate"/>
      </w:r>
      <w:r>
        <w:t>115</w:t>
      </w:r>
      <w:r>
        <w:fldChar w:fldCharType="end"/>
      </w:r>
    </w:p>
    <w:p w14:paraId="50897DC2" w14:textId="1381245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spurious emissions</w:t>
      </w:r>
      <w:r>
        <w:tab/>
      </w:r>
      <w:r>
        <w:fldChar w:fldCharType="begin" w:fldLock="1"/>
      </w:r>
      <w:r>
        <w:instrText xml:space="preserve"> PAGEREF _Toc163217763 \h </w:instrText>
      </w:r>
      <w:r>
        <w:fldChar w:fldCharType="separate"/>
      </w:r>
      <w:r>
        <w:t>116</w:t>
      </w:r>
      <w:r>
        <w:fldChar w:fldCharType="end"/>
      </w:r>
    </w:p>
    <w:p w14:paraId="45AA6833" w14:textId="6C30E0D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_Toc163217764 \h </w:instrText>
      </w:r>
      <w:r>
        <w:fldChar w:fldCharType="separate"/>
      </w:r>
      <w:r>
        <w:t>116</w:t>
      </w:r>
      <w:r>
        <w:fldChar w:fldCharType="end"/>
      </w:r>
    </w:p>
    <w:p w14:paraId="356C3582" w14:textId="36AD8F9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_Toc163217765 \h </w:instrText>
      </w:r>
      <w:r>
        <w:fldChar w:fldCharType="separate"/>
      </w:r>
      <w:r>
        <w:t>116</w:t>
      </w:r>
      <w:r>
        <w:fldChar w:fldCharType="end"/>
      </w:r>
    </w:p>
    <w:p w14:paraId="134D92EC" w14:textId="1FD50C7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_Toc163217766 \h </w:instrText>
      </w:r>
      <w:r>
        <w:fldChar w:fldCharType="separate"/>
      </w:r>
      <w:r>
        <w:t>116</w:t>
      </w:r>
      <w:r>
        <w:fldChar w:fldCharType="end"/>
      </w:r>
    </w:p>
    <w:p w14:paraId="220A2148" w14:textId="1D770B7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_Toc163217767 \h </w:instrText>
      </w:r>
      <w:r>
        <w:fldChar w:fldCharType="separate"/>
      </w:r>
      <w:r>
        <w:t>117</w:t>
      </w:r>
      <w:r>
        <w:fldChar w:fldCharType="end"/>
      </w:r>
    </w:p>
    <w:p w14:paraId="79AB8DCF" w14:textId="044F6FA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_Toc163217768 \h </w:instrText>
      </w:r>
      <w:r>
        <w:fldChar w:fldCharType="separate"/>
      </w:r>
      <w:r>
        <w:t>117</w:t>
      </w:r>
      <w:r>
        <w:fldChar w:fldCharType="end"/>
      </w:r>
    </w:p>
    <w:p w14:paraId="456C496A" w14:textId="3068309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_Toc163217769 \h </w:instrText>
      </w:r>
      <w:r>
        <w:fldChar w:fldCharType="separate"/>
      </w:r>
      <w:r>
        <w:t>117</w:t>
      </w:r>
      <w:r>
        <w:fldChar w:fldCharType="end"/>
      </w:r>
    </w:p>
    <w:p w14:paraId="6649543A" w14:textId="757B81C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_Toc163217770 \h </w:instrText>
      </w:r>
      <w:r>
        <w:fldChar w:fldCharType="separate"/>
      </w:r>
      <w:r>
        <w:t>117</w:t>
      </w:r>
      <w:r>
        <w:fldChar w:fldCharType="end"/>
      </w:r>
    </w:p>
    <w:p w14:paraId="2631246A" w14:textId="5820275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IAB-DU</w:t>
      </w:r>
      <w:r>
        <w:tab/>
      </w:r>
      <w:r>
        <w:fldChar w:fldCharType="begin" w:fldLock="1"/>
      </w:r>
      <w:r>
        <w:instrText xml:space="preserve"> PAGEREF _Toc163217771 \h </w:instrText>
      </w:r>
      <w:r>
        <w:fldChar w:fldCharType="separate"/>
      </w:r>
      <w:r>
        <w:t>117</w:t>
      </w:r>
      <w:r>
        <w:fldChar w:fldCharType="end"/>
      </w:r>
    </w:p>
    <w:p w14:paraId="464ECD33" w14:textId="760A0A2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 for IAB-DU</w:t>
      </w:r>
      <w:r>
        <w:tab/>
      </w:r>
      <w:r>
        <w:fldChar w:fldCharType="begin" w:fldLock="1"/>
      </w:r>
      <w:r>
        <w:instrText xml:space="preserve"> PAGEREF _Toc163217772 \h </w:instrText>
      </w:r>
      <w:r>
        <w:fldChar w:fldCharType="separate"/>
      </w:r>
      <w:r>
        <w:t>118</w:t>
      </w:r>
      <w:r>
        <w:fldChar w:fldCharType="end"/>
      </w:r>
    </w:p>
    <w:p w14:paraId="5822FD6F" w14:textId="0DF5626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IAB-MT</w:t>
      </w:r>
      <w:r>
        <w:tab/>
      </w:r>
      <w:r>
        <w:fldChar w:fldCharType="begin" w:fldLock="1"/>
      </w:r>
      <w:r>
        <w:instrText xml:space="preserve"> PAGEREF _Toc163217773 \h </w:instrText>
      </w:r>
      <w:r>
        <w:fldChar w:fldCharType="separate"/>
      </w:r>
      <w:r>
        <w:t>118</w:t>
      </w:r>
      <w:r>
        <w:fldChar w:fldCharType="end"/>
      </w:r>
    </w:p>
    <w:p w14:paraId="51617858" w14:textId="4C709EB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 for IAB-MT</w:t>
      </w:r>
      <w:r>
        <w:tab/>
      </w:r>
      <w:r>
        <w:fldChar w:fldCharType="begin" w:fldLock="1"/>
      </w:r>
      <w:r>
        <w:instrText xml:space="preserve"> PAGEREF _Toc163217774 \h </w:instrText>
      </w:r>
      <w:r>
        <w:fldChar w:fldCharType="separate"/>
      </w:r>
      <w:r>
        <w:t>119</w:t>
      </w:r>
      <w:r>
        <w:fldChar w:fldCharType="end"/>
      </w:r>
    </w:p>
    <w:p w14:paraId="2352ACD3" w14:textId="5239CA6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intermodulation</w:t>
      </w:r>
      <w:r>
        <w:tab/>
      </w:r>
      <w:r>
        <w:fldChar w:fldCharType="begin" w:fldLock="1"/>
      </w:r>
      <w:r>
        <w:instrText xml:space="preserve"> PAGEREF _Toc163217775 \h </w:instrText>
      </w:r>
      <w:r>
        <w:fldChar w:fldCharType="separate"/>
      </w:r>
      <w:r>
        <w:t>119</w:t>
      </w:r>
      <w:r>
        <w:fldChar w:fldCharType="end"/>
      </w:r>
    </w:p>
    <w:p w14:paraId="35BCE0DC" w14:textId="1536BCD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_Toc163217776 \h </w:instrText>
      </w:r>
      <w:r>
        <w:fldChar w:fldCharType="separate"/>
      </w:r>
      <w:r>
        <w:t>119</w:t>
      </w:r>
      <w:r>
        <w:fldChar w:fldCharType="end"/>
      </w:r>
    </w:p>
    <w:p w14:paraId="2A0B3955" w14:textId="1B4590E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_Toc163217777 \h </w:instrText>
      </w:r>
      <w:r>
        <w:fldChar w:fldCharType="separate"/>
      </w:r>
      <w:r>
        <w:t>119</w:t>
      </w:r>
      <w:r>
        <w:fldChar w:fldCharType="end"/>
      </w:r>
    </w:p>
    <w:p w14:paraId="0BA32A74" w14:textId="16434BF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_Toc163217778 \h </w:instrText>
      </w:r>
      <w:r>
        <w:fldChar w:fldCharType="separate"/>
      </w:r>
      <w:r>
        <w:t>120</w:t>
      </w:r>
      <w:r>
        <w:fldChar w:fldCharType="end"/>
      </w:r>
    </w:p>
    <w:p w14:paraId="0DA05CF1" w14:textId="5B4B854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_Toc163217779 \h </w:instrText>
      </w:r>
      <w:r>
        <w:fldChar w:fldCharType="separate"/>
      </w:r>
      <w:r>
        <w:t>120</w:t>
      </w:r>
      <w:r>
        <w:fldChar w:fldCharType="end"/>
      </w:r>
    </w:p>
    <w:p w14:paraId="5C1A30E3" w14:textId="78AE9EE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7.7.4.1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_Toc163217780 \h </w:instrText>
      </w:r>
      <w:r>
        <w:fldChar w:fldCharType="separate"/>
      </w:r>
      <w:r>
        <w:t>120</w:t>
      </w:r>
      <w:r>
        <w:fldChar w:fldCharType="end"/>
      </w:r>
    </w:p>
    <w:p w14:paraId="73D25C2A" w14:textId="424AB3C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_Toc163217781 \h </w:instrText>
      </w:r>
      <w:r>
        <w:fldChar w:fldCharType="separate"/>
      </w:r>
      <w:r>
        <w:t>120</w:t>
      </w:r>
      <w:r>
        <w:fldChar w:fldCharType="end"/>
      </w:r>
    </w:p>
    <w:p w14:paraId="6826A015" w14:textId="782DBB6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_Toc163217782 \h </w:instrText>
      </w:r>
      <w:r>
        <w:fldChar w:fldCharType="separate"/>
      </w:r>
      <w:r>
        <w:t>120</w:t>
      </w:r>
      <w:r>
        <w:fldChar w:fldCharType="end"/>
      </w:r>
    </w:p>
    <w:p w14:paraId="2CD823F7" w14:textId="2191970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lang w:eastAsia="zh-CN"/>
        </w:rPr>
        <w:t>5.</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rFonts w:eastAsia="SimSun"/>
          <w:i/>
          <w:iCs/>
          <w:lang w:eastAsia="zh-CN"/>
        </w:rPr>
        <w:t>DU</w:t>
      </w:r>
      <w:r>
        <w:tab/>
      </w:r>
      <w:r>
        <w:fldChar w:fldCharType="begin" w:fldLock="1"/>
      </w:r>
      <w:r>
        <w:instrText xml:space="preserve"> PAGEREF _Toc163217783 \h </w:instrText>
      </w:r>
      <w:r>
        <w:fldChar w:fldCharType="separate"/>
      </w:r>
      <w:r>
        <w:t>120</w:t>
      </w:r>
      <w:r>
        <w:fldChar w:fldCharType="end"/>
      </w:r>
    </w:p>
    <w:p w14:paraId="7AE88881" w14:textId="5D9D0DC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i/>
          <w:iCs/>
          <w:lang w:eastAsia="zh-CN"/>
        </w:rPr>
        <w:t>MT</w:t>
      </w:r>
      <w:r>
        <w:tab/>
      </w:r>
      <w:r>
        <w:fldChar w:fldCharType="begin" w:fldLock="1"/>
      </w:r>
      <w:r>
        <w:instrText xml:space="preserve"> PAGEREF _Toc163217784 \h </w:instrText>
      </w:r>
      <w:r>
        <w:fldChar w:fldCharType="separate"/>
      </w:r>
      <w:r>
        <w:t>123</w:t>
      </w:r>
      <w:r>
        <w:fldChar w:fldCharType="end"/>
      </w:r>
    </w:p>
    <w:p w14:paraId="45C9AB88" w14:textId="6EE25E3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In-channel selectivity</w:t>
      </w:r>
      <w:r>
        <w:tab/>
      </w:r>
      <w:r>
        <w:fldChar w:fldCharType="begin" w:fldLock="1"/>
      </w:r>
      <w:r>
        <w:instrText xml:space="preserve"> PAGEREF _Toc163217785 \h </w:instrText>
      </w:r>
      <w:r>
        <w:fldChar w:fldCharType="separate"/>
      </w:r>
      <w:r>
        <w:t>126</w:t>
      </w:r>
      <w:r>
        <w:fldChar w:fldCharType="end"/>
      </w:r>
    </w:p>
    <w:p w14:paraId="64C6652F" w14:textId="64A4D92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_Toc163217786 \h </w:instrText>
      </w:r>
      <w:r>
        <w:fldChar w:fldCharType="separate"/>
      </w:r>
      <w:r>
        <w:t>126</w:t>
      </w:r>
      <w:r>
        <w:fldChar w:fldCharType="end"/>
      </w:r>
    </w:p>
    <w:p w14:paraId="2A24A1AE" w14:textId="6BF08B3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_Toc163217787 \h </w:instrText>
      </w:r>
      <w:r>
        <w:fldChar w:fldCharType="separate"/>
      </w:r>
      <w:r>
        <w:t>126</w:t>
      </w:r>
      <w:r>
        <w:fldChar w:fldCharType="end"/>
      </w:r>
    </w:p>
    <w:p w14:paraId="5A5B4F60" w14:textId="12F4CF7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_Toc163217788 \h </w:instrText>
      </w:r>
      <w:r>
        <w:fldChar w:fldCharType="separate"/>
      </w:r>
      <w:r>
        <w:t>127</w:t>
      </w:r>
      <w:r>
        <w:fldChar w:fldCharType="end"/>
      </w:r>
    </w:p>
    <w:p w14:paraId="7C00F46E" w14:textId="7BD46FC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_Toc163217789 \h </w:instrText>
      </w:r>
      <w:r>
        <w:fldChar w:fldCharType="separate"/>
      </w:r>
      <w:r>
        <w:t>127</w:t>
      </w:r>
      <w:r>
        <w:fldChar w:fldCharType="end"/>
      </w:r>
    </w:p>
    <w:p w14:paraId="4BAE2901" w14:textId="5DAF6E9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_Toc163217790 \h </w:instrText>
      </w:r>
      <w:r>
        <w:fldChar w:fldCharType="separate"/>
      </w:r>
      <w:r>
        <w:t>127</w:t>
      </w:r>
      <w:r>
        <w:fldChar w:fldCharType="end"/>
      </w:r>
    </w:p>
    <w:p w14:paraId="7367EDBE" w14:textId="5F80CCD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_Toc163217791 \h </w:instrText>
      </w:r>
      <w:r>
        <w:fldChar w:fldCharType="separate"/>
      </w:r>
      <w:r>
        <w:t>127</w:t>
      </w:r>
      <w:r>
        <w:fldChar w:fldCharType="end"/>
      </w:r>
    </w:p>
    <w:p w14:paraId="75187ED1" w14:textId="0C1E31C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_Toc163217792 \h </w:instrText>
      </w:r>
      <w:r>
        <w:fldChar w:fldCharType="separate"/>
      </w:r>
      <w:r>
        <w:t>127</w:t>
      </w:r>
      <w:r>
        <w:fldChar w:fldCharType="end"/>
      </w:r>
    </w:p>
    <w:p w14:paraId="47C60E3D" w14:textId="0D91E38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w:t>
      </w:r>
      <w:r w:rsidRPr="00DD0A13">
        <w:rPr>
          <w:rFonts w:eastAsia="SimSun"/>
          <w:lang w:eastAsia="zh-CN"/>
        </w:rPr>
        <w:t>8</w:t>
      </w:r>
      <w:r w:rsidRPr="00DD0A13">
        <w:rPr>
          <w:rFonts w:eastAsiaTheme="minorEastAsia"/>
        </w:rPr>
        <w:t>.</w:t>
      </w:r>
      <w:r>
        <w:rPr>
          <w:lang w:eastAsia="zh-CN"/>
        </w:rPr>
        <w:t>5.</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rFonts w:eastAsia="SimSun"/>
          <w:i/>
          <w:iCs/>
          <w:lang w:eastAsia="zh-CN"/>
        </w:rPr>
        <w:t>DU</w:t>
      </w:r>
      <w:r>
        <w:tab/>
      </w:r>
      <w:r>
        <w:fldChar w:fldCharType="begin" w:fldLock="1"/>
      </w:r>
      <w:r>
        <w:instrText xml:space="preserve"> PAGEREF _Toc163217793 \h </w:instrText>
      </w:r>
      <w:r>
        <w:fldChar w:fldCharType="separate"/>
      </w:r>
      <w:r>
        <w:t>127</w:t>
      </w:r>
      <w:r>
        <w:fldChar w:fldCharType="end"/>
      </w:r>
    </w:p>
    <w:p w14:paraId="141D0CCF" w14:textId="301D89B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8</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performance requirements</w:t>
      </w:r>
      <w:r>
        <w:tab/>
      </w:r>
      <w:r>
        <w:fldChar w:fldCharType="begin" w:fldLock="1"/>
      </w:r>
      <w:r>
        <w:instrText xml:space="preserve"> PAGEREF _Toc163217794 \h </w:instrText>
      </w:r>
      <w:r>
        <w:fldChar w:fldCharType="separate"/>
      </w:r>
      <w:r>
        <w:t>129</w:t>
      </w:r>
      <w:r>
        <w:fldChar w:fldCharType="end"/>
      </w:r>
    </w:p>
    <w:p w14:paraId="39812216" w14:textId="5C591D6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performance requirements</w:t>
      </w:r>
      <w:r>
        <w:tab/>
      </w:r>
      <w:r>
        <w:fldChar w:fldCharType="begin" w:fldLock="1"/>
      </w:r>
      <w:r>
        <w:instrText xml:space="preserve"> PAGEREF _Toc163217795 \h </w:instrText>
      </w:r>
      <w:r>
        <w:fldChar w:fldCharType="separate"/>
      </w:r>
      <w:r>
        <w:t>129</w:t>
      </w:r>
      <w:r>
        <w:fldChar w:fldCharType="end"/>
      </w:r>
    </w:p>
    <w:p w14:paraId="2A058B5F" w14:textId="4ECEC7E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_Toc163217796 \h </w:instrText>
      </w:r>
      <w:r>
        <w:fldChar w:fldCharType="separate"/>
      </w:r>
      <w:r>
        <w:t>129</w:t>
      </w:r>
      <w:r>
        <w:fldChar w:fldCharType="end"/>
      </w:r>
    </w:p>
    <w:p w14:paraId="31C08C23" w14:textId="4D6FA38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Scope and definitions</w:t>
      </w:r>
      <w:r>
        <w:tab/>
      </w:r>
      <w:r>
        <w:fldChar w:fldCharType="begin" w:fldLock="1"/>
      </w:r>
      <w:r>
        <w:instrText xml:space="preserve"> PAGEREF _Toc163217797 \h </w:instrText>
      </w:r>
      <w:r>
        <w:fldChar w:fldCharType="separate"/>
      </w:r>
      <w:r>
        <w:t>129</w:t>
      </w:r>
      <w:r>
        <w:fldChar w:fldCharType="end"/>
      </w:r>
    </w:p>
    <w:p w14:paraId="42CCDF46" w14:textId="351350C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Applicability rule</w:t>
      </w:r>
      <w:r>
        <w:tab/>
      </w:r>
      <w:r>
        <w:fldChar w:fldCharType="begin" w:fldLock="1"/>
      </w:r>
      <w:r>
        <w:instrText xml:space="preserve"> PAGEREF _Toc163217798 \h </w:instrText>
      </w:r>
      <w:r>
        <w:fldChar w:fldCharType="separate"/>
      </w:r>
      <w:r>
        <w:t>130</w:t>
      </w:r>
      <w:r>
        <w:fldChar w:fldCharType="end"/>
      </w:r>
    </w:p>
    <w:p w14:paraId="489E61FC" w14:textId="179DE44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_Toc163217799 \h </w:instrText>
      </w:r>
      <w:r>
        <w:fldChar w:fldCharType="separate"/>
      </w:r>
      <w:r>
        <w:t>130</w:t>
      </w:r>
      <w:r>
        <w:fldChar w:fldCharType="end"/>
      </w:r>
    </w:p>
    <w:p w14:paraId="7F21ED6A" w14:textId="5762457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PUSCH performance </w:t>
      </w:r>
      <w:r w:rsidRPr="00DD0A13">
        <w:rPr>
          <w:rFonts w:eastAsiaTheme="minorEastAsia"/>
          <w:snapToGrid w:val="0"/>
          <w:lang w:eastAsia="zh-CN"/>
        </w:rPr>
        <w:t>requirements</w:t>
      </w:r>
      <w:r>
        <w:tab/>
      </w:r>
      <w:r>
        <w:fldChar w:fldCharType="begin" w:fldLock="1"/>
      </w:r>
      <w:r>
        <w:instrText xml:space="preserve"> PAGEREF _Toc163217800 \h </w:instrText>
      </w:r>
      <w:r>
        <w:fldChar w:fldCharType="separate"/>
      </w:r>
      <w:r>
        <w:t>130</w:t>
      </w:r>
      <w:r>
        <w:fldChar w:fldCharType="end"/>
      </w:r>
    </w:p>
    <w:p w14:paraId="539DF8C9" w14:textId="2D35FF5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PUCCH performance </w:t>
      </w:r>
      <w:r w:rsidRPr="00DD0A13">
        <w:rPr>
          <w:rFonts w:eastAsiaTheme="minorEastAsia"/>
          <w:snapToGrid w:val="0"/>
          <w:lang w:eastAsia="zh-CN"/>
        </w:rPr>
        <w:t>requirements</w:t>
      </w:r>
      <w:r>
        <w:tab/>
      </w:r>
      <w:r>
        <w:fldChar w:fldCharType="begin" w:fldLock="1"/>
      </w:r>
      <w:r>
        <w:instrText xml:space="preserve"> PAGEREF _Toc163217801 \h </w:instrText>
      </w:r>
      <w:r>
        <w:fldChar w:fldCharType="separate"/>
      </w:r>
      <w:r>
        <w:t>131</w:t>
      </w:r>
      <w:r>
        <w:fldChar w:fldCharType="end"/>
      </w:r>
    </w:p>
    <w:p w14:paraId="6E5E2BD5" w14:textId="5AC5B4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w:t>
      </w:r>
      <w:r w:rsidRPr="00DD0A13">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PRACH performance </w:t>
      </w:r>
      <w:r w:rsidRPr="00DD0A13">
        <w:rPr>
          <w:rFonts w:eastAsiaTheme="minorEastAsia"/>
          <w:snapToGrid w:val="0"/>
          <w:lang w:eastAsia="zh-CN"/>
        </w:rPr>
        <w:t>requirements</w:t>
      </w:r>
      <w:r>
        <w:tab/>
      </w:r>
      <w:r>
        <w:fldChar w:fldCharType="begin" w:fldLock="1"/>
      </w:r>
      <w:r>
        <w:instrText xml:space="preserve"> PAGEREF _Toc163217802 \h </w:instrText>
      </w:r>
      <w:r>
        <w:fldChar w:fldCharType="separate"/>
      </w:r>
      <w:r>
        <w:t>131</w:t>
      </w:r>
      <w:r>
        <w:fldChar w:fldCharType="end"/>
      </w:r>
    </w:p>
    <w:p w14:paraId="2DC46B0A" w14:textId="3F5D164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w:t>
      </w:r>
      <w:r>
        <w:tab/>
      </w:r>
      <w:r>
        <w:fldChar w:fldCharType="begin" w:fldLock="1"/>
      </w:r>
      <w:r>
        <w:instrText xml:space="preserve"> PAGEREF _Toc163217803 \h </w:instrText>
      </w:r>
      <w:r>
        <w:fldChar w:fldCharType="separate"/>
      </w:r>
      <w:r>
        <w:t>132</w:t>
      </w:r>
      <w:r>
        <w:fldChar w:fldCharType="end"/>
      </w:r>
    </w:p>
    <w:p w14:paraId="634B1E65" w14:textId="17E7477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PUSCH with transform precoding disabled</w:t>
      </w:r>
      <w:r>
        <w:tab/>
      </w:r>
      <w:r>
        <w:fldChar w:fldCharType="begin" w:fldLock="1"/>
      </w:r>
      <w:r>
        <w:instrText xml:space="preserve"> PAGEREF _Toc163217804 \h </w:instrText>
      </w:r>
      <w:r>
        <w:fldChar w:fldCharType="separate"/>
      </w:r>
      <w:r>
        <w:t>132</w:t>
      </w:r>
      <w:r>
        <w:fldChar w:fldCharType="end"/>
      </w:r>
    </w:p>
    <w:p w14:paraId="53D9F8A2" w14:textId="01650A7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_Toc163217805 \h </w:instrText>
      </w:r>
      <w:r>
        <w:fldChar w:fldCharType="separate"/>
      </w:r>
      <w:r>
        <w:t>132</w:t>
      </w:r>
      <w:r>
        <w:fldChar w:fldCharType="end"/>
      </w:r>
    </w:p>
    <w:p w14:paraId="6C2446ED" w14:textId="0C810DF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_Toc163217806 \h </w:instrText>
      </w:r>
      <w:r>
        <w:fldChar w:fldCharType="separate"/>
      </w:r>
      <w:r>
        <w:t>132</w:t>
      </w:r>
      <w:r>
        <w:fldChar w:fldCharType="end"/>
      </w:r>
    </w:p>
    <w:p w14:paraId="46C1D767" w14:textId="0349941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_Toc163217807 \h </w:instrText>
      </w:r>
      <w:r>
        <w:fldChar w:fldCharType="separate"/>
      </w:r>
      <w:r>
        <w:t>132</w:t>
      </w:r>
      <w:r>
        <w:fldChar w:fldCharType="end"/>
      </w:r>
    </w:p>
    <w:p w14:paraId="15715413" w14:textId="4A1056D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_Toc163217808 \h </w:instrText>
      </w:r>
      <w:r>
        <w:fldChar w:fldCharType="separate"/>
      </w:r>
      <w:r>
        <w:t>132</w:t>
      </w:r>
      <w:r>
        <w:fldChar w:fldCharType="end"/>
      </w:r>
    </w:p>
    <w:p w14:paraId="37B32595" w14:textId="24EEAB1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_Toc163217809 \h </w:instrText>
      </w:r>
      <w:r>
        <w:fldChar w:fldCharType="separate"/>
      </w:r>
      <w:r>
        <w:t>133</w:t>
      </w:r>
      <w:r>
        <w:fldChar w:fldCharType="end"/>
      </w:r>
    </w:p>
    <w:p w14:paraId="6EB5A64F" w14:textId="4D97F6F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8.1.2.2</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PUSCH with transform precoding enabled</w:t>
      </w:r>
      <w:r>
        <w:tab/>
      </w:r>
      <w:r>
        <w:fldChar w:fldCharType="begin" w:fldLock="1"/>
      </w:r>
      <w:r>
        <w:instrText xml:space="preserve"> PAGEREF _Toc163217810 \h </w:instrText>
      </w:r>
      <w:r>
        <w:fldChar w:fldCharType="separate"/>
      </w:r>
      <w:r>
        <w:t>139</w:t>
      </w:r>
      <w:r>
        <w:fldChar w:fldCharType="end"/>
      </w:r>
    </w:p>
    <w:p w14:paraId="49BA1517" w14:textId="6125DE5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_Toc163217811 \h </w:instrText>
      </w:r>
      <w:r>
        <w:fldChar w:fldCharType="separate"/>
      </w:r>
      <w:r>
        <w:t>139</w:t>
      </w:r>
      <w:r>
        <w:fldChar w:fldCharType="end"/>
      </w:r>
    </w:p>
    <w:p w14:paraId="02C7FEE2" w14:textId="321FA65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_Toc163217812 \h </w:instrText>
      </w:r>
      <w:r>
        <w:fldChar w:fldCharType="separate"/>
      </w:r>
      <w:r>
        <w:t>139</w:t>
      </w:r>
      <w:r>
        <w:fldChar w:fldCharType="end"/>
      </w:r>
    </w:p>
    <w:p w14:paraId="4D89CA51" w14:textId="4BF77C3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_Toc163217813 \h </w:instrText>
      </w:r>
      <w:r>
        <w:fldChar w:fldCharType="separate"/>
      </w:r>
      <w:r>
        <w:t>140</w:t>
      </w:r>
      <w:r>
        <w:fldChar w:fldCharType="end"/>
      </w:r>
    </w:p>
    <w:p w14:paraId="3A235155" w14:textId="062A6CE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_Toc163217814 \h </w:instrText>
      </w:r>
      <w:r>
        <w:fldChar w:fldCharType="separate"/>
      </w:r>
      <w:r>
        <w:t>140</w:t>
      </w:r>
      <w:r>
        <w:fldChar w:fldCharType="end"/>
      </w:r>
    </w:p>
    <w:p w14:paraId="77F3F46E" w14:textId="120C931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_Toc163217815 \h </w:instrText>
      </w:r>
      <w:r>
        <w:fldChar w:fldCharType="separate"/>
      </w:r>
      <w:r>
        <w:t>141</w:t>
      </w:r>
      <w:r>
        <w:fldChar w:fldCharType="end"/>
      </w:r>
    </w:p>
    <w:p w14:paraId="64F515E5" w14:textId="005FD0B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8.1.2.3</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UCI multiplexed on PUSCH</w:t>
      </w:r>
      <w:r>
        <w:tab/>
      </w:r>
      <w:r>
        <w:fldChar w:fldCharType="begin" w:fldLock="1"/>
      </w:r>
      <w:r>
        <w:instrText xml:space="preserve"> PAGEREF _Toc163217816 \h </w:instrText>
      </w:r>
      <w:r>
        <w:fldChar w:fldCharType="separate"/>
      </w:r>
      <w:r>
        <w:t>142</w:t>
      </w:r>
      <w:r>
        <w:fldChar w:fldCharType="end"/>
      </w:r>
    </w:p>
    <w:p w14:paraId="2955EECD" w14:textId="48ED163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_Toc163217817 \h </w:instrText>
      </w:r>
      <w:r>
        <w:fldChar w:fldCharType="separate"/>
      </w:r>
      <w:r>
        <w:t>142</w:t>
      </w:r>
      <w:r>
        <w:fldChar w:fldCharType="end"/>
      </w:r>
    </w:p>
    <w:p w14:paraId="60B6E492" w14:textId="3A78A7E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_Toc163217818 \h </w:instrText>
      </w:r>
      <w:r>
        <w:fldChar w:fldCharType="separate"/>
      </w:r>
      <w:r>
        <w:t>142</w:t>
      </w:r>
      <w:r>
        <w:fldChar w:fldCharType="end"/>
      </w:r>
    </w:p>
    <w:p w14:paraId="636B946C" w14:textId="4E74984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_Toc163217819 \h </w:instrText>
      </w:r>
      <w:r>
        <w:fldChar w:fldCharType="separate"/>
      </w:r>
      <w:r>
        <w:t>142</w:t>
      </w:r>
      <w:r>
        <w:fldChar w:fldCharType="end"/>
      </w:r>
    </w:p>
    <w:p w14:paraId="3129D5D7" w14:textId="0340E1C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_Toc163217820 \h </w:instrText>
      </w:r>
      <w:r>
        <w:fldChar w:fldCharType="separate"/>
      </w:r>
      <w:r>
        <w:t>142</w:t>
      </w:r>
      <w:r>
        <w:fldChar w:fldCharType="end"/>
      </w:r>
    </w:p>
    <w:p w14:paraId="2CFD7472" w14:textId="5A8FFD6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_Toc163217821 \h </w:instrText>
      </w:r>
      <w:r>
        <w:fldChar w:fldCharType="separate"/>
      </w:r>
      <w:r>
        <w:t>143</w:t>
      </w:r>
      <w:r>
        <w:fldChar w:fldCharType="end"/>
      </w:r>
    </w:p>
    <w:p w14:paraId="1268FD01" w14:textId="072C85F1"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PUCCH</w:t>
      </w:r>
      <w:r>
        <w:tab/>
      </w:r>
      <w:r>
        <w:fldChar w:fldCharType="begin" w:fldLock="1"/>
      </w:r>
      <w:r>
        <w:instrText xml:space="preserve"> PAGEREF _Toc163217822 \h </w:instrText>
      </w:r>
      <w:r>
        <w:fldChar w:fldCharType="separate"/>
      </w:r>
      <w:r>
        <w:t>144</w:t>
      </w:r>
      <w:r>
        <w:fldChar w:fldCharType="end"/>
      </w:r>
    </w:p>
    <w:p w14:paraId="60BEBCB1" w14:textId="70E2B07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0</w:t>
      </w:r>
      <w:r>
        <w:tab/>
      </w:r>
      <w:r>
        <w:fldChar w:fldCharType="begin" w:fldLock="1"/>
      </w:r>
      <w:r>
        <w:instrText xml:space="preserve"> PAGEREF _Toc163217823 \h </w:instrText>
      </w:r>
      <w:r>
        <w:fldChar w:fldCharType="separate"/>
      </w:r>
      <w:r>
        <w:t>144</w:t>
      </w:r>
      <w:r>
        <w:fldChar w:fldCharType="end"/>
      </w:r>
    </w:p>
    <w:p w14:paraId="1059CE63" w14:textId="19D66E8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_Toc163217824 \h </w:instrText>
      </w:r>
      <w:r>
        <w:fldChar w:fldCharType="separate"/>
      </w:r>
      <w:r>
        <w:t>144</w:t>
      </w:r>
      <w:r>
        <w:fldChar w:fldCharType="end"/>
      </w:r>
    </w:p>
    <w:p w14:paraId="604F57A5" w14:textId="63A1419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_Toc163217825 \h </w:instrText>
      </w:r>
      <w:r>
        <w:fldChar w:fldCharType="separate"/>
      </w:r>
      <w:r>
        <w:t>145</w:t>
      </w:r>
      <w:r>
        <w:fldChar w:fldCharType="end"/>
      </w:r>
    </w:p>
    <w:p w14:paraId="5EE2512C" w14:textId="5E3F118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_Toc163217826 \h </w:instrText>
      </w:r>
      <w:r>
        <w:fldChar w:fldCharType="separate"/>
      </w:r>
      <w:r>
        <w:t>145</w:t>
      </w:r>
      <w:r>
        <w:fldChar w:fldCharType="end"/>
      </w:r>
    </w:p>
    <w:p w14:paraId="2B50E4F8" w14:textId="17564EA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_Toc163217827 \h </w:instrText>
      </w:r>
      <w:r>
        <w:fldChar w:fldCharType="separate"/>
      </w:r>
      <w:r>
        <w:t>145</w:t>
      </w:r>
      <w:r>
        <w:fldChar w:fldCharType="end"/>
      </w:r>
    </w:p>
    <w:p w14:paraId="596CCBB8" w14:textId="1466508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_Toc163217828 \h </w:instrText>
      </w:r>
      <w:r>
        <w:fldChar w:fldCharType="separate"/>
      </w:r>
      <w:r>
        <w:t>146</w:t>
      </w:r>
      <w:r>
        <w:fldChar w:fldCharType="end"/>
      </w:r>
    </w:p>
    <w:p w14:paraId="3DD03294" w14:textId="76828B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8.1.3.2</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1</w:t>
      </w:r>
      <w:r>
        <w:tab/>
      </w:r>
      <w:r>
        <w:fldChar w:fldCharType="begin" w:fldLock="1"/>
      </w:r>
      <w:r>
        <w:instrText xml:space="preserve"> PAGEREF _Toc163217829 \h </w:instrText>
      </w:r>
      <w:r>
        <w:fldChar w:fldCharType="separate"/>
      </w:r>
      <w:r>
        <w:t>146</w:t>
      </w:r>
      <w:r>
        <w:fldChar w:fldCharType="end"/>
      </w:r>
    </w:p>
    <w:p w14:paraId="77311E58" w14:textId="33D527D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NACK to ACK detection</w:t>
      </w:r>
      <w:r>
        <w:tab/>
      </w:r>
      <w:r>
        <w:fldChar w:fldCharType="begin" w:fldLock="1"/>
      </w:r>
      <w:r>
        <w:instrText xml:space="preserve"> PAGEREF _Toc163217830 \h </w:instrText>
      </w:r>
      <w:r>
        <w:fldChar w:fldCharType="separate"/>
      </w:r>
      <w:r>
        <w:t>146</w:t>
      </w:r>
      <w:r>
        <w:fldChar w:fldCharType="end"/>
      </w:r>
    </w:p>
    <w:p w14:paraId="32661A38" w14:textId="4637B3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ACK missed detection</w:t>
      </w:r>
      <w:r>
        <w:tab/>
      </w:r>
      <w:r>
        <w:fldChar w:fldCharType="begin" w:fldLock="1"/>
      </w:r>
      <w:r>
        <w:instrText xml:space="preserve"> PAGEREF _Toc163217831 \h </w:instrText>
      </w:r>
      <w:r>
        <w:fldChar w:fldCharType="separate"/>
      </w:r>
      <w:r>
        <w:t>148</w:t>
      </w:r>
      <w:r>
        <w:fldChar w:fldCharType="end"/>
      </w:r>
    </w:p>
    <w:p w14:paraId="1208A0C0" w14:textId="4D96F2E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8.1.3.3</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2</w:t>
      </w:r>
      <w:r>
        <w:tab/>
      </w:r>
      <w:r>
        <w:fldChar w:fldCharType="begin" w:fldLock="1"/>
      </w:r>
      <w:r>
        <w:instrText xml:space="preserve"> PAGEREF _Toc163217832 \h </w:instrText>
      </w:r>
      <w:r>
        <w:fldChar w:fldCharType="separate"/>
      </w:r>
      <w:r>
        <w:t>151</w:t>
      </w:r>
      <w:r>
        <w:fldChar w:fldCharType="end"/>
      </w:r>
    </w:p>
    <w:p w14:paraId="700BA762" w14:textId="5A293DC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ACK missed detection</w:t>
      </w:r>
      <w:r>
        <w:tab/>
      </w:r>
      <w:r>
        <w:fldChar w:fldCharType="begin" w:fldLock="1"/>
      </w:r>
      <w:r>
        <w:instrText xml:space="preserve"> PAGEREF _Toc163217833 \h </w:instrText>
      </w:r>
      <w:r>
        <w:fldChar w:fldCharType="separate"/>
      </w:r>
      <w:r>
        <w:t>151</w:t>
      </w:r>
      <w:r>
        <w:fldChar w:fldCharType="end"/>
      </w:r>
    </w:p>
    <w:p w14:paraId="0A215F4E" w14:textId="5B37EF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UCI BLER performance requirements</w:t>
      </w:r>
      <w:r>
        <w:tab/>
      </w:r>
      <w:r>
        <w:fldChar w:fldCharType="begin" w:fldLock="1"/>
      </w:r>
      <w:r>
        <w:instrText xml:space="preserve"> PAGEREF _Toc163217834 \h </w:instrText>
      </w:r>
      <w:r>
        <w:fldChar w:fldCharType="separate"/>
      </w:r>
      <w:r>
        <w:t>152</w:t>
      </w:r>
      <w:r>
        <w:fldChar w:fldCharType="end"/>
      </w:r>
    </w:p>
    <w:p w14:paraId="3D51DAD3" w14:textId="182DE36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8.1.3.4</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3</w:t>
      </w:r>
      <w:r>
        <w:tab/>
      </w:r>
      <w:r>
        <w:fldChar w:fldCharType="begin" w:fldLock="1"/>
      </w:r>
      <w:r>
        <w:instrText xml:space="preserve"> PAGEREF _Toc163217835 \h </w:instrText>
      </w:r>
      <w:r>
        <w:fldChar w:fldCharType="separate"/>
      </w:r>
      <w:r>
        <w:t>154</w:t>
      </w:r>
      <w:r>
        <w:fldChar w:fldCharType="end"/>
      </w:r>
    </w:p>
    <w:p w14:paraId="08449FEE" w14:textId="1271BCD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_Toc163217836 \h </w:instrText>
      </w:r>
      <w:r>
        <w:fldChar w:fldCharType="separate"/>
      </w:r>
      <w:r>
        <w:t>154</w:t>
      </w:r>
      <w:r>
        <w:fldChar w:fldCharType="end"/>
      </w:r>
    </w:p>
    <w:p w14:paraId="4BB827AE" w14:textId="39897F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_Toc163217837 \h </w:instrText>
      </w:r>
      <w:r>
        <w:fldChar w:fldCharType="separate"/>
      </w:r>
      <w:r>
        <w:t>154</w:t>
      </w:r>
      <w:r>
        <w:fldChar w:fldCharType="end"/>
      </w:r>
    </w:p>
    <w:p w14:paraId="72D71D38" w14:textId="7BB251E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_Toc163217838 \h </w:instrText>
      </w:r>
      <w:r>
        <w:fldChar w:fldCharType="separate"/>
      </w:r>
      <w:r>
        <w:t>154</w:t>
      </w:r>
      <w:r>
        <w:fldChar w:fldCharType="end"/>
      </w:r>
    </w:p>
    <w:p w14:paraId="4188D379" w14:textId="36DF72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_Toc163217839 \h </w:instrText>
      </w:r>
      <w:r>
        <w:fldChar w:fldCharType="separate"/>
      </w:r>
      <w:r>
        <w:t>155</w:t>
      </w:r>
      <w:r>
        <w:fldChar w:fldCharType="end"/>
      </w:r>
    </w:p>
    <w:p w14:paraId="3925929D" w14:textId="6992DD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_Toc163217840 \h </w:instrText>
      </w:r>
      <w:r>
        <w:fldChar w:fldCharType="separate"/>
      </w:r>
      <w:r>
        <w:t>156</w:t>
      </w:r>
      <w:r>
        <w:fldChar w:fldCharType="end"/>
      </w:r>
    </w:p>
    <w:p w14:paraId="717659B7" w14:textId="0D30668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lastRenderedPageBreak/>
        <w:t>8.1.3.5</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4</w:t>
      </w:r>
      <w:r>
        <w:tab/>
      </w:r>
      <w:r>
        <w:fldChar w:fldCharType="begin" w:fldLock="1"/>
      </w:r>
      <w:r>
        <w:instrText xml:space="preserve"> PAGEREF _Toc163217841 \h </w:instrText>
      </w:r>
      <w:r>
        <w:fldChar w:fldCharType="separate"/>
      </w:r>
      <w:r>
        <w:t>156</w:t>
      </w:r>
      <w:r>
        <w:fldChar w:fldCharType="end"/>
      </w:r>
    </w:p>
    <w:p w14:paraId="645CA2A9" w14:textId="68EB73D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_Toc163217842 \h </w:instrText>
      </w:r>
      <w:r>
        <w:fldChar w:fldCharType="separate"/>
      </w:r>
      <w:r>
        <w:t>156</w:t>
      </w:r>
      <w:r>
        <w:fldChar w:fldCharType="end"/>
      </w:r>
    </w:p>
    <w:p w14:paraId="50D91DDC" w14:textId="1C55385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_Toc163217843 \h </w:instrText>
      </w:r>
      <w:r>
        <w:fldChar w:fldCharType="separate"/>
      </w:r>
      <w:r>
        <w:t>157</w:t>
      </w:r>
      <w:r>
        <w:fldChar w:fldCharType="end"/>
      </w:r>
    </w:p>
    <w:p w14:paraId="345B736A" w14:textId="28A6B6C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_Toc163217844 \h </w:instrText>
      </w:r>
      <w:r>
        <w:fldChar w:fldCharType="separate"/>
      </w:r>
      <w:r>
        <w:t>157</w:t>
      </w:r>
      <w:r>
        <w:fldChar w:fldCharType="end"/>
      </w:r>
    </w:p>
    <w:p w14:paraId="336771F7" w14:textId="34C618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_Toc163217845 \h </w:instrText>
      </w:r>
      <w:r>
        <w:fldChar w:fldCharType="separate"/>
      </w:r>
      <w:r>
        <w:t>157</w:t>
      </w:r>
      <w:r>
        <w:fldChar w:fldCharType="end"/>
      </w:r>
    </w:p>
    <w:p w14:paraId="228BDD02" w14:textId="6661ABC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_Toc163217846 \h </w:instrText>
      </w:r>
      <w:r>
        <w:fldChar w:fldCharType="separate"/>
      </w:r>
      <w:r>
        <w:t>158</w:t>
      </w:r>
      <w:r>
        <w:fldChar w:fldCharType="end"/>
      </w:r>
    </w:p>
    <w:p w14:paraId="6AAA6C1E" w14:textId="36188F9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8.1.3.6</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multi-slot PUCCH</w:t>
      </w:r>
      <w:r>
        <w:tab/>
      </w:r>
      <w:r>
        <w:fldChar w:fldCharType="begin" w:fldLock="1"/>
      </w:r>
      <w:r>
        <w:instrText xml:space="preserve"> PAGEREF _Toc163217847 \h </w:instrText>
      </w:r>
      <w:r>
        <w:fldChar w:fldCharType="separate"/>
      </w:r>
      <w:r>
        <w:t>159</w:t>
      </w:r>
      <w:r>
        <w:fldChar w:fldCharType="end"/>
      </w:r>
    </w:p>
    <w:p w14:paraId="2702A54C" w14:textId="798E298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multi-slot PUCCH format 1</w:t>
      </w:r>
      <w:r>
        <w:tab/>
      </w:r>
      <w:r>
        <w:fldChar w:fldCharType="begin" w:fldLock="1"/>
      </w:r>
      <w:r>
        <w:instrText xml:space="preserve"> PAGEREF _Toc163217848 \h </w:instrText>
      </w:r>
      <w:r>
        <w:fldChar w:fldCharType="separate"/>
      </w:r>
      <w:r>
        <w:t>159</w:t>
      </w:r>
      <w:r>
        <w:fldChar w:fldCharType="end"/>
      </w:r>
    </w:p>
    <w:p w14:paraId="2B8C2BC1" w14:textId="316441A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PRACH</w:t>
      </w:r>
      <w:r>
        <w:tab/>
      </w:r>
      <w:r>
        <w:fldChar w:fldCharType="begin" w:fldLock="1"/>
      </w:r>
      <w:r>
        <w:instrText xml:space="preserve"> PAGEREF _Toc163217849 \h </w:instrText>
      </w:r>
      <w:r>
        <w:fldChar w:fldCharType="separate"/>
      </w:r>
      <w:r>
        <w:t>162</w:t>
      </w:r>
      <w:r>
        <w:fldChar w:fldCharType="end"/>
      </w:r>
    </w:p>
    <w:p w14:paraId="3B77481B" w14:textId="1B3AEF5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8.1.4.1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PRACH false alarm probability and missed detection requirements</w:t>
      </w:r>
      <w:r>
        <w:tab/>
      </w:r>
      <w:r>
        <w:fldChar w:fldCharType="begin" w:fldLock="1"/>
      </w:r>
      <w:r>
        <w:instrText xml:space="preserve"> PAGEREF _Toc163217850 \h </w:instrText>
      </w:r>
      <w:r>
        <w:fldChar w:fldCharType="separate"/>
      </w:r>
      <w:r>
        <w:t>162</w:t>
      </w:r>
      <w:r>
        <w:fldChar w:fldCharType="end"/>
      </w:r>
    </w:p>
    <w:p w14:paraId="6A16081A" w14:textId="53FB04C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_Toc163217851 \h </w:instrText>
      </w:r>
      <w:r>
        <w:fldChar w:fldCharType="separate"/>
      </w:r>
      <w:r>
        <w:t>162</w:t>
      </w:r>
      <w:r>
        <w:fldChar w:fldCharType="end"/>
      </w:r>
    </w:p>
    <w:p w14:paraId="6A41B48B" w14:textId="5E66841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_Toc163217852 \h </w:instrText>
      </w:r>
      <w:r>
        <w:fldChar w:fldCharType="separate"/>
      </w:r>
      <w:r>
        <w:t>163</w:t>
      </w:r>
      <w:r>
        <w:fldChar w:fldCharType="end"/>
      </w:r>
    </w:p>
    <w:p w14:paraId="75B8364C" w14:textId="2D3F852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_Toc163217853 \h </w:instrText>
      </w:r>
      <w:r>
        <w:fldChar w:fldCharType="separate"/>
      </w:r>
      <w:r>
        <w:t>163</w:t>
      </w:r>
      <w:r>
        <w:fldChar w:fldCharType="end"/>
      </w:r>
    </w:p>
    <w:p w14:paraId="370800D7" w14:textId="2D42C23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_Toc163217854 \h </w:instrText>
      </w:r>
      <w:r>
        <w:fldChar w:fldCharType="separate"/>
      </w:r>
      <w:r>
        <w:t>163</w:t>
      </w:r>
      <w:r>
        <w:fldChar w:fldCharType="end"/>
      </w:r>
    </w:p>
    <w:p w14:paraId="4914FC11" w14:textId="35A392F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_Toc163217855 \h </w:instrText>
      </w:r>
      <w:r>
        <w:fldChar w:fldCharType="separate"/>
      </w:r>
      <w:r>
        <w:t>164</w:t>
      </w:r>
      <w:r>
        <w:fldChar w:fldCharType="end"/>
      </w:r>
    </w:p>
    <w:p w14:paraId="4516E859" w14:textId="2DEAB9C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Performance requirements</w:t>
      </w:r>
      <w:r>
        <w:tab/>
      </w:r>
      <w:r>
        <w:fldChar w:fldCharType="begin" w:fldLock="1"/>
      </w:r>
      <w:r>
        <w:instrText xml:space="preserve"> PAGEREF _Toc163217856 \h </w:instrText>
      </w:r>
      <w:r>
        <w:fldChar w:fldCharType="separate"/>
      </w:r>
      <w:r>
        <w:t>165</w:t>
      </w:r>
      <w:r>
        <w:fldChar w:fldCharType="end"/>
      </w:r>
    </w:p>
    <w:p w14:paraId="1ADC85D0" w14:textId="7FA71BA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_Toc163217857 \h </w:instrText>
      </w:r>
      <w:r>
        <w:fldChar w:fldCharType="separate"/>
      </w:r>
      <w:r>
        <w:t>165</w:t>
      </w:r>
      <w:r>
        <w:fldChar w:fldCharType="end"/>
      </w:r>
    </w:p>
    <w:p w14:paraId="19062A1F" w14:textId="27E6449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DD0A13">
        <w:rPr>
          <w:rFonts w:eastAsia="Malgun Gothic"/>
        </w:rPr>
        <w:t>Scope and definitions</w:t>
      </w:r>
      <w:r>
        <w:tab/>
      </w:r>
      <w:r>
        <w:fldChar w:fldCharType="begin" w:fldLock="1"/>
      </w:r>
      <w:r>
        <w:instrText xml:space="preserve"> PAGEREF _Toc163217858 \h </w:instrText>
      </w:r>
      <w:r>
        <w:fldChar w:fldCharType="separate"/>
      </w:r>
      <w:r>
        <w:t>165</w:t>
      </w:r>
      <w:r>
        <w:fldChar w:fldCharType="end"/>
      </w:r>
    </w:p>
    <w:p w14:paraId="1C8AAB86" w14:textId="7526EE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Demodulation performance requirements</w:t>
      </w:r>
      <w:r>
        <w:tab/>
      </w:r>
      <w:r>
        <w:fldChar w:fldCharType="begin" w:fldLock="1"/>
      </w:r>
      <w:r>
        <w:instrText xml:space="preserve"> PAGEREF _Toc163217859 \h </w:instrText>
      </w:r>
      <w:r>
        <w:fldChar w:fldCharType="separate"/>
      </w:r>
      <w:r>
        <w:t>166</w:t>
      </w:r>
      <w:r>
        <w:fldChar w:fldCharType="end"/>
      </w:r>
    </w:p>
    <w:p w14:paraId="0EE2F95E" w14:textId="677171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_Toc163217860 \h </w:instrText>
      </w:r>
      <w:r>
        <w:fldChar w:fldCharType="separate"/>
      </w:r>
      <w:r>
        <w:t>166</w:t>
      </w:r>
      <w:r>
        <w:fldChar w:fldCharType="end"/>
      </w:r>
    </w:p>
    <w:p w14:paraId="34853BC7" w14:textId="2FE65C17" w:rsidR="00D54A3B" w:rsidRDefault="00D54A3B">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_Toc163217861 \h </w:instrText>
      </w:r>
      <w:r>
        <w:fldChar w:fldCharType="separate"/>
      </w:r>
      <w:r>
        <w:t>166</w:t>
      </w:r>
      <w:r>
        <w:fldChar w:fldCharType="end"/>
      </w:r>
    </w:p>
    <w:p w14:paraId="765316B5" w14:textId="3AD83B6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PDSCH</w:t>
      </w:r>
      <w:r>
        <w:tab/>
      </w:r>
      <w:r>
        <w:fldChar w:fldCharType="begin" w:fldLock="1"/>
      </w:r>
      <w:r>
        <w:instrText xml:space="preserve"> PAGEREF _Toc163217862 \h </w:instrText>
      </w:r>
      <w:r>
        <w:fldChar w:fldCharType="separate"/>
      </w:r>
      <w:r>
        <w:t>167</w:t>
      </w:r>
      <w:r>
        <w:fldChar w:fldCharType="end"/>
      </w:r>
    </w:p>
    <w:p w14:paraId="6C9B20A7" w14:textId="3894285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Definition and applicability</w:t>
      </w:r>
      <w:r>
        <w:tab/>
      </w:r>
      <w:r>
        <w:fldChar w:fldCharType="begin" w:fldLock="1"/>
      </w:r>
      <w:r>
        <w:instrText xml:space="preserve"> PAGEREF _Toc163217863 \h </w:instrText>
      </w:r>
      <w:r>
        <w:fldChar w:fldCharType="separate"/>
      </w:r>
      <w:r>
        <w:t>167</w:t>
      </w:r>
      <w:r>
        <w:fldChar w:fldCharType="end"/>
      </w:r>
    </w:p>
    <w:p w14:paraId="16408D19" w14:textId="5BD13A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Minimum requirement</w:t>
      </w:r>
      <w:r>
        <w:tab/>
      </w:r>
      <w:r>
        <w:fldChar w:fldCharType="begin" w:fldLock="1"/>
      </w:r>
      <w:r>
        <w:instrText xml:space="preserve"> PAGEREF _Toc163217864 \h </w:instrText>
      </w:r>
      <w:r>
        <w:fldChar w:fldCharType="separate"/>
      </w:r>
      <w:r>
        <w:t>167</w:t>
      </w:r>
      <w:r>
        <w:fldChar w:fldCharType="end"/>
      </w:r>
    </w:p>
    <w:p w14:paraId="4571B73F" w14:textId="6B70E78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purpose</w:t>
      </w:r>
      <w:r>
        <w:tab/>
      </w:r>
      <w:r>
        <w:fldChar w:fldCharType="begin" w:fldLock="1"/>
      </w:r>
      <w:r>
        <w:instrText xml:space="preserve"> PAGEREF _Toc163217865 \h </w:instrText>
      </w:r>
      <w:r>
        <w:fldChar w:fldCharType="separate"/>
      </w:r>
      <w:r>
        <w:t>167</w:t>
      </w:r>
      <w:r>
        <w:fldChar w:fldCharType="end"/>
      </w:r>
    </w:p>
    <w:p w14:paraId="368FCA72" w14:textId="58AD744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Method of test</w:t>
      </w:r>
      <w:r>
        <w:tab/>
      </w:r>
      <w:r>
        <w:fldChar w:fldCharType="begin" w:fldLock="1"/>
      </w:r>
      <w:r>
        <w:instrText xml:space="preserve"> PAGEREF _Toc163217866 \h </w:instrText>
      </w:r>
      <w:r>
        <w:fldChar w:fldCharType="separate"/>
      </w:r>
      <w:r>
        <w:t>167</w:t>
      </w:r>
      <w:r>
        <w:fldChar w:fldCharType="end"/>
      </w:r>
    </w:p>
    <w:p w14:paraId="45565A18" w14:textId="1BB65B2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requirement</w:t>
      </w:r>
      <w:r>
        <w:tab/>
      </w:r>
      <w:r>
        <w:fldChar w:fldCharType="begin" w:fldLock="1"/>
      </w:r>
      <w:r>
        <w:instrText xml:space="preserve"> PAGEREF _Toc163217867 \h </w:instrText>
      </w:r>
      <w:r>
        <w:fldChar w:fldCharType="separate"/>
      </w:r>
      <w:r>
        <w:t>169</w:t>
      </w:r>
      <w:r>
        <w:fldChar w:fldCharType="end"/>
      </w:r>
    </w:p>
    <w:p w14:paraId="1CCB2D07" w14:textId="147B483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PDCCH</w:t>
      </w:r>
      <w:r>
        <w:tab/>
      </w:r>
      <w:r>
        <w:fldChar w:fldCharType="begin" w:fldLock="1"/>
      </w:r>
      <w:r>
        <w:instrText xml:space="preserve"> PAGEREF _Toc163217868 \h </w:instrText>
      </w:r>
      <w:r>
        <w:fldChar w:fldCharType="separate"/>
      </w:r>
      <w:r>
        <w:t>169</w:t>
      </w:r>
      <w:r>
        <w:fldChar w:fldCharType="end"/>
      </w:r>
    </w:p>
    <w:p w14:paraId="398B2502" w14:textId="507F9FC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Definition and applicability</w:t>
      </w:r>
      <w:r>
        <w:tab/>
      </w:r>
      <w:r>
        <w:fldChar w:fldCharType="begin" w:fldLock="1"/>
      </w:r>
      <w:r>
        <w:instrText xml:space="preserve"> PAGEREF _Toc163217869 \h </w:instrText>
      </w:r>
      <w:r>
        <w:fldChar w:fldCharType="separate"/>
      </w:r>
      <w:r>
        <w:t>169</w:t>
      </w:r>
      <w:r>
        <w:fldChar w:fldCharType="end"/>
      </w:r>
    </w:p>
    <w:p w14:paraId="2A1791CC" w14:textId="41AE6DF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Minimum requirement</w:t>
      </w:r>
      <w:r>
        <w:tab/>
      </w:r>
      <w:r>
        <w:fldChar w:fldCharType="begin" w:fldLock="1"/>
      </w:r>
      <w:r>
        <w:instrText xml:space="preserve"> PAGEREF _Toc163217870 \h </w:instrText>
      </w:r>
      <w:r>
        <w:fldChar w:fldCharType="separate"/>
      </w:r>
      <w:r>
        <w:t>169</w:t>
      </w:r>
      <w:r>
        <w:fldChar w:fldCharType="end"/>
      </w:r>
    </w:p>
    <w:p w14:paraId="6541114E" w14:textId="634E463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purpose</w:t>
      </w:r>
      <w:r>
        <w:tab/>
      </w:r>
      <w:r>
        <w:fldChar w:fldCharType="begin" w:fldLock="1"/>
      </w:r>
      <w:r>
        <w:instrText xml:space="preserve"> PAGEREF _Toc163217871 \h </w:instrText>
      </w:r>
      <w:r>
        <w:fldChar w:fldCharType="separate"/>
      </w:r>
      <w:r>
        <w:t>170</w:t>
      </w:r>
      <w:r>
        <w:fldChar w:fldCharType="end"/>
      </w:r>
    </w:p>
    <w:p w14:paraId="0C41C125" w14:textId="74CE34B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Method of test</w:t>
      </w:r>
      <w:r>
        <w:tab/>
      </w:r>
      <w:r>
        <w:fldChar w:fldCharType="begin" w:fldLock="1"/>
      </w:r>
      <w:r>
        <w:instrText xml:space="preserve"> PAGEREF _Toc163217872 \h </w:instrText>
      </w:r>
      <w:r>
        <w:fldChar w:fldCharType="separate"/>
      </w:r>
      <w:r>
        <w:t>170</w:t>
      </w:r>
      <w:r>
        <w:fldChar w:fldCharType="end"/>
      </w:r>
    </w:p>
    <w:p w14:paraId="519B59D2" w14:textId="1C0E344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requirement</w:t>
      </w:r>
      <w:r>
        <w:tab/>
      </w:r>
      <w:r>
        <w:fldChar w:fldCharType="begin" w:fldLock="1"/>
      </w:r>
      <w:r>
        <w:instrText xml:space="preserve"> PAGEREF _Toc163217873 \h </w:instrText>
      </w:r>
      <w:r>
        <w:fldChar w:fldCharType="separate"/>
      </w:r>
      <w:r>
        <w:t>170</w:t>
      </w:r>
      <w:r>
        <w:fldChar w:fldCharType="end"/>
      </w:r>
    </w:p>
    <w:p w14:paraId="4FD19BAA" w14:textId="1D76AF1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CSI reporting requirements</w:t>
      </w:r>
      <w:r>
        <w:tab/>
      </w:r>
      <w:r>
        <w:fldChar w:fldCharType="begin" w:fldLock="1"/>
      </w:r>
      <w:r>
        <w:instrText xml:space="preserve"> PAGEREF _Toc163217874 \h </w:instrText>
      </w:r>
      <w:r>
        <w:fldChar w:fldCharType="separate"/>
      </w:r>
      <w:r>
        <w:t>171</w:t>
      </w:r>
      <w:r>
        <w:fldChar w:fldCharType="end"/>
      </w:r>
    </w:p>
    <w:p w14:paraId="374DA273" w14:textId="624310D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_Toc163217875 \h </w:instrText>
      </w:r>
      <w:r>
        <w:fldChar w:fldCharType="separate"/>
      </w:r>
      <w:r>
        <w:t>171</w:t>
      </w:r>
      <w:r>
        <w:fldChar w:fldCharType="end"/>
      </w:r>
    </w:p>
    <w:p w14:paraId="385DD983" w14:textId="2F65D28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rule for IAB-MT</w:t>
      </w:r>
      <w:r>
        <w:tab/>
      </w:r>
      <w:r>
        <w:fldChar w:fldCharType="begin" w:fldLock="1"/>
      </w:r>
      <w:r>
        <w:instrText xml:space="preserve"> PAGEREF _Toc163217876 \h </w:instrText>
      </w:r>
      <w:r>
        <w:fldChar w:fldCharType="separate"/>
      </w:r>
      <w:r>
        <w:t>171</w:t>
      </w:r>
      <w:r>
        <w:fldChar w:fldCharType="end"/>
      </w:r>
    </w:p>
    <w:p w14:paraId="036E583A" w14:textId="4FE248B4"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_Toc163217877 \h </w:instrText>
      </w:r>
      <w:r>
        <w:fldChar w:fldCharType="separate"/>
      </w:r>
      <w:r>
        <w:t>171</w:t>
      </w:r>
      <w:r>
        <w:fldChar w:fldCharType="end"/>
      </w:r>
    </w:p>
    <w:p w14:paraId="3B3B502F" w14:textId="58C6BB61"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w:t>
      </w:r>
      <w:r w:rsidRPr="00DD0A13">
        <w:rPr>
          <w:rFonts w:eastAsiaTheme="minorEastAsia"/>
          <w:snapToGrid w:val="0"/>
          <w:lang w:eastAsia="zh-CN"/>
        </w:rPr>
        <w:t>requirements for different subcarrier spacings</w:t>
      </w:r>
      <w:r>
        <w:tab/>
      </w:r>
      <w:r>
        <w:fldChar w:fldCharType="begin" w:fldLock="1"/>
      </w:r>
      <w:r>
        <w:instrText xml:space="preserve"> PAGEREF _Toc163217878 \h </w:instrText>
      </w:r>
      <w:r>
        <w:fldChar w:fldCharType="separate"/>
      </w:r>
      <w:r>
        <w:t>171</w:t>
      </w:r>
      <w:r>
        <w:fldChar w:fldCharType="end"/>
      </w:r>
    </w:p>
    <w:p w14:paraId="6D7FEDDE" w14:textId="294AEC67"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of requirements for TDD with different UL-DL patterns</w:t>
      </w:r>
      <w:r>
        <w:tab/>
      </w:r>
      <w:r>
        <w:fldChar w:fldCharType="begin" w:fldLock="1"/>
      </w:r>
      <w:r>
        <w:instrText xml:space="preserve"> PAGEREF _Toc163217879 \h </w:instrText>
      </w:r>
      <w:r>
        <w:fldChar w:fldCharType="separate"/>
      </w:r>
      <w:r>
        <w:t>171</w:t>
      </w:r>
      <w:r>
        <w:fldChar w:fldCharType="end"/>
      </w:r>
    </w:p>
    <w:p w14:paraId="5FD552D6" w14:textId="44F02D97" w:rsidR="00D54A3B" w:rsidRDefault="00D54A3B">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_Toc163217880 \h </w:instrText>
      </w:r>
      <w:r>
        <w:fldChar w:fldCharType="separate"/>
      </w:r>
      <w:r>
        <w:t>171</w:t>
      </w:r>
      <w:r>
        <w:fldChar w:fldCharType="end"/>
      </w:r>
    </w:p>
    <w:p w14:paraId="15D7B8E2" w14:textId="0FB6B001" w:rsidR="00D54A3B" w:rsidRDefault="00D54A3B">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_Toc163217881 \h </w:instrText>
      </w:r>
      <w:r>
        <w:fldChar w:fldCharType="separate"/>
      </w:r>
      <w:r>
        <w:t>171</w:t>
      </w:r>
      <w:r>
        <w:fldChar w:fldCharType="end"/>
      </w:r>
    </w:p>
    <w:p w14:paraId="0FDC611D" w14:textId="6033C09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Channel Quality Indicator (CQI)</w:t>
      </w:r>
      <w:r>
        <w:tab/>
      </w:r>
      <w:r>
        <w:fldChar w:fldCharType="begin" w:fldLock="1"/>
      </w:r>
      <w:r>
        <w:instrText xml:space="preserve"> PAGEREF _Toc163217882 \h </w:instrText>
      </w:r>
      <w:r>
        <w:fldChar w:fldCharType="separate"/>
      </w:r>
      <w:r>
        <w:t>172</w:t>
      </w:r>
      <w:r>
        <w:fldChar w:fldCharType="end"/>
      </w:r>
    </w:p>
    <w:p w14:paraId="1486530E" w14:textId="1E1699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_Toc163217883 \h </w:instrText>
      </w:r>
      <w:r>
        <w:fldChar w:fldCharType="separate"/>
      </w:r>
      <w:r>
        <w:t>172</w:t>
      </w:r>
      <w:r>
        <w:fldChar w:fldCharType="end"/>
      </w:r>
    </w:p>
    <w:p w14:paraId="002CF870" w14:textId="7FFAE4E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_Toc163217884 \h </w:instrText>
      </w:r>
      <w:r>
        <w:fldChar w:fldCharType="separate"/>
      </w:r>
      <w:r>
        <w:t>172</w:t>
      </w:r>
      <w:r>
        <w:fldChar w:fldCharType="end"/>
      </w:r>
    </w:p>
    <w:p w14:paraId="58438494" w14:textId="445AC7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_Toc163217885 \h </w:instrText>
      </w:r>
      <w:r>
        <w:fldChar w:fldCharType="separate"/>
      </w:r>
      <w:r>
        <w:t>173</w:t>
      </w:r>
      <w:r>
        <w:fldChar w:fldCharType="end"/>
      </w:r>
    </w:p>
    <w:p w14:paraId="3141FBD5" w14:textId="2C4D584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_Toc163217886 \h </w:instrText>
      </w:r>
      <w:r>
        <w:fldChar w:fldCharType="separate"/>
      </w:r>
      <w:r>
        <w:t>173</w:t>
      </w:r>
      <w:r>
        <w:fldChar w:fldCharType="end"/>
      </w:r>
    </w:p>
    <w:p w14:paraId="4B66E8FA" w14:textId="00A028A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_Toc163217887 \h </w:instrText>
      </w:r>
      <w:r>
        <w:fldChar w:fldCharType="separate"/>
      </w:r>
      <w:r>
        <w:t>174</w:t>
      </w:r>
      <w:r>
        <w:fldChar w:fldCharType="end"/>
      </w:r>
    </w:p>
    <w:p w14:paraId="4604AD6A" w14:textId="1D2197C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of Precoding Matrix Indicator (PMI)</w:t>
      </w:r>
      <w:r>
        <w:tab/>
      </w:r>
      <w:r>
        <w:fldChar w:fldCharType="begin" w:fldLock="1"/>
      </w:r>
      <w:r>
        <w:instrText xml:space="preserve"> PAGEREF _Toc163217888 \h </w:instrText>
      </w:r>
      <w:r>
        <w:fldChar w:fldCharType="separate"/>
      </w:r>
      <w:r>
        <w:t>174</w:t>
      </w:r>
      <w:r>
        <w:fldChar w:fldCharType="end"/>
      </w:r>
    </w:p>
    <w:p w14:paraId="3C7D993E" w14:textId="45EF984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_Toc163217889 \h </w:instrText>
      </w:r>
      <w:r>
        <w:fldChar w:fldCharType="separate"/>
      </w:r>
      <w:r>
        <w:t>174</w:t>
      </w:r>
      <w:r>
        <w:fldChar w:fldCharType="end"/>
      </w:r>
    </w:p>
    <w:p w14:paraId="396CC248" w14:textId="4859D5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_Toc163217890 \h </w:instrText>
      </w:r>
      <w:r>
        <w:fldChar w:fldCharType="separate"/>
      </w:r>
      <w:r>
        <w:t>174</w:t>
      </w:r>
      <w:r>
        <w:fldChar w:fldCharType="end"/>
      </w:r>
    </w:p>
    <w:p w14:paraId="1C660712" w14:textId="4D7A47D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_Toc163217891 \h </w:instrText>
      </w:r>
      <w:r>
        <w:fldChar w:fldCharType="separate"/>
      </w:r>
      <w:r>
        <w:t>174</w:t>
      </w:r>
      <w:r>
        <w:fldChar w:fldCharType="end"/>
      </w:r>
    </w:p>
    <w:p w14:paraId="1129F8E3" w14:textId="676446A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_Toc163217892 \h </w:instrText>
      </w:r>
      <w:r>
        <w:fldChar w:fldCharType="separate"/>
      </w:r>
      <w:r>
        <w:t>174</w:t>
      </w:r>
      <w:r>
        <w:fldChar w:fldCharType="end"/>
      </w:r>
    </w:p>
    <w:p w14:paraId="123DCA8D" w14:textId="7E7793C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_Toc163217893 \h </w:instrText>
      </w:r>
      <w:r>
        <w:fldChar w:fldCharType="separate"/>
      </w:r>
      <w:r>
        <w:t>176</w:t>
      </w:r>
      <w:r>
        <w:fldChar w:fldCharType="end"/>
      </w:r>
    </w:p>
    <w:p w14:paraId="67902B88" w14:textId="005A327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of Rank Indicator (RI)</w:t>
      </w:r>
      <w:r>
        <w:tab/>
      </w:r>
      <w:r>
        <w:fldChar w:fldCharType="begin" w:fldLock="1"/>
      </w:r>
      <w:r>
        <w:instrText xml:space="preserve"> PAGEREF _Toc163217894 \h </w:instrText>
      </w:r>
      <w:r>
        <w:fldChar w:fldCharType="separate"/>
      </w:r>
      <w:r>
        <w:t>176</w:t>
      </w:r>
      <w:r>
        <w:fldChar w:fldCharType="end"/>
      </w:r>
    </w:p>
    <w:p w14:paraId="20E2F5F9" w14:textId="24AE462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_Toc163217895 \h </w:instrText>
      </w:r>
      <w:r>
        <w:fldChar w:fldCharType="separate"/>
      </w:r>
      <w:r>
        <w:t>176</w:t>
      </w:r>
      <w:r>
        <w:fldChar w:fldCharType="end"/>
      </w:r>
    </w:p>
    <w:p w14:paraId="3E0304B5" w14:textId="68E3BB4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requirements</w:t>
      </w:r>
      <w:r>
        <w:tab/>
      </w:r>
      <w:r>
        <w:fldChar w:fldCharType="begin" w:fldLock="1"/>
      </w:r>
      <w:r>
        <w:instrText xml:space="preserve"> PAGEREF _Toc163217896 \h </w:instrText>
      </w:r>
      <w:r>
        <w:fldChar w:fldCharType="separate"/>
      </w:r>
      <w:r>
        <w:t>176</w:t>
      </w:r>
      <w:r>
        <w:fldChar w:fldCharType="end"/>
      </w:r>
    </w:p>
    <w:p w14:paraId="14D876E3" w14:textId="08636A9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_Toc163217897 \h </w:instrText>
      </w:r>
      <w:r>
        <w:fldChar w:fldCharType="separate"/>
      </w:r>
      <w:r>
        <w:t>176</w:t>
      </w:r>
      <w:r>
        <w:fldChar w:fldCharType="end"/>
      </w:r>
    </w:p>
    <w:p w14:paraId="4F55A1DB" w14:textId="1A34F40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_Toc163217898 \h </w:instrText>
      </w:r>
      <w:r>
        <w:fldChar w:fldCharType="separate"/>
      </w:r>
      <w:r>
        <w:t>176</w:t>
      </w:r>
      <w:r>
        <w:fldChar w:fldCharType="end"/>
      </w:r>
    </w:p>
    <w:p w14:paraId="232F1BA9" w14:textId="5A2DD37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_Toc163217899 \h </w:instrText>
      </w:r>
      <w:r>
        <w:fldChar w:fldCharType="separate"/>
      </w:r>
      <w:r>
        <w:t>177</w:t>
      </w:r>
      <w:r>
        <w:fldChar w:fldCharType="end"/>
      </w:r>
    </w:p>
    <w:p w14:paraId="6144F8B6" w14:textId="1B5C1255"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A (normative</w:t>
      </w:r>
      <w:r>
        <w:rPr>
          <w:rFonts w:eastAsiaTheme="minorEastAsia"/>
        </w:rPr>
        <w:t>):</w:t>
      </w:r>
      <w:r>
        <w:rPr>
          <w:rFonts w:eastAsiaTheme="minorEastAsia"/>
        </w:rPr>
        <w:tab/>
      </w:r>
      <w:r w:rsidRPr="00DD0A13">
        <w:rPr>
          <w:rFonts w:eastAsiaTheme="minorEastAsia"/>
        </w:rPr>
        <w:t>Reference measurement channels</w:t>
      </w:r>
      <w:r>
        <w:tab/>
      </w:r>
      <w:r>
        <w:fldChar w:fldCharType="begin" w:fldLock="1"/>
      </w:r>
      <w:r>
        <w:instrText xml:space="preserve"> PAGEREF _Toc163217900 \h </w:instrText>
      </w:r>
      <w:r>
        <w:fldChar w:fldCharType="separate"/>
      </w:r>
      <w:r>
        <w:t>179</w:t>
      </w:r>
      <w:r>
        <w:fldChar w:fldCharType="end"/>
      </w:r>
    </w:p>
    <w:p w14:paraId="2E06418C" w14:textId="5767B55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lastRenderedPageBreak/>
        <w:t>A.1</w:t>
      </w:r>
      <w:r>
        <w:rPr>
          <w:rFonts w:asciiTheme="minorHAnsi" w:eastAsiaTheme="minorEastAsia" w:hAnsiTheme="minorHAnsi" w:cstheme="minorBidi"/>
          <w:kern w:val="2"/>
          <w:szCs w:val="22"/>
          <w:lang w:eastAsia="ko-KR"/>
          <w14:ligatures w14:val="standardContextual"/>
        </w:rPr>
        <w:tab/>
      </w:r>
      <w:r w:rsidRPr="00DD0A13">
        <w:rPr>
          <w:rFonts w:eastAsiaTheme="minorEastAsia"/>
        </w:rPr>
        <w:t>IAB-DU and IAB-MT Reference measurement channels</w:t>
      </w:r>
      <w:r>
        <w:tab/>
      </w:r>
      <w:r>
        <w:fldChar w:fldCharType="begin" w:fldLock="1"/>
      </w:r>
      <w:r>
        <w:instrText xml:space="preserve"> PAGEREF _Toc163217901 \h </w:instrText>
      </w:r>
      <w:r>
        <w:fldChar w:fldCharType="separate"/>
      </w:r>
      <w:r>
        <w:t>179</w:t>
      </w:r>
      <w:r>
        <w:fldChar w:fldCharType="end"/>
      </w:r>
    </w:p>
    <w:p w14:paraId="410D731F" w14:textId="30390EF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Reference measurement channels</w:t>
      </w:r>
      <w:r>
        <w:tab/>
      </w:r>
      <w:r>
        <w:fldChar w:fldCharType="begin" w:fldLock="1"/>
      </w:r>
      <w:r>
        <w:instrText xml:space="preserve"> PAGEREF _Toc163217902 \h </w:instrText>
      </w:r>
      <w:r>
        <w:fldChar w:fldCharType="separate"/>
      </w:r>
      <w:r>
        <w:t>179</w:t>
      </w:r>
      <w:r>
        <w:fldChar w:fldCharType="end"/>
      </w:r>
    </w:p>
    <w:p w14:paraId="3C064F3E" w14:textId="7935DEA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Reference measurement channels</w:t>
      </w:r>
      <w:r>
        <w:tab/>
      </w:r>
      <w:r>
        <w:fldChar w:fldCharType="begin" w:fldLock="1"/>
      </w:r>
      <w:r>
        <w:instrText xml:space="preserve"> PAGEREF _Toc163217903 \h </w:instrText>
      </w:r>
      <w:r>
        <w:fldChar w:fldCharType="separate"/>
      </w:r>
      <w:r>
        <w:t>179</w:t>
      </w:r>
      <w:r>
        <w:fldChar w:fldCharType="end"/>
      </w:r>
    </w:p>
    <w:p w14:paraId="591AD557" w14:textId="545B90A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_Toc163217904 \h </w:instrText>
      </w:r>
      <w:r>
        <w:fldChar w:fldCharType="separate"/>
      </w:r>
      <w:r>
        <w:t>179</w:t>
      </w:r>
      <w:r>
        <w:fldChar w:fldCharType="end"/>
      </w:r>
    </w:p>
    <w:p w14:paraId="75773FF2" w14:textId="5372DBC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A.2</w:t>
      </w:r>
      <w:r>
        <w:rPr>
          <w:rFonts w:asciiTheme="minorHAnsi" w:eastAsiaTheme="minorEastAsia" w:hAnsiTheme="minorHAnsi" w:cstheme="minorBidi"/>
          <w:kern w:val="2"/>
          <w:szCs w:val="22"/>
          <w:lang w:eastAsia="ko-KR"/>
          <w14:ligatures w14:val="standardContextual"/>
        </w:rPr>
        <w:tab/>
      </w:r>
      <w:r w:rsidRPr="00DD0A13">
        <w:rPr>
          <w:rFonts w:eastAsiaTheme="minorEastAsia"/>
        </w:rPr>
        <w:t>IAB-DU Fixed Reference Channels</w:t>
      </w:r>
      <w:r>
        <w:tab/>
      </w:r>
      <w:r>
        <w:fldChar w:fldCharType="begin" w:fldLock="1"/>
      </w:r>
      <w:r>
        <w:instrText xml:space="preserve"> PAGEREF _Toc163217905 \h </w:instrText>
      </w:r>
      <w:r>
        <w:fldChar w:fldCharType="separate"/>
      </w:r>
      <w:r>
        <w:t>179</w:t>
      </w:r>
      <w:r>
        <w:fldChar w:fldCharType="end"/>
      </w:r>
    </w:p>
    <w:p w14:paraId="7ADD22D8" w14:textId="023689D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(QPSK, R = 193/1024)</w:t>
      </w:r>
      <w:r>
        <w:tab/>
      </w:r>
      <w:r>
        <w:fldChar w:fldCharType="begin" w:fldLock="1"/>
      </w:r>
      <w:r>
        <w:instrText xml:space="preserve"> PAGEREF _Toc163217906 \h </w:instrText>
      </w:r>
      <w:r>
        <w:fldChar w:fldCharType="separate"/>
      </w:r>
      <w:r>
        <w:t>179</w:t>
      </w:r>
      <w:r>
        <w:fldChar w:fldCharType="end"/>
      </w:r>
    </w:p>
    <w:p w14:paraId="108EA318" w14:textId="098F06A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w:t>
      </w:r>
      <w:r w:rsidRPr="00DD0A13">
        <w:rPr>
          <w:rFonts w:eastAsiaTheme="minorEastAsia"/>
          <w:lang w:eastAsia="zh-CN"/>
        </w:rPr>
        <w:t>16QAM, R=434/1024</w:t>
      </w:r>
      <w:r w:rsidRPr="00DD0A13">
        <w:rPr>
          <w:rFonts w:eastAsiaTheme="minorEastAsia"/>
        </w:rPr>
        <w:t>)</w:t>
      </w:r>
      <w:r>
        <w:tab/>
      </w:r>
      <w:r>
        <w:fldChar w:fldCharType="begin" w:fldLock="1"/>
      </w:r>
      <w:r>
        <w:instrText xml:space="preserve"> PAGEREF _Toc163217907 \h </w:instrText>
      </w:r>
      <w:r>
        <w:fldChar w:fldCharType="separate"/>
      </w:r>
      <w:r>
        <w:t>181</w:t>
      </w:r>
      <w:r>
        <w:fldChar w:fldCharType="end"/>
      </w:r>
    </w:p>
    <w:p w14:paraId="4B13957A" w14:textId="1213ABB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(16QAM, R = 658/1024)</w:t>
      </w:r>
      <w:r>
        <w:tab/>
      </w:r>
      <w:r>
        <w:fldChar w:fldCharType="begin" w:fldLock="1"/>
      </w:r>
      <w:r>
        <w:instrText xml:space="preserve"> PAGEREF _Toc163217908 \h </w:instrText>
      </w:r>
      <w:r>
        <w:fldChar w:fldCharType="separate"/>
      </w:r>
      <w:r>
        <w:t>181</w:t>
      </w:r>
      <w:r>
        <w:fldChar w:fldCharType="end"/>
      </w:r>
    </w:p>
    <w:p w14:paraId="495A4748" w14:textId="33692F2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(64QAM, R = 567/1024)</w:t>
      </w:r>
      <w:r>
        <w:tab/>
      </w:r>
      <w:r>
        <w:fldChar w:fldCharType="begin" w:fldLock="1"/>
      </w:r>
      <w:r>
        <w:instrText xml:space="preserve"> PAGEREF _Toc163217909 \h </w:instrText>
      </w:r>
      <w:r>
        <w:fldChar w:fldCharType="separate"/>
      </w:r>
      <w:r>
        <w:t>182</w:t>
      </w:r>
      <w:r>
        <w:fldChar w:fldCharType="end"/>
      </w:r>
    </w:p>
    <w:p w14:paraId="276D6675" w14:textId="0D65072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PRACH test preambles</w:t>
      </w:r>
      <w:r>
        <w:tab/>
      </w:r>
      <w:r>
        <w:fldChar w:fldCharType="begin" w:fldLock="1"/>
      </w:r>
      <w:r>
        <w:instrText xml:space="preserve"> PAGEREF _Toc163217910 \h </w:instrText>
      </w:r>
      <w:r>
        <w:fldChar w:fldCharType="separate"/>
      </w:r>
      <w:r>
        <w:t>183</w:t>
      </w:r>
      <w:r>
        <w:fldChar w:fldCharType="end"/>
      </w:r>
    </w:p>
    <w:p w14:paraId="2B004D0E" w14:textId="0AB6C0F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A.3</w:t>
      </w:r>
      <w:r>
        <w:rPr>
          <w:rFonts w:asciiTheme="minorHAnsi" w:eastAsiaTheme="minorEastAsia" w:hAnsiTheme="minorHAnsi" w:cstheme="minorBidi"/>
          <w:kern w:val="2"/>
          <w:szCs w:val="22"/>
          <w:lang w:eastAsia="ko-KR"/>
          <w14:ligatures w14:val="standardContextual"/>
        </w:rPr>
        <w:tab/>
      </w:r>
      <w:r w:rsidRPr="00DD0A13">
        <w:rPr>
          <w:rFonts w:eastAsiaTheme="minorEastAsia"/>
        </w:rPr>
        <w:t>IAB-MT Fixed Reference Channels</w:t>
      </w:r>
      <w:r>
        <w:tab/>
      </w:r>
      <w:r>
        <w:fldChar w:fldCharType="begin" w:fldLock="1"/>
      </w:r>
      <w:r>
        <w:instrText xml:space="preserve"> PAGEREF _Toc163217911 \h </w:instrText>
      </w:r>
      <w:r>
        <w:fldChar w:fldCharType="separate"/>
      </w:r>
      <w:r>
        <w:t>183</w:t>
      </w:r>
      <w:r>
        <w:fldChar w:fldCharType="end"/>
      </w:r>
    </w:p>
    <w:p w14:paraId="4598CE8E" w14:textId="30C5DAE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(16QAM)</w:t>
      </w:r>
      <w:r>
        <w:tab/>
      </w:r>
      <w:r>
        <w:fldChar w:fldCharType="begin" w:fldLock="1"/>
      </w:r>
      <w:r>
        <w:instrText xml:space="preserve"> PAGEREF _Toc163217912 \h </w:instrText>
      </w:r>
      <w:r>
        <w:fldChar w:fldCharType="separate"/>
      </w:r>
      <w:r>
        <w:t>183</w:t>
      </w:r>
      <w:r>
        <w:fldChar w:fldCharType="end"/>
      </w:r>
    </w:p>
    <w:p w14:paraId="1238E778" w14:textId="4FFF29B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(64QAM)</w:t>
      </w:r>
      <w:r>
        <w:tab/>
      </w:r>
      <w:r>
        <w:fldChar w:fldCharType="begin" w:fldLock="1"/>
      </w:r>
      <w:r>
        <w:instrText xml:space="preserve"> PAGEREF _Toc163217913 \h </w:instrText>
      </w:r>
      <w:r>
        <w:fldChar w:fldCharType="separate"/>
      </w:r>
      <w:r>
        <w:t>184</w:t>
      </w:r>
      <w:r>
        <w:fldChar w:fldCharType="end"/>
      </w:r>
    </w:p>
    <w:p w14:paraId="2C149DD1" w14:textId="4339D4F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(256QAM)</w:t>
      </w:r>
      <w:r>
        <w:tab/>
      </w:r>
      <w:r>
        <w:fldChar w:fldCharType="begin" w:fldLock="1"/>
      </w:r>
      <w:r>
        <w:instrText xml:space="preserve"> PAGEREF _Toc163217914 \h </w:instrText>
      </w:r>
      <w:r>
        <w:fldChar w:fldCharType="separate"/>
      </w:r>
      <w:r>
        <w:t>184</w:t>
      </w:r>
      <w:r>
        <w:fldChar w:fldCharType="end"/>
      </w:r>
    </w:p>
    <w:p w14:paraId="2DF72FBF" w14:textId="643F728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PDCCH performance requirements</w:t>
      </w:r>
      <w:r>
        <w:tab/>
      </w:r>
      <w:r>
        <w:fldChar w:fldCharType="begin" w:fldLock="1"/>
      </w:r>
      <w:r>
        <w:instrText xml:space="preserve"> PAGEREF _Toc163217915 \h </w:instrText>
      </w:r>
      <w:r>
        <w:fldChar w:fldCharType="separate"/>
      </w:r>
      <w:r>
        <w:t>185</w:t>
      </w:r>
      <w:r>
        <w:fldChar w:fldCharType="end"/>
      </w:r>
    </w:p>
    <w:p w14:paraId="7EEF7D89" w14:textId="055F013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CSI reporting performance requirements</w:t>
      </w:r>
      <w:r>
        <w:tab/>
      </w:r>
      <w:r>
        <w:fldChar w:fldCharType="begin" w:fldLock="1"/>
      </w:r>
      <w:r>
        <w:instrText xml:space="preserve"> PAGEREF _Toc163217916 \h </w:instrText>
      </w:r>
      <w:r>
        <w:fldChar w:fldCharType="separate"/>
      </w:r>
      <w:r>
        <w:t>185</w:t>
      </w:r>
      <w:r>
        <w:fldChar w:fldCharType="end"/>
      </w:r>
    </w:p>
    <w:p w14:paraId="44AFF817" w14:textId="1D893B5A"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B (normative</w:t>
      </w:r>
      <w:r>
        <w:rPr>
          <w:rFonts w:eastAsiaTheme="minorEastAsia"/>
        </w:rPr>
        <w:t>):</w:t>
      </w:r>
      <w:r>
        <w:rPr>
          <w:rFonts w:eastAsiaTheme="minorEastAsia"/>
        </w:rPr>
        <w:tab/>
      </w:r>
      <w:r w:rsidRPr="00DD0A13">
        <w:rPr>
          <w:rFonts w:eastAsiaTheme="minorEastAsia"/>
        </w:rPr>
        <w:t>Environmental requirements for the IAB equipment</w:t>
      </w:r>
      <w:r>
        <w:tab/>
      </w:r>
      <w:r>
        <w:fldChar w:fldCharType="begin" w:fldLock="1"/>
      </w:r>
      <w:r>
        <w:instrText xml:space="preserve"> PAGEREF _Toc163217917 \h </w:instrText>
      </w:r>
      <w:r>
        <w:fldChar w:fldCharType="separate"/>
      </w:r>
      <w:r>
        <w:t>187</w:t>
      </w:r>
      <w:r>
        <w:fldChar w:fldCharType="end"/>
      </w:r>
    </w:p>
    <w:p w14:paraId="2DCD65FF" w14:textId="268FE39C"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B.1</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w:t>
      </w:r>
      <w:r>
        <w:tab/>
      </w:r>
      <w:r>
        <w:fldChar w:fldCharType="begin" w:fldLock="1"/>
      </w:r>
      <w:r>
        <w:instrText xml:space="preserve"> PAGEREF _Toc163217918 \h </w:instrText>
      </w:r>
      <w:r>
        <w:fldChar w:fldCharType="separate"/>
      </w:r>
      <w:r>
        <w:t>187</w:t>
      </w:r>
      <w:r>
        <w:fldChar w:fldCharType="end"/>
      </w:r>
    </w:p>
    <w:p w14:paraId="3BCEA0BC" w14:textId="2BD2742F"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B.2</w:t>
      </w:r>
      <w:r>
        <w:rPr>
          <w:rFonts w:asciiTheme="minorHAnsi" w:eastAsiaTheme="minorEastAsia" w:hAnsiTheme="minorHAnsi" w:cstheme="minorBidi"/>
          <w:kern w:val="2"/>
          <w:szCs w:val="22"/>
          <w:lang w:eastAsia="ko-KR"/>
          <w14:ligatures w14:val="standardContextual"/>
        </w:rPr>
        <w:tab/>
      </w:r>
      <w:r w:rsidRPr="00DD0A13">
        <w:rPr>
          <w:rFonts w:eastAsiaTheme="minorEastAsia"/>
        </w:rPr>
        <w:t>Normal test environment</w:t>
      </w:r>
      <w:r>
        <w:tab/>
      </w:r>
      <w:r>
        <w:fldChar w:fldCharType="begin" w:fldLock="1"/>
      </w:r>
      <w:r>
        <w:instrText xml:space="preserve"> PAGEREF _Toc163217919 \h </w:instrText>
      </w:r>
      <w:r>
        <w:fldChar w:fldCharType="separate"/>
      </w:r>
      <w:r>
        <w:t>187</w:t>
      </w:r>
      <w:r>
        <w:fldChar w:fldCharType="end"/>
      </w:r>
    </w:p>
    <w:p w14:paraId="00F90F83" w14:textId="7B7C135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B.3</w:t>
      </w:r>
      <w:r>
        <w:rPr>
          <w:rFonts w:asciiTheme="minorHAnsi" w:eastAsiaTheme="minorEastAsia" w:hAnsiTheme="minorHAnsi" w:cstheme="minorBidi"/>
          <w:kern w:val="2"/>
          <w:szCs w:val="22"/>
          <w:lang w:eastAsia="ko-KR"/>
          <w14:ligatures w14:val="standardContextual"/>
        </w:rPr>
        <w:tab/>
      </w:r>
      <w:r w:rsidRPr="00DD0A13">
        <w:rPr>
          <w:rFonts w:eastAsiaTheme="minorEastAsia"/>
        </w:rPr>
        <w:t>Extreme test environment</w:t>
      </w:r>
      <w:r>
        <w:tab/>
      </w:r>
      <w:r>
        <w:fldChar w:fldCharType="begin" w:fldLock="1"/>
      </w:r>
      <w:r>
        <w:instrText xml:space="preserve"> PAGEREF _Toc163217920 \h </w:instrText>
      </w:r>
      <w:r>
        <w:fldChar w:fldCharType="separate"/>
      </w:r>
      <w:r>
        <w:t>187</w:t>
      </w:r>
      <w:r>
        <w:fldChar w:fldCharType="end"/>
      </w:r>
    </w:p>
    <w:p w14:paraId="6DD4C571" w14:textId="1D7F7CC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_Toc163217921 \h </w:instrText>
      </w:r>
      <w:r>
        <w:fldChar w:fldCharType="separate"/>
      </w:r>
      <w:r>
        <w:t>187</w:t>
      </w:r>
      <w:r>
        <w:fldChar w:fldCharType="end"/>
      </w:r>
    </w:p>
    <w:p w14:paraId="16A76A61" w14:textId="25E53D8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Extreme temperature</w:t>
      </w:r>
      <w:r>
        <w:tab/>
      </w:r>
      <w:r>
        <w:fldChar w:fldCharType="begin" w:fldLock="1"/>
      </w:r>
      <w:r>
        <w:instrText xml:space="preserve"> PAGEREF _Toc163217922 \h </w:instrText>
      </w:r>
      <w:r>
        <w:fldChar w:fldCharType="separate"/>
      </w:r>
      <w:r>
        <w:t>187</w:t>
      </w:r>
      <w:r>
        <w:fldChar w:fldCharType="end"/>
      </w:r>
    </w:p>
    <w:p w14:paraId="2FA8C0AA" w14:textId="65B28BC1"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B.4</w:t>
      </w:r>
      <w:r>
        <w:rPr>
          <w:rFonts w:asciiTheme="minorHAnsi" w:eastAsiaTheme="minorEastAsia" w:hAnsiTheme="minorHAnsi" w:cstheme="minorBidi"/>
          <w:kern w:val="2"/>
          <w:szCs w:val="22"/>
          <w:lang w:eastAsia="ko-KR"/>
          <w14:ligatures w14:val="standardContextual"/>
        </w:rPr>
        <w:tab/>
      </w:r>
      <w:r w:rsidRPr="00DD0A13">
        <w:rPr>
          <w:rFonts w:eastAsiaTheme="minorEastAsia"/>
        </w:rPr>
        <w:t>Vibration</w:t>
      </w:r>
      <w:r>
        <w:tab/>
      </w:r>
      <w:r>
        <w:fldChar w:fldCharType="begin" w:fldLock="1"/>
      </w:r>
      <w:r>
        <w:instrText xml:space="preserve"> PAGEREF _Toc163217923 \h </w:instrText>
      </w:r>
      <w:r>
        <w:fldChar w:fldCharType="separate"/>
      </w:r>
      <w:r>
        <w:t>188</w:t>
      </w:r>
      <w:r>
        <w:fldChar w:fldCharType="end"/>
      </w:r>
    </w:p>
    <w:p w14:paraId="77F400C9" w14:textId="0D463344"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B.5</w:t>
      </w:r>
      <w:r>
        <w:rPr>
          <w:rFonts w:asciiTheme="minorHAnsi" w:eastAsiaTheme="minorEastAsia" w:hAnsiTheme="minorHAnsi" w:cstheme="minorBidi"/>
          <w:kern w:val="2"/>
          <w:szCs w:val="22"/>
          <w:lang w:eastAsia="ko-KR"/>
          <w14:ligatures w14:val="standardContextual"/>
        </w:rPr>
        <w:tab/>
      </w:r>
      <w:r w:rsidRPr="00DD0A13">
        <w:rPr>
          <w:rFonts w:eastAsiaTheme="minorEastAsia"/>
        </w:rPr>
        <w:t>Power supply</w:t>
      </w:r>
      <w:r>
        <w:tab/>
      </w:r>
      <w:r>
        <w:fldChar w:fldCharType="begin" w:fldLock="1"/>
      </w:r>
      <w:r>
        <w:instrText xml:space="preserve"> PAGEREF _Toc163217924 \h </w:instrText>
      </w:r>
      <w:r>
        <w:fldChar w:fldCharType="separate"/>
      </w:r>
      <w:r>
        <w:t>188</w:t>
      </w:r>
      <w:r>
        <w:fldChar w:fldCharType="end"/>
      </w:r>
    </w:p>
    <w:p w14:paraId="66CF26B6" w14:textId="2F1A2C4F"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sv-SE"/>
        </w:rPr>
        <w:t>Measurement of test environments</w:t>
      </w:r>
      <w:r>
        <w:tab/>
      </w:r>
      <w:r>
        <w:fldChar w:fldCharType="begin" w:fldLock="1"/>
      </w:r>
      <w:r>
        <w:instrText xml:space="preserve"> PAGEREF _Toc163217925 \h </w:instrText>
      </w:r>
      <w:r>
        <w:fldChar w:fldCharType="separate"/>
      </w:r>
      <w:r>
        <w:t>188</w:t>
      </w:r>
      <w:r>
        <w:fldChar w:fldCharType="end"/>
      </w:r>
    </w:p>
    <w:p w14:paraId="340D1286" w14:textId="6018C938"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C (informative</w:t>
      </w:r>
      <w:r>
        <w:rPr>
          <w:rFonts w:eastAsiaTheme="minorEastAsia"/>
        </w:rPr>
        <w:t>):</w:t>
      </w:r>
      <w:r>
        <w:rPr>
          <w:rFonts w:eastAsiaTheme="minorEastAsia"/>
        </w:rPr>
        <w:tab/>
      </w:r>
      <w:r w:rsidRPr="00DD0A13">
        <w:rPr>
          <w:rFonts w:eastAsiaTheme="minorEastAsia"/>
        </w:rPr>
        <w:t>Test tolerances and derivation of test requirements</w:t>
      </w:r>
      <w:r>
        <w:tab/>
      </w:r>
      <w:r>
        <w:fldChar w:fldCharType="begin" w:fldLock="1"/>
      </w:r>
      <w:r>
        <w:instrText xml:space="preserve"> PAGEREF _Toc163217926 \h </w:instrText>
      </w:r>
      <w:r>
        <w:fldChar w:fldCharType="separate"/>
      </w:r>
      <w:r>
        <w:t>190</w:t>
      </w:r>
      <w:r>
        <w:fldChar w:fldCharType="end"/>
      </w:r>
    </w:p>
    <w:p w14:paraId="748C6290" w14:textId="3B62A9D7"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C.1</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sv-SE"/>
        </w:rPr>
        <w:t>Measurement of t</w:t>
      </w:r>
      <w:r w:rsidRPr="00DD0A13">
        <w:rPr>
          <w:rFonts w:eastAsiaTheme="minorEastAsia"/>
        </w:rPr>
        <w:t>ransmitter</w:t>
      </w:r>
      <w:r>
        <w:tab/>
      </w:r>
      <w:r>
        <w:fldChar w:fldCharType="begin" w:fldLock="1"/>
      </w:r>
      <w:r>
        <w:instrText xml:space="preserve"> PAGEREF _Toc163217927 \h </w:instrText>
      </w:r>
      <w:r>
        <w:fldChar w:fldCharType="separate"/>
      </w:r>
      <w:r>
        <w:t>190</w:t>
      </w:r>
      <w:r>
        <w:fldChar w:fldCharType="end"/>
      </w:r>
    </w:p>
    <w:p w14:paraId="48AE1DE1" w14:textId="15B65F8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ja-JP"/>
        </w:rPr>
        <w:t>C.2</w:t>
      </w:r>
      <w:r w:rsidRPr="00DD0A13">
        <w:rPr>
          <w:rFonts w:eastAsiaTheme="minorEastAsia"/>
        </w:rPr>
        <w:t xml:space="preserve"> </w:t>
      </w:r>
      <w:r w:rsidRPr="00DD0A13">
        <w:rPr>
          <w:rFonts w:eastAsiaTheme="minorEastAsia"/>
          <w:lang w:eastAsia="sv-SE"/>
        </w:rPr>
        <w:t>Measurement of receiv</w:t>
      </w:r>
      <w:r w:rsidRPr="00DD0A13">
        <w:rPr>
          <w:rFonts w:eastAsiaTheme="minorEastAsia"/>
          <w:lang w:eastAsia="ja-JP"/>
        </w:rPr>
        <w:t>er</w:t>
      </w:r>
      <w:r>
        <w:tab/>
      </w:r>
      <w:r>
        <w:fldChar w:fldCharType="begin" w:fldLock="1"/>
      </w:r>
      <w:r>
        <w:instrText xml:space="preserve"> PAGEREF _Toc163217928 \h </w:instrText>
      </w:r>
      <w:r>
        <w:fldChar w:fldCharType="separate"/>
      </w:r>
      <w:r>
        <w:t>191</w:t>
      </w:r>
      <w:r>
        <w:fldChar w:fldCharType="end"/>
      </w:r>
    </w:p>
    <w:p w14:paraId="5ABD2C69" w14:textId="7E35592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ja-JP"/>
        </w:rPr>
        <w:t>C.</w:t>
      </w:r>
      <w:r w:rsidRPr="00DD0A13">
        <w:rPr>
          <w:rFonts w:eastAsiaTheme="minorEastAsia"/>
        </w:rPr>
        <w:t xml:space="preserve">3 </w:t>
      </w:r>
      <w:r w:rsidRPr="00DD0A13">
        <w:rPr>
          <w:rFonts w:eastAsiaTheme="minorEastAsia"/>
          <w:lang w:eastAsia="sv-SE"/>
        </w:rPr>
        <w:t>Measurement of performance requirements</w:t>
      </w:r>
      <w:r>
        <w:tab/>
      </w:r>
      <w:r>
        <w:fldChar w:fldCharType="begin" w:fldLock="1"/>
      </w:r>
      <w:r>
        <w:instrText xml:space="preserve"> PAGEREF _Toc163217929 \h </w:instrText>
      </w:r>
      <w:r>
        <w:fldChar w:fldCharType="separate"/>
      </w:r>
      <w:r>
        <w:t>193</w:t>
      </w:r>
      <w:r>
        <w:fldChar w:fldCharType="end"/>
      </w:r>
    </w:p>
    <w:p w14:paraId="265D92A9" w14:textId="4FE07C7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C.3.1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List IAB-DU TTs</w:t>
      </w:r>
      <w:r>
        <w:tab/>
      </w:r>
      <w:r>
        <w:fldChar w:fldCharType="begin" w:fldLock="1"/>
      </w:r>
      <w:r>
        <w:instrText xml:space="preserve"> PAGEREF _Toc163217930 \h </w:instrText>
      </w:r>
      <w:r>
        <w:fldChar w:fldCharType="separate"/>
      </w:r>
      <w:r>
        <w:t>193</w:t>
      </w:r>
      <w:r>
        <w:fldChar w:fldCharType="end"/>
      </w:r>
    </w:p>
    <w:p w14:paraId="6ED0210D" w14:textId="1F941BC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List IAB-MT TTs</w:t>
      </w:r>
      <w:r>
        <w:tab/>
      </w:r>
      <w:r>
        <w:fldChar w:fldCharType="begin" w:fldLock="1"/>
      </w:r>
      <w:r>
        <w:instrText xml:space="preserve"> PAGEREF _Toc163217931 \h </w:instrText>
      </w:r>
      <w:r>
        <w:fldChar w:fldCharType="separate"/>
      </w:r>
      <w:r>
        <w:t>193</w:t>
      </w:r>
      <w:r>
        <w:fldChar w:fldCharType="end"/>
      </w:r>
    </w:p>
    <w:p w14:paraId="4190F0C0" w14:textId="530A8F04"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D (informative</w:t>
      </w:r>
      <w:r>
        <w:rPr>
          <w:rFonts w:eastAsiaTheme="minorEastAsia"/>
        </w:rPr>
        <w:t>):</w:t>
      </w:r>
      <w:r>
        <w:rPr>
          <w:rFonts w:eastAsiaTheme="minorEastAsia"/>
        </w:rPr>
        <w:tab/>
      </w:r>
      <w:r w:rsidRPr="00DD0A13">
        <w:rPr>
          <w:rFonts w:eastAsiaTheme="minorEastAsia"/>
        </w:rPr>
        <w:t>Measurement system set-up</w:t>
      </w:r>
      <w:r>
        <w:tab/>
      </w:r>
      <w:r>
        <w:fldChar w:fldCharType="begin" w:fldLock="1"/>
      </w:r>
      <w:r>
        <w:instrText xml:space="preserve"> PAGEREF _Toc163217932 \h </w:instrText>
      </w:r>
      <w:r>
        <w:fldChar w:fldCharType="separate"/>
      </w:r>
      <w:r>
        <w:t>194</w:t>
      </w:r>
      <w:r>
        <w:fldChar w:fldCharType="end"/>
      </w:r>
    </w:p>
    <w:p w14:paraId="7070C77E" w14:textId="1DB312FE"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D.1</w:t>
      </w:r>
      <w:r>
        <w:rPr>
          <w:rFonts w:asciiTheme="minorHAnsi" w:eastAsiaTheme="minorEastAsia" w:hAnsiTheme="minorHAnsi" w:cstheme="minorBidi"/>
          <w:kern w:val="2"/>
          <w:szCs w:val="22"/>
          <w:lang w:eastAsia="ko-KR"/>
          <w14:ligatures w14:val="standardContextual"/>
        </w:rPr>
        <w:tab/>
      </w:r>
      <w:r w:rsidRPr="00DD0A13">
        <w:rPr>
          <w:rFonts w:eastAsiaTheme="minorEastAsia"/>
          <w:i/>
        </w:rPr>
        <w:t>IAB type 1-H</w:t>
      </w:r>
      <w:r w:rsidRPr="00DD0A13">
        <w:rPr>
          <w:rFonts w:eastAsiaTheme="minorEastAsia"/>
        </w:rPr>
        <w:t xml:space="preserve"> transmitter</w:t>
      </w:r>
      <w:r>
        <w:tab/>
      </w:r>
      <w:r>
        <w:fldChar w:fldCharType="begin" w:fldLock="1"/>
      </w:r>
      <w:r>
        <w:instrText xml:space="preserve"> PAGEREF _Toc163217933 \h </w:instrText>
      </w:r>
      <w:r>
        <w:fldChar w:fldCharType="separate"/>
      </w:r>
      <w:r>
        <w:t>194</w:t>
      </w:r>
      <w:r>
        <w:fldChar w:fldCharType="end"/>
      </w:r>
    </w:p>
    <w:p w14:paraId="31A2337F" w14:textId="7B0BFCB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output power, output power dynamics, transmitter ON/OFF power, frequency error, EVM, unwanted emissions for IAB type 1-H</w:t>
      </w:r>
      <w:r>
        <w:tab/>
      </w:r>
      <w:r>
        <w:fldChar w:fldCharType="begin" w:fldLock="1"/>
      </w:r>
      <w:r>
        <w:instrText xml:space="preserve"> PAGEREF _Toc163217934 \h </w:instrText>
      </w:r>
      <w:r>
        <w:fldChar w:fldCharType="separate"/>
      </w:r>
      <w:r>
        <w:t>194</w:t>
      </w:r>
      <w:r>
        <w:fldChar w:fldCharType="end"/>
      </w:r>
    </w:p>
    <w:p w14:paraId="369E5964" w14:textId="0CA8523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intermodulation for IAB type 1-H</w:t>
      </w:r>
      <w:r>
        <w:tab/>
      </w:r>
      <w:r>
        <w:fldChar w:fldCharType="begin" w:fldLock="1"/>
      </w:r>
      <w:r>
        <w:instrText xml:space="preserve"> PAGEREF _Toc163217935 \h </w:instrText>
      </w:r>
      <w:r>
        <w:fldChar w:fldCharType="separate"/>
      </w:r>
      <w:r>
        <w:t>195</w:t>
      </w:r>
      <w:r>
        <w:fldChar w:fldCharType="end"/>
      </w:r>
    </w:p>
    <w:p w14:paraId="73D82B64" w14:textId="3823343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spurious emissions for IAB type 1-H</w:t>
      </w:r>
      <w:r>
        <w:tab/>
      </w:r>
      <w:r>
        <w:fldChar w:fldCharType="begin" w:fldLock="1"/>
      </w:r>
      <w:r>
        <w:instrText xml:space="preserve"> PAGEREF _Toc163217936 \h </w:instrText>
      </w:r>
      <w:r>
        <w:fldChar w:fldCharType="separate"/>
      </w:r>
      <w:r>
        <w:t>195</w:t>
      </w:r>
      <w:r>
        <w:fldChar w:fldCharType="end"/>
      </w:r>
    </w:p>
    <w:p w14:paraId="470581E8" w14:textId="7D16572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Time alignment error for </w:t>
      </w:r>
      <w:r w:rsidRPr="00DD0A13">
        <w:rPr>
          <w:rFonts w:eastAsiaTheme="minorEastAsia"/>
          <w:i/>
        </w:rPr>
        <w:t>IAB-DU</w:t>
      </w:r>
      <w:r>
        <w:tab/>
      </w:r>
      <w:r>
        <w:fldChar w:fldCharType="begin" w:fldLock="1"/>
      </w:r>
      <w:r>
        <w:instrText xml:space="preserve"> PAGEREF _Toc163217937 \h </w:instrText>
      </w:r>
      <w:r>
        <w:fldChar w:fldCharType="separate"/>
      </w:r>
      <w:r>
        <w:t>197</w:t>
      </w:r>
      <w:r>
        <w:fldChar w:fldCharType="end"/>
      </w:r>
    </w:p>
    <w:p w14:paraId="39556E62" w14:textId="4133229D"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D.2</w:t>
      </w:r>
      <w:r>
        <w:rPr>
          <w:rFonts w:asciiTheme="minorHAnsi" w:eastAsiaTheme="minorEastAsia" w:hAnsiTheme="minorHAnsi" w:cstheme="minorBidi"/>
          <w:kern w:val="2"/>
          <w:szCs w:val="22"/>
          <w:lang w:eastAsia="ko-KR"/>
          <w14:ligatures w14:val="standardContextual"/>
        </w:rPr>
        <w:tab/>
      </w:r>
      <w:r w:rsidRPr="00DD0A13">
        <w:rPr>
          <w:rFonts w:eastAsiaTheme="minorEastAsia"/>
        </w:rPr>
        <w:t>IAB type 1-H receiver</w:t>
      </w:r>
      <w:r>
        <w:tab/>
      </w:r>
      <w:r>
        <w:fldChar w:fldCharType="begin" w:fldLock="1"/>
      </w:r>
      <w:r>
        <w:instrText xml:space="preserve"> PAGEREF _Toc163217938 \h </w:instrText>
      </w:r>
      <w:r>
        <w:fldChar w:fldCharType="separate"/>
      </w:r>
      <w:r>
        <w:t>197</w:t>
      </w:r>
      <w:r>
        <w:fldChar w:fldCharType="end"/>
      </w:r>
    </w:p>
    <w:p w14:paraId="1D787BEC" w14:textId="7A1B03D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Reference sensitivity level for IAB type 1-H</w:t>
      </w:r>
      <w:r>
        <w:tab/>
      </w:r>
      <w:r>
        <w:fldChar w:fldCharType="begin" w:fldLock="1"/>
      </w:r>
      <w:r>
        <w:instrText xml:space="preserve"> PAGEREF _Toc163217939 \h </w:instrText>
      </w:r>
      <w:r>
        <w:fldChar w:fldCharType="separate"/>
      </w:r>
      <w:r>
        <w:t>197</w:t>
      </w:r>
      <w:r>
        <w:fldChar w:fldCharType="end"/>
      </w:r>
    </w:p>
    <w:p w14:paraId="3236C9CD" w14:textId="48FE991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dynamic range for IAB type 1-H</w:t>
      </w:r>
      <w:r>
        <w:tab/>
      </w:r>
      <w:r>
        <w:fldChar w:fldCharType="begin" w:fldLock="1"/>
      </w:r>
      <w:r>
        <w:instrText xml:space="preserve"> PAGEREF _Toc163217940 \h </w:instrText>
      </w:r>
      <w:r>
        <w:fldChar w:fldCharType="separate"/>
      </w:r>
      <w:r>
        <w:t>198</w:t>
      </w:r>
      <w:r>
        <w:fldChar w:fldCharType="end"/>
      </w:r>
    </w:p>
    <w:p w14:paraId="7AE898BB" w14:textId="2F465F4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adjacent channel selectivity and narrowband blocking for IAB type 1-H</w:t>
      </w:r>
      <w:r>
        <w:tab/>
      </w:r>
      <w:r>
        <w:fldChar w:fldCharType="begin" w:fldLock="1"/>
      </w:r>
      <w:r>
        <w:instrText xml:space="preserve"> PAGEREF _Toc163217941 \h </w:instrText>
      </w:r>
      <w:r>
        <w:fldChar w:fldCharType="separate"/>
      </w:r>
      <w:r>
        <w:t>198</w:t>
      </w:r>
      <w:r>
        <w:fldChar w:fldCharType="end"/>
      </w:r>
    </w:p>
    <w:p w14:paraId="48384747" w14:textId="5D56F99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spurious emissions</w:t>
      </w:r>
      <w:r>
        <w:tab/>
      </w:r>
      <w:r>
        <w:fldChar w:fldCharType="begin" w:fldLock="1"/>
      </w:r>
      <w:r>
        <w:instrText xml:space="preserve"> PAGEREF _Toc163217942 \h </w:instrText>
      </w:r>
      <w:r>
        <w:fldChar w:fldCharType="separate"/>
      </w:r>
      <w:r>
        <w:t>198</w:t>
      </w:r>
      <w:r>
        <w:fldChar w:fldCharType="end"/>
      </w:r>
    </w:p>
    <w:p w14:paraId="321346AF" w14:textId="5913300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In-channel selectivity for IAB type 1-H</w:t>
      </w:r>
      <w:r>
        <w:tab/>
      </w:r>
      <w:r>
        <w:fldChar w:fldCharType="begin" w:fldLock="1"/>
      </w:r>
      <w:r>
        <w:instrText xml:space="preserve"> PAGEREF _Toc163217943 \h </w:instrText>
      </w:r>
      <w:r>
        <w:fldChar w:fldCharType="separate"/>
      </w:r>
      <w:r>
        <w:t>200</w:t>
      </w:r>
      <w:r>
        <w:fldChar w:fldCharType="end"/>
      </w:r>
    </w:p>
    <w:p w14:paraId="288B83E3" w14:textId="784894A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intermodulation for IAB type 1-H</w:t>
      </w:r>
      <w:r>
        <w:tab/>
      </w:r>
      <w:r>
        <w:fldChar w:fldCharType="begin" w:fldLock="1"/>
      </w:r>
      <w:r>
        <w:instrText xml:space="preserve"> PAGEREF _Toc163217944 \h </w:instrText>
      </w:r>
      <w:r>
        <w:fldChar w:fldCharType="separate"/>
      </w:r>
      <w:r>
        <w:t>200</w:t>
      </w:r>
      <w:r>
        <w:fldChar w:fldCharType="end"/>
      </w:r>
    </w:p>
    <w:p w14:paraId="0B4F6CEA" w14:textId="0E1DB12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type 1-</w:t>
      </w:r>
      <w:r w:rsidRPr="00DD0A13">
        <w:rPr>
          <w:rFonts w:eastAsiaTheme="minorEastAsia"/>
          <w:lang w:eastAsia="zh-CN"/>
        </w:rPr>
        <w:t>H</w:t>
      </w:r>
      <w:r w:rsidRPr="00DD0A13">
        <w:rPr>
          <w:rFonts w:eastAsiaTheme="minorEastAsia"/>
        </w:rPr>
        <w:t xml:space="preserve"> </w:t>
      </w:r>
      <w:r w:rsidRPr="00DD0A13">
        <w:rPr>
          <w:rFonts w:eastAsiaTheme="minorEastAsia"/>
          <w:lang w:eastAsia="zh-CN"/>
        </w:rPr>
        <w:t>p</w:t>
      </w:r>
      <w:r w:rsidRPr="00DD0A13">
        <w:rPr>
          <w:rFonts w:eastAsiaTheme="minorEastAsia"/>
          <w:lang w:eastAsia="sv-SE"/>
        </w:rPr>
        <w:t xml:space="preserve">erformance </w:t>
      </w:r>
      <w:r w:rsidRPr="00DD0A13">
        <w:rPr>
          <w:rFonts w:eastAsiaTheme="minorEastAsia"/>
          <w:lang w:eastAsia="zh-CN"/>
        </w:rPr>
        <w:t>r</w:t>
      </w:r>
      <w:r w:rsidRPr="00DD0A13">
        <w:rPr>
          <w:rFonts w:eastAsiaTheme="minorEastAsia"/>
          <w:lang w:eastAsia="sv-SE"/>
        </w:rPr>
        <w:t>equirements</w:t>
      </w:r>
      <w:r>
        <w:tab/>
      </w:r>
      <w:r>
        <w:fldChar w:fldCharType="begin" w:fldLock="1"/>
      </w:r>
      <w:r>
        <w:instrText xml:space="preserve"> PAGEREF _Toc163217945 \h </w:instrText>
      </w:r>
      <w:r>
        <w:fldChar w:fldCharType="separate"/>
      </w:r>
      <w:r>
        <w:t>201</w:t>
      </w:r>
      <w:r>
        <w:fldChar w:fldCharType="end"/>
      </w:r>
    </w:p>
    <w:p w14:paraId="0112117F" w14:textId="274F540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sidRPr="00DD0A13">
        <w:rPr>
          <w:rFonts w:eastAsiaTheme="minorEastAsia"/>
        </w:rPr>
        <w:t>.</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 and PUCCH</w:t>
      </w:r>
      <w:r w:rsidRPr="00DD0A13">
        <w:rPr>
          <w:rFonts w:eastAsiaTheme="minorEastAsia"/>
          <w:lang w:eastAsia="zh-CN"/>
        </w:rPr>
        <w:t xml:space="preserve"> on single antenna port</w:t>
      </w:r>
      <w:r w:rsidRPr="00DD0A13">
        <w:rPr>
          <w:rFonts w:eastAsiaTheme="minorEastAsia"/>
        </w:rPr>
        <w:t xml:space="preserve"> in multipath fading conditions</w:t>
      </w:r>
      <w:r>
        <w:tab/>
      </w:r>
      <w:r>
        <w:fldChar w:fldCharType="begin" w:fldLock="1"/>
      </w:r>
      <w:r>
        <w:instrText xml:space="preserve"> PAGEREF _Toc163217946 \h </w:instrText>
      </w:r>
      <w:r>
        <w:fldChar w:fldCharType="separate"/>
      </w:r>
      <w:r>
        <w:t>201</w:t>
      </w:r>
      <w:r>
        <w:fldChar w:fldCharType="end"/>
      </w:r>
    </w:p>
    <w:p w14:paraId="2D35E95D" w14:textId="73DF8F7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sidRPr="00DD0A13">
        <w:rPr>
          <w:rFonts w:eastAsiaTheme="minorEastAsia"/>
        </w:rPr>
        <w:t>.</w:t>
      </w:r>
      <w:r w:rsidRPr="00DD0A13">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w:t>
      </w:r>
      <w:r w:rsidRPr="00DD0A13">
        <w:rPr>
          <w:rFonts w:eastAsiaTheme="minorEastAsia"/>
          <w:lang w:eastAsia="zh-CN"/>
        </w:rPr>
        <w:t>S</w:t>
      </w:r>
      <w:r w:rsidRPr="00DD0A13">
        <w:rPr>
          <w:rFonts w:eastAsiaTheme="minorEastAsia"/>
        </w:rPr>
        <w:t>CH, PDSCH, PDCCH</w:t>
      </w:r>
      <w:r w:rsidRPr="00DD0A13">
        <w:rPr>
          <w:rFonts w:eastAsiaTheme="minorEastAsia"/>
          <w:lang w:eastAsia="zh-CN"/>
        </w:rPr>
        <w:t xml:space="preserve"> transmission and PMI/RI reporting on two antenna ports</w:t>
      </w:r>
      <w:r w:rsidRPr="00DD0A13">
        <w:rPr>
          <w:rFonts w:eastAsiaTheme="minorEastAsia"/>
        </w:rPr>
        <w:t xml:space="preserve"> in multipath fading conditions</w:t>
      </w:r>
      <w:r>
        <w:tab/>
      </w:r>
      <w:r>
        <w:fldChar w:fldCharType="begin" w:fldLock="1"/>
      </w:r>
      <w:r>
        <w:instrText xml:space="preserve"> PAGEREF _Toc163217947 \h </w:instrText>
      </w:r>
      <w:r>
        <w:fldChar w:fldCharType="separate"/>
      </w:r>
      <w:r>
        <w:t>202</w:t>
      </w:r>
      <w:r>
        <w:fldChar w:fldCharType="end"/>
      </w:r>
    </w:p>
    <w:p w14:paraId="08465F6B" w14:textId="7D5F79C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D.</w:t>
      </w:r>
      <w:r w:rsidRPr="00DD0A13">
        <w:rPr>
          <w:rFonts w:eastAsiaTheme="minorEastAsia"/>
          <w:lang w:eastAsia="zh-CN"/>
        </w:rPr>
        <w:t>3</w:t>
      </w:r>
      <w:r w:rsidRPr="00DD0A13">
        <w:rPr>
          <w:rFonts w:eastAsiaTheme="minorEastAsia"/>
        </w:rPr>
        <w:t>.</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 PRACH transmission and CQI reporting in static conditions</w:t>
      </w:r>
      <w:r>
        <w:tab/>
      </w:r>
      <w:r>
        <w:fldChar w:fldCharType="begin" w:fldLock="1"/>
      </w:r>
      <w:r>
        <w:instrText xml:space="preserve"> PAGEREF _Toc163217948 \h </w:instrText>
      </w:r>
      <w:r>
        <w:fldChar w:fldCharType="separate"/>
      </w:r>
      <w:r>
        <w:t>203</w:t>
      </w:r>
      <w:r>
        <w:fldChar w:fldCharType="end"/>
      </w:r>
    </w:p>
    <w:p w14:paraId="0EC7478E" w14:textId="20AD3D1B"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E (normative</w:t>
      </w:r>
      <w:r>
        <w:rPr>
          <w:rFonts w:eastAsiaTheme="minorEastAsia"/>
        </w:rPr>
        <w:t>):</w:t>
      </w:r>
      <w:r>
        <w:rPr>
          <w:rFonts w:eastAsiaTheme="minorEastAsia"/>
        </w:rPr>
        <w:tab/>
      </w:r>
      <w:r w:rsidRPr="00DD0A13">
        <w:rPr>
          <w:rFonts w:eastAsiaTheme="minorEastAsia"/>
        </w:rPr>
        <w:t xml:space="preserve"> Characteristics of interfering signals</w:t>
      </w:r>
      <w:r>
        <w:tab/>
      </w:r>
      <w:r>
        <w:fldChar w:fldCharType="begin" w:fldLock="1"/>
      </w:r>
      <w:r>
        <w:instrText xml:space="preserve"> PAGEREF _Toc163217949 \h </w:instrText>
      </w:r>
      <w:r>
        <w:fldChar w:fldCharType="separate"/>
      </w:r>
      <w:r>
        <w:t>204</w:t>
      </w:r>
      <w:r>
        <w:fldChar w:fldCharType="end"/>
      </w:r>
    </w:p>
    <w:p w14:paraId="0E10CCD9" w14:textId="17C3C4C8"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E.1</w:t>
      </w:r>
      <w:r>
        <w:rPr>
          <w:rFonts w:asciiTheme="minorHAnsi" w:eastAsiaTheme="minorEastAsia" w:hAnsiTheme="minorHAnsi" w:cstheme="minorBidi"/>
          <w:kern w:val="2"/>
          <w:szCs w:val="22"/>
          <w:lang w:eastAsia="ko-KR"/>
          <w14:ligatures w14:val="standardContextual"/>
        </w:rPr>
        <w:tab/>
      </w:r>
      <w:r w:rsidRPr="00DD0A13">
        <w:rPr>
          <w:rFonts w:eastAsiaTheme="minorEastAsia"/>
        </w:rPr>
        <w:t>Characteristics of the interfering signals for IAB-DU</w:t>
      </w:r>
      <w:r>
        <w:tab/>
      </w:r>
      <w:r>
        <w:fldChar w:fldCharType="begin" w:fldLock="1"/>
      </w:r>
      <w:r>
        <w:instrText xml:space="preserve"> PAGEREF _Toc163217950 \h </w:instrText>
      </w:r>
      <w:r>
        <w:fldChar w:fldCharType="separate"/>
      </w:r>
      <w:r>
        <w:t>204</w:t>
      </w:r>
      <w:r>
        <w:fldChar w:fldCharType="end"/>
      </w:r>
    </w:p>
    <w:p w14:paraId="358F49C8" w14:textId="3A6A4C97"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E.2</w:t>
      </w:r>
      <w:r>
        <w:rPr>
          <w:rFonts w:asciiTheme="minorHAnsi" w:eastAsiaTheme="minorEastAsia" w:hAnsiTheme="minorHAnsi" w:cstheme="minorBidi"/>
          <w:kern w:val="2"/>
          <w:szCs w:val="22"/>
          <w:lang w:eastAsia="ko-KR"/>
          <w14:ligatures w14:val="standardContextual"/>
        </w:rPr>
        <w:tab/>
      </w:r>
      <w:r w:rsidRPr="00DD0A13">
        <w:rPr>
          <w:rFonts w:eastAsiaTheme="minorEastAsia"/>
        </w:rPr>
        <w:t>Characteristics of the interfering signals for IAB-MT</w:t>
      </w:r>
      <w:r>
        <w:tab/>
      </w:r>
      <w:r>
        <w:fldChar w:fldCharType="begin" w:fldLock="1"/>
      </w:r>
      <w:r>
        <w:instrText xml:space="preserve"> PAGEREF _Toc163217951 \h </w:instrText>
      </w:r>
      <w:r>
        <w:fldChar w:fldCharType="separate"/>
      </w:r>
      <w:r>
        <w:t>204</w:t>
      </w:r>
      <w:r>
        <w:fldChar w:fldCharType="end"/>
      </w:r>
    </w:p>
    <w:p w14:paraId="550E4E8A" w14:textId="00D0E4F3"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F (normative</w:t>
      </w:r>
      <w:r>
        <w:rPr>
          <w:rFonts w:eastAsiaTheme="minorEastAsia"/>
        </w:rPr>
        <w:t>):</w:t>
      </w:r>
      <w:r>
        <w:rPr>
          <w:rFonts w:eastAsiaTheme="minorEastAsia"/>
        </w:rPr>
        <w:tab/>
      </w:r>
      <w:r w:rsidRPr="00DD0A13">
        <w:rPr>
          <w:rFonts w:eastAsiaTheme="minorEastAsia"/>
        </w:rPr>
        <w:t>Propagation conditions</w:t>
      </w:r>
      <w:r>
        <w:tab/>
      </w:r>
      <w:r>
        <w:fldChar w:fldCharType="begin" w:fldLock="1"/>
      </w:r>
      <w:r>
        <w:instrText xml:space="preserve"> PAGEREF _Toc163217952 \h </w:instrText>
      </w:r>
      <w:r>
        <w:fldChar w:fldCharType="separate"/>
      </w:r>
      <w:r>
        <w:t>205</w:t>
      </w:r>
      <w:r>
        <w:fldChar w:fldCharType="end"/>
      </w:r>
    </w:p>
    <w:p w14:paraId="20E7F43A" w14:textId="47A323D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F.1</w:t>
      </w:r>
      <w:r>
        <w:rPr>
          <w:rFonts w:asciiTheme="minorHAnsi" w:eastAsiaTheme="minorEastAsia" w:hAnsiTheme="minorHAnsi" w:cstheme="minorBidi"/>
          <w:kern w:val="2"/>
          <w:szCs w:val="22"/>
          <w:lang w:eastAsia="ko-KR"/>
          <w14:ligatures w14:val="standardContextual"/>
        </w:rPr>
        <w:tab/>
      </w:r>
      <w:r w:rsidRPr="00DD0A13">
        <w:rPr>
          <w:rFonts w:eastAsiaTheme="minorEastAsia"/>
        </w:rPr>
        <w:t>Static propagation condition</w:t>
      </w:r>
      <w:r>
        <w:tab/>
      </w:r>
      <w:r>
        <w:fldChar w:fldCharType="begin" w:fldLock="1"/>
      </w:r>
      <w:r>
        <w:instrText xml:space="preserve"> PAGEREF _Toc163217953 \h </w:instrText>
      </w:r>
      <w:r>
        <w:fldChar w:fldCharType="separate"/>
      </w:r>
      <w:r>
        <w:t>205</w:t>
      </w:r>
      <w:r>
        <w:fldChar w:fldCharType="end"/>
      </w:r>
    </w:p>
    <w:p w14:paraId="7D9124B7" w14:textId="4F94117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receiver with 2RX</w:t>
      </w:r>
      <w:r>
        <w:tab/>
      </w:r>
      <w:r>
        <w:fldChar w:fldCharType="begin" w:fldLock="1"/>
      </w:r>
      <w:r>
        <w:instrText xml:space="preserve"> PAGEREF _Toc163217954 \h </w:instrText>
      </w:r>
      <w:r>
        <w:fldChar w:fldCharType="separate"/>
      </w:r>
      <w:r>
        <w:t>205</w:t>
      </w:r>
      <w:r>
        <w:fldChar w:fldCharType="end"/>
      </w:r>
    </w:p>
    <w:p w14:paraId="443A83E8" w14:textId="5486C2B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F.2</w:t>
      </w:r>
      <w:r>
        <w:rPr>
          <w:rFonts w:asciiTheme="minorHAnsi" w:eastAsiaTheme="minorEastAsia" w:hAnsiTheme="minorHAnsi" w:cstheme="minorBidi"/>
          <w:kern w:val="2"/>
          <w:szCs w:val="22"/>
          <w:lang w:eastAsia="ko-KR"/>
          <w14:ligatures w14:val="standardContextual"/>
        </w:rPr>
        <w:tab/>
      </w:r>
      <w:r w:rsidRPr="00DD0A13">
        <w:rPr>
          <w:rFonts w:eastAsiaTheme="minorEastAsia"/>
        </w:rPr>
        <w:t>Multi-path fading propagation conditions</w:t>
      </w:r>
      <w:r>
        <w:tab/>
      </w:r>
      <w:r>
        <w:fldChar w:fldCharType="begin" w:fldLock="1"/>
      </w:r>
      <w:r>
        <w:instrText xml:space="preserve"> PAGEREF _Toc163217955 \h </w:instrText>
      </w:r>
      <w:r>
        <w:fldChar w:fldCharType="separate"/>
      </w:r>
      <w:r>
        <w:t>205</w:t>
      </w:r>
      <w:r>
        <w:fldChar w:fldCharType="end"/>
      </w:r>
    </w:p>
    <w:p w14:paraId="13E325D7" w14:textId="747A6A0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_Toc163217956 \h </w:instrText>
      </w:r>
      <w:r>
        <w:fldChar w:fldCharType="separate"/>
      </w:r>
      <w:r>
        <w:t>205</w:t>
      </w:r>
      <w:r>
        <w:fldChar w:fldCharType="end"/>
      </w:r>
    </w:p>
    <w:p w14:paraId="0C2F5252" w14:textId="3C9DF4E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Delay profiles</w:t>
      </w:r>
      <w:r>
        <w:tab/>
      </w:r>
      <w:r>
        <w:fldChar w:fldCharType="begin" w:fldLock="1"/>
      </w:r>
      <w:r>
        <w:instrText xml:space="preserve"> PAGEREF _Toc163217957 \h </w:instrText>
      </w:r>
      <w:r>
        <w:fldChar w:fldCharType="separate"/>
      </w:r>
      <w:r>
        <w:t>205</w:t>
      </w:r>
      <w:r>
        <w:fldChar w:fldCharType="end"/>
      </w:r>
    </w:p>
    <w:p w14:paraId="0E75C386" w14:textId="2FA862C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_Toc163217958 \h </w:instrText>
      </w:r>
      <w:r>
        <w:fldChar w:fldCharType="separate"/>
      </w:r>
      <w:r>
        <w:t>205</w:t>
      </w:r>
      <w:r>
        <w:fldChar w:fldCharType="end"/>
      </w:r>
    </w:p>
    <w:p w14:paraId="56DA93D7" w14:textId="761F2E8D"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Delay profiles for FR1</w:t>
      </w:r>
      <w:r>
        <w:tab/>
      </w:r>
      <w:r>
        <w:fldChar w:fldCharType="begin" w:fldLock="1"/>
      </w:r>
      <w:r>
        <w:instrText xml:space="preserve"> PAGEREF _Toc163217959 \h </w:instrText>
      </w:r>
      <w:r>
        <w:fldChar w:fldCharType="separate"/>
      </w:r>
      <w:r>
        <w:t>207</w:t>
      </w:r>
      <w:r>
        <w:fldChar w:fldCharType="end"/>
      </w:r>
    </w:p>
    <w:p w14:paraId="1A6686BC" w14:textId="0DEC804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Combinations of channel model parameters</w:t>
      </w:r>
      <w:r>
        <w:tab/>
      </w:r>
      <w:r>
        <w:fldChar w:fldCharType="begin" w:fldLock="1"/>
      </w:r>
      <w:r>
        <w:instrText xml:space="preserve"> PAGEREF _Toc163217960 \h </w:instrText>
      </w:r>
      <w:r>
        <w:fldChar w:fldCharType="separate"/>
      </w:r>
      <w:r>
        <w:t>208</w:t>
      </w:r>
      <w:r>
        <w:fldChar w:fldCharType="end"/>
      </w:r>
    </w:p>
    <w:p w14:paraId="6A4B95CA" w14:textId="7ADDDCB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MIMO channel correlation matrices</w:t>
      </w:r>
      <w:r>
        <w:tab/>
      </w:r>
      <w:r>
        <w:fldChar w:fldCharType="begin" w:fldLock="1"/>
      </w:r>
      <w:r>
        <w:instrText xml:space="preserve"> PAGEREF _Toc163217961 \h </w:instrText>
      </w:r>
      <w:r>
        <w:fldChar w:fldCharType="separate"/>
      </w:r>
      <w:r>
        <w:t>208</w:t>
      </w:r>
      <w:r>
        <w:fldChar w:fldCharType="end"/>
      </w:r>
    </w:p>
    <w:p w14:paraId="70BE48C3" w14:textId="44EC6BC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_Toc163217962 \h </w:instrText>
      </w:r>
      <w:r>
        <w:fldChar w:fldCharType="separate"/>
      </w:r>
      <w:r>
        <w:t>208</w:t>
      </w:r>
      <w:r>
        <w:fldChar w:fldCharType="end"/>
      </w:r>
    </w:p>
    <w:p w14:paraId="4EFA4DA3" w14:textId="77420C8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MIMO correlation matrices using Uniform Linear Array</w:t>
      </w:r>
      <w:r>
        <w:tab/>
      </w:r>
      <w:r>
        <w:fldChar w:fldCharType="begin" w:fldLock="1"/>
      </w:r>
      <w:r>
        <w:instrText xml:space="preserve"> PAGEREF _Toc163217963 \h </w:instrText>
      </w:r>
      <w:r>
        <w:fldChar w:fldCharType="separate"/>
      </w:r>
      <w:r>
        <w:t>208</w:t>
      </w:r>
      <w:r>
        <w:fldChar w:fldCharType="end"/>
      </w:r>
    </w:p>
    <w:p w14:paraId="73813629" w14:textId="62EC4B3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General</w:t>
      </w:r>
      <w:r>
        <w:tab/>
      </w:r>
      <w:r>
        <w:fldChar w:fldCharType="begin" w:fldLock="1"/>
      </w:r>
      <w:r>
        <w:instrText xml:space="preserve"> PAGEREF _Toc163217964 \h </w:instrText>
      </w:r>
      <w:r>
        <w:fldChar w:fldCharType="separate"/>
      </w:r>
      <w:r>
        <w:t>208</w:t>
      </w:r>
      <w:r>
        <w:fldChar w:fldCharType="end"/>
      </w:r>
    </w:p>
    <w:p w14:paraId="3F07BBD4" w14:textId="42DC1C5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Definition of MIMO correlation matrices</w:t>
      </w:r>
      <w:r>
        <w:tab/>
      </w:r>
      <w:r>
        <w:fldChar w:fldCharType="begin" w:fldLock="1"/>
      </w:r>
      <w:r>
        <w:instrText xml:space="preserve"> PAGEREF _Toc163217965 \h </w:instrText>
      </w:r>
      <w:r>
        <w:fldChar w:fldCharType="separate"/>
      </w:r>
      <w:r>
        <w:t>208</w:t>
      </w:r>
      <w:r>
        <w:fldChar w:fldCharType="end"/>
      </w:r>
    </w:p>
    <w:p w14:paraId="26BD9473" w14:textId="63E25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MIMO correlation matrices at high, medium and low level</w:t>
      </w:r>
      <w:r>
        <w:tab/>
      </w:r>
      <w:r>
        <w:fldChar w:fldCharType="begin" w:fldLock="1"/>
      </w:r>
      <w:r>
        <w:instrText xml:space="preserve"> PAGEREF _Toc163217966 \h </w:instrText>
      </w:r>
      <w:r>
        <w:fldChar w:fldCharType="separate"/>
      </w:r>
      <w:r>
        <w:t>210</w:t>
      </w:r>
      <w:r>
        <w:fldChar w:fldCharType="end"/>
      </w:r>
    </w:p>
    <w:p w14:paraId="51F4D0D9" w14:textId="6428D54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Multi-antenna channel models using cross polarized antennas</w:t>
      </w:r>
      <w:r>
        <w:tab/>
      </w:r>
      <w:r>
        <w:fldChar w:fldCharType="begin" w:fldLock="1"/>
      </w:r>
      <w:r>
        <w:instrText xml:space="preserve"> PAGEREF _Toc163217967 \h </w:instrText>
      </w:r>
      <w:r>
        <w:fldChar w:fldCharType="separate"/>
      </w:r>
      <w:r>
        <w:t>212</w:t>
      </w:r>
      <w:r>
        <w:fldChar w:fldCharType="end"/>
      </w:r>
    </w:p>
    <w:p w14:paraId="37FD0334" w14:textId="4F28CBA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_Toc163217968 \h </w:instrText>
      </w:r>
      <w:r>
        <w:fldChar w:fldCharType="separate"/>
      </w:r>
      <w:r>
        <w:t>212</w:t>
      </w:r>
      <w:r>
        <w:fldChar w:fldCharType="end"/>
      </w:r>
    </w:p>
    <w:p w14:paraId="0070AABA" w14:textId="352B55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of MIMO correlation matrices using cross polarized antennas</w:t>
      </w:r>
      <w:r>
        <w:tab/>
      </w:r>
      <w:r>
        <w:fldChar w:fldCharType="begin" w:fldLock="1"/>
      </w:r>
      <w:r>
        <w:instrText xml:space="preserve"> PAGEREF _Toc163217969 \h </w:instrText>
      </w:r>
      <w:r>
        <w:fldChar w:fldCharType="separate"/>
      </w:r>
      <w:r>
        <w:t>212</w:t>
      </w:r>
      <w:r>
        <w:fldChar w:fldCharType="end"/>
      </w:r>
    </w:p>
    <w:p w14:paraId="7D5243F6" w14:textId="6320624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Spatial correlation matrices at UE/IAB-MT and IAB-DU/gNB sides</w:t>
      </w:r>
      <w:r>
        <w:tab/>
      </w:r>
      <w:r>
        <w:fldChar w:fldCharType="begin" w:fldLock="1"/>
      </w:r>
      <w:r>
        <w:instrText xml:space="preserve"> PAGEREF _Toc163217970 \h </w:instrText>
      </w:r>
      <w:r>
        <w:fldChar w:fldCharType="separate"/>
      </w:r>
      <w:r>
        <w:t>213</w:t>
      </w:r>
      <w:r>
        <w:fldChar w:fldCharType="end"/>
      </w:r>
    </w:p>
    <w:p w14:paraId="58061C84" w14:textId="0658BE4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Spatial correlation matrices at IAB-MT/UE side</w:t>
      </w:r>
      <w:r>
        <w:tab/>
      </w:r>
      <w:r>
        <w:fldChar w:fldCharType="begin" w:fldLock="1"/>
      </w:r>
      <w:r>
        <w:instrText xml:space="preserve"> PAGEREF _Toc163217971 \h </w:instrText>
      </w:r>
      <w:r>
        <w:fldChar w:fldCharType="separate"/>
      </w:r>
      <w:r>
        <w:t>213</w:t>
      </w:r>
      <w:r>
        <w:fldChar w:fldCharType="end"/>
      </w:r>
    </w:p>
    <w:p w14:paraId="7D80EBC3" w14:textId="5978C89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Spatial correlation matrices at IAB-DU/gNB side</w:t>
      </w:r>
      <w:r>
        <w:tab/>
      </w:r>
      <w:r>
        <w:fldChar w:fldCharType="begin" w:fldLock="1"/>
      </w:r>
      <w:r>
        <w:instrText xml:space="preserve"> PAGEREF _Toc163217972 \h </w:instrText>
      </w:r>
      <w:r>
        <w:fldChar w:fldCharType="separate"/>
      </w:r>
      <w:r>
        <w:t>213</w:t>
      </w:r>
      <w:r>
        <w:fldChar w:fldCharType="end"/>
      </w:r>
    </w:p>
    <w:p w14:paraId="55E182B0" w14:textId="6D1D75A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MIMO correlation matrices using cross polarized antennas</w:t>
      </w:r>
      <w:r>
        <w:tab/>
      </w:r>
      <w:r>
        <w:fldChar w:fldCharType="begin" w:fldLock="1"/>
      </w:r>
      <w:r>
        <w:instrText xml:space="preserve"> PAGEREF _Toc163217973 \h </w:instrText>
      </w:r>
      <w:r>
        <w:fldChar w:fldCharType="separate"/>
      </w:r>
      <w:r>
        <w:t>213</w:t>
      </w:r>
      <w:r>
        <w:fldChar w:fldCharType="end"/>
      </w:r>
    </w:p>
    <w:p w14:paraId="475F74AD" w14:textId="4FAD55E7" w:rsidR="00D54A3B" w:rsidRDefault="00D54A3B">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_Toc163217974 \h </w:instrText>
      </w:r>
      <w:r>
        <w:fldChar w:fldCharType="separate"/>
      </w:r>
      <w:r>
        <w:t>214</w:t>
      </w:r>
      <w:r>
        <w:fldChar w:fldCharType="end"/>
      </w:r>
    </w:p>
    <w:p w14:paraId="340BE96A" w14:textId="3EF1076D"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G (normative</w:t>
      </w:r>
      <w:r>
        <w:rPr>
          <w:rFonts w:eastAsiaTheme="minorEastAsia"/>
        </w:rPr>
        <w:t>):</w:t>
      </w:r>
      <w:r>
        <w:rPr>
          <w:rFonts w:eastAsiaTheme="minorEastAsia"/>
        </w:rPr>
        <w:tab/>
      </w:r>
      <w:r w:rsidRPr="00DD0A13">
        <w:rPr>
          <w:rFonts w:eastAsiaTheme="minorEastAsia"/>
        </w:rPr>
        <w:t>In-channel TX tests</w:t>
      </w:r>
      <w:r w:rsidRPr="00DD0A13">
        <w:rPr>
          <w:rFonts w:eastAsia="SimSun"/>
          <w:lang w:eastAsia="zh-CN"/>
        </w:rPr>
        <w:t xml:space="preserve"> for IAB-DU</w:t>
      </w:r>
      <w:r>
        <w:tab/>
      </w:r>
      <w:r>
        <w:fldChar w:fldCharType="begin" w:fldLock="1"/>
      </w:r>
      <w:r>
        <w:instrText xml:space="preserve"> PAGEREF _Toc163217975 \h </w:instrText>
      </w:r>
      <w:r>
        <w:fldChar w:fldCharType="separate"/>
      </w:r>
      <w:r>
        <w:t>216</w:t>
      </w:r>
      <w:r>
        <w:fldChar w:fldCharType="end"/>
      </w:r>
    </w:p>
    <w:p w14:paraId="480655CF" w14:textId="5D32ADDA"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 xml:space="preserve">Annex </w:t>
      </w:r>
      <w:r w:rsidRPr="00DD0A13">
        <w:rPr>
          <w:rFonts w:eastAsia="SimSun"/>
          <w:lang w:eastAsia="zh-CN"/>
        </w:rPr>
        <w:t>H</w:t>
      </w:r>
      <w:r w:rsidRPr="00DD0A13">
        <w:rPr>
          <w:rFonts w:eastAsiaTheme="minorEastAsia"/>
        </w:rPr>
        <w:t xml:space="preserve"> (normative</w:t>
      </w:r>
      <w:r>
        <w:rPr>
          <w:rFonts w:eastAsiaTheme="minorEastAsia"/>
        </w:rPr>
        <w:t>):</w:t>
      </w:r>
      <w:r>
        <w:rPr>
          <w:rFonts w:eastAsiaTheme="minorEastAsia"/>
        </w:rPr>
        <w:tab/>
      </w:r>
      <w:r w:rsidRPr="00DD0A13">
        <w:rPr>
          <w:rFonts w:eastAsiaTheme="minorEastAsia"/>
        </w:rPr>
        <w:t>In-channel TX tests</w:t>
      </w:r>
      <w:r w:rsidRPr="00DD0A13">
        <w:rPr>
          <w:rFonts w:eastAsia="SimSun"/>
          <w:lang w:eastAsia="zh-CN"/>
        </w:rPr>
        <w:t xml:space="preserve"> for IAB-MT</w:t>
      </w:r>
      <w:r>
        <w:tab/>
      </w:r>
      <w:r>
        <w:fldChar w:fldCharType="begin" w:fldLock="1"/>
      </w:r>
      <w:r>
        <w:instrText xml:space="preserve"> PAGEREF _Toc163217976 \h </w:instrText>
      </w:r>
      <w:r>
        <w:fldChar w:fldCharType="separate"/>
      </w:r>
      <w:r>
        <w:t>217</w:t>
      </w:r>
      <w:r>
        <w:fldChar w:fldCharType="end"/>
      </w:r>
    </w:p>
    <w:p w14:paraId="3616B8EC" w14:textId="45DD14A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w:t>
      </w:r>
      <w:r w:rsidRPr="00DD0A13">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zh-CN"/>
        </w:rPr>
        <w:t>Applicability</w:t>
      </w:r>
      <w:r>
        <w:tab/>
      </w:r>
      <w:r>
        <w:fldChar w:fldCharType="begin" w:fldLock="1"/>
      </w:r>
      <w:r>
        <w:instrText xml:space="preserve"> PAGEREF _Toc163217977 \h </w:instrText>
      </w:r>
      <w:r>
        <w:fldChar w:fldCharType="separate"/>
      </w:r>
      <w:r>
        <w:t>217</w:t>
      </w:r>
      <w:r>
        <w:fldChar w:fldCharType="end"/>
      </w:r>
    </w:p>
    <w:p w14:paraId="20C0FD98" w14:textId="6CBC079B"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H.1</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w:t>
      </w:r>
      <w:r>
        <w:tab/>
      </w:r>
      <w:r>
        <w:fldChar w:fldCharType="begin" w:fldLock="1"/>
      </w:r>
      <w:r>
        <w:instrText xml:space="preserve"> PAGEREF _Toc163217978 \h </w:instrText>
      </w:r>
      <w:r>
        <w:fldChar w:fldCharType="separate"/>
      </w:r>
      <w:r>
        <w:t>217</w:t>
      </w:r>
      <w:r>
        <w:fldChar w:fldCharType="end"/>
      </w:r>
    </w:p>
    <w:p w14:paraId="26CD6B1D" w14:textId="2A9AE63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H.2</w:t>
      </w:r>
      <w:r>
        <w:rPr>
          <w:rFonts w:asciiTheme="minorHAnsi" w:eastAsiaTheme="minorEastAsia" w:hAnsiTheme="minorHAnsi" w:cstheme="minorBidi"/>
          <w:kern w:val="2"/>
          <w:szCs w:val="22"/>
          <w:lang w:eastAsia="ko-KR"/>
          <w14:ligatures w14:val="standardContextual"/>
        </w:rPr>
        <w:tab/>
      </w:r>
      <w:r w:rsidRPr="00DD0A13">
        <w:rPr>
          <w:rFonts w:eastAsiaTheme="minorEastAsia"/>
        </w:rPr>
        <w:t>Basic principles</w:t>
      </w:r>
      <w:r>
        <w:tab/>
      </w:r>
      <w:r>
        <w:fldChar w:fldCharType="begin" w:fldLock="1"/>
      </w:r>
      <w:r>
        <w:instrText xml:space="preserve"> PAGEREF _Toc163217979 \h </w:instrText>
      </w:r>
      <w:r>
        <w:fldChar w:fldCharType="separate"/>
      </w:r>
      <w:r>
        <w:t>217</w:t>
      </w:r>
      <w:r>
        <w:fldChar w:fldCharType="end"/>
      </w:r>
    </w:p>
    <w:p w14:paraId="31930889" w14:textId="1AAD6C8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Output signal of the TX under test</w:t>
      </w:r>
      <w:r>
        <w:tab/>
      </w:r>
      <w:r>
        <w:fldChar w:fldCharType="begin" w:fldLock="1"/>
      </w:r>
      <w:r>
        <w:instrText xml:space="preserve"> PAGEREF _Toc163217980 \h </w:instrText>
      </w:r>
      <w:r>
        <w:fldChar w:fldCharType="separate"/>
      </w:r>
      <w:r>
        <w:t>217</w:t>
      </w:r>
      <w:r>
        <w:fldChar w:fldCharType="end"/>
      </w:r>
    </w:p>
    <w:p w14:paraId="70BB30CE" w14:textId="2C13971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Ideal signal</w:t>
      </w:r>
      <w:r>
        <w:tab/>
      </w:r>
      <w:r>
        <w:fldChar w:fldCharType="begin" w:fldLock="1"/>
      </w:r>
      <w:r>
        <w:instrText xml:space="preserve"> PAGEREF _Toc163217981 \h </w:instrText>
      </w:r>
      <w:r>
        <w:fldChar w:fldCharType="separate"/>
      </w:r>
      <w:r>
        <w:t>217</w:t>
      </w:r>
      <w:r>
        <w:fldChar w:fldCharType="end"/>
      </w:r>
    </w:p>
    <w:p w14:paraId="584C4226" w14:textId="1EFAC15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results</w:t>
      </w:r>
      <w:r>
        <w:tab/>
      </w:r>
      <w:r>
        <w:fldChar w:fldCharType="begin" w:fldLock="1"/>
      </w:r>
      <w:r>
        <w:instrText xml:space="preserve"> PAGEREF _Toc163217982 \h </w:instrText>
      </w:r>
      <w:r>
        <w:fldChar w:fldCharType="separate"/>
      </w:r>
      <w:r>
        <w:t>218</w:t>
      </w:r>
      <w:r>
        <w:fldChar w:fldCharType="end"/>
      </w:r>
    </w:p>
    <w:p w14:paraId="00929AA1" w14:textId="17A36032"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points</w:t>
      </w:r>
      <w:r>
        <w:tab/>
      </w:r>
      <w:r>
        <w:fldChar w:fldCharType="begin" w:fldLock="1"/>
      </w:r>
      <w:r>
        <w:instrText xml:space="preserve"> PAGEREF _Toc163217983 \h </w:instrText>
      </w:r>
      <w:r>
        <w:fldChar w:fldCharType="separate"/>
      </w:r>
      <w:r>
        <w:t>218</w:t>
      </w:r>
      <w:r>
        <w:fldChar w:fldCharType="end"/>
      </w:r>
    </w:p>
    <w:p w14:paraId="1342B868" w14:textId="0FAE146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H.3</w:t>
      </w:r>
      <w:r>
        <w:rPr>
          <w:rFonts w:asciiTheme="minorHAnsi" w:eastAsiaTheme="minorEastAsia" w:hAnsiTheme="minorHAnsi" w:cstheme="minorBidi"/>
          <w:kern w:val="2"/>
          <w:szCs w:val="22"/>
          <w:lang w:eastAsia="ko-KR"/>
          <w14:ligatures w14:val="standardContextual"/>
        </w:rPr>
        <w:tab/>
      </w:r>
      <w:r w:rsidRPr="00DD0A13">
        <w:rPr>
          <w:rFonts w:eastAsiaTheme="minorEastAsia"/>
        </w:rPr>
        <w:t>Pre-FFT minimization process</w:t>
      </w:r>
      <w:r>
        <w:tab/>
      </w:r>
      <w:r>
        <w:fldChar w:fldCharType="begin" w:fldLock="1"/>
      </w:r>
      <w:r>
        <w:instrText xml:space="preserve"> PAGEREF _Toc163217984 \h </w:instrText>
      </w:r>
      <w:r>
        <w:fldChar w:fldCharType="separate"/>
      </w:r>
      <w:r>
        <w:t>219</w:t>
      </w:r>
      <w:r>
        <w:fldChar w:fldCharType="end"/>
      </w:r>
    </w:p>
    <w:p w14:paraId="01A91DD1" w14:textId="35605A7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H.4</w:t>
      </w:r>
      <w:r>
        <w:rPr>
          <w:rFonts w:asciiTheme="minorHAnsi" w:eastAsiaTheme="minorEastAsia" w:hAnsiTheme="minorHAnsi" w:cstheme="minorBidi"/>
          <w:kern w:val="2"/>
          <w:szCs w:val="22"/>
          <w:lang w:eastAsia="ko-KR"/>
          <w14:ligatures w14:val="standardContextual"/>
        </w:rPr>
        <w:tab/>
      </w:r>
      <w:r w:rsidRPr="00DD0A13">
        <w:rPr>
          <w:rFonts w:eastAsiaTheme="minorEastAsia"/>
        </w:rPr>
        <w:t>Timing of the FFT window</w:t>
      </w:r>
      <w:r>
        <w:tab/>
      </w:r>
      <w:r>
        <w:fldChar w:fldCharType="begin" w:fldLock="1"/>
      </w:r>
      <w:r>
        <w:instrText xml:space="preserve"> PAGEREF _Toc163217985 \h </w:instrText>
      </w:r>
      <w:r>
        <w:fldChar w:fldCharType="separate"/>
      </w:r>
      <w:r>
        <w:t>219</w:t>
      </w:r>
      <w:r>
        <w:fldChar w:fldCharType="end"/>
      </w:r>
    </w:p>
    <w:p w14:paraId="4FE98419" w14:textId="5FA4BEA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H.5</w:t>
      </w:r>
      <w:r>
        <w:rPr>
          <w:rFonts w:asciiTheme="minorHAnsi" w:eastAsiaTheme="minorEastAsia" w:hAnsiTheme="minorHAnsi" w:cstheme="minorBidi"/>
          <w:kern w:val="2"/>
          <w:szCs w:val="22"/>
          <w:lang w:eastAsia="ko-KR"/>
          <w14:ligatures w14:val="standardContextual"/>
        </w:rPr>
        <w:tab/>
      </w:r>
      <w:r w:rsidRPr="00DD0A13">
        <w:rPr>
          <w:rFonts w:eastAsiaTheme="minorEastAsia"/>
        </w:rPr>
        <w:t>Resource element TX power</w:t>
      </w:r>
      <w:r>
        <w:tab/>
      </w:r>
      <w:r>
        <w:fldChar w:fldCharType="begin" w:fldLock="1"/>
      </w:r>
      <w:r>
        <w:instrText xml:space="preserve"> PAGEREF _Toc163217986 \h </w:instrText>
      </w:r>
      <w:r>
        <w:fldChar w:fldCharType="separate"/>
      </w:r>
      <w:r>
        <w:t>220</w:t>
      </w:r>
      <w:r>
        <w:fldChar w:fldCharType="end"/>
      </w:r>
    </w:p>
    <w:p w14:paraId="4C7D98DF" w14:textId="6F6DF11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H.6</w:t>
      </w:r>
      <w:r>
        <w:rPr>
          <w:rFonts w:asciiTheme="minorHAnsi" w:eastAsiaTheme="minorEastAsia" w:hAnsiTheme="minorHAnsi" w:cstheme="minorBidi"/>
          <w:kern w:val="2"/>
          <w:szCs w:val="22"/>
          <w:lang w:eastAsia="ko-KR"/>
          <w14:ligatures w14:val="standardContextual"/>
        </w:rPr>
        <w:tab/>
      </w:r>
      <w:r w:rsidRPr="00DD0A13">
        <w:rPr>
          <w:rFonts w:eastAsiaTheme="minorEastAsia"/>
        </w:rPr>
        <w:t>Post-FFT equalisation</w:t>
      </w:r>
      <w:r>
        <w:tab/>
      </w:r>
      <w:r>
        <w:fldChar w:fldCharType="begin" w:fldLock="1"/>
      </w:r>
      <w:r>
        <w:instrText xml:space="preserve"> PAGEREF _Toc163217987 \h </w:instrText>
      </w:r>
      <w:r>
        <w:fldChar w:fldCharType="separate"/>
      </w:r>
      <w:r>
        <w:t>221</w:t>
      </w:r>
      <w:r>
        <w:fldChar w:fldCharType="end"/>
      </w:r>
    </w:p>
    <w:p w14:paraId="095E9249" w14:textId="0B3DA05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H.7</w:t>
      </w:r>
      <w:r>
        <w:rPr>
          <w:rFonts w:asciiTheme="minorHAnsi" w:eastAsiaTheme="minorEastAsia" w:hAnsiTheme="minorHAnsi" w:cstheme="minorBidi"/>
          <w:kern w:val="2"/>
          <w:szCs w:val="22"/>
          <w:lang w:eastAsia="ko-KR"/>
          <w14:ligatures w14:val="standardContextual"/>
        </w:rPr>
        <w:tab/>
      </w:r>
      <w:r w:rsidRPr="00DD0A13">
        <w:rPr>
          <w:rFonts w:eastAsiaTheme="minorEastAsia"/>
        </w:rPr>
        <w:t>EVM</w:t>
      </w:r>
      <w:r>
        <w:tab/>
      </w:r>
      <w:r>
        <w:fldChar w:fldCharType="begin" w:fldLock="1"/>
      </w:r>
      <w:r>
        <w:instrText xml:space="preserve"> PAGEREF _Toc163217988 \h </w:instrText>
      </w:r>
      <w:r>
        <w:fldChar w:fldCharType="separate"/>
      </w:r>
      <w:r>
        <w:t>222</w:t>
      </w:r>
      <w:r>
        <w:fldChar w:fldCharType="end"/>
      </w:r>
    </w:p>
    <w:p w14:paraId="0C1EA3E2" w14:textId="034EE4F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_Toc163217989 \h </w:instrText>
      </w:r>
      <w:r>
        <w:fldChar w:fldCharType="separate"/>
      </w:r>
      <w:r>
        <w:t>222</w:t>
      </w:r>
      <w:r>
        <w:fldChar w:fldCharType="end"/>
      </w:r>
    </w:p>
    <w:p w14:paraId="0E81D2C5" w14:textId="7EBC34F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H.7.</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Averaged EVM (TDD)</w:t>
      </w:r>
      <w:r>
        <w:tab/>
      </w:r>
      <w:r>
        <w:fldChar w:fldCharType="begin" w:fldLock="1"/>
      </w:r>
      <w:r>
        <w:instrText xml:space="preserve"> PAGEREF _Toc163217990 \h </w:instrText>
      </w:r>
      <w:r>
        <w:fldChar w:fldCharType="separate"/>
      </w:r>
      <w:r>
        <w:t>223</w:t>
      </w:r>
      <w:r>
        <w:fldChar w:fldCharType="end"/>
      </w:r>
    </w:p>
    <w:p w14:paraId="257F95DA" w14:textId="6A813B45"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I (informative</w:t>
      </w:r>
      <w:r>
        <w:rPr>
          <w:rFonts w:eastAsiaTheme="minorEastAsia"/>
        </w:rPr>
        <w:t>):</w:t>
      </w:r>
      <w:r>
        <w:rPr>
          <w:rFonts w:eastAsiaTheme="minorEastAsia"/>
        </w:rPr>
        <w:tab/>
      </w:r>
      <w:r w:rsidRPr="00DD0A13">
        <w:rPr>
          <w:rFonts w:eastAsiaTheme="minorEastAsia"/>
        </w:rPr>
        <w:t>Change history</w:t>
      </w:r>
      <w:r>
        <w:tab/>
      </w:r>
      <w:r>
        <w:fldChar w:fldCharType="begin" w:fldLock="1"/>
      </w:r>
      <w:r>
        <w:instrText xml:space="preserve"> PAGEREF _Toc163217991 \h </w:instrText>
      </w:r>
      <w:r>
        <w:fldChar w:fldCharType="separate"/>
      </w:r>
      <w:r>
        <w:t>224</w:t>
      </w:r>
      <w:r>
        <w:fldChar w:fldCharType="end"/>
      </w:r>
    </w:p>
    <w:p w14:paraId="2EBAC57E" w14:textId="2AA48E35" w:rsidR="00080512" w:rsidRPr="00BE5108" w:rsidRDefault="003F1A86">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63217479"/>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79491"/>
      <w:bookmarkStart w:id="43" w:name="_Toc106180002"/>
      <w:bookmarkStart w:id="44" w:name="_Toc130395827"/>
      <w:bookmarkStart w:id="45" w:name="_Toc137555101"/>
      <w:bookmarkStart w:id="46" w:name="_Toc138856628"/>
      <w:bookmarkStart w:id="47" w:name="_Toc138860487"/>
      <w:bookmarkStart w:id="48" w:name="_Toc163217480"/>
      <w:bookmarkEnd w:id="33"/>
      <w:r w:rsidR="00556F11" w:rsidRPr="00BE5108">
        <w:rPr>
          <w:rFonts w:eastAsiaTheme="minorEastAsia"/>
        </w:rPr>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9" w:name="references"/>
      <w:bookmarkEnd w:id="49"/>
    </w:p>
    <w:p w14:paraId="4BAC394F" w14:textId="5E024D59" w:rsidR="00080512" w:rsidRPr="00BE5108" w:rsidRDefault="00080512" w:rsidP="005219CB">
      <w:pPr>
        <w:pStyle w:val="Heading1"/>
        <w:rPr>
          <w:rFonts w:eastAsiaTheme="minorEastAsia"/>
        </w:rPr>
      </w:pPr>
      <w:bookmarkStart w:id="50" w:name="_Toc73962748"/>
      <w:bookmarkStart w:id="51" w:name="_Toc75259904"/>
      <w:bookmarkStart w:id="52" w:name="_Toc75275438"/>
      <w:bookmarkStart w:id="53" w:name="_Toc75275949"/>
      <w:bookmarkStart w:id="54" w:name="_Toc76541448"/>
      <w:bookmarkStart w:id="55" w:name="_Toc82437217"/>
      <w:bookmarkStart w:id="56" w:name="_Toc89944582"/>
      <w:bookmarkStart w:id="57" w:name="_Toc98753600"/>
      <w:bookmarkStart w:id="58" w:name="_Toc106179492"/>
      <w:bookmarkStart w:id="59" w:name="_Toc106180003"/>
      <w:bookmarkStart w:id="60" w:name="_Toc130395828"/>
      <w:bookmarkStart w:id="61" w:name="_Toc137555102"/>
      <w:bookmarkStart w:id="62" w:name="_Toc138856629"/>
      <w:bookmarkStart w:id="63" w:name="_Toc138860488"/>
      <w:bookmarkStart w:id="64" w:name="_Toc163217481"/>
      <w:r w:rsidRPr="00BE5108">
        <w:rPr>
          <w:rFonts w:eastAsiaTheme="minorEastAsia"/>
        </w:rPr>
        <w:t>2</w:t>
      </w:r>
      <w:r w:rsidR="005219CB" w:rsidRPr="00BE5108">
        <w:rPr>
          <w:rFonts w:eastAsiaTheme="minorEastAsia"/>
        </w:rPr>
        <w:tab/>
      </w:r>
      <w:r w:rsidRPr="00BE5108">
        <w:rPr>
          <w:rFonts w:eastAsiaTheme="minorEastAsia"/>
        </w:rPr>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5" w:name="definitions"/>
      <w:bookmarkStart w:id="66" w:name="_Toc73962749"/>
      <w:bookmarkStart w:id="67" w:name="_Toc75259905"/>
      <w:bookmarkStart w:id="68" w:name="_Toc75275439"/>
      <w:bookmarkStart w:id="69" w:name="_Toc75275950"/>
      <w:bookmarkStart w:id="70" w:name="_Toc76541449"/>
      <w:bookmarkStart w:id="71" w:name="_Toc82437218"/>
      <w:bookmarkStart w:id="72" w:name="_Toc89944583"/>
      <w:bookmarkStart w:id="73" w:name="_Toc98753601"/>
      <w:bookmarkStart w:id="74" w:name="_Toc106179493"/>
      <w:bookmarkStart w:id="75" w:name="_Toc106180004"/>
      <w:bookmarkStart w:id="76" w:name="_Toc130395829"/>
      <w:bookmarkStart w:id="77" w:name="_Toc137555103"/>
      <w:bookmarkStart w:id="78" w:name="_Toc138856630"/>
      <w:bookmarkStart w:id="79" w:name="_Toc138860489"/>
      <w:bookmarkStart w:id="80" w:name="_Toc163217482"/>
      <w:bookmarkEnd w:id="6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20EF221" w14:textId="77777777" w:rsidR="00080512" w:rsidRPr="00BE5108" w:rsidRDefault="00080512">
      <w:pPr>
        <w:pStyle w:val="Heading2"/>
        <w:rPr>
          <w:rFonts w:eastAsiaTheme="minorEastAsia"/>
        </w:rPr>
      </w:pPr>
      <w:bookmarkStart w:id="81" w:name="_Toc73962750"/>
      <w:bookmarkStart w:id="82" w:name="_Toc75259906"/>
      <w:bookmarkStart w:id="83" w:name="_Toc75275440"/>
      <w:bookmarkStart w:id="84" w:name="_Toc75275951"/>
      <w:bookmarkStart w:id="85" w:name="_Toc76541450"/>
      <w:bookmarkStart w:id="86" w:name="_Toc82437219"/>
      <w:bookmarkStart w:id="87" w:name="_Toc89944584"/>
      <w:bookmarkStart w:id="88" w:name="_Toc98753602"/>
      <w:bookmarkStart w:id="89" w:name="_Toc106179494"/>
      <w:bookmarkStart w:id="90" w:name="_Toc106180005"/>
      <w:bookmarkStart w:id="91" w:name="_Toc130395830"/>
      <w:bookmarkStart w:id="92" w:name="_Toc137555104"/>
      <w:bookmarkStart w:id="93" w:name="_Toc138856631"/>
      <w:bookmarkStart w:id="94" w:name="_Toc138860490"/>
      <w:bookmarkStart w:id="95" w:name="_Toc163217483"/>
      <w:r w:rsidRPr="00BE5108">
        <w:rPr>
          <w:rFonts w:eastAsiaTheme="minorEastAsia"/>
        </w:rPr>
        <w:t>3.1</w:t>
      </w:r>
      <w:r w:rsidRPr="00BE5108">
        <w:rPr>
          <w:rFonts w:eastAsiaTheme="minorEastAsia"/>
        </w:rPr>
        <w:tab/>
      </w:r>
      <w:r w:rsidR="002B6339" w:rsidRPr="00BE5108">
        <w:rPr>
          <w:rFonts w:eastAsiaTheme="minorEastAsia"/>
        </w:rPr>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20974FE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3333F9">
        <w:t xml:space="preserve"> </w:t>
      </w:r>
      <w:r w:rsidR="003333F9" w:rsidRPr="001300D7">
        <w:t>or to the</w:t>
      </w:r>
      <w:r w:rsidR="003333F9" w:rsidRPr="00C45F43">
        <w:rPr>
          <w:i/>
        </w:rPr>
        <w:t xml:space="preserve"> radiated interface boundary </w:t>
      </w:r>
      <w:r w:rsidR="003333F9" w:rsidRPr="001300D7">
        <w:t>for</w:t>
      </w:r>
      <w:r w:rsidR="003333F9"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6" w:name="_Toc73962751"/>
      <w:bookmarkStart w:id="97" w:name="_Toc75259907"/>
      <w:bookmarkStart w:id="98" w:name="_Toc75275441"/>
      <w:bookmarkStart w:id="99" w:name="_Toc75275952"/>
      <w:bookmarkStart w:id="100" w:name="_Toc76541451"/>
      <w:bookmarkStart w:id="101" w:name="_Toc82437220"/>
      <w:bookmarkStart w:id="102" w:name="_Toc89944585"/>
      <w:bookmarkStart w:id="103" w:name="_Toc98753603"/>
      <w:bookmarkStart w:id="104" w:name="_Toc106179495"/>
      <w:bookmarkStart w:id="105" w:name="_Toc106180006"/>
      <w:bookmarkStart w:id="106" w:name="_Toc130395831"/>
      <w:bookmarkStart w:id="107" w:name="_Toc137555105"/>
      <w:bookmarkStart w:id="108" w:name="_Toc138856632"/>
      <w:bookmarkStart w:id="109" w:name="_Toc138860491"/>
      <w:bookmarkStart w:id="110" w:name="_Toc163217484"/>
      <w:r w:rsidRPr="00BE5108">
        <w:rPr>
          <w:rFonts w:eastAsiaTheme="minorEastAsia"/>
        </w:rPr>
        <w:t>3.2</w:t>
      </w:r>
      <w:r w:rsidRPr="00BE5108">
        <w:rPr>
          <w:rFonts w:eastAsiaTheme="minorEastAsia"/>
        </w:rP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1" w:name="_Hlk500709692"/>
      <w:r w:rsidRPr="008C3753">
        <w:t>P</w:t>
      </w:r>
      <w:r w:rsidRPr="008C3753">
        <w:rPr>
          <w:vertAlign w:val="subscript"/>
        </w:rPr>
        <w:t>max,c,TABC</w:t>
      </w:r>
      <w:bookmarkEnd w:id="11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2" w:name="_Toc73962752"/>
      <w:bookmarkStart w:id="113" w:name="_Toc75259908"/>
      <w:bookmarkStart w:id="114" w:name="_Toc75275442"/>
      <w:bookmarkStart w:id="115" w:name="_Toc75275953"/>
      <w:bookmarkStart w:id="116" w:name="_Toc76541452"/>
      <w:bookmarkStart w:id="117" w:name="_Toc82437221"/>
      <w:bookmarkStart w:id="118" w:name="_Toc89944586"/>
      <w:bookmarkStart w:id="119" w:name="_Toc98753604"/>
      <w:bookmarkStart w:id="120" w:name="_Toc106179496"/>
      <w:bookmarkStart w:id="121" w:name="_Toc106180007"/>
      <w:bookmarkStart w:id="122" w:name="_Toc130395832"/>
      <w:bookmarkStart w:id="123" w:name="_Toc137555106"/>
      <w:bookmarkStart w:id="124" w:name="_Toc138856633"/>
      <w:bookmarkStart w:id="125" w:name="_Toc138860492"/>
      <w:bookmarkStart w:id="126" w:name="_Toc163217485"/>
      <w:r w:rsidRPr="00BE5108">
        <w:rPr>
          <w:rFonts w:eastAsiaTheme="minorEastAsia"/>
        </w:rPr>
        <w:t>3.3</w:t>
      </w:r>
      <w:r w:rsidRPr="00BE5108">
        <w:rPr>
          <w:rFonts w:eastAsiaTheme="minorEastAsia"/>
        </w:rP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7" w:name="clause4"/>
      <w:bookmarkStart w:id="128" w:name="startOfAnnexes"/>
      <w:bookmarkStart w:id="129" w:name="_Toc73962753"/>
      <w:bookmarkStart w:id="130" w:name="_Toc75259909"/>
      <w:bookmarkStart w:id="131" w:name="_Toc75275443"/>
      <w:bookmarkStart w:id="132" w:name="_Toc75275954"/>
      <w:bookmarkStart w:id="133" w:name="_Toc76541453"/>
      <w:bookmarkStart w:id="134" w:name="_Toc82437222"/>
      <w:bookmarkStart w:id="135" w:name="_Toc89944587"/>
      <w:bookmarkStart w:id="136" w:name="_Toc98753605"/>
      <w:bookmarkStart w:id="137" w:name="_Toc106179497"/>
      <w:bookmarkStart w:id="138" w:name="_Toc106180008"/>
      <w:bookmarkStart w:id="139" w:name="_Toc130395833"/>
      <w:bookmarkStart w:id="140" w:name="_Toc137555107"/>
      <w:bookmarkStart w:id="141" w:name="_Toc138856634"/>
      <w:bookmarkStart w:id="142" w:name="_Toc138860493"/>
      <w:bookmarkStart w:id="143" w:name="_Toc163217486"/>
      <w:bookmarkEnd w:id="127"/>
      <w:bookmarkEnd w:id="12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CBF81" w14:textId="5DA1823C" w:rsidR="00EA6CFC" w:rsidRPr="00BE5108" w:rsidRDefault="00EA6CFC" w:rsidP="006725BC">
      <w:pPr>
        <w:pStyle w:val="Heading2"/>
        <w:rPr>
          <w:rFonts w:eastAsiaTheme="minorEastAsia"/>
        </w:rPr>
      </w:pPr>
      <w:bookmarkStart w:id="144" w:name="_Toc73962754"/>
      <w:bookmarkStart w:id="145" w:name="_Toc75259910"/>
      <w:bookmarkStart w:id="146" w:name="_Toc75275444"/>
      <w:bookmarkStart w:id="147" w:name="_Toc75275955"/>
      <w:bookmarkStart w:id="148" w:name="_Toc76541454"/>
      <w:bookmarkStart w:id="149" w:name="_Toc82437223"/>
      <w:bookmarkStart w:id="150" w:name="_Toc89944588"/>
      <w:bookmarkStart w:id="151" w:name="_Toc98753606"/>
      <w:bookmarkStart w:id="152" w:name="_Toc106179498"/>
      <w:bookmarkStart w:id="153" w:name="_Toc106180009"/>
      <w:bookmarkStart w:id="154" w:name="_Toc130395834"/>
      <w:bookmarkStart w:id="155" w:name="_Toc137555108"/>
      <w:bookmarkStart w:id="156" w:name="_Toc138856635"/>
      <w:bookmarkStart w:id="157" w:name="_Toc138860494"/>
      <w:bookmarkStart w:id="158" w:name="_Toc163217487"/>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AFBA615" w14:textId="77777777" w:rsidR="008D3EE5" w:rsidRPr="00BE5108" w:rsidRDefault="008D3EE5" w:rsidP="00F22766">
      <w:pPr>
        <w:pStyle w:val="Heading3"/>
        <w:rPr>
          <w:rFonts w:eastAsiaTheme="minorEastAsia"/>
        </w:rPr>
      </w:pPr>
      <w:bookmarkStart w:id="159" w:name="_Toc73962755"/>
      <w:bookmarkStart w:id="160" w:name="_Toc75259911"/>
      <w:bookmarkStart w:id="161" w:name="_Toc75275445"/>
      <w:bookmarkStart w:id="162" w:name="_Toc75275956"/>
      <w:bookmarkStart w:id="163" w:name="_Toc76541455"/>
      <w:bookmarkStart w:id="164" w:name="_Toc82437224"/>
      <w:bookmarkStart w:id="165" w:name="_Toc89944589"/>
      <w:bookmarkStart w:id="166" w:name="_Toc98753607"/>
      <w:bookmarkStart w:id="167" w:name="_Toc106179499"/>
      <w:bookmarkStart w:id="168" w:name="_Toc106180010"/>
      <w:bookmarkStart w:id="169" w:name="_Toc130395835"/>
      <w:bookmarkStart w:id="170" w:name="_Toc137555109"/>
      <w:bookmarkStart w:id="171" w:name="_Toc138856636"/>
      <w:bookmarkStart w:id="172" w:name="_Toc138860495"/>
      <w:bookmarkStart w:id="173" w:name="_Toc163217488"/>
      <w:r w:rsidRPr="00BE5108">
        <w:rPr>
          <w:rFonts w:eastAsiaTheme="minorEastAsia"/>
        </w:rPr>
        <w:t>4.1.1</w:t>
      </w:r>
      <w:r w:rsidRPr="00BE5108">
        <w:rPr>
          <w:rFonts w:eastAsiaTheme="minorEastAsia"/>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74" w:name="_Toc73962756"/>
      <w:bookmarkStart w:id="175" w:name="_Toc75259912"/>
      <w:bookmarkStart w:id="176" w:name="_Toc75275446"/>
      <w:bookmarkStart w:id="177" w:name="_Toc75275957"/>
      <w:bookmarkStart w:id="178" w:name="_Toc76541456"/>
      <w:bookmarkStart w:id="179" w:name="_Toc82437225"/>
      <w:bookmarkStart w:id="180" w:name="_Toc89944590"/>
      <w:bookmarkStart w:id="181" w:name="_Toc98753608"/>
      <w:bookmarkStart w:id="182" w:name="_Toc106179500"/>
      <w:bookmarkStart w:id="183" w:name="_Toc106180011"/>
      <w:bookmarkStart w:id="184" w:name="_Toc130395836"/>
      <w:bookmarkStart w:id="185" w:name="_Toc137555110"/>
      <w:bookmarkStart w:id="186" w:name="_Toc138856637"/>
      <w:bookmarkStart w:id="187" w:name="_Toc138860496"/>
      <w:bookmarkStart w:id="188" w:name="_Toc163217489"/>
      <w:r w:rsidRPr="00BE5108">
        <w:rPr>
          <w:rFonts w:eastAsiaTheme="minorEastAsia"/>
        </w:rPr>
        <w:t>4.1.2</w:t>
      </w:r>
      <w:r w:rsidRPr="00BE5108">
        <w:rPr>
          <w:rFonts w:eastAsiaTheme="minorEastAsia"/>
        </w:rPr>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56ACFD" w14:textId="77777777" w:rsidR="008D3EE5" w:rsidRPr="00BE5108" w:rsidRDefault="008D3EE5" w:rsidP="008D3EE5">
      <w:pPr>
        <w:pStyle w:val="Heading4"/>
        <w:rPr>
          <w:rFonts w:eastAsiaTheme="minorEastAsia"/>
        </w:rPr>
      </w:pPr>
      <w:bookmarkStart w:id="189" w:name="_Toc73962757"/>
      <w:bookmarkStart w:id="190" w:name="_Toc75259913"/>
      <w:bookmarkStart w:id="191" w:name="_Toc75275447"/>
      <w:bookmarkStart w:id="192" w:name="_Toc75275958"/>
      <w:bookmarkStart w:id="193" w:name="_Toc76541457"/>
      <w:bookmarkStart w:id="194" w:name="_Toc82437226"/>
      <w:bookmarkStart w:id="195" w:name="_Toc89944591"/>
      <w:bookmarkStart w:id="196" w:name="_Toc98753609"/>
      <w:bookmarkStart w:id="197" w:name="_Toc106179501"/>
      <w:bookmarkStart w:id="198" w:name="_Toc106180012"/>
      <w:bookmarkStart w:id="199" w:name="_Toc130395837"/>
      <w:bookmarkStart w:id="200" w:name="_Toc137555111"/>
      <w:bookmarkStart w:id="201" w:name="_Toc138856638"/>
      <w:bookmarkStart w:id="202" w:name="_Toc138860497"/>
      <w:bookmarkStart w:id="203" w:name="_Toc163217490"/>
      <w:r w:rsidRPr="00BE5108">
        <w:rPr>
          <w:rFonts w:eastAsiaTheme="minorEastAsia"/>
        </w:rPr>
        <w:t>4.1.2.1</w:t>
      </w:r>
      <w:r w:rsidRPr="00BE5108">
        <w:rPr>
          <w:rFonts w:eastAsiaTheme="minorEastAsia"/>
        </w:rPr>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04" w:name="_Toc73962758"/>
      <w:bookmarkStart w:id="205" w:name="_Toc75259914"/>
      <w:bookmarkStart w:id="206" w:name="_Toc75275448"/>
      <w:bookmarkStart w:id="207" w:name="_Toc75275959"/>
      <w:bookmarkStart w:id="208" w:name="_Toc76541458"/>
      <w:bookmarkStart w:id="209" w:name="_Toc82437227"/>
      <w:bookmarkStart w:id="210" w:name="_Toc89944592"/>
      <w:bookmarkStart w:id="211" w:name="_Toc98753610"/>
      <w:bookmarkStart w:id="212" w:name="_Toc106179502"/>
      <w:bookmarkStart w:id="213" w:name="_Toc106180013"/>
      <w:bookmarkStart w:id="214" w:name="_Toc130395838"/>
      <w:bookmarkStart w:id="215" w:name="_Toc137555112"/>
      <w:bookmarkStart w:id="216" w:name="_Toc138856639"/>
      <w:bookmarkStart w:id="217" w:name="_Toc138860498"/>
      <w:bookmarkStart w:id="218" w:name="_Toc163217491"/>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19" w:name="_Toc73962759"/>
    </w:p>
    <w:p w14:paraId="14C8B1B5" w14:textId="7753CB68" w:rsidR="008D3EE5" w:rsidRPr="00BE5108" w:rsidRDefault="008D3EE5" w:rsidP="008D3EE5">
      <w:pPr>
        <w:pStyle w:val="Heading4"/>
        <w:rPr>
          <w:rFonts w:eastAsiaTheme="minorEastAsia"/>
        </w:rPr>
      </w:pPr>
      <w:bookmarkStart w:id="220" w:name="_Toc75259915"/>
      <w:bookmarkStart w:id="221" w:name="_Toc75275449"/>
      <w:bookmarkStart w:id="222" w:name="_Toc75275960"/>
      <w:bookmarkStart w:id="223" w:name="_Toc76541459"/>
      <w:bookmarkStart w:id="224" w:name="_Toc82437228"/>
      <w:bookmarkStart w:id="225" w:name="_Toc89944593"/>
      <w:bookmarkStart w:id="226" w:name="_Toc98753611"/>
      <w:bookmarkStart w:id="227" w:name="_Toc106179503"/>
      <w:bookmarkStart w:id="228" w:name="_Toc106180014"/>
      <w:bookmarkStart w:id="229" w:name="_Toc130395839"/>
      <w:bookmarkStart w:id="230" w:name="_Toc137555113"/>
      <w:bookmarkStart w:id="231" w:name="_Toc138856640"/>
      <w:bookmarkStart w:id="232" w:name="_Toc138860499"/>
      <w:bookmarkStart w:id="233" w:name="_Toc163217492"/>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34" w:name="_Toc73962760"/>
    </w:p>
    <w:p w14:paraId="5606AEC8" w14:textId="5E61A932" w:rsidR="008D3EE5" w:rsidRPr="00BE5108" w:rsidRDefault="008D3EE5" w:rsidP="008D3EE5">
      <w:pPr>
        <w:pStyle w:val="Heading4"/>
        <w:rPr>
          <w:rFonts w:eastAsiaTheme="minorEastAsia"/>
          <w:lang w:eastAsia="sv-SE"/>
        </w:rPr>
      </w:pPr>
      <w:bookmarkStart w:id="235" w:name="_Toc75259916"/>
      <w:bookmarkStart w:id="236" w:name="_Toc75275450"/>
      <w:bookmarkStart w:id="237" w:name="_Toc75275961"/>
      <w:bookmarkStart w:id="238" w:name="_Toc76541460"/>
      <w:bookmarkStart w:id="239" w:name="_Toc82437229"/>
      <w:bookmarkStart w:id="240" w:name="_Toc89944594"/>
      <w:bookmarkStart w:id="241" w:name="_Toc98753612"/>
      <w:bookmarkStart w:id="242" w:name="_Toc106179504"/>
      <w:bookmarkStart w:id="243" w:name="_Toc106180015"/>
      <w:bookmarkStart w:id="244" w:name="_Toc130395840"/>
      <w:bookmarkStart w:id="245" w:name="_Toc137555114"/>
      <w:bookmarkStart w:id="246" w:name="_Toc138856641"/>
      <w:bookmarkStart w:id="247" w:name="_Toc138860500"/>
      <w:bookmarkStart w:id="248" w:name="_Toc163217493"/>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49" w:name="_Toc73962761"/>
      <w:bookmarkStart w:id="250" w:name="_Toc75259917"/>
      <w:bookmarkStart w:id="251" w:name="_Toc75275451"/>
      <w:bookmarkStart w:id="252" w:name="_Toc75275962"/>
      <w:bookmarkStart w:id="253" w:name="_Toc76541461"/>
      <w:bookmarkStart w:id="254" w:name="_Toc82437230"/>
      <w:bookmarkStart w:id="255" w:name="_Toc89944595"/>
      <w:bookmarkStart w:id="256" w:name="_Toc98753613"/>
      <w:bookmarkStart w:id="257" w:name="_Toc106179505"/>
      <w:bookmarkStart w:id="258" w:name="_Toc106180016"/>
      <w:bookmarkStart w:id="259" w:name="_Toc130395841"/>
      <w:bookmarkStart w:id="260" w:name="_Toc137555115"/>
      <w:bookmarkStart w:id="261" w:name="_Toc138856642"/>
      <w:bookmarkStart w:id="262" w:name="_Toc138860501"/>
      <w:bookmarkStart w:id="263" w:name="_Toc163217494"/>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64" w:name="_Toc73962762"/>
      <w:bookmarkStart w:id="265" w:name="_Toc75259918"/>
      <w:bookmarkStart w:id="266" w:name="_Toc75275452"/>
      <w:bookmarkStart w:id="267" w:name="_Toc75275963"/>
      <w:bookmarkStart w:id="268" w:name="_Toc76541462"/>
      <w:bookmarkStart w:id="269" w:name="_Toc82437231"/>
      <w:bookmarkStart w:id="270" w:name="_Toc89944596"/>
      <w:bookmarkStart w:id="271" w:name="_Toc98753614"/>
      <w:bookmarkStart w:id="272" w:name="_Toc106179506"/>
      <w:bookmarkStart w:id="273" w:name="_Toc106180017"/>
      <w:bookmarkStart w:id="274" w:name="_Toc130395842"/>
      <w:bookmarkStart w:id="275" w:name="_Toc137555116"/>
      <w:bookmarkStart w:id="276" w:name="_Toc138856643"/>
      <w:bookmarkStart w:id="277" w:name="_Toc138860502"/>
      <w:bookmarkStart w:id="278" w:name="_Toc163217495"/>
      <w:r w:rsidRPr="00BE5108">
        <w:rPr>
          <w:rFonts w:eastAsiaTheme="minorEastAsia"/>
        </w:rPr>
        <w:t>4.2</w:t>
      </w:r>
      <w:r w:rsidRPr="00BE5108">
        <w:rPr>
          <w:rFonts w:eastAsiaTheme="minorEastAsia"/>
        </w:rPr>
        <w:tab/>
        <w:t>Conducted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D4F336" w14:textId="77777777" w:rsidR="008D3EE5" w:rsidRPr="00BE5108" w:rsidRDefault="008D3EE5" w:rsidP="008D3EE5">
      <w:pPr>
        <w:pStyle w:val="Heading3"/>
        <w:rPr>
          <w:rFonts w:eastAsiaTheme="minorEastAsia"/>
        </w:rPr>
      </w:pPr>
      <w:bookmarkStart w:id="279" w:name="_Toc73962763"/>
      <w:bookmarkStart w:id="280" w:name="_Toc75259919"/>
      <w:bookmarkStart w:id="281" w:name="_Toc75275453"/>
      <w:bookmarkStart w:id="282" w:name="_Toc75275964"/>
      <w:bookmarkStart w:id="283" w:name="_Toc76541463"/>
      <w:bookmarkStart w:id="284" w:name="_Toc82437232"/>
      <w:bookmarkStart w:id="285" w:name="_Toc89944597"/>
      <w:bookmarkStart w:id="286" w:name="_Toc98753615"/>
      <w:bookmarkStart w:id="287" w:name="_Toc106179507"/>
      <w:bookmarkStart w:id="288" w:name="_Toc106180018"/>
      <w:bookmarkStart w:id="289" w:name="_Toc130395843"/>
      <w:bookmarkStart w:id="290" w:name="_Toc137555117"/>
      <w:bookmarkStart w:id="291" w:name="_Toc138856644"/>
      <w:bookmarkStart w:id="292" w:name="_Toc138860503"/>
      <w:bookmarkStart w:id="293" w:name="_Toc163217496"/>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pt;height:194.95pt" o:ole="">
            <v:imagedata r:id="rId10" o:title=""/>
          </v:shape>
          <o:OLEObject Type="Embed" ProgID="Word.Picture.8" ShapeID="_x0000_i1025" DrawAspect="Content" ObjectID="_1782901702"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4" w:name="_Toc73962764"/>
      <w:bookmarkStart w:id="295" w:name="_Toc75259920"/>
      <w:bookmarkStart w:id="296" w:name="_Toc75275454"/>
      <w:bookmarkStart w:id="297" w:name="_Toc75275965"/>
      <w:bookmarkStart w:id="298" w:name="_Toc76541464"/>
      <w:bookmarkStart w:id="299" w:name="_Toc82437233"/>
      <w:bookmarkStart w:id="300" w:name="_Toc89944598"/>
      <w:bookmarkStart w:id="301" w:name="_Toc98753616"/>
      <w:bookmarkStart w:id="302" w:name="_Toc106179508"/>
      <w:bookmarkStart w:id="303" w:name="_Toc106180019"/>
      <w:bookmarkStart w:id="304" w:name="_Toc130395844"/>
      <w:bookmarkStart w:id="305" w:name="_Toc137555118"/>
      <w:bookmarkStart w:id="306" w:name="_Toc138856645"/>
      <w:bookmarkStart w:id="307" w:name="_Toc138860504"/>
      <w:bookmarkStart w:id="308" w:name="_Toc163217497"/>
      <w:r w:rsidRPr="00BE5108">
        <w:rPr>
          <w:rFonts w:eastAsiaTheme="minorEastAsia"/>
        </w:rPr>
        <w:t>4.3</w:t>
      </w:r>
      <w:r w:rsidR="00FF7252" w:rsidRPr="00BE5108">
        <w:rPr>
          <w:rFonts w:eastAsiaTheme="minorEastAsia"/>
        </w:rPr>
        <w:tab/>
      </w:r>
      <w:r w:rsidRPr="00BE5108">
        <w:rPr>
          <w:rFonts w:eastAsiaTheme="minorEastAsia"/>
        </w:rPr>
        <w:t>IAB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DF7C8C" w14:textId="77777777" w:rsidR="008D3EE5" w:rsidRPr="00BE5108" w:rsidRDefault="008D3EE5" w:rsidP="008D3EE5">
      <w:pPr>
        <w:pStyle w:val="Heading3"/>
        <w:rPr>
          <w:rFonts w:eastAsiaTheme="minorEastAsia"/>
        </w:rPr>
      </w:pPr>
      <w:bookmarkStart w:id="309" w:name="_Toc73962765"/>
      <w:bookmarkStart w:id="310" w:name="_Toc75259921"/>
      <w:bookmarkStart w:id="311" w:name="_Toc75275455"/>
      <w:bookmarkStart w:id="312" w:name="_Toc75275966"/>
      <w:bookmarkStart w:id="313" w:name="_Toc76541465"/>
      <w:bookmarkStart w:id="314" w:name="_Toc82437234"/>
      <w:bookmarkStart w:id="315" w:name="_Toc89944599"/>
      <w:bookmarkStart w:id="316" w:name="_Toc98753617"/>
      <w:bookmarkStart w:id="317" w:name="_Toc106179509"/>
      <w:bookmarkStart w:id="318" w:name="_Toc106180020"/>
      <w:bookmarkStart w:id="319" w:name="_Toc130395845"/>
      <w:bookmarkStart w:id="320" w:name="_Toc137555119"/>
      <w:bookmarkStart w:id="321" w:name="_Toc138856646"/>
      <w:bookmarkStart w:id="322" w:name="_Toc138860505"/>
      <w:bookmarkStart w:id="323" w:name="_Toc16321749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137CDAB2" w14:textId="7D5C6062" w:rsidR="003333F9" w:rsidRPr="00BE5108" w:rsidRDefault="008D3EE5" w:rsidP="003333F9">
      <w:pPr>
        <w:pStyle w:val="B1"/>
      </w:pPr>
      <w:r w:rsidRPr="00BE5108">
        <w:rPr>
          <w:rFonts w:eastAsiaTheme="minorEastAsia"/>
        </w:rPr>
        <w:t>-</w:t>
      </w:r>
      <w:r w:rsidRPr="00BE5108">
        <w:rPr>
          <w:rFonts w:eastAsiaTheme="minorEastAsia"/>
        </w:rPr>
        <w:tab/>
      </w:r>
      <w:r w:rsidR="003333F9" w:rsidRPr="00BE5108">
        <w:t>Wide Area IAB-DU are characterised by requirements derived from Macro Cell scenarios with a</w:t>
      </w:r>
      <w:r w:rsidR="003333F9">
        <w:rPr>
          <w:rFonts w:hint="eastAsia"/>
          <w:lang w:eastAsia="zh-CN"/>
        </w:rPr>
        <w:t>n</w:t>
      </w:r>
      <w:r w:rsidR="003333F9" w:rsidRPr="00BE5108">
        <w:t xml:space="preserve"> </w:t>
      </w:r>
      <w:r w:rsidR="003333F9">
        <w:rPr>
          <w:rFonts w:hint="eastAsia"/>
          <w:lang w:eastAsia="zh-CN"/>
        </w:rPr>
        <w:t>IAB-DU</w:t>
      </w:r>
      <w:r w:rsidR="003333F9" w:rsidRPr="00BE5108">
        <w:t xml:space="preserve"> to UE minimum coupling loss equal to 70 dB.</w:t>
      </w:r>
    </w:p>
    <w:p w14:paraId="37DE96A3" w14:textId="5BEA9114" w:rsidR="003333F9" w:rsidRPr="00BE5108" w:rsidRDefault="003333F9" w:rsidP="003333F9">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50CC814F" w:rsidR="008D3EE5" w:rsidRPr="00BE5108" w:rsidRDefault="003333F9" w:rsidP="003333F9">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r w:rsidR="008D3EE5" w:rsidRPr="00BE5108">
        <w:rPr>
          <w:rFonts w:eastAsiaTheme="minorEastAsia"/>
        </w:rPr>
        <w:t>.</w:t>
      </w:r>
    </w:p>
    <w:p w14:paraId="26197851" w14:textId="77777777" w:rsidR="008D3EE5" w:rsidRPr="00BE5108" w:rsidRDefault="008D3EE5" w:rsidP="008D3EE5">
      <w:pPr>
        <w:pStyle w:val="Heading3"/>
        <w:rPr>
          <w:rFonts w:eastAsiaTheme="minorEastAsia"/>
        </w:rPr>
      </w:pPr>
      <w:bookmarkStart w:id="324" w:name="_Toc73962766"/>
      <w:bookmarkStart w:id="325" w:name="_Toc75259922"/>
      <w:bookmarkStart w:id="326" w:name="_Toc75275456"/>
      <w:bookmarkStart w:id="327" w:name="_Toc75275967"/>
      <w:bookmarkStart w:id="328" w:name="_Toc76541466"/>
      <w:bookmarkStart w:id="329" w:name="_Toc82437235"/>
      <w:bookmarkStart w:id="330" w:name="_Toc89944600"/>
      <w:bookmarkStart w:id="331" w:name="_Toc98753618"/>
      <w:bookmarkStart w:id="332" w:name="_Toc106179510"/>
      <w:bookmarkStart w:id="333" w:name="_Toc106180021"/>
      <w:bookmarkStart w:id="334" w:name="_Toc130395846"/>
      <w:bookmarkStart w:id="335" w:name="_Toc137555120"/>
      <w:bookmarkStart w:id="336" w:name="_Toc138856647"/>
      <w:bookmarkStart w:id="337" w:name="_Toc138860506"/>
      <w:bookmarkStart w:id="338" w:name="_Toc16321749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39" w:name="_Toc73962767"/>
      <w:bookmarkStart w:id="340" w:name="_Toc75259923"/>
      <w:bookmarkStart w:id="341" w:name="_Toc75275457"/>
      <w:bookmarkStart w:id="342" w:name="_Toc75275968"/>
      <w:bookmarkStart w:id="343" w:name="_Toc76541467"/>
      <w:bookmarkStart w:id="344" w:name="_Toc82437236"/>
      <w:bookmarkStart w:id="345" w:name="_Toc89944601"/>
      <w:bookmarkStart w:id="346" w:name="_Toc98753619"/>
      <w:bookmarkStart w:id="347" w:name="_Toc106179511"/>
      <w:bookmarkStart w:id="348" w:name="_Toc106180022"/>
      <w:bookmarkStart w:id="349" w:name="_Toc130395847"/>
      <w:bookmarkStart w:id="350" w:name="_Toc137555121"/>
      <w:bookmarkStart w:id="351" w:name="_Toc138856648"/>
      <w:bookmarkStart w:id="352" w:name="_Toc138860507"/>
      <w:bookmarkStart w:id="353" w:name="_Toc163217500"/>
      <w:r w:rsidRPr="00BE5108">
        <w:rPr>
          <w:rFonts w:eastAsiaTheme="minorEastAsia"/>
        </w:rPr>
        <w:t>4.4</w:t>
      </w:r>
      <w:r w:rsidR="00FF7252" w:rsidRPr="00BE5108">
        <w:rPr>
          <w:rFonts w:eastAsiaTheme="minorEastAsia"/>
        </w:rPr>
        <w:tab/>
      </w:r>
      <w:r w:rsidRPr="00BE5108">
        <w:rPr>
          <w:rFonts w:eastAsiaTheme="minorEastAsia"/>
        </w:rPr>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54" w:name="_Toc73962768"/>
      <w:bookmarkStart w:id="355" w:name="_Toc75259924"/>
      <w:bookmarkStart w:id="356" w:name="_Toc75275458"/>
      <w:bookmarkStart w:id="357" w:name="_Toc75275969"/>
      <w:bookmarkStart w:id="358" w:name="_Toc76541468"/>
      <w:bookmarkStart w:id="359" w:name="_Toc82437237"/>
      <w:bookmarkStart w:id="360" w:name="_Toc89944602"/>
      <w:bookmarkStart w:id="361" w:name="_Toc98753620"/>
      <w:bookmarkStart w:id="362" w:name="_Toc106179512"/>
      <w:bookmarkStart w:id="363" w:name="_Toc106180023"/>
      <w:bookmarkStart w:id="364" w:name="_Toc130395848"/>
      <w:bookmarkStart w:id="365" w:name="_Toc137555122"/>
      <w:bookmarkStart w:id="366" w:name="_Toc138856649"/>
      <w:bookmarkStart w:id="367" w:name="_Toc138860508"/>
      <w:bookmarkStart w:id="368" w:name="_Toc163217501"/>
      <w:r w:rsidRPr="00BE5108">
        <w:rPr>
          <w:rFonts w:eastAsiaTheme="minorEastAsia"/>
        </w:rPr>
        <w:t>4.5</w:t>
      </w:r>
      <w:r w:rsidR="00FF7252" w:rsidRPr="00BE5108">
        <w:rPr>
          <w:rFonts w:eastAsiaTheme="minorEastAsia"/>
        </w:rPr>
        <w:tab/>
      </w:r>
      <w:r w:rsidRPr="00BE5108">
        <w:rPr>
          <w:rFonts w:eastAsiaTheme="minorEastAsia"/>
        </w:rPr>
        <w:t>IAB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C44F797" w14:textId="77777777" w:rsidR="008D3EE5" w:rsidRPr="00BE5108" w:rsidRDefault="008D3EE5" w:rsidP="008D3EE5">
      <w:pPr>
        <w:pStyle w:val="Heading3"/>
        <w:rPr>
          <w:rFonts w:eastAsiaTheme="minorEastAsia"/>
        </w:rPr>
      </w:pPr>
      <w:bookmarkStart w:id="369" w:name="_Toc73962769"/>
      <w:bookmarkStart w:id="370" w:name="_Toc75259925"/>
      <w:bookmarkStart w:id="371" w:name="_Toc75275459"/>
      <w:bookmarkStart w:id="372" w:name="_Toc75275970"/>
      <w:bookmarkStart w:id="373" w:name="_Toc76541469"/>
      <w:bookmarkStart w:id="374" w:name="_Toc82437238"/>
      <w:bookmarkStart w:id="375" w:name="_Toc89944603"/>
      <w:bookmarkStart w:id="376" w:name="_Toc98753621"/>
      <w:bookmarkStart w:id="377" w:name="_Toc106179513"/>
      <w:bookmarkStart w:id="378" w:name="_Toc106180024"/>
      <w:bookmarkStart w:id="379" w:name="_Toc130395849"/>
      <w:bookmarkStart w:id="380" w:name="_Toc137555123"/>
      <w:bookmarkStart w:id="381" w:name="_Toc138856650"/>
      <w:bookmarkStart w:id="382" w:name="_Toc138860509"/>
      <w:bookmarkStart w:id="383" w:name="_Toc163217502"/>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CDB2C42" w14:textId="77777777" w:rsidR="008D3EE5" w:rsidRPr="00BE5108" w:rsidRDefault="008D3EE5" w:rsidP="008D3EE5">
      <w:pPr>
        <w:pStyle w:val="Heading4"/>
        <w:rPr>
          <w:rFonts w:eastAsiaTheme="minorEastAsia"/>
        </w:rPr>
      </w:pPr>
      <w:bookmarkStart w:id="384" w:name="_Toc73962770"/>
      <w:bookmarkStart w:id="385" w:name="_Toc75259926"/>
      <w:bookmarkStart w:id="386" w:name="_Toc75275460"/>
      <w:bookmarkStart w:id="387" w:name="_Toc75275971"/>
      <w:bookmarkStart w:id="388" w:name="_Toc76541470"/>
      <w:bookmarkStart w:id="389" w:name="_Toc82437239"/>
      <w:bookmarkStart w:id="390" w:name="_Toc89944604"/>
      <w:bookmarkStart w:id="391" w:name="_Toc98753622"/>
      <w:bookmarkStart w:id="392" w:name="_Toc106179514"/>
      <w:bookmarkStart w:id="393" w:name="_Toc106180025"/>
      <w:bookmarkStart w:id="394" w:name="_Toc130395850"/>
      <w:bookmarkStart w:id="395" w:name="_Toc137555124"/>
      <w:bookmarkStart w:id="396" w:name="_Toc138856651"/>
      <w:bookmarkStart w:id="397" w:name="_Toc138860510"/>
      <w:bookmarkStart w:id="398" w:name="_Toc163217503"/>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4.9pt" o:ole="">
            <v:imagedata r:id="rId12" o:title=""/>
          </v:shape>
          <o:OLEObject Type="Embed" ProgID="Word.Picture.8" ShapeID="_x0000_i1026" DrawAspect="Content" ObjectID="_1782901703"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99" w:name="_Toc73962771"/>
      <w:bookmarkStart w:id="400" w:name="_Toc75259927"/>
      <w:bookmarkStart w:id="401" w:name="_Toc75275461"/>
      <w:bookmarkStart w:id="402" w:name="_Toc75275972"/>
      <w:bookmarkStart w:id="403" w:name="_Toc76541471"/>
      <w:bookmarkStart w:id="404" w:name="_Toc82437240"/>
      <w:bookmarkStart w:id="405" w:name="_Toc89944605"/>
      <w:bookmarkStart w:id="406" w:name="_Toc98753623"/>
      <w:bookmarkStart w:id="407" w:name="_Toc106179515"/>
      <w:bookmarkStart w:id="408" w:name="_Toc106180026"/>
      <w:bookmarkStart w:id="409" w:name="_Toc130395851"/>
      <w:bookmarkStart w:id="410" w:name="_Toc137555125"/>
      <w:bookmarkStart w:id="411" w:name="_Toc138856652"/>
      <w:bookmarkStart w:id="412" w:name="_Toc138860511"/>
      <w:bookmarkStart w:id="413" w:name="_Toc163217504"/>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4.9pt" o:ole="">
            <v:imagedata r:id="rId14" o:title=""/>
          </v:shape>
          <o:OLEObject Type="Embed" ProgID="Word.Picture.8" ShapeID="_x0000_i1027" DrawAspect="Content" ObjectID="_1782901704"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14" w:name="_Toc73962772"/>
      <w:bookmarkStart w:id="415" w:name="_Toc75259928"/>
      <w:bookmarkStart w:id="416" w:name="_Toc75275462"/>
      <w:bookmarkStart w:id="417" w:name="_Toc75275973"/>
      <w:bookmarkStart w:id="418" w:name="_Toc76541472"/>
      <w:bookmarkStart w:id="419" w:name="_Toc82437241"/>
      <w:bookmarkStart w:id="420" w:name="_Toc89944606"/>
      <w:bookmarkStart w:id="421" w:name="_Toc98753624"/>
      <w:bookmarkStart w:id="422" w:name="_Toc106179516"/>
      <w:bookmarkStart w:id="423" w:name="_Toc106180027"/>
      <w:bookmarkStart w:id="424" w:name="_Toc130395852"/>
      <w:bookmarkStart w:id="425" w:name="_Toc137555126"/>
      <w:bookmarkStart w:id="426" w:name="_Toc138856653"/>
      <w:bookmarkStart w:id="427" w:name="_Toc138860512"/>
      <w:bookmarkStart w:id="428" w:name="_Toc163217505"/>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29" w:name="_Toc73962773"/>
      <w:bookmarkStart w:id="430" w:name="_Toc75259929"/>
      <w:bookmarkStart w:id="431" w:name="_Toc75275463"/>
      <w:bookmarkStart w:id="432" w:name="_Toc75275974"/>
      <w:bookmarkStart w:id="433" w:name="_Toc76541473"/>
      <w:bookmarkStart w:id="434" w:name="_Toc82437242"/>
      <w:bookmarkStart w:id="435" w:name="_Toc89944607"/>
      <w:bookmarkStart w:id="436" w:name="_Toc98753625"/>
      <w:bookmarkStart w:id="437" w:name="_Toc106179517"/>
      <w:bookmarkStart w:id="438" w:name="_Toc106180028"/>
      <w:bookmarkStart w:id="439" w:name="_Toc130395853"/>
      <w:bookmarkStart w:id="440" w:name="_Toc137555127"/>
      <w:bookmarkStart w:id="441" w:name="_Toc138856654"/>
      <w:bookmarkStart w:id="442" w:name="_Toc138860513"/>
      <w:bookmarkStart w:id="443" w:name="_Toc163217506"/>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44" w:name="_Toc73962774"/>
      <w:bookmarkStart w:id="445" w:name="_Toc75259930"/>
      <w:bookmarkStart w:id="446" w:name="_Toc75275464"/>
      <w:bookmarkStart w:id="447" w:name="_Toc75275975"/>
      <w:bookmarkStart w:id="448" w:name="_Toc76541474"/>
      <w:bookmarkStart w:id="449" w:name="_Toc82437243"/>
      <w:bookmarkStart w:id="450" w:name="_Toc89944608"/>
      <w:bookmarkStart w:id="451" w:name="_Toc98753626"/>
      <w:bookmarkStart w:id="452" w:name="_Toc106179518"/>
      <w:bookmarkStart w:id="453" w:name="_Toc106180029"/>
      <w:bookmarkStart w:id="454" w:name="_Toc130395854"/>
      <w:bookmarkStart w:id="455" w:name="_Toc137555128"/>
      <w:bookmarkStart w:id="456" w:name="_Toc138856655"/>
      <w:bookmarkStart w:id="457" w:name="_Toc138860514"/>
      <w:bookmarkStart w:id="458" w:name="_Toc163217507"/>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59" w:name="_Toc73962775"/>
      <w:bookmarkStart w:id="460" w:name="_Toc75259931"/>
      <w:bookmarkStart w:id="461" w:name="_Toc75275465"/>
      <w:bookmarkStart w:id="462" w:name="_Toc75275976"/>
      <w:bookmarkStart w:id="463" w:name="_Toc76541475"/>
      <w:bookmarkStart w:id="464" w:name="_Toc82437244"/>
      <w:bookmarkStart w:id="465" w:name="_Toc89944609"/>
      <w:bookmarkStart w:id="466" w:name="_Toc98753627"/>
      <w:bookmarkStart w:id="467" w:name="_Toc106179519"/>
      <w:bookmarkStart w:id="468" w:name="_Toc106180030"/>
      <w:bookmarkStart w:id="469" w:name="_Toc130395855"/>
      <w:bookmarkStart w:id="470" w:name="_Toc137555129"/>
      <w:bookmarkStart w:id="471" w:name="_Toc138856656"/>
      <w:bookmarkStart w:id="472" w:name="_Toc138860515"/>
      <w:bookmarkStart w:id="473" w:name="_Toc163217508"/>
      <w:r w:rsidRPr="00BE5108">
        <w:rPr>
          <w:rFonts w:eastAsiaTheme="minorEastAsia"/>
        </w:rPr>
        <w:t>4.7</w:t>
      </w:r>
      <w:r w:rsidR="00FF7252" w:rsidRPr="00BE5108">
        <w:rPr>
          <w:rFonts w:eastAsiaTheme="minorEastAsia"/>
        </w:rPr>
        <w:tab/>
      </w:r>
      <w:r w:rsidRPr="00BE5108">
        <w:rPr>
          <w:rFonts w:eastAsiaTheme="minorEastAsia"/>
        </w:rPr>
        <w:t>Test configurations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8401278" w14:textId="77777777" w:rsidR="00AD1976" w:rsidRPr="00BE5108" w:rsidRDefault="00AD1976" w:rsidP="00FF7252">
      <w:pPr>
        <w:pStyle w:val="Heading3"/>
      </w:pPr>
      <w:bookmarkStart w:id="474" w:name="_Toc75259932"/>
      <w:bookmarkStart w:id="475" w:name="_Toc75275466"/>
      <w:bookmarkStart w:id="476" w:name="_Toc75275977"/>
      <w:bookmarkStart w:id="477" w:name="_Toc76541476"/>
      <w:bookmarkStart w:id="478" w:name="_Toc82437245"/>
      <w:bookmarkStart w:id="479" w:name="_Toc89944610"/>
      <w:bookmarkStart w:id="480" w:name="_Toc98753628"/>
      <w:bookmarkStart w:id="481" w:name="_Toc106179520"/>
      <w:bookmarkStart w:id="482" w:name="_Toc106180031"/>
      <w:bookmarkStart w:id="483" w:name="_Toc130395856"/>
      <w:bookmarkStart w:id="484" w:name="_Toc137555130"/>
      <w:bookmarkStart w:id="485" w:name="_Toc138856657"/>
      <w:bookmarkStart w:id="486" w:name="_Toc138860516"/>
      <w:bookmarkStart w:id="487" w:name="_Toc163217509"/>
      <w:r w:rsidRPr="00BE5108">
        <w:t>4.7.1</w:t>
      </w:r>
      <w:r w:rsidRPr="00BE5108">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88" w:name="_Toc75259933"/>
      <w:bookmarkStart w:id="489" w:name="_Toc75275467"/>
      <w:bookmarkStart w:id="490" w:name="_Toc75275978"/>
      <w:bookmarkStart w:id="491" w:name="_Toc76541477"/>
      <w:bookmarkStart w:id="492" w:name="_Toc82437246"/>
      <w:bookmarkStart w:id="493" w:name="_Toc89944611"/>
      <w:bookmarkStart w:id="494" w:name="_Toc98753629"/>
      <w:bookmarkStart w:id="495" w:name="_Toc106179521"/>
      <w:bookmarkStart w:id="496" w:name="_Toc106180032"/>
      <w:bookmarkStart w:id="497" w:name="_Toc130395857"/>
      <w:bookmarkStart w:id="498" w:name="_Toc137555131"/>
      <w:bookmarkStart w:id="499" w:name="_Toc138856658"/>
      <w:bookmarkStart w:id="500" w:name="_Toc138860517"/>
      <w:bookmarkStart w:id="501" w:name="_Toc163217510"/>
      <w:r w:rsidRPr="00BE5108">
        <w:t>4.7.2</w:t>
      </w:r>
      <w:r w:rsidRPr="00BE5108">
        <w:tab/>
        <w:t>Test signal used to build 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02" w:name="_Toc75259934"/>
      <w:bookmarkStart w:id="503" w:name="_Toc75275468"/>
      <w:bookmarkStart w:id="504" w:name="_Toc75275979"/>
      <w:bookmarkStart w:id="505" w:name="_Toc76541478"/>
      <w:bookmarkStart w:id="506" w:name="_Toc82437247"/>
      <w:bookmarkStart w:id="507" w:name="_Toc89944612"/>
      <w:bookmarkStart w:id="508" w:name="_Toc98753630"/>
      <w:bookmarkStart w:id="509" w:name="_Toc106179522"/>
      <w:bookmarkStart w:id="510" w:name="_Toc106180033"/>
      <w:bookmarkStart w:id="511" w:name="_Toc130395858"/>
      <w:bookmarkStart w:id="512" w:name="_Toc137555132"/>
      <w:bookmarkStart w:id="513" w:name="_Toc138856659"/>
      <w:bookmarkStart w:id="514" w:name="_Toc138860518"/>
      <w:bookmarkStart w:id="515" w:name="_Toc163217511"/>
      <w:r w:rsidRPr="00BE5108">
        <w:t>4.7.3</w:t>
      </w:r>
      <w:r w:rsidRPr="00BE5108">
        <w:tab/>
        <w:t>IABTC1: Contiguous spectrum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0392206" w14:textId="0851BE80" w:rsidR="0018606B" w:rsidRPr="00BE5108" w:rsidRDefault="0018606B" w:rsidP="0018606B">
      <w:pPr>
        <w:pStyle w:val="Heading4"/>
      </w:pPr>
      <w:bookmarkStart w:id="516" w:name="_Toc75275469"/>
      <w:bookmarkStart w:id="517" w:name="_Toc75275980"/>
      <w:bookmarkStart w:id="518" w:name="_Toc76541479"/>
      <w:bookmarkStart w:id="519" w:name="_Toc82437248"/>
      <w:bookmarkStart w:id="520" w:name="_Toc89944613"/>
      <w:bookmarkStart w:id="521" w:name="_Toc98753631"/>
      <w:bookmarkStart w:id="522" w:name="_Toc106179523"/>
      <w:bookmarkStart w:id="523" w:name="_Toc106180034"/>
      <w:bookmarkStart w:id="524" w:name="_Toc130395859"/>
      <w:bookmarkStart w:id="525" w:name="_Toc137555133"/>
      <w:bookmarkStart w:id="526" w:name="_Toc138856660"/>
      <w:bookmarkStart w:id="527" w:name="_Toc138860519"/>
      <w:bookmarkStart w:id="528" w:name="_Toc163217512"/>
      <w:r w:rsidRPr="00BE5108">
        <w:t>4.7.3.1</w:t>
      </w:r>
      <w:r w:rsidRPr="00BE5108">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29" w:name="_Toc75259935"/>
      <w:bookmarkStart w:id="530" w:name="_Toc75275470"/>
      <w:bookmarkStart w:id="531" w:name="_Toc75275981"/>
      <w:bookmarkStart w:id="532" w:name="_Toc76541480"/>
      <w:bookmarkStart w:id="533" w:name="_Toc82437249"/>
      <w:bookmarkStart w:id="534" w:name="_Toc89944614"/>
      <w:bookmarkStart w:id="535" w:name="_Toc98753632"/>
      <w:bookmarkStart w:id="536" w:name="_Toc106179524"/>
      <w:bookmarkStart w:id="537" w:name="_Toc106180035"/>
      <w:bookmarkStart w:id="538" w:name="_Toc130395860"/>
      <w:bookmarkStart w:id="539" w:name="_Toc137555134"/>
      <w:bookmarkStart w:id="540" w:name="_Toc138856661"/>
      <w:bookmarkStart w:id="541" w:name="_Toc138860520"/>
      <w:bookmarkStart w:id="542" w:name="_Toc163217513"/>
      <w:r w:rsidRPr="00BE5108">
        <w:t>4.7.3.</w:t>
      </w:r>
      <w:r w:rsidR="0018606B" w:rsidRPr="00BE5108">
        <w:t>2</w:t>
      </w:r>
      <w:r w:rsidRPr="00BE5108">
        <w:tab/>
        <w:t>IABTC1 generation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43" w:name="_Toc75259936"/>
      <w:bookmarkStart w:id="544" w:name="_Toc75275471"/>
      <w:bookmarkStart w:id="545" w:name="_Toc75275982"/>
      <w:bookmarkStart w:id="546" w:name="_Toc76541481"/>
      <w:bookmarkStart w:id="547" w:name="_Toc82437250"/>
      <w:bookmarkStart w:id="548" w:name="_Toc89944615"/>
      <w:bookmarkStart w:id="549" w:name="_Toc98753633"/>
      <w:bookmarkStart w:id="550" w:name="_Toc106179525"/>
      <w:bookmarkStart w:id="551" w:name="_Toc106180036"/>
      <w:bookmarkStart w:id="552" w:name="_Toc130395861"/>
      <w:bookmarkStart w:id="553" w:name="_Toc137555135"/>
      <w:bookmarkStart w:id="554" w:name="_Toc138856662"/>
      <w:bookmarkStart w:id="555" w:name="_Toc138860521"/>
      <w:bookmarkStart w:id="556" w:name="_Toc163217514"/>
      <w:r w:rsidRPr="00BE5108">
        <w:t>4.7.3.</w:t>
      </w:r>
      <w:r w:rsidR="0018606B" w:rsidRPr="00BE5108">
        <w:t>3</w:t>
      </w:r>
      <w:r w:rsidRPr="00BE5108">
        <w:tab/>
        <w:t>IABTC1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57" w:name="_Toc75259937"/>
      <w:bookmarkStart w:id="558" w:name="_Toc75275472"/>
      <w:bookmarkStart w:id="559" w:name="_Toc75275983"/>
      <w:bookmarkStart w:id="560" w:name="_Toc76541482"/>
      <w:bookmarkStart w:id="561" w:name="_Toc82437251"/>
      <w:bookmarkStart w:id="562" w:name="_Toc89944616"/>
      <w:bookmarkStart w:id="563" w:name="_Toc98753634"/>
      <w:bookmarkStart w:id="564" w:name="_Toc106179526"/>
      <w:bookmarkStart w:id="565" w:name="_Toc106180037"/>
      <w:bookmarkStart w:id="566" w:name="_Toc130395862"/>
      <w:bookmarkStart w:id="567" w:name="_Toc137555136"/>
      <w:bookmarkStart w:id="568" w:name="_Toc138856663"/>
      <w:bookmarkStart w:id="569" w:name="_Toc138860522"/>
      <w:bookmarkStart w:id="570" w:name="_Toc163217515"/>
      <w:r w:rsidRPr="00BE5108">
        <w:t>4.7.4</w:t>
      </w:r>
      <w:r w:rsidRPr="00BE5108">
        <w:tab/>
        <w:t>IABTC2: Contiguous CA occupied bandwidth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A3531CB" w14:textId="56680518" w:rsidR="0018606B" w:rsidRPr="00BE5108" w:rsidRDefault="0018606B" w:rsidP="0018606B">
      <w:pPr>
        <w:pStyle w:val="Heading4"/>
      </w:pPr>
      <w:bookmarkStart w:id="571" w:name="_Toc75275473"/>
      <w:bookmarkStart w:id="572" w:name="_Toc75275984"/>
      <w:bookmarkStart w:id="573" w:name="_Toc76541483"/>
      <w:bookmarkStart w:id="574" w:name="_Toc82437252"/>
      <w:bookmarkStart w:id="575" w:name="_Toc89944617"/>
      <w:bookmarkStart w:id="576" w:name="_Toc98753635"/>
      <w:bookmarkStart w:id="577" w:name="_Toc106179527"/>
      <w:bookmarkStart w:id="578" w:name="_Toc106180038"/>
      <w:bookmarkStart w:id="579" w:name="_Toc130395863"/>
      <w:bookmarkStart w:id="580" w:name="_Toc137555137"/>
      <w:bookmarkStart w:id="581" w:name="_Toc138856664"/>
      <w:bookmarkStart w:id="582" w:name="_Toc138860523"/>
      <w:bookmarkStart w:id="583" w:name="_Toc163217516"/>
      <w:r w:rsidRPr="00BE5108">
        <w:t>4.7.4.1</w:t>
      </w:r>
      <w:r w:rsidRPr="00BE5108">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84" w:name="_Toc75259938"/>
      <w:bookmarkStart w:id="585" w:name="_Toc75275474"/>
      <w:bookmarkStart w:id="586" w:name="_Toc75275985"/>
      <w:bookmarkStart w:id="587" w:name="_Toc76541484"/>
      <w:bookmarkStart w:id="588" w:name="_Toc82437253"/>
      <w:bookmarkStart w:id="589" w:name="_Toc89944618"/>
      <w:bookmarkStart w:id="590" w:name="_Toc98753636"/>
      <w:bookmarkStart w:id="591" w:name="_Toc106179528"/>
      <w:bookmarkStart w:id="592" w:name="_Toc106180039"/>
      <w:bookmarkStart w:id="593" w:name="_Toc130395864"/>
      <w:bookmarkStart w:id="594" w:name="_Toc137555138"/>
      <w:bookmarkStart w:id="595" w:name="_Toc138856665"/>
      <w:bookmarkStart w:id="596" w:name="_Toc138860524"/>
      <w:bookmarkStart w:id="597" w:name="_Toc163217517"/>
      <w:r w:rsidRPr="00BE5108">
        <w:t>4.7.4.</w:t>
      </w:r>
      <w:r w:rsidR="0018606B" w:rsidRPr="00BE5108">
        <w:t>2</w:t>
      </w:r>
      <w:r w:rsidRPr="00BE5108">
        <w:tab/>
        <w:t>IABTC2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98" w:name="_Toc75259939"/>
      <w:bookmarkStart w:id="599" w:name="_Toc75275475"/>
      <w:bookmarkStart w:id="600" w:name="_Toc75275986"/>
      <w:bookmarkStart w:id="601" w:name="_Toc76541485"/>
      <w:bookmarkStart w:id="602" w:name="_Toc82437254"/>
      <w:bookmarkStart w:id="603" w:name="_Toc89944619"/>
      <w:bookmarkStart w:id="604" w:name="_Toc98753637"/>
      <w:bookmarkStart w:id="605" w:name="_Toc106179529"/>
      <w:bookmarkStart w:id="606" w:name="_Toc106180040"/>
      <w:bookmarkStart w:id="607" w:name="_Toc130395865"/>
      <w:bookmarkStart w:id="608" w:name="_Toc137555139"/>
      <w:bookmarkStart w:id="609" w:name="_Toc138856666"/>
      <w:bookmarkStart w:id="610" w:name="_Toc138860525"/>
      <w:bookmarkStart w:id="611" w:name="_Toc163217518"/>
      <w:r w:rsidRPr="00BE5108">
        <w:t>4.7.4.</w:t>
      </w:r>
      <w:r w:rsidR="0018606B" w:rsidRPr="00BE5108">
        <w:t>3</w:t>
      </w:r>
      <w:r w:rsidRPr="00BE5108">
        <w:tab/>
        <w:t>IABTC2 power allocation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12" w:name="_Toc75259940"/>
      <w:bookmarkStart w:id="613" w:name="_Toc75275476"/>
      <w:bookmarkStart w:id="614" w:name="_Toc75275987"/>
      <w:bookmarkStart w:id="615" w:name="_Toc76541486"/>
      <w:bookmarkStart w:id="616" w:name="_Toc82437255"/>
      <w:bookmarkStart w:id="617" w:name="_Toc89944620"/>
      <w:bookmarkStart w:id="618" w:name="_Toc98753638"/>
      <w:bookmarkStart w:id="619" w:name="_Toc106179530"/>
      <w:bookmarkStart w:id="620" w:name="_Toc106180041"/>
      <w:bookmarkStart w:id="621" w:name="_Toc130395866"/>
      <w:bookmarkStart w:id="622" w:name="_Toc137555140"/>
      <w:bookmarkStart w:id="623" w:name="_Toc138856667"/>
      <w:bookmarkStart w:id="624" w:name="_Toc138860526"/>
      <w:bookmarkStart w:id="625" w:name="_Toc163217519"/>
      <w:r w:rsidRPr="00BE5108">
        <w:t>4.7.5</w:t>
      </w:r>
      <w:r w:rsidRPr="00BE5108">
        <w:tab/>
        <w:t>IABTC3: Non-contiguous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53BCC10" w14:textId="17C350E7" w:rsidR="0018606B" w:rsidRPr="00BE5108" w:rsidRDefault="0018606B" w:rsidP="0018606B">
      <w:pPr>
        <w:pStyle w:val="Heading4"/>
      </w:pPr>
      <w:bookmarkStart w:id="626" w:name="_Toc75275477"/>
      <w:bookmarkStart w:id="627" w:name="_Toc75275988"/>
      <w:bookmarkStart w:id="628" w:name="_Toc76541487"/>
      <w:bookmarkStart w:id="629" w:name="_Toc82437256"/>
      <w:bookmarkStart w:id="630" w:name="_Toc89944621"/>
      <w:bookmarkStart w:id="631" w:name="_Toc98753639"/>
      <w:bookmarkStart w:id="632" w:name="_Toc106179531"/>
      <w:bookmarkStart w:id="633" w:name="_Toc106180042"/>
      <w:bookmarkStart w:id="634" w:name="_Toc130395867"/>
      <w:bookmarkStart w:id="635" w:name="_Toc137555141"/>
      <w:bookmarkStart w:id="636" w:name="_Toc138856668"/>
      <w:bookmarkStart w:id="637" w:name="_Toc138860527"/>
      <w:bookmarkStart w:id="638" w:name="_Toc163217520"/>
      <w:r w:rsidRPr="00BE5108">
        <w:t>4.7.5.1</w:t>
      </w:r>
      <w:r w:rsidRPr="00BE5108">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39" w:name="_Toc75259941"/>
      <w:bookmarkStart w:id="640" w:name="_Toc75275478"/>
      <w:bookmarkStart w:id="641" w:name="_Toc75275989"/>
      <w:bookmarkStart w:id="642" w:name="_Toc76541488"/>
      <w:bookmarkStart w:id="643" w:name="_Toc82437257"/>
      <w:bookmarkStart w:id="644" w:name="_Toc89944622"/>
      <w:bookmarkStart w:id="645" w:name="_Toc98753640"/>
      <w:bookmarkStart w:id="646" w:name="_Toc106179532"/>
      <w:bookmarkStart w:id="647" w:name="_Toc106180043"/>
      <w:bookmarkStart w:id="648" w:name="_Toc130395868"/>
      <w:bookmarkStart w:id="649" w:name="_Toc137555142"/>
      <w:bookmarkStart w:id="650" w:name="_Toc138856669"/>
      <w:bookmarkStart w:id="651" w:name="_Toc138860528"/>
      <w:bookmarkStart w:id="652" w:name="_Toc163217521"/>
      <w:r w:rsidRPr="00BE5108">
        <w:t>4.7.5.</w:t>
      </w:r>
      <w:r w:rsidR="0018606B" w:rsidRPr="00BE5108">
        <w:t>2</w:t>
      </w:r>
      <w:r w:rsidRPr="00BE5108">
        <w:tab/>
        <w:t>IABTC3 generation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53" w:name="_Toc75259942"/>
      <w:bookmarkStart w:id="654" w:name="_Toc75275479"/>
      <w:bookmarkStart w:id="655" w:name="_Toc75275990"/>
      <w:bookmarkStart w:id="656" w:name="_Toc76541489"/>
      <w:bookmarkStart w:id="657" w:name="_Toc82437258"/>
      <w:bookmarkStart w:id="658" w:name="_Toc89944623"/>
      <w:bookmarkStart w:id="659" w:name="_Toc98753641"/>
      <w:bookmarkStart w:id="660" w:name="_Toc106179533"/>
      <w:bookmarkStart w:id="661" w:name="_Toc106180044"/>
      <w:bookmarkStart w:id="662" w:name="_Toc130395869"/>
      <w:bookmarkStart w:id="663" w:name="_Toc137555143"/>
      <w:bookmarkStart w:id="664" w:name="_Toc138856670"/>
      <w:bookmarkStart w:id="665" w:name="_Toc138860529"/>
      <w:bookmarkStart w:id="666" w:name="_Toc163217522"/>
      <w:r w:rsidRPr="00BE5108">
        <w:t>4.7.5.</w:t>
      </w:r>
      <w:r w:rsidR="0018606B" w:rsidRPr="00BE5108">
        <w:t>3</w:t>
      </w:r>
      <w:r w:rsidRPr="00BE5108">
        <w:tab/>
        <w:t>IABTC3 power allocation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67" w:name="_Toc75259943"/>
      <w:bookmarkStart w:id="668" w:name="_Toc75275480"/>
      <w:bookmarkStart w:id="669" w:name="_Toc75275991"/>
      <w:bookmarkStart w:id="670" w:name="_Toc76541490"/>
      <w:bookmarkStart w:id="671" w:name="_Toc82437259"/>
      <w:bookmarkStart w:id="672" w:name="_Toc89944624"/>
      <w:bookmarkStart w:id="673" w:name="_Toc98753642"/>
      <w:bookmarkStart w:id="674" w:name="_Toc106179534"/>
      <w:bookmarkStart w:id="675" w:name="_Toc106180045"/>
      <w:bookmarkStart w:id="676" w:name="_Toc130395870"/>
      <w:bookmarkStart w:id="677" w:name="_Toc137555144"/>
      <w:bookmarkStart w:id="678" w:name="_Toc138856671"/>
      <w:bookmarkStart w:id="679" w:name="_Toc138860530"/>
      <w:bookmarkStart w:id="680" w:name="_Toc163217523"/>
      <w:r w:rsidRPr="00BE5108">
        <w:t>4.7.6</w:t>
      </w:r>
      <w:r w:rsidRPr="00BE5108">
        <w:tab/>
        <w:t>IABTC4: Multi-band test configuration for full carrier allocation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1BF8AA" w14:textId="25FBC58B" w:rsidR="0018606B" w:rsidRPr="00BE5108" w:rsidRDefault="0018606B" w:rsidP="0018606B">
      <w:pPr>
        <w:pStyle w:val="Heading4"/>
        <w:rPr>
          <w:sz w:val="22"/>
        </w:rPr>
      </w:pPr>
      <w:bookmarkStart w:id="681" w:name="_Toc75275481"/>
      <w:bookmarkStart w:id="682" w:name="_Toc75275992"/>
      <w:bookmarkStart w:id="683" w:name="_Toc76541491"/>
      <w:bookmarkStart w:id="684" w:name="_Toc82437260"/>
      <w:bookmarkStart w:id="685" w:name="_Toc89944625"/>
      <w:bookmarkStart w:id="686" w:name="_Toc98753643"/>
      <w:bookmarkStart w:id="687" w:name="_Toc106179535"/>
      <w:bookmarkStart w:id="688" w:name="_Toc106180046"/>
      <w:bookmarkStart w:id="689" w:name="_Toc130395871"/>
      <w:bookmarkStart w:id="690" w:name="_Toc137555145"/>
      <w:bookmarkStart w:id="691" w:name="_Toc138856672"/>
      <w:bookmarkStart w:id="692" w:name="_Toc138860531"/>
      <w:bookmarkStart w:id="693" w:name="_Toc163217524"/>
      <w:r w:rsidRPr="00BE5108">
        <w:t>4.7.6.1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94" w:name="_Toc75259944"/>
      <w:bookmarkStart w:id="695" w:name="_Toc75275482"/>
      <w:bookmarkStart w:id="696" w:name="_Toc75275993"/>
      <w:bookmarkStart w:id="697" w:name="_Toc76541492"/>
      <w:bookmarkStart w:id="698" w:name="_Toc82437261"/>
      <w:bookmarkStart w:id="699" w:name="_Toc89944626"/>
      <w:bookmarkStart w:id="700" w:name="_Toc98753644"/>
      <w:bookmarkStart w:id="701" w:name="_Toc106179536"/>
      <w:bookmarkStart w:id="702" w:name="_Toc106180047"/>
      <w:bookmarkStart w:id="703" w:name="_Toc130395872"/>
      <w:bookmarkStart w:id="704" w:name="_Toc137555146"/>
      <w:bookmarkStart w:id="705" w:name="_Toc138856673"/>
      <w:bookmarkStart w:id="706" w:name="_Toc138860532"/>
      <w:bookmarkStart w:id="707" w:name="_Toc163217525"/>
      <w:r w:rsidRPr="00BE5108">
        <w:t>4.7.6.</w:t>
      </w:r>
      <w:r w:rsidR="0018606B" w:rsidRPr="00BE5108">
        <w:t>2</w:t>
      </w:r>
      <w:r w:rsidRPr="00BE5108">
        <w:tab/>
        <w:t>IABTC4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08" w:name="_Toc75259945"/>
      <w:bookmarkStart w:id="709" w:name="_Toc75275483"/>
      <w:bookmarkStart w:id="710" w:name="_Toc75275994"/>
      <w:bookmarkStart w:id="711" w:name="_Toc76541493"/>
      <w:bookmarkStart w:id="712" w:name="_Toc82437262"/>
      <w:bookmarkStart w:id="713" w:name="_Toc89944627"/>
      <w:bookmarkStart w:id="714" w:name="_Toc98753645"/>
      <w:bookmarkStart w:id="715" w:name="_Toc106179537"/>
      <w:bookmarkStart w:id="716" w:name="_Toc106180048"/>
      <w:bookmarkStart w:id="717" w:name="_Toc130395873"/>
      <w:bookmarkStart w:id="718" w:name="_Toc137555147"/>
      <w:bookmarkStart w:id="719" w:name="_Toc138856674"/>
      <w:bookmarkStart w:id="720" w:name="_Toc138860533"/>
      <w:bookmarkStart w:id="721" w:name="_Toc163217526"/>
      <w:r w:rsidRPr="00BE5108">
        <w:t>4.7.6.</w:t>
      </w:r>
      <w:r w:rsidR="0018606B" w:rsidRPr="00BE5108">
        <w:t>3</w:t>
      </w:r>
      <w:r w:rsidRPr="00BE5108">
        <w:tab/>
        <w:t>IABTC4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22" w:name="_Toc75259946"/>
      <w:bookmarkStart w:id="723" w:name="_Toc75275484"/>
      <w:bookmarkStart w:id="724" w:name="_Toc75275995"/>
      <w:bookmarkStart w:id="725" w:name="_Toc76541494"/>
      <w:bookmarkStart w:id="726" w:name="_Toc82437263"/>
      <w:bookmarkStart w:id="727" w:name="_Toc89944628"/>
      <w:bookmarkStart w:id="728" w:name="_Toc98753646"/>
      <w:bookmarkStart w:id="729" w:name="_Toc106179538"/>
      <w:bookmarkStart w:id="730" w:name="_Toc106180049"/>
      <w:bookmarkStart w:id="731" w:name="_Toc130395874"/>
      <w:bookmarkStart w:id="732" w:name="_Toc137555148"/>
      <w:bookmarkStart w:id="733" w:name="_Toc138856675"/>
      <w:bookmarkStart w:id="734" w:name="_Toc138860534"/>
      <w:bookmarkStart w:id="735" w:name="_Toc163217527"/>
      <w:r w:rsidRPr="00BE5108">
        <w:t>4.7.7</w:t>
      </w:r>
      <w:r w:rsidRPr="00BE5108">
        <w:tab/>
        <w:t>IABTC5: Multi-band test configuration with high PSD per carrier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92D1A7D" w14:textId="4FFB1DDB" w:rsidR="0018606B" w:rsidRPr="00BE5108" w:rsidRDefault="0018606B" w:rsidP="0018606B">
      <w:pPr>
        <w:pStyle w:val="Heading4"/>
      </w:pPr>
      <w:bookmarkStart w:id="736" w:name="_Toc75275485"/>
      <w:bookmarkStart w:id="737" w:name="_Toc75275996"/>
      <w:bookmarkStart w:id="738" w:name="_Toc76541495"/>
      <w:bookmarkStart w:id="739" w:name="_Toc82437264"/>
      <w:bookmarkStart w:id="740" w:name="_Toc89944629"/>
      <w:bookmarkStart w:id="741" w:name="_Toc98753647"/>
      <w:bookmarkStart w:id="742" w:name="_Toc106179539"/>
      <w:bookmarkStart w:id="743" w:name="_Toc106180050"/>
      <w:bookmarkStart w:id="744" w:name="_Toc130395875"/>
      <w:bookmarkStart w:id="745" w:name="_Toc137555149"/>
      <w:bookmarkStart w:id="746" w:name="_Toc138856676"/>
      <w:bookmarkStart w:id="747" w:name="_Toc138860535"/>
      <w:bookmarkStart w:id="748" w:name="_Toc163217528"/>
      <w:r w:rsidRPr="00BE5108">
        <w:t>4.7.7.1</w:t>
      </w:r>
      <w:r w:rsidRPr="00BE5108">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49" w:name="_Toc75259947"/>
      <w:bookmarkStart w:id="750" w:name="_Toc75275486"/>
      <w:bookmarkStart w:id="751" w:name="_Toc75275997"/>
      <w:bookmarkStart w:id="752" w:name="_Toc76541496"/>
      <w:bookmarkStart w:id="753" w:name="_Toc82437265"/>
      <w:bookmarkStart w:id="754" w:name="_Toc89944630"/>
      <w:bookmarkStart w:id="755" w:name="_Toc98753648"/>
      <w:bookmarkStart w:id="756" w:name="_Toc106179540"/>
      <w:bookmarkStart w:id="757" w:name="_Toc106180051"/>
      <w:bookmarkStart w:id="758" w:name="_Toc130395876"/>
      <w:bookmarkStart w:id="759" w:name="_Toc137555150"/>
      <w:bookmarkStart w:id="760" w:name="_Toc138856677"/>
      <w:bookmarkStart w:id="761" w:name="_Toc138860536"/>
      <w:bookmarkStart w:id="762" w:name="_Toc163217529"/>
      <w:r w:rsidRPr="00BE5108">
        <w:t>4.7.7.</w:t>
      </w:r>
      <w:r w:rsidR="0018606B" w:rsidRPr="00BE5108">
        <w:t>2</w:t>
      </w:r>
      <w:r w:rsidRPr="00BE5108">
        <w:tab/>
        <w:t>IABTC5 generation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63" w:name="_Toc75259948"/>
      <w:bookmarkStart w:id="764" w:name="_Toc75275487"/>
      <w:bookmarkStart w:id="765" w:name="_Toc75275998"/>
      <w:bookmarkStart w:id="766" w:name="_Toc76541497"/>
      <w:bookmarkStart w:id="767" w:name="_Toc82437266"/>
      <w:bookmarkStart w:id="768" w:name="_Toc89944631"/>
      <w:bookmarkStart w:id="769" w:name="_Toc98753649"/>
      <w:bookmarkStart w:id="770" w:name="_Toc106179541"/>
      <w:bookmarkStart w:id="771" w:name="_Toc106180052"/>
      <w:bookmarkStart w:id="772" w:name="_Toc130395877"/>
      <w:bookmarkStart w:id="773" w:name="_Toc137555151"/>
      <w:bookmarkStart w:id="774" w:name="_Toc138856678"/>
      <w:bookmarkStart w:id="775" w:name="_Toc138860537"/>
      <w:bookmarkStart w:id="776" w:name="_Toc163217530"/>
      <w:r w:rsidRPr="00BE5108">
        <w:t>4.7.7.</w:t>
      </w:r>
      <w:r w:rsidR="0018606B" w:rsidRPr="00BE5108">
        <w:t>3</w:t>
      </w:r>
      <w:r w:rsidRPr="00BE5108">
        <w:tab/>
        <w:t>IABTC5 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77" w:name="_Toc73962776"/>
      <w:bookmarkStart w:id="778" w:name="_Toc75259949"/>
      <w:bookmarkStart w:id="779" w:name="_Toc75275488"/>
      <w:bookmarkStart w:id="780" w:name="_Toc75275999"/>
      <w:bookmarkStart w:id="781" w:name="_Toc76541498"/>
      <w:bookmarkStart w:id="782" w:name="_Toc82437267"/>
      <w:bookmarkStart w:id="783" w:name="_Toc89944632"/>
      <w:bookmarkStart w:id="784" w:name="_Toc98753650"/>
      <w:bookmarkStart w:id="785" w:name="_Toc106179542"/>
      <w:bookmarkStart w:id="786" w:name="_Toc106180053"/>
      <w:bookmarkStart w:id="787" w:name="_Toc130395878"/>
      <w:bookmarkStart w:id="788" w:name="_Toc137555152"/>
      <w:bookmarkStart w:id="789" w:name="_Toc138856679"/>
      <w:bookmarkStart w:id="790" w:name="_Toc138860538"/>
      <w:bookmarkStart w:id="791" w:name="_Toc163217531"/>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5F6A3BE" w14:textId="77777777" w:rsidR="00AD1976" w:rsidRPr="00BE5108" w:rsidRDefault="00AD1976" w:rsidP="00FF7252">
      <w:pPr>
        <w:pStyle w:val="Heading3"/>
        <w:rPr>
          <w:rFonts w:eastAsiaTheme="minorEastAsia"/>
        </w:rPr>
      </w:pPr>
      <w:bookmarkStart w:id="792" w:name="_Toc75259950"/>
      <w:bookmarkStart w:id="793" w:name="_Toc75275489"/>
      <w:bookmarkStart w:id="794" w:name="_Toc75276000"/>
      <w:bookmarkStart w:id="795" w:name="_Toc76541499"/>
      <w:bookmarkStart w:id="796" w:name="_Toc82437268"/>
      <w:bookmarkStart w:id="797" w:name="_Toc89944633"/>
      <w:bookmarkStart w:id="798" w:name="_Toc98753651"/>
      <w:bookmarkStart w:id="799" w:name="_Toc106179543"/>
      <w:bookmarkStart w:id="800" w:name="_Toc106180054"/>
      <w:bookmarkStart w:id="801" w:name="_Toc130395879"/>
      <w:bookmarkStart w:id="802" w:name="_Toc137555153"/>
      <w:bookmarkStart w:id="803" w:name="_Toc138856680"/>
      <w:bookmarkStart w:id="804" w:name="_Toc138860539"/>
      <w:bookmarkStart w:id="805" w:name="_Toc163217532"/>
      <w:r w:rsidRPr="00BE5108">
        <w:t>4.8.1</w:t>
      </w:r>
      <w:r w:rsidRPr="00BE5108">
        <w:tab/>
      </w:r>
      <w:r w:rsidRPr="00BE5108">
        <w:rPr>
          <w:rFonts w:eastAsiaTheme="minorEastAsia"/>
        </w:rPr>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1F486A5" w14:textId="77777777" w:rsidR="00AD1976" w:rsidRPr="00BE5108" w:rsidRDefault="00AD1976" w:rsidP="00FF7252">
      <w:pPr>
        <w:pStyle w:val="Heading3"/>
        <w:rPr>
          <w:rFonts w:eastAsiaTheme="minorEastAsia"/>
        </w:rPr>
      </w:pPr>
      <w:bookmarkStart w:id="806" w:name="_Toc75259951"/>
      <w:bookmarkStart w:id="807" w:name="_Toc75275490"/>
      <w:bookmarkStart w:id="808" w:name="_Toc75276001"/>
      <w:bookmarkStart w:id="809" w:name="_Toc76541500"/>
      <w:bookmarkStart w:id="810" w:name="_Toc82437269"/>
      <w:bookmarkStart w:id="811" w:name="_Toc89944634"/>
      <w:bookmarkStart w:id="812" w:name="_Toc98753652"/>
      <w:bookmarkStart w:id="813" w:name="_Toc106179544"/>
      <w:bookmarkStart w:id="814" w:name="_Toc106180055"/>
      <w:bookmarkStart w:id="815" w:name="_Toc130395880"/>
      <w:bookmarkStart w:id="816" w:name="_Toc137555154"/>
      <w:bookmarkStart w:id="817" w:name="_Toc138856681"/>
      <w:bookmarkStart w:id="818" w:name="_Toc138860540"/>
      <w:bookmarkStart w:id="819" w:name="_Toc163217533"/>
      <w:r w:rsidRPr="00BE5108">
        <w:t>4.8.2</w:t>
      </w:r>
      <w:r w:rsidRPr="00BE5108">
        <w:tab/>
      </w:r>
      <w:r w:rsidRPr="00BE5108">
        <w:rPr>
          <w:rFonts w:eastAsiaTheme="minorEastAsia"/>
        </w:rPr>
        <w:t>Requirement set applicability</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20" w:name="_Toc75259952"/>
      <w:bookmarkStart w:id="821" w:name="_Toc75275491"/>
      <w:bookmarkStart w:id="822" w:name="_Toc75276002"/>
      <w:bookmarkStart w:id="823" w:name="_Toc76541501"/>
      <w:bookmarkStart w:id="824" w:name="_Toc82437270"/>
      <w:bookmarkStart w:id="825" w:name="_Toc89944635"/>
      <w:bookmarkStart w:id="826" w:name="_Toc98753653"/>
      <w:bookmarkStart w:id="827" w:name="_Toc106179545"/>
      <w:bookmarkStart w:id="828" w:name="_Toc106180056"/>
      <w:bookmarkStart w:id="829" w:name="_Toc130395881"/>
      <w:bookmarkStart w:id="830" w:name="_Toc137555155"/>
      <w:bookmarkStart w:id="831" w:name="_Toc138856682"/>
      <w:bookmarkStart w:id="832" w:name="_Toc138860541"/>
      <w:bookmarkStart w:id="833" w:name="_Toc163217534"/>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34" w:name="_Toc75259953"/>
      <w:bookmarkStart w:id="835" w:name="_Toc75275492"/>
      <w:bookmarkStart w:id="836" w:name="_Toc75276003"/>
      <w:bookmarkStart w:id="837" w:name="_Toc76541502"/>
      <w:bookmarkStart w:id="838" w:name="_Toc82437271"/>
      <w:bookmarkStart w:id="839" w:name="_Toc89944636"/>
      <w:bookmarkStart w:id="840" w:name="_Toc98753654"/>
      <w:bookmarkStart w:id="841" w:name="_Toc106179546"/>
      <w:bookmarkStart w:id="842" w:name="_Toc106180057"/>
      <w:bookmarkStart w:id="843" w:name="_Toc130395882"/>
      <w:bookmarkStart w:id="844" w:name="_Toc137555156"/>
      <w:bookmarkStart w:id="845" w:name="_Toc138856683"/>
      <w:bookmarkStart w:id="846" w:name="_Toc138860542"/>
      <w:bookmarkStart w:id="847" w:name="_Toc163217535"/>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848" w:name="_Toc73962777"/>
      <w:bookmarkStart w:id="849" w:name="_Toc75259954"/>
      <w:bookmarkStart w:id="850" w:name="_Toc75275493"/>
      <w:bookmarkStart w:id="851" w:name="_Toc75276004"/>
      <w:bookmarkStart w:id="852" w:name="_Toc76541503"/>
      <w:bookmarkStart w:id="853" w:name="_Toc82437272"/>
      <w:bookmarkStart w:id="854" w:name="_Toc89944637"/>
      <w:bookmarkStart w:id="855" w:name="_Toc98753655"/>
      <w:bookmarkStart w:id="856" w:name="_Toc106179547"/>
      <w:bookmarkStart w:id="857" w:name="_Toc106180058"/>
      <w:bookmarkStart w:id="858" w:name="_Toc130395883"/>
      <w:bookmarkStart w:id="859" w:name="_Toc137555157"/>
      <w:bookmarkStart w:id="860" w:name="_Toc138856684"/>
      <w:bookmarkStart w:id="861" w:name="_Toc138860543"/>
      <w:bookmarkStart w:id="862" w:name="_Toc163217536"/>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3568DF4" w14:textId="77777777" w:rsidR="00AD1976" w:rsidRPr="00BE5108" w:rsidRDefault="00AD1976" w:rsidP="00F22766">
      <w:pPr>
        <w:pStyle w:val="Heading3"/>
        <w:rPr>
          <w:rFonts w:eastAsiaTheme="minorEastAsia"/>
          <w:lang w:eastAsia="zh-CN"/>
        </w:rPr>
      </w:pPr>
      <w:bookmarkStart w:id="863" w:name="_Toc73962778"/>
      <w:bookmarkStart w:id="864" w:name="_Toc75259955"/>
      <w:bookmarkStart w:id="865" w:name="_Toc75275494"/>
      <w:bookmarkStart w:id="866" w:name="_Toc75276005"/>
      <w:bookmarkStart w:id="867" w:name="_Toc76541504"/>
      <w:bookmarkStart w:id="868" w:name="_Toc82437273"/>
      <w:bookmarkStart w:id="869" w:name="_Toc89944638"/>
      <w:bookmarkStart w:id="870" w:name="_Toc98753656"/>
      <w:bookmarkStart w:id="871" w:name="_Toc106179548"/>
      <w:bookmarkStart w:id="872" w:name="_Toc106180059"/>
      <w:bookmarkStart w:id="873" w:name="_Toc130395884"/>
      <w:bookmarkStart w:id="874" w:name="_Toc137555158"/>
      <w:bookmarkStart w:id="875" w:name="_Toc138856685"/>
      <w:bookmarkStart w:id="876" w:name="_Toc138860544"/>
      <w:bookmarkStart w:id="877" w:name="_Toc163217537"/>
      <w:r w:rsidRPr="00BE5108">
        <w:rPr>
          <w:rFonts w:eastAsiaTheme="minorEastAsia"/>
          <w:lang w:eastAsia="zh-CN"/>
        </w:rPr>
        <w:t>4.9.1</w:t>
      </w:r>
      <w:r w:rsidRPr="00BE5108">
        <w:rPr>
          <w:rFonts w:eastAsiaTheme="minorEastAsia"/>
          <w:lang w:eastAsia="zh-CN"/>
        </w:rPr>
        <w:tab/>
        <w:t>RF channels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78" w:name="_Toc73962779"/>
      <w:bookmarkStart w:id="879" w:name="_Toc75259956"/>
      <w:bookmarkStart w:id="880" w:name="_Toc75275495"/>
      <w:bookmarkStart w:id="881" w:name="_Toc75276006"/>
      <w:bookmarkStart w:id="882" w:name="_Toc76541505"/>
      <w:bookmarkStart w:id="883" w:name="_Toc82437274"/>
      <w:bookmarkStart w:id="884" w:name="_Toc89944639"/>
      <w:bookmarkStart w:id="885" w:name="_Toc98753657"/>
      <w:bookmarkStart w:id="886" w:name="_Toc106179549"/>
      <w:bookmarkStart w:id="887" w:name="_Toc106180060"/>
      <w:bookmarkStart w:id="888" w:name="_Toc130395885"/>
      <w:bookmarkStart w:id="889" w:name="_Toc137555159"/>
      <w:bookmarkStart w:id="890" w:name="_Toc138856686"/>
      <w:bookmarkStart w:id="891" w:name="_Toc138860545"/>
      <w:bookmarkStart w:id="892" w:name="_Toc163217538"/>
      <w:r w:rsidRPr="00BE5108">
        <w:rPr>
          <w:rFonts w:eastAsiaTheme="minorEastAsia"/>
        </w:rPr>
        <w:t>4.9.2</w:t>
      </w:r>
      <w:r w:rsidRPr="00BE5108">
        <w:rPr>
          <w:rFonts w:eastAsiaTheme="minorEastAsia"/>
        </w:rPr>
        <w:tab/>
        <w:t>Test models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BC9E037" w14:textId="77777777" w:rsidR="00AD1976" w:rsidRPr="00BE5108" w:rsidRDefault="00AD1976" w:rsidP="00F22766">
      <w:pPr>
        <w:pStyle w:val="Heading4"/>
        <w:rPr>
          <w:rFonts w:eastAsiaTheme="minorEastAsia"/>
        </w:rPr>
      </w:pPr>
      <w:bookmarkStart w:id="893" w:name="_Toc73962780"/>
      <w:bookmarkStart w:id="894" w:name="_Toc75259957"/>
      <w:bookmarkStart w:id="895" w:name="_Toc75275496"/>
      <w:bookmarkStart w:id="896" w:name="_Toc75276007"/>
      <w:bookmarkStart w:id="897" w:name="_Toc76541506"/>
      <w:bookmarkStart w:id="898" w:name="_Toc82437275"/>
      <w:bookmarkStart w:id="899" w:name="_Toc89944640"/>
      <w:bookmarkStart w:id="900" w:name="_Toc98753658"/>
      <w:bookmarkStart w:id="901" w:name="_Toc106179550"/>
      <w:bookmarkStart w:id="902" w:name="_Toc106180061"/>
      <w:bookmarkStart w:id="903" w:name="_Toc130395886"/>
      <w:bookmarkStart w:id="904" w:name="_Toc137555160"/>
      <w:bookmarkStart w:id="905" w:name="_Toc138856687"/>
      <w:bookmarkStart w:id="906" w:name="_Toc138860546"/>
      <w:bookmarkStart w:id="907" w:name="_Toc163217539"/>
      <w:r w:rsidRPr="00BE5108">
        <w:rPr>
          <w:rFonts w:eastAsiaTheme="minorEastAsia"/>
        </w:rPr>
        <w:t>4.9.2.1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08" w:name="_Toc73962781"/>
      <w:bookmarkStart w:id="909" w:name="_Toc75259958"/>
      <w:bookmarkStart w:id="910" w:name="_Toc75275497"/>
      <w:bookmarkStart w:id="911" w:name="_Toc75276008"/>
      <w:bookmarkStart w:id="912" w:name="_Toc76541507"/>
      <w:bookmarkStart w:id="913" w:name="_Toc82437276"/>
      <w:bookmarkStart w:id="914" w:name="_Toc89944641"/>
      <w:bookmarkStart w:id="915" w:name="_Toc98753659"/>
      <w:bookmarkStart w:id="916" w:name="_Toc106179551"/>
      <w:bookmarkStart w:id="917" w:name="_Toc106180062"/>
      <w:bookmarkStart w:id="918" w:name="_Toc130395887"/>
      <w:bookmarkStart w:id="919" w:name="_Toc137555161"/>
      <w:bookmarkStart w:id="920" w:name="_Toc138856688"/>
      <w:bookmarkStart w:id="921" w:name="_Toc138860547"/>
      <w:bookmarkStart w:id="922" w:name="_Toc163217540"/>
      <w:r w:rsidRPr="00BE5108">
        <w:rPr>
          <w:rFonts w:eastAsiaTheme="minorEastAsia"/>
        </w:rPr>
        <w:t>4.9.2.2</w:t>
      </w:r>
      <w:r w:rsidRPr="00BE5108">
        <w:rPr>
          <w:rFonts w:eastAsiaTheme="minorEastAsia"/>
        </w:rPr>
        <w:tab/>
        <w:t>FR1 test models for IAB-DU</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23" w:name="_Toc73962782"/>
      <w:bookmarkStart w:id="924" w:name="_Toc75259959"/>
      <w:bookmarkStart w:id="925" w:name="_Toc75275498"/>
      <w:bookmarkStart w:id="926" w:name="_Toc75276009"/>
      <w:bookmarkStart w:id="927" w:name="_Toc76541508"/>
      <w:bookmarkStart w:id="928" w:name="_Toc82437277"/>
      <w:bookmarkStart w:id="929" w:name="_Toc89944642"/>
      <w:bookmarkStart w:id="930" w:name="_Toc98753660"/>
      <w:bookmarkStart w:id="931" w:name="_Toc106179552"/>
      <w:bookmarkStart w:id="932" w:name="_Toc106180063"/>
      <w:bookmarkStart w:id="933" w:name="_Toc130395888"/>
      <w:bookmarkStart w:id="934" w:name="_Toc137555162"/>
      <w:bookmarkStart w:id="935" w:name="_Toc138856689"/>
      <w:bookmarkStart w:id="936" w:name="_Toc138860548"/>
      <w:bookmarkStart w:id="937" w:name="_Toc163217541"/>
      <w:r w:rsidRPr="00BE5108">
        <w:rPr>
          <w:rFonts w:eastAsiaTheme="minorEastAsia"/>
        </w:rPr>
        <w:t>4.9.2.3</w:t>
      </w:r>
      <w:r w:rsidRPr="00BE5108">
        <w:rPr>
          <w:rFonts w:eastAsiaTheme="minorEastAsia"/>
        </w:rPr>
        <w:tab/>
        <w:t>FR1 test models for IAB-MT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73DE75" w14:textId="43AC0CA6" w:rsidR="0018606B" w:rsidRPr="00BE5108" w:rsidRDefault="0018606B" w:rsidP="00F22766">
      <w:pPr>
        <w:pStyle w:val="Heading5"/>
        <w:rPr>
          <w:rFonts w:eastAsiaTheme="minorEastAsia"/>
        </w:rPr>
      </w:pPr>
      <w:bookmarkStart w:id="938" w:name="_Toc75275499"/>
      <w:bookmarkStart w:id="939" w:name="_Toc75276010"/>
      <w:bookmarkStart w:id="940" w:name="_Toc76541509"/>
      <w:bookmarkStart w:id="941" w:name="_Toc82437278"/>
      <w:bookmarkStart w:id="942" w:name="_Toc89944643"/>
      <w:bookmarkStart w:id="943" w:name="_Toc98753661"/>
      <w:bookmarkStart w:id="944" w:name="_Toc106179553"/>
      <w:bookmarkStart w:id="945" w:name="_Toc106180064"/>
      <w:bookmarkStart w:id="946" w:name="_Toc130395889"/>
      <w:bookmarkStart w:id="947" w:name="_Toc137555163"/>
      <w:bookmarkStart w:id="948" w:name="_Toc138856690"/>
      <w:bookmarkStart w:id="949" w:name="_Toc138860549"/>
      <w:bookmarkStart w:id="950" w:name="_Toc163217542"/>
      <w:r w:rsidRPr="00BE5108">
        <w:rPr>
          <w:rFonts w:eastAsiaTheme="minorEastAsia"/>
        </w:rPr>
        <w:t>4.9.2.3.1</w:t>
      </w:r>
      <w:r w:rsidRPr="00BE5108">
        <w:rPr>
          <w:rFonts w:eastAsiaTheme="minorEastAsia"/>
        </w:rP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951" w:name="_Toc73962783"/>
      <w:bookmarkStart w:id="952" w:name="_Toc75259960"/>
      <w:bookmarkStart w:id="953" w:name="_Toc75275500"/>
      <w:bookmarkStart w:id="954" w:name="_Toc75276011"/>
      <w:bookmarkStart w:id="955" w:name="_Toc76541510"/>
      <w:bookmarkStart w:id="956" w:name="_Toc82437279"/>
      <w:bookmarkStart w:id="957" w:name="_Toc89944644"/>
      <w:bookmarkStart w:id="958" w:name="_Toc98753662"/>
      <w:bookmarkStart w:id="959" w:name="_Toc106179554"/>
      <w:bookmarkStart w:id="960" w:name="_Toc106180065"/>
      <w:bookmarkStart w:id="961" w:name="_Toc130395890"/>
      <w:bookmarkStart w:id="962" w:name="_Toc137555164"/>
      <w:bookmarkStart w:id="963" w:name="_Toc138856691"/>
      <w:bookmarkStart w:id="964" w:name="_Toc138860550"/>
      <w:bookmarkStart w:id="965" w:name="_Toc163217543"/>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66" w:name="_Toc73962784"/>
      <w:bookmarkStart w:id="967" w:name="_Toc75259961"/>
      <w:bookmarkStart w:id="968" w:name="_Toc75275501"/>
      <w:bookmarkStart w:id="969" w:name="_Toc75276012"/>
      <w:bookmarkStart w:id="970" w:name="_Toc76541511"/>
      <w:bookmarkStart w:id="971" w:name="_Toc82437280"/>
      <w:bookmarkStart w:id="972" w:name="_Toc89944645"/>
      <w:bookmarkStart w:id="973" w:name="_Toc98753663"/>
      <w:bookmarkStart w:id="974" w:name="_Toc106179555"/>
      <w:bookmarkStart w:id="975" w:name="_Toc106180066"/>
      <w:bookmarkStart w:id="976" w:name="_Toc130395891"/>
      <w:bookmarkStart w:id="977" w:name="_Toc137555165"/>
      <w:bookmarkStart w:id="978" w:name="_Toc138856692"/>
      <w:bookmarkStart w:id="979" w:name="_Toc138860551"/>
      <w:bookmarkStart w:id="980" w:name="_Toc163217544"/>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C273FD"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C273FD"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C273FD"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81" w:name="_Toc89944646"/>
      <w:bookmarkStart w:id="982" w:name="_Toc98753664"/>
      <w:bookmarkStart w:id="983" w:name="_Toc106179556"/>
      <w:bookmarkStart w:id="984" w:name="_Toc106180067"/>
      <w:bookmarkStart w:id="985" w:name="_Toc130395892"/>
      <w:bookmarkStart w:id="986" w:name="_Toc137555166"/>
      <w:bookmarkStart w:id="987" w:name="_Toc138856693"/>
      <w:bookmarkStart w:id="988" w:name="_Toc138860552"/>
      <w:bookmarkStart w:id="989" w:name="_Toc163217545"/>
      <w:r w:rsidRPr="00BE5108">
        <w:t>4.9.2.3.3</w:t>
      </w:r>
      <w:r>
        <w:t>a</w:t>
      </w:r>
      <w:r w:rsidRPr="00BE5108">
        <w:tab/>
        <w:t>FR1 test model 2</w:t>
      </w:r>
      <w:r>
        <w:t>a</w:t>
      </w:r>
      <w:r w:rsidRPr="00BE5108">
        <w:t xml:space="preserve"> (IAB-MT-FR1-TM2</w:t>
      </w:r>
      <w:r>
        <w:t>a</w:t>
      </w:r>
      <w:r w:rsidRPr="00BE5108">
        <w:t>)</w:t>
      </w:r>
      <w:bookmarkEnd w:id="981"/>
      <w:bookmarkEnd w:id="982"/>
      <w:bookmarkEnd w:id="983"/>
      <w:bookmarkEnd w:id="984"/>
      <w:bookmarkEnd w:id="985"/>
      <w:bookmarkEnd w:id="986"/>
      <w:bookmarkEnd w:id="987"/>
      <w:bookmarkEnd w:id="988"/>
      <w:bookmarkEnd w:id="98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90" w:name="_Toc73962785"/>
      <w:bookmarkStart w:id="991" w:name="_Toc75259962"/>
      <w:bookmarkStart w:id="992" w:name="_Toc75275502"/>
      <w:bookmarkStart w:id="993" w:name="_Toc75276013"/>
      <w:bookmarkStart w:id="994" w:name="_Toc76541512"/>
      <w:bookmarkStart w:id="995" w:name="_Toc82437281"/>
      <w:bookmarkStart w:id="996" w:name="_Toc89944647"/>
      <w:bookmarkStart w:id="997" w:name="_Toc98753665"/>
      <w:bookmarkStart w:id="998" w:name="_Toc106179557"/>
      <w:bookmarkStart w:id="999" w:name="_Toc106180068"/>
      <w:bookmarkStart w:id="1000" w:name="_Toc130395893"/>
      <w:bookmarkStart w:id="1001" w:name="_Toc137555167"/>
      <w:bookmarkStart w:id="1002" w:name="_Toc138856694"/>
      <w:bookmarkStart w:id="1003" w:name="_Toc138860553"/>
      <w:bookmarkStart w:id="1004" w:name="_Toc163217546"/>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05" w:name="_Toc73962786"/>
      <w:bookmarkStart w:id="1006" w:name="_Toc75259963"/>
      <w:bookmarkStart w:id="1007" w:name="_Toc75275503"/>
      <w:bookmarkStart w:id="1008" w:name="_Toc75276014"/>
      <w:bookmarkStart w:id="1009" w:name="_Toc76541513"/>
      <w:bookmarkStart w:id="101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11" w:name="_Toc89944648"/>
      <w:bookmarkStart w:id="1012" w:name="_Toc98753666"/>
      <w:bookmarkStart w:id="1013" w:name="_Toc106179558"/>
      <w:bookmarkStart w:id="1014" w:name="_Toc106180069"/>
      <w:bookmarkStart w:id="1015" w:name="_Toc130395894"/>
      <w:bookmarkStart w:id="1016" w:name="_Toc137555168"/>
      <w:bookmarkStart w:id="1017" w:name="_Toc138856695"/>
      <w:bookmarkStart w:id="1018" w:name="_Toc138860554"/>
      <w:bookmarkStart w:id="1019" w:name="_Toc163217547"/>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20" w:name="_Toc73962787"/>
      <w:bookmarkStart w:id="1021" w:name="_Toc75259964"/>
      <w:bookmarkStart w:id="1022" w:name="_Toc75275504"/>
      <w:bookmarkStart w:id="1023" w:name="_Toc75276015"/>
      <w:bookmarkStart w:id="1024" w:name="_Toc76541514"/>
      <w:bookmarkStart w:id="1025" w:name="_Toc82437283"/>
      <w:bookmarkStart w:id="1026" w:name="_Toc89944649"/>
      <w:bookmarkStart w:id="1027" w:name="_Toc98753667"/>
      <w:bookmarkStart w:id="1028" w:name="_Toc106179559"/>
      <w:bookmarkStart w:id="1029" w:name="_Toc106180070"/>
      <w:bookmarkStart w:id="1030" w:name="_Toc130395895"/>
      <w:bookmarkStart w:id="1031" w:name="_Toc137555169"/>
      <w:bookmarkStart w:id="1032" w:name="_Toc138856696"/>
      <w:bookmarkStart w:id="1033" w:name="_Toc138860555"/>
      <w:bookmarkStart w:id="1034" w:name="_Toc163217548"/>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2E809BD" w14:textId="720F82C9" w:rsidR="000D1938" w:rsidRPr="00BE5108" w:rsidRDefault="000D1938" w:rsidP="00F22766">
      <w:pPr>
        <w:pStyle w:val="Heading5"/>
        <w:rPr>
          <w:rFonts w:eastAsiaTheme="minorEastAsia"/>
        </w:rPr>
      </w:pPr>
      <w:bookmarkStart w:id="1035" w:name="_Toc75275505"/>
      <w:bookmarkStart w:id="1036" w:name="_Toc75276016"/>
      <w:bookmarkStart w:id="1037" w:name="_Toc76541515"/>
      <w:bookmarkStart w:id="1038" w:name="_Toc82437284"/>
      <w:bookmarkStart w:id="1039" w:name="_Toc89944650"/>
      <w:bookmarkStart w:id="1040" w:name="_Toc98753668"/>
      <w:bookmarkStart w:id="1041" w:name="_Toc106179560"/>
      <w:bookmarkStart w:id="1042" w:name="_Toc106180071"/>
      <w:bookmarkStart w:id="1043" w:name="_Toc130395896"/>
      <w:bookmarkStart w:id="1044" w:name="_Toc137555170"/>
      <w:bookmarkStart w:id="1045" w:name="_Toc138856697"/>
      <w:bookmarkStart w:id="1046" w:name="_Toc138860556"/>
      <w:bookmarkStart w:id="1047" w:name="_Toc163217549"/>
      <w:r w:rsidRPr="00BE5108">
        <w:rPr>
          <w:rFonts w:eastAsiaTheme="minorEastAsia"/>
        </w:rPr>
        <w:t>4.9.2.4.1</w:t>
      </w:r>
      <w:r w:rsidRPr="00BE5108">
        <w:rPr>
          <w:rFonts w:eastAsiaTheme="minorEastAsia"/>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05pt;height:14.95pt" o:ole="">
            <v:imagedata r:id="rId16" o:title=""/>
          </v:shape>
          <o:OLEObject Type="Embed" ProgID="Equation.3" ShapeID="_x0000_i1028" DrawAspect="Content" ObjectID="_1782901705"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048" w:name="_Toc73962788"/>
      <w:bookmarkStart w:id="1049" w:name="_Toc75259965"/>
      <w:bookmarkStart w:id="1050" w:name="_Toc75275506"/>
      <w:bookmarkStart w:id="1051" w:name="_Toc75276017"/>
      <w:bookmarkStart w:id="1052" w:name="_Toc76541516"/>
      <w:bookmarkStart w:id="1053" w:name="_Toc82437285"/>
      <w:bookmarkStart w:id="1054" w:name="_Toc89944651"/>
      <w:bookmarkStart w:id="1055" w:name="_Toc98753669"/>
      <w:bookmarkStart w:id="1056" w:name="_Toc106179561"/>
      <w:bookmarkStart w:id="1057" w:name="_Toc106180072"/>
      <w:bookmarkStart w:id="1058" w:name="_Toc130395897"/>
      <w:bookmarkStart w:id="1059" w:name="_Toc137555171"/>
      <w:bookmarkStart w:id="1060" w:name="_Toc138856698"/>
      <w:bookmarkStart w:id="1061" w:name="_Toc138860557"/>
      <w:bookmarkStart w:id="1062" w:name="_Toc163217550"/>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063" w:name="_Toc73962789"/>
      <w:bookmarkStart w:id="1064" w:name="_Toc75259966"/>
      <w:bookmarkStart w:id="1065" w:name="_Toc75275507"/>
      <w:bookmarkStart w:id="1066" w:name="_Toc75276018"/>
      <w:bookmarkStart w:id="1067" w:name="_Toc76541517"/>
      <w:bookmarkStart w:id="1068" w:name="_Toc82437286"/>
      <w:bookmarkStart w:id="1069" w:name="_Toc89944652"/>
      <w:bookmarkStart w:id="1070" w:name="_Toc98753670"/>
      <w:bookmarkStart w:id="1071" w:name="_Toc106179562"/>
      <w:bookmarkStart w:id="1072" w:name="_Toc106180073"/>
      <w:bookmarkStart w:id="1073" w:name="_Toc130395898"/>
      <w:bookmarkStart w:id="1074" w:name="_Toc137555172"/>
      <w:bookmarkStart w:id="1075" w:name="_Toc138856699"/>
      <w:bookmarkStart w:id="1076" w:name="_Toc138860558"/>
      <w:bookmarkStart w:id="1077" w:name="_Toc163217551"/>
      <w:r w:rsidRPr="00BE5108">
        <w:rPr>
          <w:rFonts w:eastAsiaTheme="minorEastAsia"/>
        </w:rPr>
        <w:t>4.10</w:t>
      </w:r>
      <w:r w:rsidRPr="00BE5108">
        <w:rPr>
          <w:rFonts w:eastAsiaTheme="minorEastAsia"/>
        </w:rPr>
        <w:tab/>
        <w:t>Requirements for contiguous and non-contiguous spectrum</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78" w:name="_Toc73962790"/>
      <w:bookmarkStart w:id="1079" w:name="_Toc75259967"/>
      <w:bookmarkStart w:id="1080" w:name="_Toc75275508"/>
      <w:bookmarkStart w:id="1081" w:name="_Toc75276019"/>
      <w:bookmarkStart w:id="1082" w:name="_Toc76541518"/>
      <w:bookmarkStart w:id="1083" w:name="_Toc82437287"/>
      <w:bookmarkStart w:id="1084" w:name="_Toc89944653"/>
      <w:bookmarkStart w:id="1085" w:name="_Toc98753671"/>
      <w:bookmarkStart w:id="1086" w:name="_Toc106179563"/>
      <w:bookmarkStart w:id="1087" w:name="_Toc106180074"/>
      <w:bookmarkStart w:id="1088" w:name="_Toc130395899"/>
      <w:bookmarkStart w:id="1089" w:name="_Toc137555173"/>
      <w:bookmarkStart w:id="1090" w:name="_Toc138856700"/>
      <w:bookmarkStart w:id="1091" w:name="_Toc138860559"/>
      <w:bookmarkStart w:id="1092" w:name="_Toc163217552"/>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93" w:name="_Toc73962791"/>
      <w:bookmarkStart w:id="1094" w:name="_Toc75259968"/>
      <w:bookmarkStart w:id="1095" w:name="_Toc75275509"/>
      <w:bookmarkStart w:id="1096" w:name="_Toc75276020"/>
      <w:bookmarkStart w:id="1097" w:name="_Toc76541519"/>
      <w:bookmarkStart w:id="1098" w:name="_Toc82437288"/>
      <w:bookmarkStart w:id="1099" w:name="_Toc89944654"/>
      <w:bookmarkStart w:id="1100" w:name="_Toc98753672"/>
      <w:bookmarkStart w:id="1101" w:name="_Toc106179564"/>
      <w:bookmarkStart w:id="1102" w:name="_Toc106180075"/>
      <w:bookmarkStart w:id="1103" w:name="_Toc130395900"/>
      <w:bookmarkStart w:id="1104" w:name="_Toc137555174"/>
      <w:bookmarkStart w:id="1105" w:name="_Toc138856701"/>
      <w:bookmarkStart w:id="1106" w:name="_Toc138860560"/>
      <w:bookmarkStart w:id="1107" w:name="_Toc163217553"/>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08" w:name="_Toc73962792"/>
      <w:bookmarkStart w:id="1109" w:name="_Toc75259969"/>
      <w:bookmarkStart w:id="1110" w:name="_Toc75275510"/>
      <w:bookmarkStart w:id="1111" w:name="_Toc75276021"/>
      <w:bookmarkStart w:id="1112" w:name="_Toc76541520"/>
      <w:bookmarkStart w:id="1113" w:name="_Toc82437289"/>
      <w:bookmarkStart w:id="1114" w:name="_Toc89944655"/>
      <w:bookmarkStart w:id="1115" w:name="_Toc98753673"/>
      <w:bookmarkStart w:id="1116" w:name="_Toc106179565"/>
      <w:bookmarkStart w:id="1117" w:name="_Toc106180076"/>
      <w:bookmarkStart w:id="1118" w:name="_Toc130395901"/>
      <w:bookmarkStart w:id="1119" w:name="_Toc137555175"/>
      <w:bookmarkStart w:id="1120" w:name="_Toc138856702"/>
      <w:bookmarkStart w:id="1121" w:name="_Toc138860561"/>
      <w:bookmarkStart w:id="1122" w:name="_Toc163217554"/>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23" w:name="_Toc73962793"/>
      <w:bookmarkStart w:id="1124" w:name="_Toc75259970"/>
      <w:bookmarkStart w:id="1125" w:name="_Toc75275511"/>
      <w:bookmarkStart w:id="1126" w:name="_Toc75276022"/>
      <w:bookmarkStart w:id="1127" w:name="_Toc76541521"/>
      <w:bookmarkStart w:id="1128" w:name="_Toc82437290"/>
      <w:bookmarkStart w:id="1129" w:name="_Toc89944656"/>
      <w:bookmarkStart w:id="1130" w:name="_Toc98753674"/>
      <w:bookmarkStart w:id="1131" w:name="_Toc106179566"/>
      <w:bookmarkStart w:id="1132" w:name="_Toc106180077"/>
      <w:bookmarkStart w:id="1133" w:name="_Toc130395902"/>
      <w:bookmarkStart w:id="1134" w:name="_Toc137555176"/>
      <w:bookmarkStart w:id="1135" w:name="_Toc138856703"/>
      <w:bookmarkStart w:id="1136" w:name="_Toc138860562"/>
      <w:bookmarkStart w:id="1137" w:name="_Toc163217555"/>
      <w:r w:rsidRPr="00BE5108">
        <w:rPr>
          <w:rFonts w:eastAsiaTheme="minorEastAsia"/>
        </w:rPr>
        <w:t>5</w:t>
      </w:r>
      <w:r w:rsidRPr="00BE5108">
        <w:rPr>
          <w:rFonts w:eastAsiaTheme="minorEastAsia"/>
        </w:rPr>
        <w:tab/>
        <w:t>Operating bands and channel arrangement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138" w:name="_Toc73962794"/>
      <w:bookmarkStart w:id="1139" w:name="_Toc75259971"/>
      <w:bookmarkStart w:id="1140" w:name="_Toc75275512"/>
      <w:bookmarkStart w:id="1141" w:name="_Toc75276023"/>
      <w:bookmarkStart w:id="1142" w:name="_Toc76541522"/>
      <w:bookmarkStart w:id="1143" w:name="_Toc82437291"/>
      <w:bookmarkStart w:id="1144" w:name="_Toc89944657"/>
      <w:bookmarkStart w:id="1145" w:name="_Toc98753675"/>
      <w:bookmarkStart w:id="1146" w:name="_Toc106179567"/>
      <w:bookmarkStart w:id="1147" w:name="_Toc106180078"/>
      <w:bookmarkStart w:id="1148" w:name="_Toc130395903"/>
      <w:bookmarkStart w:id="1149" w:name="_Toc137555177"/>
      <w:bookmarkStart w:id="1150" w:name="_Toc138856704"/>
      <w:bookmarkStart w:id="1151" w:name="_Toc138860563"/>
      <w:bookmarkStart w:id="1152" w:name="_Toc163217556"/>
      <w:r w:rsidRPr="00BE5108">
        <w:rPr>
          <w:rFonts w:eastAsiaTheme="minorEastAsia"/>
        </w:rPr>
        <w:t>6</w:t>
      </w:r>
      <w:r w:rsidRPr="00BE5108">
        <w:rPr>
          <w:rFonts w:eastAsiaTheme="minorEastAsia"/>
        </w:rPr>
        <w:tab/>
        <w:t>Conducted transmitter characteristics (IAB-DU and IAB-MT)</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09248F7" w14:textId="77777777" w:rsidR="006725BC" w:rsidRPr="00BE5108" w:rsidRDefault="006725BC" w:rsidP="006725BC">
      <w:pPr>
        <w:pStyle w:val="Heading2"/>
        <w:rPr>
          <w:rFonts w:eastAsiaTheme="minorEastAsia"/>
        </w:rPr>
      </w:pPr>
      <w:bookmarkStart w:id="1153" w:name="_Toc73962795"/>
      <w:bookmarkStart w:id="1154" w:name="_Toc75259972"/>
      <w:bookmarkStart w:id="1155" w:name="_Toc75275513"/>
      <w:bookmarkStart w:id="1156" w:name="_Toc75276024"/>
      <w:bookmarkStart w:id="1157" w:name="_Toc76541523"/>
      <w:bookmarkStart w:id="1158" w:name="_Toc82437292"/>
      <w:bookmarkStart w:id="1159" w:name="_Toc89944658"/>
      <w:bookmarkStart w:id="1160" w:name="_Toc98753676"/>
      <w:bookmarkStart w:id="1161" w:name="_Toc106179568"/>
      <w:bookmarkStart w:id="1162" w:name="_Toc106180079"/>
      <w:bookmarkStart w:id="1163" w:name="_Toc130395904"/>
      <w:bookmarkStart w:id="1164" w:name="_Toc137555178"/>
      <w:bookmarkStart w:id="1165" w:name="_Toc138856705"/>
      <w:bookmarkStart w:id="1166" w:name="_Toc138860564"/>
      <w:bookmarkStart w:id="1167" w:name="_Toc163217557"/>
      <w:r w:rsidRPr="00BE5108">
        <w:rPr>
          <w:rFonts w:eastAsiaTheme="minorEastAsia"/>
        </w:rPr>
        <w:t>6.1</w:t>
      </w:r>
      <w:r w:rsidRPr="00BE5108">
        <w:rPr>
          <w:rFonts w:eastAsiaTheme="minorEastAsia"/>
        </w:rPr>
        <w:tab/>
        <w:t>General</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168" w:name="_Toc73962796"/>
      <w:bookmarkStart w:id="1169" w:name="_Toc75259973"/>
      <w:bookmarkStart w:id="1170" w:name="_Toc75275514"/>
      <w:bookmarkStart w:id="1171" w:name="_Toc75276025"/>
      <w:bookmarkStart w:id="1172" w:name="_Toc76541524"/>
      <w:bookmarkStart w:id="1173" w:name="_Toc82437293"/>
      <w:bookmarkStart w:id="1174" w:name="_Toc89944659"/>
      <w:bookmarkStart w:id="1175" w:name="_Toc98753677"/>
      <w:bookmarkStart w:id="1176" w:name="_Toc106179569"/>
      <w:bookmarkStart w:id="1177" w:name="_Toc106180080"/>
      <w:bookmarkStart w:id="1178" w:name="_Toc130395905"/>
      <w:bookmarkStart w:id="1179" w:name="_Toc137555179"/>
      <w:bookmarkStart w:id="1180" w:name="_Toc138856706"/>
      <w:bookmarkStart w:id="1181" w:name="_Toc138860565"/>
      <w:bookmarkStart w:id="1182" w:name="_Toc163217558"/>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8162403" w14:textId="77777777" w:rsidR="008D3EE5" w:rsidRPr="00BE5108" w:rsidRDefault="008D3EE5" w:rsidP="008D3EE5">
      <w:pPr>
        <w:pStyle w:val="Heading3"/>
        <w:rPr>
          <w:rFonts w:eastAsiaTheme="minorEastAsia"/>
        </w:rPr>
      </w:pPr>
      <w:bookmarkStart w:id="1183" w:name="_Toc73962797"/>
      <w:bookmarkStart w:id="1184" w:name="_Toc75259974"/>
      <w:bookmarkStart w:id="1185" w:name="_Toc75275515"/>
      <w:bookmarkStart w:id="1186" w:name="_Toc75276026"/>
      <w:bookmarkStart w:id="1187" w:name="_Toc76541525"/>
      <w:bookmarkStart w:id="1188" w:name="_Toc82437294"/>
      <w:bookmarkStart w:id="1189" w:name="_Toc89944660"/>
      <w:bookmarkStart w:id="1190" w:name="_Toc98753678"/>
      <w:bookmarkStart w:id="1191" w:name="_Toc106179570"/>
      <w:bookmarkStart w:id="1192" w:name="_Toc106180081"/>
      <w:bookmarkStart w:id="1193" w:name="_Toc130395906"/>
      <w:bookmarkStart w:id="1194" w:name="_Toc137555180"/>
      <w:bookmarkStart w:id="1195" w:name="_Toc138856707"/>
      <w:bookmarkStart w:id="1196" w:name="_Toc138860566"/>
      <w:bookmarkStart w:id="1197" w:name="_Toc163217559"/>
      <w:r w:rsidRPr="00BE5108">
        <w:rPr>
          <w:rFonts w:eastAsiaTheme="minorEastAsia"/>
        </w:rPr>
        <w:t>6.2.1</w:t>
      </w:r>
      <w:r w:rsidRPr="00BE5108">
        <w:rPr>
          <w:rFonts w:eastAsiaTheme="minorEastAsia"/>
        </w:rPr>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198" w:name="_Toc73962798"/>
      <w:bookmarkStart w:id="1199" w:name="_Toc75259975"/>
      <w:bookmarkStart w:id="1200" w:name="_Toc75275516"/>
      <w:bookmarkStart w:id="1201" w:name="_Toc75276027"/>
      <w:bookmarkStart w:id="1202" w:name="_Toc76541526"/>
      <w:bookmarkStart w:id="1203" w:name="_Toc82437295"/>
      <w:bookmarkStart w:id="1204" w:name="_Toc89944661"/>
      <w:bookmarkStart w:id="1205" w:name="_Toc98753679"/>
      <w:bookmarkStart w:id="1206" w:name="_Toc106179571"/>
      <w:bookmarkStart w:id="1207" w:name="_Toc106180082"/>
      <w:bookmarkStart w:id="1208" w:name="_Toc130395907"/>
      <w:bookmarkStart w:id="1209" w:name="_Toc137555181"/>
      <w:bookmarkStart w:id="1210" w:name="_Toc138856708"/>
      <w:bookmarkStart w:id="1211" w:name="_Toc138860567"/>
      <w:bookmarkStart w:id="1212" w:name="_Toc163217560"/>
      <w:r w:rsidRPr="00BE5108">
        <w:rPr>
          <w:rFonts w:eastAsiaTheme="minorEastAsia"/>
        </w:rPr>
        <w:t>6.2.2</w:t>
      </w:r>
      <w:r w:rsidRPr="00BE5108">
        <w:rPr>
          <w:rFonts w:eastAsiaTheme="minorEastAsia"/>
        </w:rPr>
        <w:tab/>
        <w:t>Minimum requirement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13" w:name="_Toc73962799"/>
      <w:bookmarkStart w:id="1214" w:name="_Toc75259976"/>
      <w:bookmarkStart w:id="1215" w:name="_Toc75275517"/>
      <w:bookmarkStart w:id="1216" w:name="_Toc75276028"/>
      <w:bookmarkStart w:id="1217" w:name="_Toc76541527"/>
      <w:bookmarkStart w:id="1218" w:name="_Toc82437296"/>
      <w:bookmarkStart w:id="1219" w:name="_Toc89944662"/>
      <w:bookmarkStart w:id="1220" w:name="_Toc98753680"/>
      <w:bookmarkStart w:id="1221" w:name="_Toc106179572"/>
      <w:bookmarkStart w:id="1222" w:name="_Toc106180083"/>
      <w:bookmarkStart w:id="1223" w:name="_Toc130395908"/>
      <w:bookmarkStart w:id="1224" w:name="_Toc137555182"/>
      <w:bookmarkStart w:id="1225" w:name="_Toc138856709"/>
      <w:bookmarkStart w:id="1226" w:name="_Toc138860568"/>
      <w:bookmarkStart w:id="1227" w:name="_Toc163217561"/>
      <w:r w:rsidRPr="00BE5108">
        <w:rPr>
          <w:rFonts w:eastAsiaTheme="minorEastAsia"/>
        </w:rPr>
        <w:t>6.2.3</w:t>
      </w:r>
      <w:r w:rsidRPr="00BE5108">
        <w:rPr>
          <w:rFonts w:eastAsiaTheme="minorEastAsia"/>
        </w:rPr>
        <w:tab/>
        <w:t>Test purpose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228" w:name="_Toc73962800"/>
      <w:bookmarkStart w:id="1229" w:name="_Toc75259977"/>
      <w:bookmarkStart w:id="1230" w:name="_Toc75275518"/>
      <w:bookmarkStart w:id="1231" w:name="_Toc75276029"/>
      <w:bookmarkStart w:id="1232" w:name="_Toc76541528"/>
      <w:bookmarkStart w:id="1233" w:name="_Toc82437297"/>
      <w:bookmarkStart w:id="1234" w:name="_Toc89944663"/>
      <w:bookmarkStart w:id="1235" w:name="_Toc98753681"/>
      <w:bookmarkStart w:id="1236" w:name="_Toc106179573"/>
      <w:bookmarkStart w:id="1237" w:name="_Toc106180084"/>
      <w:bookmarkStart w:id="1238" w:name="_Toc130395909"/>
      <w:bookmarkStart w:id="1239" w:name="_Toc137555183"/>
      <w:bookmarkStart w:id="1240" w:name="_Toc138856710"/>
      <w:bookmarkStart w:id="1241" w:name="_Toc138860569"/>
      <w:bookmarkStart w:id="1242" w:name="_Toc163217562"/>
      <w:r w:rsidRPr="00BE5108">
        <w:rPr>
          <w:rFonts w:eastAsiaTheme="minorEastAsia"/>
        </w:rPr>
        <w:t>6.2.4</w:t>
      </w:r>
      <w:r w:rsidRPr="00BE5108">
        <w:rPr>
          <w:rFonts w:eastAsiaTheme="minorEastAsia"/>
        </w:rPr>
        <w:tab/>
        <w:t>Method of test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B729579" w14:textId="77777777" w:rsidR="008D3EE5" w:rsidRPr="00BE5108" w:rsidRDefault="008D3EE5" w:rsidP="008D3EE5">
      <w:pPr>
        <w:pStyle w:val="Heading4"/>
        <w:rPr>
          <w:rFonts w:eastAsiaTheme="minorEastAsia"/>
        </w:rPr>
      </w:pPr>
      <w:bookmarkStart w:id="1243" w:name="_Toc73962801"/>
      <w:bookmarkStart w:id="1244" w:name="_Toc75259978"/>
      <w:bookmarkStart w:id="1245" w:name="_Toc75275519"/>
      <w:bookmarkStart w:id="1246" w:name="_Toc75276030"/>
      <w:bookmarkStart w:id="1247" w:name="_Toc76541529"/>
      <w:bookmarkStart w:id="1248" w:name="_Toc82437298"/>
      <w:bookmarkStart w:id="1249" w:name="_Toc89944664"/>
      <w:bookmarkStart w:id="1250" w:name="_Toc98753682"/>
      <w:bookmarkStart w:id="1251" w:name="_Toc106179574"/>
      <w:bookmarkStart w:id="1252" w:name="_Toc106180085"/>
      <w:bookmarkStart w:id="1253" w:name="_Toc130395910"/>
      <w:bookmarkStart w:id="1254" w:name="_Toc137555184"/>
      <w:bookmarkStart w:id="1255" w:name="_Toc138856711"/>
      <w:bookmarkStart w:id="1256" w:name="_Toc138860570"/>
      <w:bookmarkStart w:id="1257" w:name="_Toc163217563"/>
      <w:r w:rsidRPr="00BE5108">
        <w:rPr>
          <w:rFonts w:eastAsiaTheme="minorEastAsia"/>
        </w:rPr>
        <w:t>6.2.4.1</w:t>
      </w:r>
      <w:r w:rsidRPr="00BE5108">
        <w:rPr>
          <w:rFonts w:eastAsiaTheme="minorEastAsia"/>
        </w:rPr>
        <w:tab/>
        <w:t>Initial conditions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258" w:name="_Toc73962802"/>
      <w:bookmarkStart w:id="1259" w:name="_Toc75259979"/>
      <w:bookmarkStart w:id="1260" w:name="_Toc75275520"/>
      <w:bookmarkStart w:id="1261" w:name="_Toc75276031"/>
      <w:bookmarkStart w:id="1262" w:name="_Toc76541530"/>
      <w:bookmarkStart w:id="1263" w:name="_Toc82437299"/>
      <w:bookmarkStart w:id="1264" w:name="_Toc89944665"/>
      <w:bookmarkStart w:id="1265" w:name="_Toc98753683"/>
      <w:bookmarkStart w:id="1266" w:name="_Toc106179575"/>
      <w:bookmarkStart w:id="1267" w:name="_Toc106180086"/>
      <w:bookmarkStart w:id="1268" w:name="_Toc130395911"/>
      <w:bookmarkStart w:id="1269" w:name="_Toc137555185"/>
      <w:bookmarkStart w:id="1270" w:name="_Toc138856712"/>
      <w:bookmarkStart w:id="1271" w:name="_Toc138860571"/>
      <w:bookmarkStart w:id="1272" w:name="_Toc163217564"/>
      <w:r w:rsidRPr="00BE5108">
        <w:rPr>
          <w:rFonts w:eastAsiaTheme="minorEastAsia"/>
        </w:rPr>
        <w:t>6.2.4.2</w:t>
      </w:r>
      <w:r w:rsidRPr="00BE5108">
        <w:rPr>
          <w:rFonts w:eastAsiaTheme="minorEastAsia"/>
        </w:rPr>
        <w:tab/>
        <w:t>Procedure</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273" w:name="_Toc73962803"/>
      <w:bookmarkStart w:id="1274" w:name="_Toc75259980"/>
      <w:bookmarkStart w:id="1275" w:name="_Toc75275521"/>
      <w:bookmarkStart w:id="1276" w:name="_Toc75276032"/>
      <w:bookmarkStart w:id="1277" w:name="_Toc76541531"/>
      <w:bookmarkStart w:id="1278" w:name="_Toc82437300"/>
      <w:bookmarkStart w:id="1279" w:name="_Toc89944666"/>
      <w:bookmarkStart w:id="1280" w:name="_Toc98753684"/>
      <w:bookmarkStart w:id="1281" w:name="_Toc106179576"/>
      <w:bookmarkStart w:id="1282" w:name="_Toc106180087"/>
      <w:bookmarkStart w:id="1283" w:name="_Toc130395912"/>
      <w:bookmarkStart w:id="1284" w:name="_Toc137555186"/>
      <w:bookmarkStart w:id="1285" w:name="_Toc138856713"/>
      <w:bookmarkStart w:id="1286" w:name="_Toc138860572"/>
      <w:bookmarkStart w:id="1287" w:name="_Toc163217565"/>
      <w:r w:rsidRPr="00BE5108">
        <w:rPr>
          <w:rFonts w:eastAsiaTheme="minorEastAsia"/>
        </w:rPr>
        <w:t>6.2.5</w:t>
      </w:r>
      <w:r w:rsidRPr="00BE5108">
        <w:rPr>
          <w:rFonts w:eastAsiaTheme="minorEastAsia"/>
        </w:rPr>
        <w:tab/>
        <w:t>Test requirement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88" w:name="_Toc73962804"/>
      <w:bookmarkStart w:id="1289" w:name="_Toc75259981"/>
      <w:bookmarkStart w:id="1290" w:name="_Toc75275522"/>
      <w:bookmarkStart w:id="1291" w:name="_Toc75276033"/>
      <w:bookmarkStart w:id="1292" w:name="_Toc76541532"/>
      <w:bookmarkStart w:id="1293" w:name="_Toc82437301"/>
      <w:bookmarkStart w:id="1294" w:name="_Toc89944667"/>
      <w:bookmarkStart w:id="1295" w:name="_Toc98753685"/>
      <w:bookmarkStart w:id="1296" w:name="_Toc106179577"/>
      <w:bookmarkStart w:id="1297" w:name="_Toc106180088"/>
      <w:bookmarkStart w:id="1298" w:name="_Toc130395913"/>
      <w:bookmarkStart w:id="1299" w:name="_Toc137555187"/>
      <w:bookmarkStart w:id="1300" w:name="_Toc138856714"/>
      <w:bookmarkStart w:id="1301" w:name="_Toc138860573"/>
      <w:bookmarkStart w:id="1302" w:name="_Toc163217566"/>
      <w:r w:rsidRPr="00BE5108">
        <w:rPr>
          <w:rFonts w:eastAsiaTheme="minorEastAsia"/>
        </w:rPr>
        <w:t>6.3</w:t>
      </w:r>
      <w:r w:rsidRPr="00BE5108">
        <w:rPr>
          <w:rFonts w:eastAsiaTheme="minorEastAsia"/>
        </w:rPr>
        <w:tab/>
        <w:t>Output power dynamics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EF959E3" w14:textId="77777777" w:rsidR="00AD1976" w:rsidRPr="00BE5108" w:rsidRDefault="00AD1976" w:rsidP="00AD1976">
      <w:pPr>
        <w:pStyle w:val="Heading3"/>
        <w:rPr>
          <w:rFonts w:eastAsiaTheme="minorEastAsia"/>
        </w:rPr>
      </w:pPr>
      <w:bookmarkStart w:id="1303" w:name="_Toc73962805"/>
      <w:bookmarkStart w:id="1304" w:name="_Toc75259982"/>
      <w:bookmarkStart w:id="1305" w:name="_Toc75275523"/>
      <w:bookmarkStart w:id="1306" w:name="_Toc75276034"/>
      <w:bookmarkStart w:id="1307" w:name="_Toc76541533"/>
      <w:bookmarkStart w:id="1308" w:name="_Toc82437302"/>
      <w:bookmarkStart w:id="1309" w:name="_Toc89944668"/>
      <w:bookmarkStart w:id="1310" w:name="_Toc98753686"/>
      <w:bookmarkStart w:id="1311" w:name="_Toc106179578"/>
      <w:bookmarkStart w:id="1312" w:name="_Toc106180089"/>
      <w:bookmarkStart w:id="1313" w:name="_Toc130395914"/>
      <w:bookmarkStart w:id="1314" w:name="_Toc137555188"/>
      <w:bookmarkStart w:id="1315" w:name="_Toc138856715"/>
      <w:bookmarkStart w:id="1316" w:name="_Toc138860574"/>
      <w:bookmarkStart w:id="1317" w:name="_Toc16321756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EFA5DCA" w14:textId="77777777" w:rsidR="00AD1976" w:rsidRPr="00BE5108" w:rsidRDefault="00AD1976" w:rsidP="00AD1976">
      <w:pPr>
        <w:pStyle w:val="Heading4"/>
        <w:rPr>
          <w:rFonts w:eastAsiaTheme="minorEastAsia"/>
        </w:rPr>
      </w:pPr>
      <w:bookmarkStart w:id="1318" w:name="_Toc73962806"/>
      <w:bookmarkStart w:id="1319" w:name="_Toc75259983"/>
      <w:bookmarkStart w:id="1320" w:name="_Toc75275524"/>
      <w:bookmarkStart w:id="1321" w:name="_Toc75276035"/>
      <w:bookmarkStart w:id="1322" w:name="_Toc76541534"/>
      <w:bookmarkStart w:id="1323" w:name="_Toc82437303"/>
      <w:bookmarkStart w:id="1324" w:name="_Toc89944669"/>
      <w:bookmarkStart w:id="1325" w:name="_Toc98753687"/>
      <w:bookmarkStart w:id="1326" w:name="_Toc106179579"/>
      <w:bookmarkStart w:id="1327" w:name="_Toc106180090"/>
      <w:bookmarkStart w:id="1328" w:name="_Toc130395915"/>
      <w:bookmarkStart w:id="1329" w:name="_Toc137555189"/>
      <w:bookmarkStart w:id="1330" w:name="_Toc138856716"/>
      <w:bookmarkStart w:id="1331" w:name="_Toc138860575"/>
      <w:bookmarkStart w:id="1332" w:name="_Toc163217568"/>
      <w:r w:rsidRPr="00BE5108">
        <w:rPr>
          <w:rFonts w:eastAsiaTheme="minorEastAsia"/>
        </w:rPr>
        <w:t>6.3.1.1</w:t>
      </w:r>
      <w:r w:rsidRPr="00BE5108">
        <w:rPr>
          <w:rFonts w:eastAsiaTheme="minorEastAsia"/>
        </w:rPr>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333" w:name="_Toc73962807"/>
      <w:bookmarkStart w:id="1334" w:name="_Toc75259984"/>
      <w:bookmarkStart w:id="1335" w:name="_Toc75275525"/>
      <w:bookmarkStart w:id="1336" w:name="_Toc75276036"/>
      <w:bookmarkStart w:id="1337" w:name="_Toc76541535"/>
      <w:bookmarkStart w:id="1338" w:name="_Toc82437304"/>
      <w:bookmarkStart w:id="1339" w:name="_Toc89944670"/>
      <w:bookmarkStart w:id="1340" w:name="_Toc98753688"/>
      <w:bookmarkStart w:id="1341" w:name="_Toc106179580"/>
      <w:bookmarkStart w:id="1342" w:name="_Toc106180091"/>
      <w:bookmarkStart w:id="1343" w:name="_Toc130395916"/>
      <w:bookmarkStart w:id="1344" w:name="_Toc137555190"/>
      <w:bookmarkStart w:id="1345" w:name="_Toc138856717"/>
      <w:bookmarkStart w:id="1346" w:name="_Toc138860576"/>
      <w:bookmarkStart w:id="1347" w:name="_Toc16321756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501A2E0" w14:textId="77777777" w:rsidR="00AD1976" w:rsidRPr="00BE5108" w:rsidRDefault="00AD1976" w:rsidP="00AD1976">
      <w:pPr>
        <w:pStyle w:val="Heading5"/>
        <w:rPr>
          <w:rFonts w:eastAsiaTheme="minorEastAsia"/>
        </w:rPr>
      </w:pPr>
      <w:bookmarkStart w:id="1348" w:name="_Toc73962808"/>
      <w:bookmarkStart w:id="1349" w:name="_Toc75259985"/>
      <w:bookmarkStart w:id="1350" w:name="_Toc75275526"/>
      <w:bookmarkStart w:id="1351" w:name="_Toc75276037"/>
      <w:bookmarkStart w:id="1352" w:name="_Toc76541536"/>
      <w:bookmarkStart w:id="1353" w:name="_Toc82437305"/>
      <w:bookmarkStart w:id="1354" w:name="_Toc89944671"/>
      <w:bookmarkStart w:id="1355" w:name="_Toc98753689"/>
      <w:bookmarkStart w:id="1356" w:name="_Toc106179581"/>
      <w:bookmarkStart w:id="1357" w:name="_Toc106180092"/>
      <w:bookmarkStart w:id="1358" w:name="_Toc130395917"/>
      <w:bookmarkStart w:id="1359" w:name="_Toc137555191"/>
      <w:bookmarkStart w:id="1360" w:name="_Toc138856718"/>
      <w:bookmarkStart w:id="1361" w:name="_Toc138860577"/>
      <w:bookmarkStart w:id="1362" w:name="_Toc163217570"/>
      <w:r w:rsidRPr="00BE5108">
        <w:rPr>
          <w:rFonts w:eastAsiaTheme="minorEastAsia"/>
        </w:rPr>
        <w:t>6.3.1.2.1</w:t>
      </w:r>
      <w:r w:rsidRPr="00BE5108">
        <w:rPr>
          <w:rFonts w:eastAsiaTheme="minorEastAsia"/>
        </w:rPr>
        <w:tab/>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363" w:name="_Toc73962809"/>
      <w:bookmarkStart w:id="1364" w:name="_Toc75259986"/>
      <w:bookmarkStart w:id="1365" w:name="_Toc75275527"/>
      <w:bookmarkStart w:id="1366" w:name="_Toc75276038"/>
      <w:bookmarkStart w:id="1367" w:name="_Toc76541537"/>
      <w:bookmarkStart w:id="1368" w:name="_Toc82437306"/>
      <w:bookmarkStart w:id="1369" w:name="_Toc89944672"/>
      <w:bookmarkStart w:id="1370" w:name="_Toc98753690"/>
      <w:bookmarkStart w:id="1371" w:name="_Toc106179582"/>
      <w:bookmarkStart w:id="1372" w:name="_Toc106180093"/>
      <w:bookmarkStart w:id="1373" w:name="_Toc130395918"/>
      <w:bookmarkStart w:id="1374" w:name="_Toc137555192"/>
      <w:bookmarkStart w:id="1375" w:name="_Toc138856719"/>
      <w:bookmarkStart w:id="1376" w:name="_Toc138860578"/>
      <w:bookmarkStart w:id="1377" w:name="_Toc163217571"/>
      <w:r w:rsidRPr="00BE5108">
        <w:rPr>
          <w:rFonts w:eastAsiaTheme="minorEastAsia"/>
        </w:rPr>
        <w:t>6.3.1.2.2</w:t>
      </w:r>
      <w:r w:rsidRPr="00BE5108">
        <w:rPr>
          <w:rFonts w:eastAsiaTheme="minorEastAsia"/>
        </w:rPr>
        <w:tab/>
        <w:t>Minimum requirement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378" w:name="_Toc73962810"/>
      <w:bookmarkStart w:id="1379" w:name="_Toc75259987"/>
      <w:bookmarkStart w:id="1380" w:name="_Toc75275528"/>
      <w:bookmarkStart w:id="1381" w:name="_Toc75276039"/>
      <w:bookmarkStart w:id="1382" w:name="_Toc76541538"/>
      <w:bookmarkStart w:id="1383" w:name="_Toc82437307"/>
      <w:bookmarkStart w:id="1384" w:name="_Toc89944673"/>
      <w:bookmarkStart w:id="1385" w:name="_Toc98753691"/>
      <w:bookmarkStart w:id="1386" w:name="_Toc106179583"/>
      <w:bookmarkStart w:id="1387" w:name="_Toc106180094"/>
      <w:bookmarkStart w:id="1388" w:name="_Toc130395919"/>
      <w:bookmarkStart w:id="1389" w:name="_Toc137555193"/>
      <w:bookmarkStart w:id="1390" w:name="_Toc138856720"/>
      <w:bookmarkStart w:id="1391" w:name="_Toc138860579"/>
      <w:bookmarkStart w:id="1392" w:name="_Toc163217572"/>
      <w:r w:rsidRPr="00BE5108">
        <w:rPr>
          <w:rFonts w:eastAsiaTheme="minorEastAsia"/>
        </w:rPr>
        <w:t>6.3.1.2.3</w:t>
      </w:r>
      <w:r w:rsidRPr="00BE5108">
        <w:rPr>
          <w:rFonts w:eastAsiaTheme="minorEastAsia"/>
        </w:rPr>
        <w:tab/>
        <w:t>Test purpose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393" w:name="_Toc73962811"/>
      <w:bookmarkStart w:id="1394" w:name="_Toc75259988"/>
      <w:bookmarkStart w:id="1395" w:name="_Toc75275529"/>
      <w:bookmarkStart w:id="1396" w:name="_Toc75276040"/>
      <w:bookmarkStart w:id="1397" w:name="_Toc76541539"/>
      <w:bookmarkStart w:id="1398" w:name="_Toc82437308"/>
      <w:bookmarkStart w:id="1399" w:name="_Toc89944674"/>
      <w:bookmarkStart w:id="1400" w:name="_Toc98753692"/>
      <w:bookmarkStart w:id="1401" w:name="_Toc106179584"/>
      <w:bookmarkStart w:id="1402" w:name="_Toc106180095"/>
      <w:bookmarkStart w:id="1403" w:name="_Toc130395920"/>
      <w:bookmarkStart w:id="1404" w:name="_Toc137555194"/>
      <w:bookmarkStart w:id="1405" w:name="_Toc138856721"/>
      <w:bookmarkStart w:id="1406" w:name="_Toc138860580"/>
      <w:bookmarkStart w:id="1407" w:name="_Toc16321757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D3681C0" w14:textId="77777777" w:rsidR="00AD1976" w:rsidRPr="00BE5108" w:rsidRDefault="00AD1976" w:rsidP="00AD1976">
      <w:pPr>
        <w:pStyle w:val="Heading5"/>
        <w:rPr>
          <w:rFonts w:eastAsiaTheme="minorEastAsia"/>
        </w:rPr>
      </w:pPr>
      <w:bookmarkStart w:id="1408" w:name="_Toc73962812"/>
      <w:bookmarkStart w:id="1409" w:name="_Toc75259989"/>
      <w:bookmarkStart w:id="1410" w:name="_Toc75275530"/>
      <w:bookmarkStart w:id="1411" w:name="_Toc75276041"/>
      <w:bookmarkStart w:id="1412" w:name="_Toc76541540"/>
      <w:bookmarkStart w:id="1413" w:name="_Toc82437309"/>
      <w:bookmarkStart w:id="1414" w:name="_Toc89944675"/>
      <w:bookmarkStart w:id="1415" w:name="_Toc98753693"/>
      <w:bookmarkStart w:id="1416" w:name="_Toc106179585"/>
      <w:bookmarkStart w:id="1417" w:name="_Toc106180096"/>
      <w:bookmarkStart w:id="1418" w:name="_Toc130395921"/>
      <w:bookmarkStart w:id="1419" w:name="_Toc137555195"/>
      <w:bookmarkStart w:id="1420" w:name="_Toc138856722"/>
      <w:bookmarkStart w:id="1421" w:name="_Toc138860581"/>
      <w:bookmarkStart w:id="1422" w:name="_Toc163217574"/>
      <w:r w:rsidRPr="00BE5108">
        <w:rPr>
          <w:rFonts w:eastAsiaTheme="minorEastAsia"/>
        </w:rPr>
        <w:t>6.3.1.3.1</w:t>
      </w:r>
      <w:r w:rsidRPr="00BE5108">
        <w:rPr>
          <w:rFonts w:eastAsiaTheme="minorEastAsia"/>
        </w:rPr>
        <w:tab/>
        <w:t>Definition and applicability</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423" w:name="_Toc73962813"/>
      <w:bookmarkStart w:id="1424" w:name="_Toc75259990"/>
      <w:bookmarkStart w:id="1425" w:name="_Toc75275531"/>
      <w:bookmarkStart w:id="1426" w:name="_Toc75276042"/>
      <w:bookmarkStart w:id="1427" w:name="_Toc76541541"/>
      <w:bookmarkStart w:id="1428" w:name="_Toc82437310"/>
      <w:bookmarkStart w:id="1429" w:name="_Toc89944676"/>
      <w:bookmarkStart w:id="1430" w:name="_Toc98753694"/>
      <w:bookmarkStart w:id="1431" w:name="_Toc106179586"/>
      <w:bookmarkStart w:id="1432" w:name="_Toc106180097"/>
      <w:bookmarkStart w:id="1433" w:name="_Toc130395922"/>
      <w:bookmarkStart w:id="1434" w:name="_Toc137555196"/>
      <w:bookmarkStart w:id="1435" w:name="_Toc138856723"/>
      <w:bookmarkStart w:id="1436" w:name="_Toc138860582"/>
      <w:bookmarkStart w:id="1437" w:name="_Toc163217575"/>
      <w:r w:rsidRPr="00BE5108">
        <w:rPr>
          <w:rFonts w:eastAsiaTheme="minorEastAsia"/>
        </w:rPr>
        <w:t>6.3.1.3.2</w:t>
      </w:r>
      <w:r w:rsidRPr="00BE5108">
        <w:rPr>
          <w:rFonts w:eastAsiaTheme="minorEastAsia"/>
        </w:rPr>
        <w:tab/>
        <w:t>Minimum requirement</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438" w:name="_Toc73962814"/>
      <w:bookmarkStart w:id="1439" w:name="_Toc75259991"/>
      <w:bookmarkStart w:id="1440" w:name="_Toc75275532"/>
      <w:bookmarkStart w:id="1441" w:name="_Toc75276043"/>
      <w:bookmarkStart w:id="1442" w:name="_Toc76541542"/>
      <w:bookmarkStart w:id="1443" w:name="_Toc82437311"/>
      <w:bookmarkStart w:id="1444" w:name="_Toc89944677"/>
      <w:bookmarkStart w:id="1445" w:name="_Toc98753695"/>
      <w:bookmarkStart w:id="1446" w:name="_Toc106179587"/>
      <w:bookmarkStart w:id="1447" w:name="_Toc106180098"/>
      <w:bookmarkStart w:id="1448" w:name="_Toc130395923"/>
      <w:bookmarkStart w:id="1449" w:name="_Toc137555197"/>
      <w:bookmarkStart w:id="1450" w:name="_Toc138856724"/>
      <w:bookmarkStart w:id="1451" w:name="_Toc138860583"/>
      <w:bookmarkStart w:id="1452" w:name="_Toc163217576"/>
      <w:r w:rsidRPr="00BE5108">
        <w:rPr>
          <w:rFonts w:eastAsiaTheme="minorEastAsia"/>
        </w:rPr>
        <w:t>6.3.1.3.3</w:t>
      </w:r>
      <w:r w:rsidRPr="00BE5108">
        <w:rPr>
          <w:rFonts w:eastAsiaTheme="minorEastAsia"/>
        </w:rPr>
        <w:tab/>
        <w:t>Test purpose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453" w:name="_Toc73962815"/>
      <w:bookmarkStart w:id="1454" w:name="_Toc75259992"/>
      <w:bookmarkStart w:id="1455" w:name="_Toc75275533"/>
      <w:bookmarkStart w:id="1456" w:name="_Toc75276044"/>
      <w:bookmarkStart w:id="1457" w:name="_Toc76541543"/>
      <w:bookmarkStart w:id="1458" w:name="_Toc82437312"/>
      <w:bookmarkStart w:id="1459" w:name="_Toc89944678"/>
      <w:bookmarkStart w:id="1460" w:name="_Toc98753696"/>
      <w:bookmarkStart w:id="1461" w:name="_Toc106179588"/>
      <w:bookmarkStart w:id="1462" w:name="_Toc106180099"/>
      <w:bookmarkStart w:id="1463" w:name="_Toc130395924"/>
      <w:bookmarkStart w:id="1464" w:name="_Toc137555198"/>
      <w:bookmarkStart w:id="1465" w:name="_Toc138856725"/>
      <w:bookmarkStart w:id="1466" w:name="_Toc138860584"/>
      <w:bookmarkStart w:id="1467" w:name="_Toc163217577"/>
      <w:r w:rsidRPr="00BE5108">
        <w:rPr>
          <w:rFonts w:eastAsiaTheme="minorEastAsia"/>
        </w:rPr>
        <w:t>6.3.1.3.4</w:t>
      </w:r>
      <w:r w:rsidRPr="00BE5108">
        <w:rPr>
          <w:rFonts w:eastAsiaTheme="minorEastAsia"/>
        </w:rPr>
        <w:tab/>
        <w:t>Method of test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58F7AD8" w14:textId="77777777" w:rsidR="00AD1976" w:rsidRPr="00BE5108" w:rsidRDefault="00AD1976" w:rsidP="00AD1976">
      <w:pPr>
        <w:pStyle w:val="Heading6"/>
        <w:rPr>
          <w:rFonts w:eastAsiaTheme="minorEastAsia"/>
        </w:rPr>
      </w:pPr>
      <w:bookmarkStart w:id="1468" w:name="_Toc73962816"/>
      <w:bookmarkStart w:id="1469" w:name="_Toc75259993"/>
      <w:bookmarkStart w:id="1470" w:name="_Toc75275534"/>
      <w:bookmarkStart w:id="1471" w:name="_Toc75276045"/>
      <w:bookmarkStart w:id="1472" w:name="_Toc76541544"/>
      <w:bookmarkStart w:id="1473" w:name="_Toc82437313"/>
      <w:bookmarkStart w:id="1474" w:name="_Toc89944679"/>
      <w:bookmarkStart w:id="1475" w:name="_Toc98753697"/>
      <w:bookmarkStart w:id="1476" w:name="_Toc106179589"/>
      <w:bookmarkStart w:id="1477" w:name="_Toc106180100"/>
      <w:bookmarkStart w:id="1478" w:name="_Toc130395925"/>
      <w:bookmarkStart w:id="1479" w:name="_Toc137555199"/>
      <w:bookmarkStart w:id="1480" w:name="_Toc138856726"/>
      <w:bookmarkStart w:id="1481" w:name="_Toc138860585"/>
      <w:bookmarkStart w:id="1482" w:name="_Toc163217578"/>
      <w:r w:rsidRPr="00BE5108">
        <w:rPr>
          <w:rFonts w:eastAsiaTheme="minorEastAsia"/>
        </w:rPr>
        <w:t>6.3.1.3.4.1</w:t>
      </w:r>
      <w:r w:rsidRPr="00BE5108">
        <w:rPr>
          <w:rFonts w:eastAsiaTheme="minorEastAsia"/>
        </w:rPr>
        <w:tab/>
        <w:t>Initial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483" w:name="_Toc73962817"/>
      <w:bookmarkStart w:id="1484" w:name="_Toc75259994"/>
      <w:bookmarkStart w:id="1485" w:name="_Toc75275535"/>
      <w:bookmarkStart w:id="1486" w:name="_Toc75276046"/>
      <w:bookmarkStart w:id="1487" w:name="_Toc76541545"/>
      <w:bookmarkStart w:id="1488" w:name="_Toc82437314"/>
      <w:bookmarkStart w:id="1489" w:name="_Toc89944680"/>
      <w:bookmarkStart w:id="1490" w:name="_Toc98753698"/>
      <w:bookmarkStart w:id="1491" w:name="_Toc106179590"/>
      <w:bookmarkStart w:id="1492" w:name="_Toc106180101"/>
      <w:bookmarkStart w:id="1493" w:name="_Toc130395926"/>
      <w:bookmarkStart w:id="1494" w:name="_Toc137555200"/>
      <w:bookmarkStart w:id="1495" w:name="_Toc138856727"/>
      <w:bookmarkStart w:id="1496" w:name="_Toc138860586"/>
      <w:bookmarkStart w:id="1497" w:name="_Toc163217579"/>
      <w:r w:rsidRPr="00BE5108">
        <w:rPr>
          <w:rFonts w:eastAsiaTheme="minorEastAsia"/>
        </w:rPr>
        <w:t>6.3.1.3.4.2</w:t>
      </w:r>
      <w:r w:rsidRPr="00BE5108">
        <w:rPr>
          <w:rFonts w:eastAsiaTheme="minorEastAsia"/>
        </w:rPr>
        <w:tab/>
        <w:t>Procedure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498" w:name="_Toc73962818"/>
      <w:bookmarkStart w:id="1499" w:name="_Toc75259995"/>
      <w:bookmarkStart w:id="1500" w:name="_Toc75275536"/>
      <w:bookmarkStart w:id="1501" w:name="_Toc75276047"/>
      <w:bookmarkStart w:id="1502" w:name="_Toc76541546"/>
      <w:bookmarkStart w:id="1503" w:name="_Toc82437315"/>
      <w:bookmarkStart w:id="1504" w:name="_Toc89944681"/>
      <w:bookmarkStart w:id="1505" w:name="_Toc98753699"/>
      <w:bookmarkStart w:id="1506" w:name="_Toc106179591"/>
      <w:bookmarkStart w:id="1507" w:name="_Toc106180102"/>
      <w:bookmarkStart w:id="1508" w:name="_Toc130395927"/>
      <w:bookmarkStart w:id="1509" w:name="_Toc137555201"/>
      <w:bookmarkStart w:id="1510" w:name="_Toc138856728"/>
      <w:bookmarkStart w:id="1511" w:name="_Toc138860587"/>
      <w:bookmarkStart w:id="1512" w:name="_Toc163217580"/>
      <w:r w:rsidRPr="00BE5108">
        <w:rPr>
          <w:rFonts w:eastAsiaTheme="minorEastAsia"/>
        </w:rPr>
        <w:t>6.3.1.3.5</w:t>
      </w:r>
      <w:r w:rsidRPr="00BE5108">
        <w:rPr>
          <w:rFonts w:eastAsiaTheme="minorEastAsia"/>
        </w:rPr>
        <w:tab/>
        <w:t>Test requirements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513" w:name="_Toc73962819"/>
      <w:bookmarkStart w:id="1514" w:name="_Toc75259996"/>
      <w:bookmarkStart w:id="1515" w:name="_Toc75275537"/>
      <w:bookmarkStart w:id="1516" w:name="_Toc75276048"/>
      <w:bookmarkStart w:id="1517" w:name="_Toc76541547"/>
      <w:bookmarkStart w:id="1518" w:name="_Toc82437316"/>
      <w:bookmarkStart w:id="1519" w:name="_Toc89944682"/>
      <w:bookmarkStart w:id="1520" w:name="_Toc98753700"/>
      <w:bookmarkStart w:id="1521" w:name="_Toc106179592"/>
      <w:bookmarkStart w:id="1522" w:name="_Toc106180103"/>
      <w:bookmarkStart w:id="1523" w:name="_Toc130395928"/>
      <w:bookmarkStart w:id="1524" w:name="_Toc137555202"/>
      <w:bookmarkStart w:id="1525" w:name="_Toc138856729"/>
      <w:bookmarkStart w:id="1526" w:name="_Toc138860588"/>
      <w:bookmarkStart w:id="1527" w:name="_Toc16321758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99C90BE" w14:textId="77777777" w:rsidR="00AD1976" w:rsidRPr="00BE5108" w:rsidRDefault="00AD1976" w:rsidP="00AD1976">
      <w:pPr>
        <w:pStyle w:val="Heading4"/>
        <w:rPr>
          <w:rFonts w:eastAsiaTheme="minorEastAsia"/>
          <w:lang w:eastAsia="zh-CN"/>
        </w:rPr>
      </w:pPr>
      <w:bookmarkStart w:id="1528" w:name="_Toc73962820"/>
      <w:bookmarkStart w:id="1529" w:name="_Toc75259997"/>
      <w:bookmarkStart w:id="1530" w:name="_Toc75275538"/>
      <w:bookmarkStart w:id="1531" w:name="_Toc75276049"/>
      <w:bookmarkStart w:id="1532" w:name="_Toc76541548"/>
      <w:bookmarkStart w:id="1533" w:name="_Toc82437317"/>
      <w:bookmarkStart w:id="1534" w:name="_Toc89944683"/>
      <w:bookmarkStart w:id="1535" w:name="_Toc98753701"/>
      <w:bookmarkStart w:id="1536" w:name="_Toc106179593"/>
      <w:bookmarkStart w:id="1537" w:name="_Toc106180104"/>
      <w:bookmarkStart w:id="1538" w:name="_Toc130395929"/>
      <w:bookmarkStart w:id="1539" w:name="_Toc137555203"/>
      <w:bookmarkStart w:id="1540" w:name="_Toc138856730"/>
      <w:bookmarkStart w:id="1541" w:name="_Toc138860589"/>
      <w:bookmarkStart w:id="1542" w:name="_Toc163217582"/>
      <w:r w:rsidRPr="00BE5108">
        <w:rPr>
          <w:rFonts w:eastAsiaTheme="minorEastAsia"/>
        </w:rPr>
        <w:t>6.3.2.1</w:t>
      </w:r>
      <w:r w:rsidRPr="00BE5108">
        <w:rPr>
          <w:rFonts w:eastAsiaTheme="minorEastAsia"/>
        </w:rPr>
        <w:tab/>
        <w:t>Total power dynamic range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669B78A" w14:textId="77777777" w:rsidR="00AD1976" w:rsidRPr="00BE5108" w:rsidRDefault="00AD1976" w:rsidP="00AD1976">
      <w:pPr>
        <w:pStyle w:val="Heading5"/>
        <w:rPr>
          <w:rFonts w:eastAsiaTheme="minorEastAsia"/>
        </w:rPr>
      </w:pPr>
      <w:bookmarkStart w:id="1543" w:name="_Toc73962821"/>
      <w:bookmarkStart w:id="1544" w:name="_Toc75259998"/>
      <w:bookmarkStart w:id="1545" w:name="_Toc75275539"/>
      <w:bookmarkStart w:id="1546" w:name="_Toc75276050"/>
      <w:bookmarkStart w:id="1547" w:name="_Toc76541549"/>
      <w:bookmarkStart w:id="1548" w:name="_Toc82437318"/>
      <w:bookmarkStart w:id="1549" w:name="_Toc89944684"/>
      <w:bookmarkStart w:id="1550" w:name="_Toc98753702"/>
      <w:bookmarkStart w:id="1551" w:name="_Toc106179594"/>
      <w:bookmarkStart w:id="1552" w:name="_Toc106180105"/>
      <w:bookmarkStart w:id="1553" w:name="_Toc130395930"/>
      <w:bookmarkStart w:id="1554" w:name="_Toc137555204"/>
      <w:bookmarkStart w:id="1555" w:name="_Toc138856731"/>
      <w:bookmarkStart w:id="1556" w:name="_Toc138860590"/>
      <w:bookmarkStart w:id="1557" w:name="_Toc163217583"/>
      <w:r w:rsidRPr="00BE5108">
        <w:rPr>
          <w:rFonts w:eastAsiaTheme="minorEastAsia"/>
        </w:rPr>
        <w:t>6.3.2.1.1</w:t>
      </w:r>
      <w:r w:rsidRPr="00BE5108">
        <w:rPr>
          <w:rFonts w:eastAsiaTheme="minorEastAsia"/>
        </w:rPr>
        <w:tab/>
        <w:t>Definition and applicability</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558" w:name="_Toc73962822"/>
      <w:bookmarkStart w:id="1559" w:name="_Toc75259999"/>
      <w:bookmarkStart w:id="1560" w:name="_Toc75275540"/>
      <w:bookmarkStart w:id="1561" w:name="_Toc75276051"/>
      <w:bookmarkStart w:id="1562" w:name="_Toc76541550"/>
      <w:bookmarkStart w:id="1563" w:name="_Toc82437319"/>
      <w:bookmarkStart w:id="1564" w:name="_Toc89944685"/>
      <w:bookmarkStart w:id="1565" w:name="_Toc98753703"/>
      <w:bookmarkStart w:id="1566" w:name="_Toc106179595"/>
      <w:bookmarkStart w:id="1567" w:name="_Toc106180106"/>
      <w:bookmarkStart w:id="1568" w:name="_Toc130395931"/>
      <w:bookmarkStart w:id="1569" w:name="_Toc137555205"/>
      <w:bookmarkStart w:id="1570" w:name="_Toc138856732"/>
      <w:bookmarkStart w:id="1571" w:name="_Toc138860591"/>
      <w:bookmarkStart w:id="1572" w:name="_Toc163217584"/>
      <w:r w:rsidRPr="00BE5108">
        <w:rPr>
          <w:rFonts w:eastAsiaTheme="minorEastAsia"/>
        </w:rPr>
        <w:t>6.3.2.1.2</w:t>
      </w:r>
      <w:r w:rsidRPr="00BE5108">
        <w:rPr>
          <w:rFonts w:eastAsiaTheme="minorEastAsia"/>
        </w:rPr>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573" w:name="_Toc73962823"/>
      <w:bookmarkStart w:id="1574" w:name="_Toc75260000"/>
      <w:bookmarkStart w:id="1575" w:name="_Toc75275541"/>
      <w:bookmarkStart w:id="1576" w:name="_Toc75276052"/>
      <w:bookmarkStart w:id="1577" w:name="_Toc76541551"/>
      <w:bookmarkStart w:id="1578" w:name="_Toc82437320"/>
      <w:bookmarkStart w:id="1579" w:name="_Toc89944686"/>
      <w:bookmarkStart w:id="1580" w:name="_Toc98753704"/>
      <w:bookmarkStart w:id="1581" w:name="_Toc106179596"/>
      <w:bookmarkStart w:id="1582" w:name="_Toc106180107"/>
      <w:bookmarkStart w:id="1583" w:name="_Toc130395932"/>
      <w:bookmarkStart w:id="1584" w:name="_Toc137555206"/>
      <w:bookmarkStart w:id="1585" w:name="_Toc138856733"/>
      <w:bookmarkStart w:id="1586" w:name="_Toc138860592"/>
      <w:bookmarkStart w:id="1587" w:name="_Toc163217585"/>
      <w:r w:rsidRPr="00BE5108">
        <w:rPr>
          <w:rFonts w:eastAsiaTheme="minorEastAsia"/>
        </w:rPr>
        <w:t>6.3.2.1.3</w:t>
      </w:r>
      <w:r w:rsidRPr="00BE5108">
        <w:rPr>
          <w:rFonts w:eastAsiaTheme="minorEastAsia"/>
        </w:rPr>
        <w:tab/>
        <w:t>Test purpose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588" w:name="_Toc73962824"/>
      <w:bookmarkStart w:id="1589" w:name="_Toc75260001"/>
      <w:bookmarkStart w:id="1590" w:name="_Toc75275542"/>
      <w:bookmarkStart w:id="1591" w:name="_Toc75276053"/>
      <w:bookmarkStart w:id="1592" w:name="_Toc76541552"/>
      <w:bookmarkStart w:id="1593" w:name="_Toc82437321"/>
      <w:bookmarkStart w:id="1594" w:name="_Toc89944687"/>
      <w:bookmarkStart w:id="1595" w:name="_Toc98753705"/>
      <w:bookmarkStart w:id="1596" w:name="_Toc106179597"/>
      <w:bookmarkStart w:id="1597" w:name="_Toc106180108"/>
      <w:bookmarkStart w:id="1598" w:name="_Toc130395933"/>
      <w:bookmarkStart w:id="1599" w:name="_Toc137555207"/>
      <w:bookmarkStart w:id="1600" w:name="_Toc138856734"/>
      <w:bookmarkStart w:id="1601" w:name="_Toc138860593"/>
      <w:bookmarkStart w:id="1602" w:name="_Toc163217586"/>
      <w:r w:rsidRPr="00BE5108">
        <w:rPr>
          <w:rFonts w:eastAsiaTheme="minorEastAsia"/>
        </w:rPr>
        <w:t>6.3.2.1.4</w:t>
      </w:r>
      <w:r w:rsidRPr="00BE5108">
        <w:rPr>
          <w:rFonts w:eastAsiaTheme="minorEastAsia"/>
        </w:rPr>
        <w:tab/>
        <w:t>Method of test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AA2F871" w14:textId="77777777" w:rsidR="00AD1976" w:rsidRPr="00BE5108" w:rsidRDefault="00AD1976" w:rsidP="00AD1976">
      <w:pPr>
        <w:pStyle w:val="Heading6"/>
        <w:rPr>
          <w:rFonts w:eastAsiaTheme="minorEastAsia"/>
        </w:rPr>
      </w:pPr>
      <w:bookmarkStart w:id="1603" w:name="_Toc73962825"/>
      <w:bookmarkStart w:id="1604" w:name="_Toc75260002"/>
      <w:bookmarkStart w:id="1605" w:name="_Toc75275543"/>
      <w:bookmarkStart w:id="1606" w:name="_Toc75276054"/>
      <w:bookmarkStart w:id="1607" w:name="_Toc76541553"/>
      <w:bookmarkStart w:id="1608" w:name="_Toc82437322"/>
      <w:bookmarkStart w:id="1609" w:name="_Toc89944688"/>
      <w:bookmarkStart w:id="1610" w:name="_Toc98753706"/>
      <w:bookmarkStart w:id="1611" w:name="_Toc106179598"/>
      <w:bookmarkStart w:id="1612" w:name="_Toc106180109"/>
      <w:bookmarkStart w:id="1613" w:name="_Toc130395934"/>
      <w:bookmarkStart w:id="1614" w:name="_Toc137555208"/>
      <w:bookmarkStart w:id="1615" w:name="_Toc138856735"/>
      <w:bookmarkStart w:id="1616" w:name="_Toc138860594"/>
      <w:bookmarkStart w:id="1617" w:name="_Toc163217587"/>
      <w:r w:rsidRPr="00BE5108">
        <w:rPr>
          <w:rFonts w:eastAsiaTheme="minorEastAsia"/>
        </w:rPr>
        <w:t>6.3.2.1.4.1</w:t>
      </w:r>
      <w:r w:rsidRPr="00BE5108">
        <w:rPr>
          <w:rFonts w:eastAsiaTheme="minorEastAsia"/>
        </w:rPr>
        <w:tab/>
        <w:t>Initial 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618" w:name="_Toc73962826"/>
      <w:bookmarkStart w:id="1619" w:name="_Toc75260003"/>
      <w:bookmarkStart w:id="1620" w:name="_Toc75275544"/>
      <w:bookmarkStart w:id="1621" w:name="_Toc75276055"/>
      <w:bookmarkStart w:id="1622" w:name="_Toc76541554"/>
      <w:bookmarkStart w:id="1623" w:name="_Toc82437323"/>
      <w:bookmarkStart w:id="1624" w:name="_Toc89944689"/>
      <w:bookmarkStart w:id="1625" w:name="_Toc98753707"/>
      <w:bookmarkStart w:id="1626" w:name="_Toc106179599"/>
      <w:bookmarkStart w:id="1627" w:name="_Toc106180110"/>
      <w:bookmarkStart w:id="1628" w:name="_Toc130395935"/>
      <w:bookmarkStart w:id="1629" w:name="_Toc137555209"/>
      <w:bookmarkStart w:id="1630" w:name="_Toc138856736"/>
      <w:bookmarkStart w:id="1631" w:name="_Toc138860595"/>
      <w:bookmarkStart w:id="1632" w:name="_Toc163217588"/>
      <w:r w:rsidRPr="00BE5108">
        <w:rPr>
          <w:rFonts w:eastAsiaTheme="minorEastAsia"/>
        </w:rPr>
        <w:t>6.3.2.1.4.2</w:t>
      </w:r>
      <w:r w:rsidRPr="00BE5108">
        <w:rPr>
          <w:rFonts w:eastAsiaTheme="minorEastAsia"/>
        </w:rPr>
        <w:tab/>
        <w:t>Procedure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633" w:name="_Toc73962827"/>
      <w:bookmarkStart w:id="1634" w:name="_Toc75260004"/>
      <w:bookmarkStart w:id="1635" w:name="_Toc75275545"/>
      <w:bookmarkStart w:id="1636" w:name="_Toc75276056"/>
      <w:bookmarkStart w:id="1637" w:name="_Toc76541555"/>
      <w:bookmarkStart w:id="1638" w:name="_Toc82437324"/>
      <w:bookmarkStart w:id="1639" w:name="_Toc89944690"/>
      <w:bookmarkStart w:id="1640" w:name="_Toc98753708"/>
      <w:bookmarkStart w:id="1641" w:name="_Toc106179600"/>
      <w:bookmarkStart w:id="1642" w:name="_Toc106180111"/>
      <w:bookmarkStart w:id="1643" w:name="_Toc130395936"/>
      <w:bookmarkStart w:id="1644" w:name="_Toc137555210"/>
      <w:bookmarkStart w:id="1645" w:name="_Toc138856737"/>
      <w:bookmarkStart w:id="1646" w:name="_Toc138860596"/>
      <w:bookmarkStart w:id="1647" w:name="_Toc163217589"/>
      <w:r w:rsidRPr="00BE5108">
        <w:rPr>
          <w:rFonts w:eastAsiaTheme="minorEastAsia"/>
        </w:rPr>
        <w:t>6.3.2.1.5</w:t>
      </w:r>
      <w:r w:rsidRPr="00BE5108">
        <w:rPr>
          <w:rFonts w:eastAsiaTheme="minorEastAsia"/>
        </w:rPr>
        <w:tab/>
        <w:t>Test requirements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508993C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3333F9">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648" w:name="_Toc73962828"/>
      <w:bookmarkStart w:id="1649" w:name="_Toc75260005"/>
      <w:bookmarkStart w:id="1650" w:name="_Toc75275546"/>
      <w:bookmarkStart w:id="1651" w:name="_Toc75276057"/>
      <w:bookmarkStart w:id="1652" w:name="_Toc76541556"/>
      <w:bookmarkStart w:id="1653" w:name="_Toc82437325"/>
      <w:bookmarkStart w:id="1654" w:name="_Toc89944691"/>
      <w:bookmarkStart w:id="1655" w:name="_Toc98753709"/>
      <w:bookmarkStart w:id="1656" w:name="_Toc106179601"/>
      <w:bookmarkStart w:id="1657" w:name="_Toc106180112"/>
      <w:bookmarkStart w:id="1658" w:name="_Toc130395937"/>
      <w:bookmarkStart w:id="1659" w:name="_Toc137555211"/>
      <w:bookmarkStart w:id="1660" w:name="_Toc138856738"/>
      <w:bookmarkStart w:id="1661" w:name="_Toc138860597"/>
      <w:bookmarkStart w:id="1662" w:name="_Toc163217590"/>
      <w:r w:rsidRPr="00BE5108">
        <w:rPr>
          <w:rFonts w:eastAsia="MS Mincho"/>
        </w:rPr>
        <w:t>6.3.2.2</w:t>
      </w:r>
      <w:r w:rsidRPr="00BE5108">
        <w:rPr>
          <w:rFonts w:eastAsia="MS Mincho"/>
        </w:rPr>
        <w:tab/>
        <w:t>Relative power tolerance for local area IAB-MT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663" w:name="_Toc75260006"/>
      <w:bookmarkStart w:id="1664" w:name="_Toc75275547"/>
      <w:bookmarkStart w:id="1665" w:name="_Toc75276058"/>
      <w:bookmarkStart w:id="1666" w:name="_Toc76541557"/>
      <w:bookmarkStart w:id="1667" w:name="_Toc82437326"/>
      <w:bookmarkStart w:id="1668" w:name="_Toc89944692"/>
      <w:bookmarkStart w:id="1669" w:name="_Toc73962829"/>
      <w:bookmarkStart w:id="1670" w:name="_Toc98753710"/>
      <w:bookmarkStart w:id="1671" w:name="_Toc106179602"/>
      <w:bookmarkStart w:id="1672" w:name="_Toc106180113"/>
      <w:bookmarkStart w:id="1673" w:name="_Toc130395938"/>
      <w:bookmarkStart w:id="1674" w:name="_Toc137555212"/>
      <w:bookmarkStart w:id="1675" w:name="_Toc138856739"/>
      <w:bookmarkStart w:id="1676" w:name="_Toc138860598"/>
      <w:bookmarkStart w:id="1677" w:name="_Toc163217591"/>
      <w:r w:rsidRPr="00BE5108">
        <w:rPr>
          <w:rFonts w:eastAsiaTheme="minorEastAsia"/>
        </w:rPr>
        <w:t>6.3.2.2.1</w:t>
      </w:r>
      <w:r w:rsidRPr="00BE5108">
        <w:rPr>
          <w:rFonts w:eastAsiaTheme="minorEastAsia"/>
        </w:rPr>
        <w:tab/>
        <w:t>Definition and applicability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678" w:name="_Toc73962830"/>
      <w:bookmarkStart w:id="1679" w:name="_Toc75260007"/>
      <w:bookmarkStart w:id="1680" w:name="_Toc75275548"/>
      <w:bookmarkStart w:id="1681" w:name="_Toc75276059"/>
      <w:bookmarkStart w:id="1682" w:name="_Toc76541558"/>
      <w:bookmarkStart w:id="1683" w:name="_Toc82437327"/>
      <w:bookmarkStart w:id="1684" w:name="_Toc89944693"/>
      <w:bookmarkStart w:id="1685" w:name="_Toc98753711"/>
      <w:bookmarkStart w:id="1686" w:name="_Toc106179603"/>
      <w:bookmarkStart w:id="1687" w:name="_Toc106180114"/>
      <w:bookmarkStart w:id="1688" w:name="_Toc130395939"/>
      <w:bookmarkStart w:id="1689" w:name="_Toc137555213"/>
      <w:bookmarkStart w:id="1690" w:name="_Toc138856740"/>
      <w:bookmarkStart w:id="1691" w:name="_Toc138860599"/>
      <w:bookmarkStart w:id="1692" w:name="_Toc163217592"/>
      <w:r w:rsidRPr="00BE5108">
        <w:rPr>
          <w:rFonts w:eastAsiaTheme="minorEastAsia"/>
        </w:rPr>
        <w:t>6.3.2.2.2</w:t>
      </w:r>
      <w:r w:rsidRPr="00BE5108">
        <w:rPr>
          <w:rFonts w:eastAsiaTheme="minorEastAsia"/>
        </w:rPr>
        <w:tab/>
        <w:t>Minimum requirement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693" w:name="_Toc73962831"/>
      <w:bookmarkStart w:id="1694" w:name="_Toc75260008"/>
      <w:bookmarkStart w:id="1695" w:name="_Toc75275549"/>
      <w:bookmarkStart w:id="1696" w:name="_Toc75276060"/>
      <w:bookmarkStart w:id="1697" w:name="_Toc76541559"/>
      <w:bookmarkStart w:id="1698" w:name="_Toc82437328"/>
      <w:bookmarkStart w:id="1699" w:name="_Toc89944694"/>
      <w:bookmarkStart w:id="1700" w:name="_Toc98753712"/>
      <w:bookmarkStart w:id="1701" w:name="_Toc106179604"/>
      <w:bookmarkStart w:id="1702" w:name="_Toc106180115"/>
      <w:bookmarkStart w:id="1703" w:name="_Toc130395940"/>
      <w:bookmarkStart w:id="1704" w:name="_Toc137555214"/>
      <w:bookmarkStart w:id="1705" w:name="_Toc138856741"/>
      <w:bookmarkStart w:id="1706" w:name="_Toc138860600"/>
      <w:bookmarkStart w:id="1707" w:name="_Toc163217593"/>
      <w:r w:rsidRPr="00BE5108">
        <w:rPr>
          <w:rFonts w:eastAsiaTheme="minorEastAsia"/>
        </w:rPr>
        <w:t>6.3.2.2.3</w:t>
      </w:r>
      <w:r w:rsidRPr="00BE5108">
        <w:rPr>
          <w:rFonts w:eastAsiaTheme="minorEastAsia"/>
        </w:rPr>
        <w:tab/>
        <w:t>Test purpose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708" w:name="_Toc73962832"/>
      <w:bookmarkStart w:id="1709" w:name="_Toc75260009"/>
      <w:bookmarkStart w:id="1710" w:name="_Toc75275550"/>
      <w:bookmarkStart w:id="1711" w:name="_Toc75276061"/>
      <w:bookmarkStart w:id="1712" w:name="_Toc76541560"/>
      <w:bookmarkStart w:id="1713" w:name="_Toc82437329"/>
      <w:bookmarkStart w:id="1714" w:name="_Toc89944695"/>
      <w:bookmarkStart w:id="1715" w:name="_Toc98753713"/>
      <w:bookmarkStart w:id="1716" w:name="_Toc106179605"/>
      <w:bookmarkStart w:id="1717" w:name="_Toc106180116"/>
      <w:bookmarkStart w:id="1718" w:name="_Toc130395941"/>
      <w:bookmarkStart w:id="1719" w:name="_Toc137555215"/>
      <w:bookmarkStart w:id="1720" w:name="_Toc138856742"/>
      <w:bookmarkStart w:id="1721" w:name="_Toc138860601"/>
      <w:bookmarkStart w:id="1722" w:name="_Toc163217594"/>
      <w:r w:rsidRPr="00BE5108">
        <w:rPr>
          <w:rFonts w:eastAsia="MS Mincho"/>
        </w:rPr>
        <w:t>6.3.2.3</w:t>
      </w:r>
      <w:r w:rsidRPr="00BE5108">
        <w:rPr>
          <w:rFonts w:eastAsia="MS Mincho"/>
        </w:rPr>
        <w:tab/>
        <w:t>Aggregate power tolerance for local area IAB-MT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53D573F" w14:textId="77777777" w:rsidR="00AD1976" w:rsidRPr="00BE5108" w:rsidRDefault="00AD1976" w:rsidP="00AD1976">
      <w:pPr>
        <w:pStyle w:val="Heading5"/>
        <w:rPr>
          <w:rFonts w:eastAsiaTheme="minorEastAsia"/>
        </w:rPr>
      </w:pPr>
      <w:bookmarkStart w:id="1723" w:name="_Toc73962833"/>
      <w:bookmarkStart w:id="1724" w:name="_Toc75260010"/>
      <w:bookmarkStart w:id="1725" w:name="_Toc75275551"/>
      <w:bookmarkStart w:id="1726" w:name="_Toc75276062"/>
      <w:bookmarkStart w:id="1727" w:name="_Toc76541561"/>
      <w:bookmarkStart w:id="1728" w:name="_Toc82437330"/>
      <w:bookmarkStart w:id="1729" w:name="_Toc89944696"/>
      <w:bookmarkStart w:id="1730" w:name="_Toc98753714"/>
      <w:bookmarkStart w:id="1731" w:name="_Toc106179606"/>
      <w:bookmarkStart w:id="1732" w:name="_Toc106180117"/>
      <w:bookmarkStart w:id="1733" w:name="_Toc130395942"/>
      <w:bookmarkStart w:id="1734" w:name="_Toc137555216"/>
      <w:bookmarkStart w:id="1735" w:name="_Toc138856743"/>
      <w:bookmarkStart w:id="1736" w:name="_Toc138860602"/>
      <w:bookmarkStart w:id="1737" w:name="_Toc163217595"/>
      <w:r w:rsidRPr="00BE5108">
        <w:rPr>
          <w:rFonts w:eastAsiaTheme="minorEastAsia"/>
        </w:rPr>
        <w:t>6.3.2.3.1</w:t>
      </w:r>
      <w:r w:rsidRPr="00BE5108">
        <w:rPr>
          <w:rFonts w:eastAsiaTheme="minorEastAsia"/>
        </w:rP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738" w:name="_Toc73962834"/>
      <w:bookmarkStart w:id="1739" w:name="_Toc75260011"/>
      <w:bookmarkStart w:id="1740" w:name="_Toc75275552"/>
      <w:bookmarkStart w:id="1741" w:name="_Toc75276063"/>
      <w:bookmarkStart w:id="1742" w:name="_Toc76541562"/>
      <w:bookmarkStart w:id="1743" w:name="_Toc82437331"/>
      <w:bookmarkStart w:id="1744" w:name="_Toc89944697"/>
      <w:bookmarkStart w:id="1745" w:name="_Toc98753715"/>
      <w:bookmarkStart w:id="1746" w:name="_Toc106179607"/>
      <w:bookmarkStart w:id="1747" w:name="_Toc106180118"/>
      <w:bookmarkStart w:id="1748" w:name="_Toc130395943"/>
      <w:bookmarkStart w:id="1749" w:name="_Toc137555217"/>
      <w:bookmarkStart w:id="1750" w:name="_Toc138856744"/>
      <w:bookmarkStart w:id="1751" w:name="_Toc138860603"/>
      <w:bookmarkStart w:id="1752" w:name="_Toc163217596"/>
      <w:r w:rsidRPr="00BE5108">
        <w:rPr>
          <w:rFonts w:eastAsiaTheme="minorEastAsia"/>
        </w:rPr>
        <w:t>6.3.2.3.2</w:t>
      </w:r>
      <w:r w:rsidRPr="00BE5108">
        <w:rPr>
          <w:rFonts w:eastAsiaTheme="minorEastAsia"/>
        </w:rPr>
        <w:tab/>
        <w:t>Minimum requirement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753" w:name="_Toc73962835"/>
      <w:bookmarkStart w:id="1754" w:name="_Toc75260012"/>
      <w:bookmarkStart w:id="1755" w:name="_Toc75275553"/>
      <w:bookmarkStart w:id="1756" w:name="_Toc75276064"/>
      <w:bookmarkStart w:id="1757" w:name="_Toc76541563"/>
      <w:bookmarkStart w:id="1758" w:name="_Toc82437332"/>
      <w:bookmarkStart w:id="1759" w:name="_Toc89944698"/>
      <w:bookmarkStart w:id="1760" w:name="_Toc98753716"/>
      <w:bookmarkStart w:id="1761" w:name="_Toc106179608"/>
      <w:bookmarkStart w:id="1762" w:name="_Toc106180119"/>
      <w:bookmarkStart w:id="1763" w:name="_Toc130395944"/>
      <w:bookmarkStart w:id="1764" w:name="_Toc137555218"/>
      <w:bookmarkStart w:id="1765" w:name="_Toc138856745"/>
      <w:bookmarkStart w:id="1766" w:name="_Toc138860604"/>
      <w:bookmarkStart w:id="1767" w:name="_Toc163217597"/>
      <w:r w:rsidRPr="00BE5108">
        <w:rPr>
          <w:rFonts w:eastAsiaTheme="minorEastAsia"/>
        </w:rPr>
        <w:t>6.3.2.3.3</w:t>
      </w:r>
      <w:r w:rsidRPr="00BE5108">
        <w:rPr>
          <w:rFonts w:eastAsiaTheme="minorEastAsia"/>
        </w:rPr>
        <w:tab/>
        <w:t>Test purpose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768" w:name="_Toc73962836"/>
      <w:bookmarkStart w:id="1769" w:name="_Toc75260013"/>
      <w:bookmarkStart w:id="1770" w:name="_Toc75275554"/>
      <w:bookmarkStart w:id="1771" w:name="_Toc75276065"/>
      <w:bookmarkStart w:id="1772" w:name="_Toc76541564"/>
      <w:bookmarkStart w:id="1773" w:name="_Toc82437333"/>
      <w:bookmarkStart w:id="1774" w:name="_Toc89944699"/>
      <w:bookmarkStart w:id="1775" w:name="_Toc98753717"/>
      <w:bookmarkStart w:id="1776" w:name="_Toc106179609"/>
      <w:bookmarkStart w:id="1777" w:name="_Toc106180120"/>
      <w:bookmarkStart w:id="1778" w:name="_Toc130395945"/>
      <w:bookmarkStart w:id="1779" w:name="_Toc137555219"/>
      <w:bookmarkStart w:id="1780" w:name="_Toc138856746"/>
      <w:bookmarkStart w:id="1781" w:name="_Toc138860605"/>
      <w:bookmarkStart w:id="1782" w:name="_Toc163217598"/>
      <w:r w:rsidRPr="00BE5108">
        <w:rPr>
          <w:rFonts w:eastAsiaTheme="minorEastAsia"/>
        </w:rPr>
        <w:t>6.4</w:t>
      </w:r>
      <w:r w:rsidRPr="00BE5108">
        <w:rPr>
          <w:rFonts w:eastAsiaTheme="minorEastAsia"/>
        </w:rPr>
        <w:tab/>
        <w:t>Transmit ON/OFF power</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380D8BB" w14:textId="77777777" w:rsidR="008D3EE5" w:rsidRPr="00BE5108" w:rsidRDefault="008D3EE5" w:rsidP="00EF3135">
      <w:pPr>
        <w:pStyle w:val="Heading3"/>
        <w:rPr>
          <w:rFonts w:eastAsiaTheme="minorEastAsia"/>
        </w:rPr>
      </w:pPr>
      <w:bookmarkStart w:id="1783" w:name="_Toc73962837"/>
      <w:bookmarkStart w:id="1784" w:name="_Toc75260014"/>
      <w:bookmarkStart w:id="1785" w:name="_Toc75275555"/>
      <w:bookmarkStart w:id="1786" w:name="_Toc75276066"/>
      <w:bookmarkStart w:id="1787" w:name="_Toc76541565"/>
      <w:bookmarkStart w:id="1788" w:name="_Toc82437334"/>
      <w:bookmarkStart w:id="1789" w:name="_Toc89944700"/>
      <w:bookmarkStart w:id="1790" w:name="_Toc98753718"/>
      <w:bookmarkStart w:id="1791" w:name="_Toc106179610"/>
      <w:bookmarkStart w:id="1792" w:name="_Toc106180121"/>
      <w:bookmarkStart w:id="1793" w:name="_Toc130395946"/>
      <w:bookmarkStart w:id="1794" w:name="_Toc137555220"/>
      <w:bookmarkStart w:id="1795" w:name="_Toc138856747"/>
      <w:bookmarkStart w:id="1796" w:name="_Toc138860606"/>
      <w:bookmarkStart w:id="1797" w:name="_Toc163217599"/>
      <w:r w:rsidRPr="00BE5108">
        <w:rPr>
          <w:rFonts w:eastAsiaTheme="minorEastAsia"/>
        </w:rPr>
        <w:t>6.4.1</w:t>
      </w:r>
      <w:r w:rsidRPr="00BE5108">
        <w:rPr>
          <w:rFonts w:eastAsiaTheme="minorEastAsia"/>
        </w:rPr>
        <w:tab/>
        <w:t>Transmitter OFF power</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10778F7" w14:textId="77777777" w:rsidR="008D3EE5" w:rsidRPr="00BE5108" w:rsidRDefault="008D3EE5" w:rsidP="00EF3135">
      <w:pPr>
        <w:pStyle w:val="Heading4"/>
        <w:rPr>
          <w:rFonts w:eastAsiaTheme="minorEastAsia"/>
        </w:rPr>
      </w:pPr>
      <w:bookmarkStart w:id="1798" w:name="_Toc73962838"/>
      <w:bookmarkStart w:id="1799" w:name="_Toc75260015"/>
      <w:bookmarkStart w:id="1800" w:name="_Toc75275556"/>
      <w:bookmarkStart w:id="1801" w:name="_Toc75276067"/>
      <w:bookmarkStart w:id="1802" w:name="_Toc76541566"/>
      <w:bookmarkStart w:id="1803" w:name="_Toc82437335"/>
      <w:bookmarkStart w:id="1804" w:name="_Toc89944701"/>
      <w:bookmarkStart w:id="1805" w:name="_Toc98753719"/>
      <w:bookmarkStart w:id="1806" w:name="_Toc106179611"/>
      <w:bookmarkStart w:id="1807" w:name="_Toc106180122"/>
      <w:bookmarkStart w:id="1808" w:name="_Toc130395947"/>
      <w:bookmarkStart w:id="1809" w:name="_Toc137555221"/>
      <w:bookmarkStart w:id="1810" w:name="_Toc138856748"/>
      <w:bookmarkStart w:id="1811" w:name="_Toc138860607"/>
      <w:bookmarkStart w:id="1812" w:name="_Toc163217600"/>
      <w:r w:rsidRPr="00BE5108">
        <w:rPr>
          <w:rFonts w:eastAsiaTheme="minorEastAsia"/>
        </w:rPr>
        <w:t>6.4.1.1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813" w:name="_Toc73962839"/>
      <w:bookmarkStart w:id="1814" w:name="_Toc75260016"/>
      <w:bookmarkStart w:id="1815" w:name="_Toc75275557"/>
      <w:bookmarkStart w:id="1816" w:name="_Toc75276068"/>
      <w:bookmarkStart w:id="1817" w:name="_Toc76541567"/>
      <w:bookmarkStart w:id="1818" w:name="_Toc82437336"/>
      <w:bookmarkStart w:id="1819" w:name="_Toc89944702"/>
      <w:bookmarkStart w:id="1820" w:name="_Toc98753720"/>
      <w:bookmarkStart w:id="1821" w:name="_Toc106179612"/>
      <w:bookmarkStart w:id="1822" w:name="_Toc106180123"/>
      <w:bookmarkStart w:id="1823" w:name="_Toc130395948"/>
      <w:bookmarkStart w:id="1824" w:name="_Toc137555222"/>
      <w:bookmarkStart w:id="1825" w:name="_Toc138856749"/>
      <w:bookmarkStart w:id="1826" w:name="_Toc138860608"/>
      <w:bookmarkStart w:id="1827" w:name="_Toc163217601"/>
      <w:r w:rsidRPr="00BE5108">
        <w:rPr>
          <w:rFonts w:eastAsiaTheme="minorEastAsia"/>
        </w:rPr>
        <w:t>6.4.1.2</w:t>
      </w:r>
      <w:r w:rsidRPr="00BE5108">
        <w:rPr>
          <w:rFonts w:eastAsiaTheme="minorEastAsia"/>
        </w:rPr>
        <w:tab/>
        <w:t>Minimum requirement</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828" w:name="_Toc73962840"/>
      <w:bookmarkStart w:id="1829" w:name="_Toc75260017"/>
      <w:bookmarkStart w:id="1830" w:name="_Toc75275558"/>
      <w:bookmarkStart w:id="1831" w:name="_Toc75276069"/>
      <w:bookmarkStart w:id="1832" w:name="_Toc76541568"/>
      <w:bookmarkStart w:id="1833" w:name="_Toc82437337"/>
      <w:bookmarkStart w:id="1834" w:name="_Toc89944703"/>
      <w:bookmarkStart w:id="1835" w:name="_Toc98753721"/>
      <w:bookmarkStart w:id="1836" w:name="_Toc106179613"/>
      <w:bookmarkStart w:id="1837" w:name="_Toc106180124"/>
      <w:bookmarkStart w:id="1838" w:name="_Toc130395949"/>
      <w:bookmarkStart w:id="1839" w:name="_Toc137555223"/>
      <w:bookmarkStart w:id="1840" w:name="_Toc138856750"/>
      <w:bookmarkStart w:id="1841" w:name="_Toc138860609"/>
      <w:bookmarkStart w:id="1842" w:name="_Toc163217602"/>
      <w:r w:rsidRPr="00BE5108">
        <w:rPr>
          <w:rFonts w:eastAsiaTheme="minorEastAsia"/>
        </w:rPr>
        <w:t>6.4.1.3</w:t>
      </w:r>
      <w:r w:rsidRPr="00BE5108">
        <w:rPr>
          <w:rFonts w:eastAsiaTheme="minorEastAsia"/>
        </w:rPr>
        <w:tab/>
        <w:t>Test purpose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843" w:name="_Toc73962841"/>
      <w:bookmarkStart w:id="1844" w:name="_Toc75260018"/>
      <w:bookmarkStart w:id="1845" w:name="_Toc75275559"/>
      <w:bookmarkStart w:id="1846" w:name="_Toc75276070"/>
      <w:bookmarkStart w:id="1847" w:name="_Toc76541569"/>
      <w:bookmarkStart w:id="1848" w:name="_Toc82437338"/>
      <w:bookmarkStart w:id="1849" w:name="_Toc89944704"/>
      <w:bookmarkStart w:id="1850" w:name="_Toc98753722"/>
      <w:bookmarkStart w:id="1851" w:name="_Toc106179614"/>
      <w:bookmarkStart w:id="1852" w:name="_Toc106180125"/>
      <w:bookmarkStart w:id="1853" w:name="_Toc130395950"/>
      <w:bookmarkStart w:id="1854" w:name="_Toc137555224"/>
      <w:bookmarkStart w:id="1855" w:name="_Toc138856751"/>
      <w:bookmarkStart w:id="1856" w:name="_Toc138860610"/>
      <w:bookmarkStart w:id="1857" w:name="_Toc163217603"/>
      <w:r w:rsidRPr="00BE5108">
        <w:rPr>
          <w:rFonts w:eastAsiaTheme="minorEastAsia"/>
        </w:rPr>
        <w:t>6.4.1.4</w:t>
      </w:r>
      <w:r w:rsidRPr="00BE5108">
        <w:rPr>
          <w:rFonts w:eastAsiaTheme="minorEastAsia"/>
        </w:rPr>
        <w:tab/>
        <w:t>Method of test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858" w:name="_Toc73962842"/>
      <w:bookmarkStart w:id="1859" w:name="_Toc75260019"/>
      <w:bookmarkStart w:id="1860" w:name="_Toc75275560"/>
      <w:bookmarkStart w:id="1861" w:name="_Toc75276071"/>
      <w:bookmarkStart w:id="1862" w:name="_Toc76541570"/>
      <w:bookmarkStart w:id="1863" w:name="_Toc82437339"/>
      <w:bookmarkStart w:id="1864" w:name="_Toc89944705"/>
      <w:bookmarkStart w:id="1865" w:name="_Toc98753723"/>
      <w:bookmarkStart w:id="1866" w:name="_Toc106179615"/>
      <w:bookmarkStart w:id="1867" w:name="_Toc106180126"/>
      <w:bookmarkStart w:id="1868" w:name="_Toc130395951"/>
      <w:bookmarkStart w:id="1869" w:name="_Toc137555225"/>
      <w:bookmarkStart w:id="1870" w:name="_Toc138856752"/>
      <w:bookmarkStart w:id="1871" w:name="_Toc138860611"/>
      <w:bookmarkStart w:id="1872" w:name="_Toc163217604"/>
      <w:r w:rsidRPr="00BE5108">
        <w:rPr>
          <w:rFonts w:eastAsiaTheme="minorEastAsia"/>
        </w:rPr>
        <w:t>6.4.1.5</w:t>
      </w:r>
      <w:r w:rsidRPr="00BE5108">
        <w:rPr>
          <w:rFonts w:eastAsiaTheme="minorEastAsia"/>
        </w:rPr>
        <w:tab/>
        <w:t>Test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873" w:name="_Toc73962843"/>
      <w:bookmarkStart w:id="1874" w:name="_Toc75260020"/>
      <w:bookmarkStart w:id="1875" w:name="_Toc75275561"/>
      <w:bookmarkStart w:id="1876" w:name="_Toc75276072"/>
      <w:bookmarkStart w:id="1877" w:name="_Toc76541571"/>
      <w:bookmarkStart w:id="1878" w:name="_Toc82437340"/>
      <w:bookmarkStart w:id="1879" w:name="_Toc89944706"/>
      <w:bookmarkStart w:id="1880" w:name="_Toc98753724"/>
      <w:bookmarkStart w:id="1881" w:name="_Toc106179616"/>
      <w:bookmarkStart w:id="1882" w:name="_Toc106180127"/>
      <w:bookmarkStart w:id="1883" w:name="_Toc130395952"/>
      <w:bookmarkStart w:id="1884" w:name="_Toc137555226"/>
      <w:bookmarkStart w:id="1885" w:name="_Toc138856753"/>
      <w:bookmarkStart w:id="1886" w:name="_Toc138860612"/>
      <w:bookmarkStart w:id="1887" w:name="_Toc163217605"/>
      <w:r w:rsidRPr="00BE5108">
        <w:rPr>
          <w:rFonts w:eastAsiaTheme="minorEastAsia"/>
        </w:rPr>
        <w:t>6.4.2</w:t>
      </w:r>
      <w:r w:rsidRPr="00BE5108">
        <w:rPr>
          <w:rFonts w:eastAsiaTheme="minorEastAsia"/>
        </w:rPr>
        <w:tab/>
        <w:t>Transmitter transient period</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9C3DFF5" w14:textId="77777777" w:rsidR="008D3EE5" w:rsidRPr="00BE5108" w:rsidRDefault="008D3EE5" w:rsidP="00EF3135">
      <w:pPr>
        <w:pStyle w:val="Heading4"/>
        <w:rPr>
          <w:rFonts w:eastAsiaTheme="minorEastAsia"/>
        </w:rPr>
      </w:pPr>
      <w:bookmarkStart w:id="1888" w:name="_Toc73962844"/>
      <w:bookmarkStart w:id="1889" w:name="_Toc75260021"/>
      <w:bookmarkStart w:id="1890" w:name="_Toc75275562"/>
      <w:bookmarkStart w:id="1891" w:name="_Toc75276073"/>
      <w:bookmarkStart w:id="1892" w:name="_Toc76541572"/>
      <w:bookmarkStart w:id="1893" w:name="_Toc82437341"/>
      <w:bookmarkStart w:id="1894" w:name="_Toc89944707"/>
      <w:bookmarkStart w:id="1895" w:name="_Toc98753725"/>
      <w:bookmarkStart w:id="1896" w:name="_Toc106179617"/>
      <w:bookmarkStart w:id="1897" w:name="_Toc106180128"/>
      <w:bookmarkStart w:id="1898" w:name="_Toc130395953"/>
      <w:bookmarkStart w:id="1899" w:name="_Toc137555227"/>
      <w:bookmarkStart w:id="1900" w:name="_Toc138856754"/>
      <w:bookmarkStart w:id="1901" w:name="_Toc138860613"/>
      <w:bookmarkStart w:id="1902" w:name="_Toc163217606"/>
      <w:r w:rsidRPr="00BE5108">
        <w:rPr>
          <w:rFonts w:eastAsiaTheme="minorEastAsia"/>
        </w:rPr>
        <w:t>6.4.2.1</w:t>
      </w:r>
      <w:r w:rsidRPr="00BE5108">
        <w:rPr>
          <w:rFonts w:eastAsiaTheme="minorEastAsia"/>
        </w:rPr>
        <w:tab/>
        <w:t>Definition and applicability</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903" w:name="_Toc73962845"/>
      <w:bookmarkStart w:id="1904" w:name="_Toc75260022"/>
      <w:bookmarkStart w:id="1905" w:name="_Toc75275563"/>
      <w:bookmarkStart w:id="1906" w:name="_Toc75276074"/>
      <w:bookmarkStart w:id="1907" w:name="_Toc76541573"/>
      <w:bookmarkStart w:id="1908" w:name="_Toc82437342"/>
      <w:bookmarkStart w:id="1909" w:name="_Toc89944708"/>
      <w:bookmarkStart w:id="1910" w:name="_Toc98753726"/>
      <w:bookmarkStart w:id="1911" w:name="_Toc106179618"/>
      <w:bookmarkStart w:id="1912" w:name="_Toc106180129"/>
      <w:bookmarkStart w:id="1913" w:name="_Toc130395954"/>
      <w:bookmarkStart w:id="1914" w:name="_Toc137555228"/>
      <w:bookmarkStart w:id="1915" w:name="_Toc138856755"/>
      <w:bookmarkStart w:id="1916" w:name="_Toc138860614"/>
      <w:bookmarkStart w:id="1917" w:name="_Toc163217607"/>
      <w:r w:rsidRPr="00BE5108">
        <w:rPr>
          <w:rFonts w:eastAsiaTheme="minorEastAsia"/>
        </w:rPr>
        <w:t>6.4.2.2</w:t>
      </w:r>
      <w:r w:rsidRPr="00BE5108">
        <w:rPr>
          <w:rFonts w:eastAsiaTheme="minorEastAsia"/>
        </w:rPr>
        <w:tab/>
        <w:t>Minimum requirement</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918" w:name="_Toc73962846"/>
      <w:bookmarkStart w:id="1919" w:name="_Toc75260023"/>
      <w:bookmarkStart w:id="1920" w:name="_Toc75275564"/>
      <w:bookmarkStart w:id="1921" w:name="_Toc75276075"/>
      <w:bookmarkStart w:id="1922" w:name="_Toc76541574"/>
      <w:bookmarkStart w:id="1923" w:name="_Toc82437343"/>
      <w:bookmarkStart w:id="1924" w:name="_Toc89944709"/>
      <w:bookmarkStart w:id="1925" w:name="_Toc98753727"/>
      <w:bookmarkStart w:id="1926" w:name="_Toc106179619"/>
      <w:bookmarkStart w:id="1927" w:name="_Toc106180130"/>
      <w:bookmarkStart w:id="1928" w:name="_Toc130395955"/>
      <w:bookmarkStart w:id="1929" w:name="_Toc137555229"/>
      <w:bookmarkStart w:id="1930" w:name="_Toc138856756"/>
      <w:bookmarkStart w:id="1931" w:name="_Toc138860615"/>
      <w:bookmarkStart w:id="1932" w:name="_Toc163217608"/>
      <w:r w:rsidRPr="00BE5108">
        <w:rPr>
          <w:rFonts w:eastAsiaTheme="minorEastAsia"/>
        </w:rPr>
        <w:t>6.4.2.3</w:t>
      </w:r>
      <w:r w:rsidRPr="00BE5108">
        <w:rPr>
          <w:rFonts w:eastAsiaTheme="minorEastAsia"/>
        </w:rPr>
        <w:tab/>
        <w:t>Test purpose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933" w:name="_Toc73962847"/>
      <w:bookmarkStart w:id="1934" w:name="_Toc75260024"/>
      <w:bookmarkStart w:id="1935" w:name="_Toc75275565"/>
      <w:bookmarkStart w:id="1936" w:name="_Toc75276076"/>
      <w:bookmarkStart w:id="1937" w:name="_Toc76541575"/>
      <w:bookmarkStart w:id="1938" w:name="_Toc82437344"/>
      <w:bookmarkStart w:id="1939" w:name="_Toc89944710"/>
      <w:bookmarkStart w:id="1940" w:name="_Toc98753728"/>
      <w:bookmarkStart w:id="1941" w:name="_Toc106179620"/>
      <w:bookmarkStart w:id="1942" w:name="_Toc106180131"/>
      <w:bookmarkStart w:id="1943" w:name="_Toc130395956"/>
      <w:bookmarkStart w:id="1944" w:name="_Toc137555230"/>
      <w:bookmarkStart w:id="1945" w:name="_Toc138856757"/>
      <w:bookmarkStart w:id="1946" w:name="_Toc138860616"/>
      <w:bookmarkStart w:id="1947" w:name="_Toc163217609"/>
      <w:r w:rsidRPr="00BE5108">
        <w:rPr>
          <w:rFonts w:eastAsiaTheme="minorEastAsia"/>
        </w:rPr>
        <w:t>6.4.2.4</w:t>
      </w:r>
      <w:r w:rsidRPr="00BE5108">
        <w:rPr>
          <w:rFonts w:eastAsiaTheme="minorEastAsia"/>
        </w:rPr>
        <w:tab/>
        <w:t>Method of test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A0D6E83" w14:textId="77777777" w:rsidR="008D3EE5" w:rsidRPr="00BE5108" w:rsidRDefault="008D3EE5" w:rsidP="00EF3135">
      <w:pPr>
        <w:pStyle w:val="Heading5"/>
        <w:rPr>
          <w:rFonts w:eastAsiaTheme="minorEastAsia"/>
        </w:rPr>
      </w:pPr>
      <w:bookmarkStart w:id="1948" w:name="_Toc73962848"/>
      <w:bookmarkStart w:id="1949" w:name="_Toc75260025"/>
      <w:bookmarkStart w:id="1950" w:name="_Toc75275566"/>
      <w:bookmarkStart w:id="1951" w:name="_Toc75276077"/>
      <w:bookmarkStart w:id="1952" w:name="_Toc76541576"/>
      <w:bookmarkStart w:id="1953" w:name="_Toc82437345"/>
      <w:bookmarkStart w:id="1954" w:name="_Toc89944711"/>
      <w:bookmarkStart w:id="1955" w:name="_Toc98753729"/>
      <w:bookmarkStart w:id="1956" w:name="_Toc106179621"/>
      <w:bookmarkStart w:id="1957" w:name="_Toc106180132"/>
      <w:bookmarkStart w:id="1958" w:name="_Toc130395957"/>
      <w:bookmarkStart w:id="1959" w:name="_Toc137555231"/>
      <w:bookmarkStart w:id="1960" w:name="_Toc138856758"/>
      <w:bookmarkStart w:id="1961" w:name="_Toc138860617"/>
      <w:bookmarkStart w:id="1962" w:name="_Toc163217610"/>
      <w:r w:rsidRPr="00BE5108">
        <w:rPr>
          <w:rFonts w:eastAsiaTheme="minorEastAsia"/>
        </w:rPr>
        <w:t>6.4.2.4.1</w:t>
      </w:r>
      <w:r w:rsidRPr="00BE5108">
        <w:rPr>
          <w:rFonts w:eastAsiaTheme="minorEastAsia"/>
        </w:rPr>
        <w:tab/>
        <w:t>Initial conditions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963" w:name="_Toc73962849"/>
      <w:bookmarkStart w:id="1964" w:name="_Toc75260026"/>
      <w:bookmarkStart w:id="1965" w:name="_Toc75275567"/>
      <w:bookmarkStart w:id="1966" w:name="_Toc75276078"/>
      <w:bookmarkStart w:id="1967" w:name="_Toc76541577"/>
      <w:bookmarkStart w:id="1968" w:name="_Toc82437346"/>
      <w:bookmarkStart w:id="1969" w:name="_Toc89944712"/>
      <w:bookmarkStart w:id="1970" w:name="_Toc98753730"/>
      <w:bookmarkStart w:id="1971" w:name="_Toc106179622"/>
      <w:bookmarkStart w:id="1972" w:name="_Toc106180133"/>
      <w:bookmarkStart w:id="1973" w:name="_Toc130395958"/>
      <w:bookmarkStart w:id="1974" w:name="_Toc137555232"/>
      <w:bookmarkStart w:id="1975" w:name="_Toc138856759"/>
      <w:bookmarkStart w:id="1976" w:name="_Toc138860618"/>
      <w:bookmarkStart w:id="1977" w:name="_Toc163217611"/>
      <w:r w:rsidRPr="00BE5108">
        <w:rPr>
          <w:rFonts w:eastAsiaTheme="minorEastAsia"/>
        </w:rPr>
        <w:t>6.4.2.4.2</w:t>
      </w:r>
      <w:r w:rsidRPr="00BE5108">
        <w:rPr>
          <w:rFonts w:eastAsiaTheme="minorEastAsia"/>
        </w:rPr>
        <w:tab/>
        <w:t>Procedure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978" w:name="_Toc73962850"/>
      <w:bookmarkStart w:id="1979" w:name="_Toc75260027"/>
      <w:bookmarkStart w:id="1980" w:name="_Toc75275568"/>
      <w:bookmarkStart w:id="1981" w:name="_Toc75276079"/>
      <w:bookmarkStart w:id="1982" w:name="_Toc76541578"/>
      <w:bookmarkStart w:id="1983" w:name="_Toc82437347"/>
      <w:bookmarkStart w:id="1984" w:name="_Toc89944713"/>
      <w:bookmarkStart w:id="1985" w:name="_Toc98753731"/>
      <w:bookmarkStart w:id="1986" w:name="_Toc106179623"/>
      <w:bookmarkStart w:id="1987" w:name="_Toc106180134"/>
      <w:bookmarkStart w:id="1988" w:name="_Toc130395959"/>
      <w:bookmarkStart w:id="1989" w:name="_Toc137555233"/>
      <w:bookmarkStart w:id="1990" w:name="_Toc138856760"/>
      <w:bookmarkStart w:id="1991" w:name="_Toc138860619"/>
      <w:bookmarkStart w:id="1992" w:name="_Toc163217612"/>
      <w:r w:rsidRPr="00BE5108">
        <w:rPr>
          <w:rFonts w:eastAsiaTheme="minorEastAsia"/>
        </w:rPr>
        <w:t>6.4.2.5</w:t>
      </w:r>
      <w:r w:rsidRPr="00BE5108">
        <w:rPr>
          <w:rFonts w:eastAsiaTheme="minorEastAsia"/>
        </w:rPr>
        <w:tab/>
        <w:t>Test requirements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993" w:name="_Toc73962851"/>
      <w:bookmarkStart w:id="1994" w:name="_Toc75260028"/>
      <w:bookmarkStart w:id="1995" w:name="_Toc75275569"/>
      <w:bookmarkStart w:id="1996" w:name="_Toc75276080"/>
      <w:bookmarkStart w:id="1997" w:name="_Toc76541579"/>
      <w:bookmarkStart w:id="1998" w:name="_Toc82437348"/>
      <w:bookmarkStart w:id="1999" w:name="_Toc89944714"/>
      <w:bookmarkStart w:id="2000" w:name="_Toc98753732"/>
      <w:bookmarkStart w:id="2001" w:name="_Toc106179624"/>
      <w:bookmarkStart w:id="2002" w:name="_Toc106180135"/>
      <w:bookmarkStart w:id="2003" w:name="_Toc130395960"/>
      <w:bookmarkStart w:id="2004" w:name="_Toc137555234"/>
      <w:bookmarkStart w:id="2005" w:name="_Toc138856761"/>
      <w:bookmarkStart w:id="2006" w:name="_Toc138860620"/>
      <w:bookmarkStart w:id="2007" w:name="_Toc163217613"/>
      <w:r w:rsidRPr="00BE5108">
        <w:rPr>
          <w:rFonts w:eastAsiaTheme="minorEastAsia"/>
        </w:rPr>
        <w:t>6.5</w:t>
      </w:r>
      <w:r w:rsidRPr="00BE5108">
        <w:rPr>
          <w:rFonts w:eastAsiaTheme="minorEastAsia"/>
        </w:rPr>
        <w:tab/>
        <w:t>Transmitted signal quality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B147E21" w14:textId="77777777" w:rsidR="00AD1976" w:rsidRPr="00BE5108" w:rsidRDefault="00AD1976" w:rsidP="00EF3135">
      <w:pPr>
        <w:pStyle w:val="Heading3"/>
        <w:rPr>
          <w:rFonts w:eastAsiaTheme="minorEastAsia"/>
        </w:rPr>
      </w:pPr>
      <w:bookmarkStart w:id="2008" w:name="_Toc73962852"/>
      <w:bookmarkStart w:id="2009" w:name="_Toc75260029"/>
      <w:bookmarkStart w:id="2010" w:name="_Toc75275570"/>
      <w:bookmarkStart w:id="2011" w:name="_Toc75276081"/>
      <w:bookmarkStart w:id="2012" w:name="_Toc76541580"/>
      <w:bookmarkStart w:id="2013" w:name="_Toc82437349"/>
      <w:bookmarkStart w:id="2014" w:name="_Toc89944715"/>
      <w:bookmarkStart w:id="2015" w:name="_Toc98753733"/>
      <w:bookmarkStart w:id="2016" w:name="_Toc106179625"/>
      <w:bookmarkStart w:id="2017" w:name="_Toc106180136"/>
      <w:bookmarkStart w:id="2018" w:name="_Toc130395961"/>
      <w:bookmarkStart w:id="2019" w:name="_Toc137555235"/>
      <w:bookmarkStart w:id="2020" w:name="_Toc138856762"/>
      <w:bookmarkStart w:id="2021" w:name="_Toc138860621"/>
      <w:bookmarkStart w:id="2022" w:name="_Toc163217614"/>
      <w:r w:rsidRPr="00BE5108">
        <w:rPr>
          <w:rFonts w:eastAsiaTheme="minorEastAsia"/>
        </w:rPr>
        <w:t>6.5.1</w:t>
      </w:r>
      <w:r w:rsidRPr="00BE5108">
        <w:rPr>
          <w:rFonts w:eastAsiaTheme="minorEastAsia"/>
        </w:rPr>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023" w:name="_Toc73962853"/>
      <w:bookmarkStart w:id="2024" w:name="_Toc75260030"/>
      <w:bookmarkStart w:id="2025" w:name="_Toc75275571"/>
      <w:bookmarkStart w:id="2026" w:name="_Toc75276082"/>
      <w:bookmarkStart w:id="2027" w:name="_Toc76541581"/>
      <w:bookmarkStart w:id="2028" w:name="_Toc82437350"/>
      <w:bookmarkStart w:id="2029" w:name="_Toc89944716"/>
      <w:bookmarkStart w:id="2030" w:name="_Toc98753734"/>
      <w:bookmarkStart w:id="2031" w:name="_Toc106179626"/>
      <w:bookmarkStart w:id="2032" w:name="_Toc106180137"/>
      <w:bookmarkStart w:id="2033" w:name="_Toc130395962"/>
      <w:bookmarkStart w:id="2034" w:name="_Toc137555236"/>
      <w:bookmarkStart w:id="2035" w:name="_Toc138856763"/>
      <w:bookmarkStart w:id="2036" w:name="_Toc138860622"/>
      <w:bookmarkStart w:id="2037" w:name="_Toc163217615"/>
      <w:r w:rsidRPr="00BE5108">
        <w:rPr>
          <w:rFonts w:eastAsiaTheme="minorEastAsia"/>
        </w:rPr>
        <w:t>6.5.2</w:t>
      </w:r>
      <w:r w:rsidRPr="00BE5108">
        <w:rPr>
          <w:rFonts w:eastAsiaTheme="minorEastAsia"/>
        </w:rPr>
        <w:tab/>
        <w:t>Frequency error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EA62D97" w14:textId="77777777" w:rsidR="00AD1976" w:rsidRPr="00BE5108" w:rsidRDefault="00AD1976" w:rsidP="00EF3135">
      <w:pPr>
        <w:pStyle w:val="Heading4"/>
        <w:rPr>
          <w:rFonts w:eastAsiaTheme="minorEastAsia"/>
        </w:rPr>
      </w:pPr>
      <w:bookmarkStart w:id="2038" w:name="_Toc73962854"/>
      <w:bookmarkStart w:id="2039" w:name="_Toc75260031"/>
      <w:bookmarkStart w:id="2040" w:name="_Toc75275572"/>
      <w:bookmarkStart w:id="2041" w:name="_Toc75276083"/>
      <w:bookmarkStart w:id="2042" w:name="_Toc76541582"/>
      <w:bookmarkStart w:id="2043" w:name="_Toc82437351"/>
      <w:bookmarkStart w:id="2044" w:name="_Toc89944717"/>
      <w:bookmarkStart w:id="2045" w:name="_Toc98753735"/>
      <w:bookmarkStart w:id="2046" w:name="_Toc106179627"/>
      <w:bookmarkStart w:id="2047" w:name="_Toc106180138"/>
      <w:bookmarkStart w:id="2048" w:name="_Toc130395963"/>
      <w:bookmarkStart w:id="2049" w:name="_Toc137555237"/>
      <w:bookmarkStart w:id="2050" w:name="_Toc138856764"/>
      <w:bookmarkStart w:id="2051" w:name="_Toc138860623"/>
      <w:bookmarkStart w:id="2052" w:name="_Toc163217616"/>
      <w:r w:rsidRPr="00BE5108">
        <w:t>6.5.2.1</w:t>
      </w:r>
      <w:r w:rsidRPr="00BE5108">
        <w:tab/>
      </w:r>
      <w:r w:rsidRPr="00BE5108">
        <w:rPr>
          <w:rFonts w:eastAsiaTheme="minorEastAsia" w:hint="eastAsia"/>
        </w:rPr>
        <w:t>IAB-DU frequency error</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82FD498" w14:textId="218C48F0" w:rsidR="00AD1976" w:rsidRPr="00BE5108" w:rsidRDefault="00AD1976" w:rsidP="00EF3135">
      <w:pPr>
        <w:pStyle w:val="Heading5"/>
        <w:rPr>
          <w:rFonts w:eastAsiaTheme="minorEastAsia"/>
        </w:rPr>
      </w:pPr>
      <w:bookmarkStart w:id="2053" w:name="_Toc73962855"/>
      <w:bookmarkStart w:id="2054" w:name="_Toc75260032"/>
      <w:bookmarkStart w:id="2055" w:name="_Toc75275573"/>
      <w:bookmarkStart w:id="2056" w:name="_Toc75276084"/>
      <w:bookmarkStart w:id="2057" w:name="_Toc76541583"/>
      <w:bookmarkStart w:id="2058" w:name="_Toc82437352"/>
      <w:bookmarkStart w:id="2059" w:name="_Toc89944718"/>
      <w:bookmarkStart w:id="2060" w:name="_Toc98753736"/>
      <w:bookmarkStart w:id="2061" w:name="_Toc106179628"/>
      <w:bookmarkStart w:id="2062" w:name="_Toc106180139"/>
      <w:bookmarkStart w:id="2063" w:name="_Toc130395964"/>
      <w:bookmarkStart w:id="2064" w:name="_Toc137555238"/>
      <w:bookmarkStart w:id="2065" w:name="_Toc138856765"/>
      <w:bookmarkStart w:id="2066" w:name="_Toc138860624"/>
      <w:bookmarkStart w:id="2067" w:name="_Toc16321761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068" w:name="_Toc73962856"/>
      <w:bookmarkStart w:id="2069" w:name="_Toc75260033"/>
      <w:bookmarkStart w:id="2070" w:name="_Toc75275574"/>
      <w:bookmarkStart w:id="2071" w:name="_Toc75276085"/>
      <w:bookmarkStart w:id="2072" w:name="_Toc76541584"/>
      <w:bookmarkStart w:id="2073" w:name="_Toc82437353"/>
      <w:bookmarkStart w:id="2074" w:name="_Toc89944719"/>
      <w:bookmarkStart w:id="2075" w:name="_Toc98753737"/>
      <w:bookmarkStart w:id="2076" w:name="_Toc106179629"/>
      <w:bookmarkStart w:id="2077" w:name="_Toc106180140"/>
      <w:bookmarkStart w:id="2078" w:name="_Toc130395965"/>
      <w:bookmarkStart w:id="2079" w:name="_Toc137555239"/>
      <w:bookmarkStart w:id="2080" w:name="_Toc138856766"/>
      <w:bookmarkStart w:id="2081" w:name="_Toc138860625"/>
      <w:bookmarkStart w:id="2082" w:name="_Toc16321761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083" w:name="_Toc73962857"/>
      <w:bookmarkStart w:id="2084" w:name="_Toc75260034"/>
      <w:bookmarkStart w:id="2085" w:name="_Toc75275575"/>
      <w:bookmarkStart w:id="2086" w:name="_Toc75276086"/>
      <w:bookmarkStart w:id="2087" w:name="_Toc76541585"/>
      <w:bookmarkStart w:id="2088" w:name="_Toc82437354"/>
      <w:bookmarkStart w:id="2089" w:name="_Toc89944720"/>
      <w:bookmarkStart w:id="2090" w:name="_Toc98753738"/>
      <w:bookmarkStart w:id="2091" w:name="_Toc106179630"/>
      <w:bookmarkStart w:id="2092" w:name="_Toc106180141"/>
      <w:bookmarkStart w:id="2093" w:name="_Toc130395966"/>
      <w:bookmarkStart w:id="2094" w:name="_Toc137555240"/>
      <w:bookmarkStart w:id="2095" w:name="_Toc138856767"/>
      <w:bookmarkStart w:id="2096" w:name="_Toc138860626"/>
      <w:bookmarkStart w:id="2097" w:name="_Toc16321761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098" w:name="_Toc73962858"/>
      <w:bookmarkStart w:id="2099" w:name="_Toc75260035"/>
      <w:bookmarkStart w:id="2100" w:name="_Toc75275576"/>
      <w:bookmarkStart w:id="2101" w:name="_Toc75276087"/>
      <w:bookmarkStart w:id="2102" w:name="_Toc76541586"/>
      <w:bookmarkStart w:id="2103" w:name="_Toc82437355"/>
      <w:bookmarkStart w:id="2104" w:name="_Toc89944721"/>
      <w:bookmarkStart w:id="2105" w:name="_Toc98753739"/>
      <w:bookmarkStart w:id="2106" w:name="_Toc106179631"/>
      <w:bookmarkStart w:id="2107" w:name="_Toc106180142"/>
      <w:bookmarkStart w:id="2108" w:name="_Toc130395967"/>
      <w:bookmarkStart w:id="2109" w:name="_Toc137555241"/>
      <w:bookmarkStart w:id="2110" w:name="_Toc138856768"/>
      <w:bookmarkStart w:id="2111" w:name="_Toc138860627"/>
      <w:bookmarkStart w:id="2112" w:name="_Toc16321762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113" w:name="_Toc73962859"/>
      <w:bookmarkStart w:id="2114" w:name="_Toc75260036"/>
      <w:bookmarkStart w:id="2115" w:name="_Toc75275577"/>
      <w:bookmarkStart w:id="2116" w:name="_Toc75276088"/>
      <w:bookmarkStart w:id="2117" w:name="_Toc76541587"/>
      <w:bookmarkStart w:id="2118" w:name="_Toc82437356"/>
      <w:bookmarkStart w:id="2119" w:name="_Toc89944722"/>
      <w:bookmarkStart w:id="2120" w:name="_Toc98753740"/>
      <w:bookmarkStart w:id="2121" w:name="_Toc106179632"/>
      <w:bookmarkStart w:id="2122" w:name="_Toc106180143"/>
      <w:bookmarkStart w:id="2123" w:name="_Toc130395968"/>
      <w:bookmarkStart w:id="2124" w:name="_Toc137555242"/>
      <w:bookmarkStart w:id="2125" w:name="_Toc138856769"/>
      <w:bookmarkStart w:id="2126" w:name="_Toc138860628"/>
      <w:bookmarkStart w:id="2127" w:name="_Toc16321762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128" w:name="_Toc73962860"/>
      <w:bookmarkStart w:id="2129" w:name="_Toc75260037"/>
      <w:bookmarkStart w:id="2130" w:name="_Toc75275578"/>
      <w:bookmarkStart w:id="2131" w:name="_Toc75276089"/>
      <w:bookmarkStart w:id="2132" w:name="_Toc76541588"/>
      <w:bookmarkStart w:id="2133" w:name="_Toc82437357"/>
      <w:bookmarkStart w:id="2134" w:name="_Toc89944723"/>
      <w:bookmarkStart w:id="2135" w:name="_Toc98753741"/>
      <w:bookmarkStart w:id="2136" w:name="_Toc106179633"/>
      <w:bookmarkStart w:id="2137" w:name="_Toc106180144"/>
      <w:bookmarkStart w:id="2138" w:name="_Toc130395969"/>
      <w:bookmarkStart w:id="2139" w:name="_Toc137555243"/>
      <w:bookmarkStart w:id="2140" w:name="_Toc138856770"/>
      <w:bookmarkStart w:id="2141" w:name="_Toc138860629"/>
      <w:bookmarkStart w:id="2142" w:name="_Toc163217622"/>
      <w:r w:rsidRPr="00BE5108">
        <w:t>6.5.2.</w:t>
      </w:r>
      <w:r w:rsidRPr="00BE5108">
        <w:rPr>
          <w:rFonts w:eastAsiaTheme="minorEastAsia" w:hint="eastAsia"/>
        </w:rPr>
        <w:t>2</w:t>
      </w:r>
      <w:r w:rsidRPr="00BE5108">
        <w:tab/>
      </w:r>
      <w:r w:rsidRPr="00BE5108">
        <w:rPr>
          <w:rFonts w:eastAsiaTheme="minorEastAsia" w:hint="eastAsia"/>
        </w:rPr>
        <w:t>IAB-MT frequency error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25EC8A" w14:textId="77777777" w:rsidR="00AD1976" w:rsidRPr="00BE5108" w:rsidRDefault="00AD1976" w:rsidP="00EF3135">
      <w:pPr>
        <w:pStyle w:val="Heading5"/>
        <w:rPr>
          <w:rFonts w:eastAsiaTheme="minorEastAsia"/>
        </w:rPr>
      </w:pPr>
      <w:bookmarkStart w:id="2143" w:name="_Toc73962861"/>
      <w:bookmarkStart w:id="2144" w:name="_Toc75260038"/>
      <w:bookmarkStart w:id="2145" w:name="_Toc75275579"/>
      <w:bookmarkStart w:id="2146" w:name="_Toc75276090"/>
      <w:bookmarkStart w:id="2147" w:name="_Toc76541589"/>
      <w:bookmarkStart w:id="2148" w:name="_Toc82437358"/>
      <w:bookmarkStart w:id="2149" w:name="_Toc89944724"/>
      <w:bookmarkStart w:id="2150" w:name="_Toc98753742"/>
      <w:bookmarkStart w:id="2151" w:name="_Toc106179634"/>
      <w:bookmarkStart w:id="2152" w:name="_Toc106180145"/>
      <w:bookmarkStart w:id="2153" w:name="_Toc130395970"/>
      <w:bookmarkStart w:id="2154" w:name="_Toc137555244"/>
      <w:bookmarkStart w:id="2155" w:name="_Toc138856771"/>
      <w:bookmarkStart w:id="2156" w:name="_Toc138860630"/>
      <w:bookmarkStart w:id="2157" w:name="_Toc16321762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158" w:name="_Toc73962862"/>
      <w:bookmarkStart w:id="2159" w:name="_Toc75260039"/>
      <w:bookmarkStart w:id="2160" w:name="_Toc75275580"/>
      <w:bookmarkStart w:id="2161" w:name="_Toc75276091"/>
      <w:bookmarkStart w:id="2162" w:name="_Toc76541590"/>
      <w:bookmarkStart w:id="2163" w:name="_Toc82437359"/>
      <w:bookmarkStart w:id="2164" w:name="_Toc89944725"/>
      <w:bookmarkStart w:id="2165" w:name="_Toc98753743"/>
      <w:bookmarkStart w:id="2166" w:name="_Toc106179635"/>
      <w:bookmarkStart w:id="2167" w:name="_Toc106180146"/>
      <w:bookmarkStart w:id="2168" w:name="_Toc130395971"/>
      <w:bookmarkStart w:id="2169" w:name="_Toc137555245"/>
      <w:bookmarkStart w:id="2170" w:name="_Toc138856772"/>
      <w:bookmarkStart w:id="2171" w:name="_Toc138860631"/>
      <w:bookmarkStart w:id="2172" w:name="_Toc16321762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173" w:name="_Toc73962863"/>
      <w:bookmarkStart w:id="2174" w:name="_Toc75260040"/>
      <w:bookmarkStart w:id="2175" w:name="_Toc75275581"/>
      <w:bookmarkStart w:id="2176" w:name="_Toc75276092"/>
      <w:bookmarkStart w:id="2177" w:name="_Toc76541591"/>
      <w:bookmarkStart w:id="2178" w:name="_Toc82437360"/>
      <w:bookmarkStart w:id="2179" w:name="_Toc89944726"/>
      <w:bookmarkStart w:id="2180" w:name="_Toc98753744"/>
      <w:bookmarkStart w:id="2181" w:name="_Toc106179636"/>
      <w:bookmarkStart w:id="2182" w:name="_Toc106180147"/>
      <w:bookmarkStart w:id="2183" w:name="_Toc130395972"/>
      <w:bookmarkStart w:id="2184" w:name="_Toc137555246"/>
      <w:bookmarkStart w:id="2185" w:name="_Toc138856773"/>
      <w:bookmarkStart w:id="2186" w:name="_Toc138860632"/>
      <w:bookmarkStart w:id="2187" w:name="_Toc163217625"/>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188" w:name="_Toc73962864"/>
      <w:bookmarkStart w:id="2189" w:name="_Toc75260041"/>
      <w:bookmarkStart w:id="2190" w:name="_Toc75275582"/>
      <w:bookmarkStart w:id="2191" w:name="_Toc75276093"/>
      <w:bookmarkStart w:id="2192" w:name="_Toc76541592"/>
      <w:bookmarkStart w:id="2193" w:name="_Toc82437361"/>
      <w:bookmarkStart w:id="2194" w:name="_Toc89944727"/>
      <w:bookmarkStart w:id="2195" w:name="_Toc98753745"/>
      <w:bookmarkStart w:id="2196" w:name="_Toc106179637"/>
      <w:bookmarkStart w:id="2197" w:name="_Toc106180148"/>
      <w:bookmarkStart w:id="2198" w:name="_Toc130395973"/>
      <w:bookmarkStart w:id="2199" w:name="_Toc137555247"/>
      <w:bookmarkStart w:id="2200" w:name="_Toc138856774"/>
      <w:bookmarkStart w:id="2201" w:name="_Toc138860633"/>
      <w:bookmarkStart w:id="2202" w:name="_Toc16321762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203" w:name="_Toc73962865"/>
      <w:bookmarkStart w:id="2204" w:name="_Toc75260042"/>
      <w:bookmarkStart w:id="2205" w:name="_Toc75275583"/>
      <w:bookmarkStart w:id="2206" w:name="_Toc75276094"/>
      <w:bookmarkStart w:id="2207" w:name="_Toc76541593"/>
      <w:bookmarkStart w:id="2208" w:name="_Toc82437362"/>
      <w:bookmarkStart w:id="2209" w:name="_Toc89944728"/>
      <w:bookmarkStart w:id="2210" w:name="_Toc98753746"/>
      <w:bookmarkStart w:id="2211" w:name="_Toc106179638"/>
      <w:bookmarkStart w:id="2212" w:name="_Toc106180149"/>
      <w:bookmarkStart w:id="2213" w:name="_Toc130395974"/>
      <w:bookmarkStart w:id="2214" w:name="_Toc137555248"/>
      <w:bookmarkStart w:id="2215" w:name="_Toc138856775"/>
      <w:bookmarkStart w:id="2216" w:name="_Toc138860634"/>
      <w:bookmarkStart w:id="2217" w:name="_Toc16321762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218" w:name="_Toc73962866"/>
      <w:bookmarkStart w:id="2219" w:name="_Toc75260043"/>
      <w:bookmarkStart w:id="2220" w:name="_Toc75275584"/>
      <w:bookmarkStart w:id="2221" w:name="_Toc75276095"/>
      <w:bookmarkStart w:id="2222" w:name="_Toc76541594"/>
      <w:bookmarkStart w:id="2223" w:name="_Toc82437363"/>
      <w:bookmarkStart w:id="2224" w:name="_Toc89944729"/>
      <w:bookmarkStart w:id="2225" w:name="_Toc98753747"/>
      <w:bookmarkStart w:id="2226" w:name="_Toc106179639"/>
      <w:bookmarkStart w:id="2227" w:name="_Toc106180150"/>
      <w:bookmarkStart w:id="2228" w:name="_Toc130395975"/>
      <w:bookmarkStart w:id="2229" w:name="_Toc137555249"/>
      <w:bookmarkStart w:id="2230" w:name="_Toc138856776"/>
      <w:bookmarkStart w:id="2231" w:name="_Toc138860635"/>
      <w:bookmarkStart w:id="2232" w:name="_Toc163217628"/>
      <w:r w:rsidRPr="00BE5108">
        <w:rPr>
          <w:rFonts w:eastAsiaTheme="minorEastAsia"/>
        </w:rPr>
        <w:t>6.5.3</w:t>
      </w:r>
      <w:r w:rsidRPr="00BE5108">
        <w:rPr>
          <w:rFonts w:eastAsiaTheme="minorEastAsia"/>
        </w:rPr>
        <w:tab/>
        <w:t>Modulation quality</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D398AA6" w14:textId="77777777" w:rsidR="00AD1976" w:rsidRPr="00BE5108" w:rsidRDefault="00AD1976" w:rsidP="00EF3135">
      <w:pPr>
        <w:pStyle w:val="Heading4"/>
        <w:rPr>
          <w:rFonts w:eastAsiaTheme="minorEastAsia"/>
          <w:lang w:eastAsia="ja-JP"/>
        </w:rPr>
      </w:pPr>
      <w:bookmarkStart w:id="2233" w:name="_Toc73962867"/>
      <w:bookmarkStart w:id="2234" w:name="_Toc75260044"/>
      <w:bookmarkStart w:id="2235" w:name="_Toc75275585"/>
      <w:bookmarkStart w:id="2236" w:name="_Toc75276096"/>
      <w:bookmarkStart w:id="2237" w:name="_Toc76541595"/>
      <w:bookmarkStart w:id="2238" w:name="_Toc82437364"/>
      <w:bookmarkStart w:id="2239" w:name="_Toc89944730"/>
      <w:bookmarkStart w:id="2240" w:name="_Toc98753748"/>
      <w:bookmarkStart w:id="2241" w:name="_Toc106179640"/>
      <w:bookmarkStart w:id="2242" w:name="_Toc106180151"/>
      <w:bookmarkStart w:id="2243" w:name="_Toc130395976"/>
      <w:bookmarkStart w:id="2244" w:name="_Toc137555250"/>
      <w:bookmarkStart w:id="2245" w:name="_Toc138856777"/>
      <w:bookmarkStart w:id="2246" w:name="_Toc138860636"/>
      <w:bookmarkStart w:id="2247" w:name="_Toc163217629"/>
      <w:r w:rsidRPr="00BE5108">
        <w:rPr>
          <w:rFonts w:eastAsiaTheme="minorEastAsia"/>
        </w:rPr>
        <w:t>6.5.3.1</w:t>
      </w:r>
      <w:r w:rsidRPr="00BE5108">
        <w:rPr>
          <w:rFonts w:eastAsiaTheme="minorEastAsia"/>
        </w:rPr>
        <w:tab/>
        <w:t>Definition and applicability</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248" w:name="_Toc73962868"/>
      <w:bookmarkStart w:id="2249" w:name="_Toc75260045"/>
      <w:bookmarkStart w:id="2250" w:name="_Toc75275586"/>
      <w:bookmarkStart w:id="2251" w:name="_Toc75276097"/>
      <w:bookmarkStart w:id="2252" w:name="_Toc76541596"/>
      <w:bookmarkStart w:id="2253" w:name="_Toc82437365"/>
      <w:bookmarkStart w:id="2254" w:name="_Toc89944731"/>
      <w:bookmarkStart w:id="2255" w:name="_Toc98753749"/>
      <w:bookmarkStart w:id="2256" w:name="_Toc106179641"/>
      <w:bookmarkStart w:id="2257" w:name="_Toc106180152"/>
      <w:bookmarkStart w:id="2258" w:name="_Toc130395977"/>
      <w:bookmarkStart w:id="2259" w:name="_Toc137555251"/>
      <w:bookmarkStart w:id="2260" w:name="_Toc138856778"/>
      <w:bookmarkStart w:id="2261" w:name="_Toc138860637"/>
      <w:bookmarkStart w:id="2262" w:name="_Toc163217630"/>
      <w:r w:rsidRPr="00BE5108">
        <w:rPr>
          <w:rFonts w:eastAsiaTheme="minorEastAsia"/>
        </w:rPr>
        <w:t>6.5.3.2</w:t>
      </w:r>
      <w:r w:rsidRPr="00BE5108">
        <w:rPr>
          <w:rFonts w:eastAsiaTheme="minorEastAsia"/>
        </w:rPr>
        <w:tab/>
        <w:t>Minimum Requirement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263" w:name="_Toc73962869"/>
      <w:bookmarkStart w:id="2264" w:name="_Toc75260046"/>
      <w:bookmarkStart w:id="2265" w:name="_Toc75275587"/>
      <w:bookmarkStart w:id="2266" w:name="_Toc75276098"/>
      <w:bookmarkStart w:id="2267" w:name="_Toc76541597"/>
      <w:bookmarkStart w:id="2268" w:name="_Toc82437366"/>
      <w:bookmarkStart w:id="2269" w:name="_Toc89944732"/>
      <w:bookmarkStart w:id="2270" w:name="_Toc98753750"/>
      <w:bookmarkStart w:id="2271" w:name="_Toc106179642"/>
      <w:bookmarkStart w:id="2272" w:name="_Toc106180153"/>
      <w:bookmarkStart w:id="2273" w:name="_Toc130395978"/>
      <w:bookmarkStart w:id="2274" w:name="_Toc137555252"/>
      <w:bookmarkStart w:id="2275" w:name="_Toc138856779"/>
      <w:bookmarkStart w:id="2276" w:name="_Toc138860638"/>
      <w:bookmarkStart w:id="2277" w:name="_Toc163217631"/>
      <w:r w:rsidRPr="00BE5108">
        <w:rPr>
          <w:rFonts w:eastAsiaTheme="minorEastAsia"/>
        </w:rPr>
        <w:t>6.5.3.3</w:t>
      </w:r>
      <w:r w:rsidRPr="00BE5108">
        <w:rPr>
          <w:rFonts w:eastAsiaTheme="minorEastAsia"/>
        </w:rP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278" w:name="_Toc73962870"/>
      <w:bookmarkStart w:id="2279" w:name="_Toc75260047"/>
      <w:bookmarkStart w:id="2280" w:name="_Toc75275588"/>
      <w:bookmarkStart w:id="2281" w:name="_Toc75276099"/>
      <w:bookmarkStart w:id="2282" w:name="_Toc76541598"/>
      <w:bookmarkStart w:id="2283" w:name="_Toc82437367"/>
      <w:bookmarkStart w:id="2284" w:name="_Toc89944733"/>
      <w:bookmarkStart w:id="2285" w:name="_Toc98753751"/>
      <w:bookmarkStart w:id="2286" w:name="_Toc106179643"/>
      <w:bookmarkStart w:id="2287" w:name="_Toc106180154"/>
      <w:bookmarkStart w:id="2288" w:name="_Toc130395979"/>
      <w:bookmarkStart w:id="2289" w:name="_Toc137555253"/>
      <w:bookmarkStart w:id="2290" w:name="_Toc138856780"/>
      <w:bookmarkStart w:id="2291" w:name="_Toc138860639"/>
      <w:bookmarkStart w:id="2292" w:name="_Toc163217632"/>
      <w:r w:rsidRPr="00BE5108">
        <w:rPr>
          <w:rFonts w:eastAsiaTheme="minorEastAsia"/>
        </w:rPr>
        <w:t>6.5.3.4</w:t>
      </w:r>
      <w:r w:rsidRPr="00BE5108">
        <w:rPr>
          <w:rFonts w:eastAsiaTheme="minorEastAsia"/>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8903429" w14:textId="77777777" w:rsidR="00AD1976" w:rsidRPr="00BE5108" w:rsidRDefault="00AD1976" w:rsidP="00EF3135">
      <w:pPr>
        <w:pStyle w:val="Heading5"/>
        <w:rPr>
          <w:rFonts w:eastAsiaTheme="minorEastAsia"/>
        </w:rPr>
      </w:pPr>
      <w:bookmarkStart w:id="2293" w:name="_Toc73962871"/>
      <w:bookmarkStart w:id="2294" w:name="_Toc75260048"/>
      <w:bookmarkStart w:id="2295" w:name="_Toc75275589"/>
      <w:bookmarkStart w:id="2296" w:name="_Toc75276100"/>
      <w:bookmarkStart w:id="2297" w:name="_Toc76541599"/>
      <w:bookmarkStart w:id="2298" w:name="_Toc82437368"/>
      <w:bookmarkStart w:id="2299" w:name="_Toc89944734"/>
      <w:bookmarkStart w:id="2300" w:name="_Toc98753752"/>
      <w:bookmarkStart w:id="2301" w:name="_Toc106179644"/>
      <w:bookmarkStart w:id="2302" w:name="_Toc106180155"/>
      <w:bookmarkStart w:id="2303" w:name="_Toc130395980"/>
      <w:bookmarkStart w:id="2304" w:name="_Toc137555254"/>
      <w:bookmarkStart w:id="2305" w:name="_Toc138856781"/>
      <w:bookmarkStart w:id="2306" w:name="_Toc138860640"/>
      <w:bookmarkStart w:id="2307" w:name="_Toc163217633"/>
      <w:r w:rsidRPr="00BE5108">
        <w:rPr>
          <w:rFonts w:eastAsiaTheme="minorEastAsia"/>
        </w:rPr>
        <w:t>6.5.3.4.1</w:t>
      </w:r>
      <w:r w:rsidRPr="00BE5108">
        <w:rPr>
          <w:rFonts w:eastAsiaTheme="minorEastAsia"/>
        </w:rPr>
        <w:tab/>
        <w:t>Initial conditions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308" w:name="_Toc73962872"/>
      <w:bookmarkStart w:id="2309" w:name="_Toc75260049"/>
      <w:bookmarkStart w:id="2310" w:name="_Toc75275590"/>
      <w:bookmarkStart w:id="2311" w:name="_Toc75276101"/>
      <w:bookmarkStart w:id="2312" w:name="_Toc76541600"/>
      <w:bookmarkStart w:id="2313" w:name="_Toc82437369"/>
      <w:bookmarkStart w:id="2314" w:name="_Toc89944735"/>
      <w:bookmarkStart w:id="2315" w:name="_Toc98753753"/>
      <w:bookmarkStart w:id="2316" w:name="_Toc106179645"/>
      <w:bookmarkStart w:id="2317" w:name="_Toc106180156"/>
      <w:bookmarkStart w:id="2318" w:name="_Toc130395981"/>
      <w:bookmarkStart w:id="2319" w:name="_Toc137555255"/>
      <w:bookmarkStart w:id="2320" w:name="_Toc138856782"/>
      <w:bookmarkStart w:id="2321" w:name="_Toc138860641"/>
      <w:bookmarkStart w:id="2322" w:name="_Toc163217634"/>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323" w:name="_Toc73962873"/>
      <w:bookmarkStart w:id="2324" w:name="_Toc75260050"/>
      <w:bookmarkStart w:id="2325" w:name="_Toc75275591"/>
      <w:bookmarkStart w:id="2326" w:name="_Toc75276102"/>
      <w:bookmarkStart w:id="2327" w:name="_Toc76541601"/>
      <w:bookmarkStart w:id="2328" w:name="_Toc82437370"/>
      <w:bookmarkStart w:id="2329" w:name="_Toc89944736"/>
      <w:bookmarkStart w:id="2330" w:name="_Toc98753754"/>
      <w:bookmarkStart w:id="2331" w:name="_Toc106179646"/>
      <w:bookmarkStart w:id="2332" w:name="_Toc106180157"/>
      <w:bookmarkStart w:id="2333" w:name="_Toc130395982"/>
      <w:bookmarkStart w:id="2334" w:name="_Toc137555256"/>
      <w:bookmarkStart w:id="2335" w:name="_Toc138856783"/>
      <w:bookmarkStart w:id="2336" w:name="_Toc138860642"/>
      <w:bookmarkStart w:id="2337" w:name="_Toc16321763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338" w:name="_Toc73962874"/>
      <w:bookmarkStart w:id="2339" w:name="_Toc75260051"/>
      <w:bookmarkStart w:id="2340" w:name="_Toc75275592"/>
      <w:bookmarkStart w:id="2341" w:name="_Toc75276103"/>
      <w:bookmarkStart w:id="2342" w:name="_Toc76541602"/>
      <w:bookmarkStart w:id="2343" w:name="_Toc82437371"/>
      <w:bookmarkStart w:id="2344" w:name="_Toc89944737"/>
      <w:bookmarkStart w:id="2345" w:name="_Toc98753755"/>
      <w:bookmarkStart w:id="2346" w:name="_Toc106179647"/>
      <w:bookmarkStart w:id="2347" w:name="_Toc106180158"/>
      <w:bookmarkStart w:id="2348" w:name="_Toc130395983"/>
      <w:bookmarkStart w:id="2349" w:name="_Toc137555257"/>
      <w:bookmarkStart w:id="2350" w:name="_Toc138856784"/>
      <w:bookmarkStart w:id="2351" w:name="_Toc138860643"/>
      <w:bookmarkStart w:id="2352" w:name="_Toc163217636"/>
      <w:r w:rsidRPr="00BE5108">
        <w:rPr>
          <w:rFonts w:eastAsiaTheme="minorEastAsia"/>
        </w:rPr>
        <w:t>6.5.3.5</w:t>
      </w:r>
      <w:r w:rsidRPr="00BE5108">
        <w:rPr>
          <w:rFonts w:eastAsiaTheme="minorEastAsia"/>
        </w:rP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353" w:name="_Toc73962875"/>
      <w:bookmarkStart w:id="2354" w:name="_Toc75260052"/>
      <w:bookmarkStart w:id="2355" w:name="_Toc75275593"/>
      <w:bookmarkStart w:id="2356" w:name="_Toc75276104"/>
      <w:bookmarkStart w:id="2357" w:name="_Toc76541603"/>
      <w:bookmarkStart w:id="2358" w:name="_Toc82437372"/>
      <w:bookmarkStart w:id="2359" w:name="_Toc89944738"/>
      <w:bookmarkStart w:id="2360" w:name="_Toc98753756"/>
      <w:bookmarkStart w:id="2361" w:name="_Toc106179648"/>
      <w:bookmarkStart w:id="2362" w:name="_Toc106180159"/>
      <w:bookmarkStart w:id="2363" w:name="_Toc130395984"/>
      <w:bookmarkStart w:id="2364" w:name="_Toc137555258"/>
      <w:bookmarkStart w:id="2365" w:name="_Toc138856785"/>
      <w:bookmarkStart w:id="2366" w:name="_Toc138860644"/>
      <w:bookmarkStart w:id="2367" w:name="_Toc163217637"/>
      <w:r w:rsidRPr="00BE5108">
        <w:rPr>
          <w:rFonts w:eastAsiaTheme="minorEastAsia"/>
        </w:rPr>
        <w:t>6.5.4</w:t>
      </w:r>
      <w:r w:rsidRPr="00BE5108">
        <w:rPr>
          <w:rFonts w:eastAsiaTheme="minorEastAsia"/>
        </w:rPr>
        <w:tab/>
        <w:t>Time alignment error</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2A477E0" w14:textId="77777777" w:rsidR="00AD1976" w:rsidRPr="00BE5108" w:rsidRDefault="00AD1976" w:rsidP="00EF3135">
      <w:pPr>
        <w:pStyle w:val="Heading4"/>
        <w:rPr>
          <w:rFonts w:eastAsiaTheme="minorEastAsia"/>
        </w:rPr>
      </w:pPr>
      <w:bookmarkStart w:id="2368" w:name="_Toc73962876"/>
      <w:bookmarkStart w:id="2369" w:name="_Toc75260053"/>
      <w:bookmarkStart w:id="2370" w:name="_Toc75275594"/>
      <w:bookmarkStart w:id="2371" w:name="_Toc75276105"/>
      <w:bookmarkStart w:id="2372" w:name="_Toc76541604"/>
      <w:bookmarkStart w:id="2373" w:name="_Toc82437373"/>
      <w:bookmarkStart w:id="2374" w:name="_Toc89944739"/>
      <w:bookmarkStart w:id="2375" w:name="_Toc98753757"/>
      <w:bookmarkStart w:id="2376" w:name="_Toc106179649"/>
      <w:bookmarkStart w:id="2377" w:name="_Toc106180160"/>
      <w:bookmarkStart w:id="2378" w:name="_Toc130395985"/>
      <w:bookmarkStart w:id="2379" w:name="_Toc137555259"/>
      <w:bookmarkStart w:id="2380" w:name="_Toc138856786"/>
      <w:bookmarkStart w:id="2381" w:name="_Toc138860645"/>
      <w:bookmarkStart w:id="2382" w:name="_Toc163217638"/>
      <w:r w:rsidRPr="00BE5108">
        <w:rPr>
          <w:rFonts w:eastAsiaTheme="minorEastAsia"/>
        </w:rPr>
        <w:t>6.5.4.1</w:t>
      </w:r>
      <w:r w:rsidRPr="00BE5108">
        <w:rPr>
          <w:rFonts w:eastAsiaTheme="minorEastAsia"/>
        </w:rPr>
        <w:tab/>
        <w:t>Definition and applicability</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383" w:name="_Toc73962877"/>
      <w:bookmarkStart w:id="2384" w:name="_Toc75260054"/>
      <w:bookmarkStart w:id="2385" w:name="_Toc75275595"/>
      <w:bookmarkStart w:id="2386" w:name="_Toc75276106"/>
      <w:bookmarkStart w:id="2387" w:name="_Toc76541605"/>
      <w:bookmarkStart w:id="2388" w:name="_Toc82437374"/>
      <w:bookmarkStart w:id="2389" w:name="_Toc89944740"/>
      <w:bookmarkStart w:id="2390" w:name="_Toc98753758"/>
      <w:bookmarkStart w:id="2391" w:name="_Toc106179650"/>
      <w:bookmarkStart w:id="2392" w:name="_Toc106180161"/>
      <w:bookmarkStart w:id="2393" w:name="_Toc130395986"/>
      <w:bookmarkStart w:id="2394" w:name="_Toc137555260"/>
      <w:bookmarkStart w:id="2395" w:name="_Toc138856787"/>
      <w:bookmarkStart w:id="2396" w:name="_Toc138860646"/>
      <w:bookmarkStart w:id="2397" w:name="_Toc163217639"/>
      <w:r w:rsidRPr="00BE5108">
        <w:rPr>
          <w:rFonts w:eastAsiaTheme="minorEastAsia"/>
        </w:rPr>
        <w:t>6.5.4.2</w:t>
      </w:r>
      <w:r w:rsidRPr="00BE5108">
        <w:rPr>
          <w:rFonts w:eastAsiaTheme="minorEastAsia"/>
        </w:rPr>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398" w:name="_Toc73962878"/>
      <w:bookmarkStart w:id="2399" w:name="_Toc75260055"/>
      <w:bookmarkStart w:id="2400" w:name="_Toc75275596"/>
      <w:bookmarkStart w:id="2401" w:name="_Toc75276107"/>
      <w:bookmarkStart w:id="2402" w:name="_Toc76541606"/>
      <w:bookmarkStart w:id="2403" w:name="_Toc82437375"/>
      <w:bookmarkStart w:id="2404" w:name="_Toc89944741"/>
      <w:bookmarkStart w:id="2405" w:name="_Toc98753759"/>
      <w:bookmarkStart w:id="2406" w:name="_Toc106179651"/>
      <w:bookmarkStart w:id="2407" w:name="_Toc106180162"/>
      <w:bookmarkStart w:id="2408" w:name="_Toc130395987"/>
      <w:bookmarkStart w:id="2409" w:name="_Toc137555261"/>
      <w:bookmarkStart w:id="2410" w:name="_Toc138856788"/>
      <w:bookmarkStart w:id="2411" w:name="_Toc138860647"/>
      <w:bookmarkStart w:id="2412" w:name="_Toc163217640"/>
      <w:r w:rsidRPr="00BE5108">
        <w:rPr>
          <w:rFonts w:eastAsiaTheme="minorEastAsia"/>
        </w:rPr>
        <w:t>6.5.4.3</w:t>
      </w:r>
      <w:r w:rsidRPr="00BE5108">
        <w:rPr>
          <w:rFonts w:eastAsiaTheme="minorEastAsia"/>
        </w:rPr>
        <w:tab/>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413" w:name="_Toc73962879"/>
      <w:bookmarkStart w:id="2414" w:name="_Toc75260056"/>
      <w:bookmarkStart w:id="2415" w:name="_Toc75275597"/>
      <w:bookmarkStart w:id="2416" w:name="_Toc75276108"/>
      <w:bookmarkStart w:id="2417" w:name="_Toc76541607"/>
      <w:bookmarkStart w:id="2418" w:name="_Toc82437376"/>
      <w:bookmarkStart w:id="2419" w:name="_Toc89944742"/>
      <w:bookmarkStart w:id="2420" w:name="_Toc98753760"/>
      <w:bookmarkStart w:id="2421" w:name="_Toc106179652"/>
      <w:bookmarkStart w:id="2422" w:name="_Toc106180163"/>
      <w:bookmarkStart w:id="2423" w:name="_Toc130395988"/>
      <w:bookmarkStart w:id="2424" w:name="_Toc137555262"/>
      <w:bookmarkStart w:id="2425" w:name="_Toc138856789"/>
      <w:bookmarkStart w:id="2426" w:name="_Toc138860648"/>
      <w:bookmarkStart w:id="2427" w:name="_Toc163217641"/>
      <w:r w:rsidRPr="00BE5108">
        <w:rPr>
          <w:rFonts w:eastAsiaTheme="minorEastAsia"/>
        </w:rPr>
        <w:t>6.5.4.4</w:t>
      </w:r>
      <w:r w:rsidRPr="00BE5108">
        <w:rPr>
          <w:rFonts w:eastAsiaTheme="minorEastAsia"/>
        </w:rPr>
        <w:tab/>
        <w:t>Method of test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CB8E09C" w14:textId="77777777" w:rsidR="00AD1976" w:rsidRPr="00BE5108" w:rsidRDefault="00AD1976" w:rsidP="00EF3135">
      <w:pPr>
        <w:pStyle w:val="Heading5"/>
        <w:rPr>
          <w:rFonts w:eastAsiaTheme="minorEastAsia"/>
        </w:rPr>
      </w:pPr>
      <w:bookmarkStart w:id="2428" w:name="_Toc73962880"/>
      <w:bookmarkStart w:id="2429" w:name="_Toc75260057"/>
      <w:bookmarkStart w:id="2430" w:name="_Toc75275598"/>
      <w:bookmarkStart w:id="2431" w:name="_Toc75276109"/>
      <w:bookmarkStart w:id="2432" w:name="_Toc76541608"/>
      <w:bookmarkStart w:id="2433" w:name="_Toc82437377"/>
      <w:bookmarkStart w:id="2434" w:name="_Toc89944743"/>
      <w:bookmarkStart w:id="2435" w:name="_Toc98753761"/>
      <w:bookmarkStart w:id="2436" w:name="_Toc106179653"/>
      <w:bookmarkStart w:id="2437" w:name="_Toc106180164"/>
      <w:bookmarkStart w:id="2438" w:name="_Toc130395989"/>
      <w:bookmarkStart w:id="2439" w:name="_Toc137555263"/>
      <w:bookmarkStart w:id="2440" w:name="_Toc138856790"/>
      <w:bookmarkStart w:id="2441" w:name="_Toc138860649"/>
      <w:bookmarkStart w:id="2442" w:name="_Toc163217642"/>
      <w:r w:rsidRPr="00BE5108">
        <w:rPr>
          <w:rFonts w:eastAsiaTheme="minorEastAsia"/>
        </w:rPr>
        <w:t>6.5.4.4.1</w:t>
      </w:r>
      <w:r w:rsidRPr="00BE5108">
        <w:rPr>
          <w:rFonts w:eastAsiaTheme="minorEastAsia"/>
        </w:rPr>
        <w:tab/>
        <w:t>Initial conditions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443" w:name="_Toc73962881"/>
      <w:bookmarkStart w:id="2444" w:name="_Toc75260058"/>
      <w:bookmarkStart w:id="2445" w:name="_Toc75275599"/>
      <w:bookmarkStart w:id="2446" w:name="_Toc75276110"/>
      <w:bookmarkStart w:id="2447" w:name="_Toc76541609"/>
      <w:bookmarkStart w:id="2448" w:name="_Toc82437378"/>
      <w:bookmarkStart w:id="2449" w:name="_Toc89944744"/>
      <w:bookmarkStart w:id="2450" w:name="_Toc98753762"/>
      <w:bookmarkStart w:id="2451" w:name="_Toc106179654"/>
      <w:bookmarkStart w:id="2452" w:name="_Toc106180165"/>
      <w:bookmarkStart w:id="2453" w:name="_Toc130395990"/>
      <w:bookmarkStart w:id="2454" w:name="_Toc137555264"/>
      <w:bookmarkStart w:id="2455" w:name="_Toc138856791"/>
      <w:bookmarkStart w:id="2456" w:name="_Toc138860650"/>
      <w:bookmarkStart w:id="2457" w:name="_Toc163217643"/>
      <w:r w:rsidRPr="00BE5108">
        <w:rPr>
          <w:rFonts w:eastAsiaTheme="minorEastAsia"/>
        </w:rPr>
        <w:t>6.5.4.4.2</w:t>
      </w:r>
      <w:r w:rsidRPr="00BE5108">
        <w:rPr>
          <w:rFonts w:eastAsiaTheme="minorEastAsia"/>
        </w:rPr>
        <w:tab/>
        <w:t>Procedure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458" w:name="_Toc73962882"/>
      <w:bookmarkStart w:id="2459" w:name="_Toc75260059"/>
      <w:bookmarkStart w:id="2460" w:name="_Toc75275600"/>
      <w:bookmarkStart w:id="2461" w:name="_Toc75276111"/>
      <w:bookmarkStart w:id="2462" w:name="_Toc76541610"/>
      <w:bookmarkStart w:id="2463" w:name="_Toc82437379"/>
      <w:bookmarkStart w:id="2464" w:name="_Toc89944745"/>
      <w:bookmarkStart w:id="2465" w:name="_Toc98753763"/>
      <w:bookmarkStart w:id="2466" w:name="_Toc106179655"/>
      <w:bookmarkStart w:id="2467" w:name="_Toc106180166"/>
      <w:bookmarkStart w:id="2468" w:name="_Toc130395991"/>
      <w:bookmarkStart w:id="2469" w:name="_Toc137555265"/>
      <w:bookmarkStart w:id="2470" w:name="_Toc138856792"/>
      <w:bookmarkStart w:id="2471" w:name="_Toc138860651"/>
      <w:bookmarkStart w:id="2472" w:name="_Toc163217644"/>
      <w:r w:rsidRPr="00BE5108">
        <w:rPr>
          <w:rFonts w:eastAsiaTheme="minorEastAsia"/>
        </w:rPr>
        <w:t>6.5.4.5</w:t>
      </w:r>
      <w:r w:rsidRPr="00BE5108">
        <w:rPr>
          <w:rFonts w:eastAsiaTheme="minorEastAsia"/>
        </w:rPr>
        <w:tab/>
        <w:t>Test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473" w:name="_Toc73962883"/>
      <w:bookmarkStart w:id="2474" w:name="_Toc75260060"/>
      <w:bookmarkStart w:id="2475" w:name="_Toc75275601"/>
      <w:bookmarkStart w:id="2476" w:name="_Toc75276112"/>
      <w:bookmarkStart w:id="2477" w:name="_Toc76541611"/>
      <w:bookmarkStart w:id="2478" w:name="_Toc82437380"/>
      <w:bookmarkStart w:id="2479" w:name="_Toc89944746"/>
      <w:bookmarkStart w:id="2480" w:name="_Toc98753764"/>
      <w:bookmarkStart w:id="2481" w:name="_Toc106179656"/>
      <w:bookmarkStart w:id="2482" w:name="_Toc106180167"/>
      <w:bookmarkStart w:id="2483" w:name="_Toc130395992"/>
      <w:bookmarkStart w:id="2484" w:name="_Toc137555266"/>
      <w:bookmarkStart w:id="2485" w:name="_Toc138856793"/>
      <w:bookmarkStart w:id="2486" w:name="_Toc138860652"/>
      <w:bookmarkStart w:id="2487" w:name="_Toc163217645"/>
      <w:r w:rsidRPr="00BE5108">
        <w:rPr>
          <w:rFonts w:eastAsiaTheme="minorEastAsia"/>
        </w:rPr>
        <w:t>6.6</w:t>
      </w:r>
      <w:r w:rsidRPr="00BE5108">
        <w:rPr>
          <w:rFonts w:eastAsiaTheme="minorEastAsia"/>
        </w:rPr>
        <w:tab/>
        <w:t>Unwanted emissions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C66B71E" w14:textId="77777777" w:rsidR="008D3EE5" w:rsidRPr="00BE5108" w:rsidRDefault="008D3EE5" w:rsidP="008D3EE5">
      <w:pPr>
        <w:pStyle w:val="Heading3"/>
        <w:rPr>
          <w:rFonts w:eastAsiaTheme="minorEastAsia"/>
        </w:rPr>
      </w:pPr>
      <w:bookmarkStart w:id="2488" w:name="_Toc73962884"/>
      <w:bookmarkStart w:id="2489" w:name="_Toc75260061"/>
      <w:bookmarkStart w:id="2490" w:name="_Toc75275602"/>
      <w:bookmarkStart w:id="2491" w:name="_Toc75276113"/>
      <w:bookmarkStart w:id="2492" w:name="_Toc76541612"/>
      <w:bookmarkStart w:id="2493" w:name="_Toc82437381"/>
      <w:bookmarkStart w:id="2494" w:name="_Toc89944747"/>
      <w:bookmarkStart w:id="2495" w:name="_Toc98753765"/>
      <w:bookmarkStart w:id="2496" w:name="_Toc106179657"/>
      <w:bookmarkStart w:id="2497" w:name="_Toc106180168"/>
      <w:bookmarkStart w:id="2498" w:name="_Toc130395993"/>
      <w:bookmarkStart w:id="2499" w:name="_Toc137555267"/>
      <w:bookmarkStart w:id="2500" w:name="_Toc138856794"/>
      <w:bookmarkStart w:id="2501" w:name="_Toc138860653"/>
      <w:bookmarkStart w:id="2502" w:name="_Toc163217646"/>
      <w:r w:rsidRPr="00BE5108">
        <w:rPr>
          <w:rFonts w:eastAsiaTheme="minorEastAsia"/>
        </w:rPr>
        <w:t>6.6.1</w:t>
      </w:r>
      <w:r w:rsidRPr="00BE5108">
        <w:rPr>
          <w:rFonts w:eastAsiaTheme="minorEastAsia"/>
        </w:rPr>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503" w:name="OLE_LINK95"/>
            <w:bookmarkStart w:id="2504"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505" w:name="OLE_LINK66"/>
            <w:bookmarkStart w:id="2506"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507" w:name="OLE_LINK21"/>
            <w:r w:rsidRPr="00BE5108">
              <w:rPr>
                <w:rFonts w:eastAsiaTheme="minorEastAsia"/>
              </w:rPr>
              <w:t>&lt;</w:t>
            </w:r>
            <w:r w:rsidR="00847BC2" w:rsidRPr="00BE5108">
              <w:rPr>
                <w:rFonts w:eastAsiaTheme="minorEastAsia"/>
              </w:rPr>
              <w:t xml:space="preserve"> </w:t>
            </w:r>
            <w:bookmarkEnd w:id="2507"/>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505"/>
            <w:bookmarkEnd w:id="2506"/>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508" w:name="OLE_LINK64"/>
            <w:bookmarkStart w:id="2509" w:name="OLE_LINK65"/>
            <w:r w:rsidRPr="00BE5108">
              <w:rPr>
                <w:rFonts w:eastAsiaTheme="minorEastAsia"/>
              </w:rPr>
              <w:t>10</w:t>
            </w:r>
            <w:r w:rsidR="00847BC2" w:rsidRPr="00BE5108">
              <w:rPr>
                <w:rFonts w:eastAsiaTheme="minorEastAsia"/>
              </w:rPr>
              <w:t xml:space="preserve"> </w:t>
            </w:r>
            <w:bookmarkEnd w:id="2508"/>
            <w:bookmarkEnd w:id="2509"/>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503"/>
      <w:bookmarkEnd w:id="2504"/>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510" w:name="_Toc73962885"/>
      <w:bookmarkStart w:id="2511" w:name="_Toc75260062"/>
      <w:bookmarkStart w:id="2512" w:name="_Toc75275603"/>
      <w:bookmarkStart w:id="2513" w:name="_Toc75276114"/>
      <w:bookmarkStart w:id="2514" w:name="_Toc76541613"/>
      <w:bookmarkStart w:id="2515" w:name="_Toc82437382"/>
      <w:bookmarkStart w:id="2516" w:name="_Toc89944748"/>
      <w:bookmarkStart w:id="2517" w:name="_Toc98753766"/>
      <w:bookmarkStart w:id="2518" w:name="_Toc106179658"/>
      <w:bookmarkStart w:id="2519" w:name="_Toc106180169"/>
      <w:bookmarkStart w:id="2520" w:name="_Toc130395994"/>
      <w:bookmarkStart w:id="2521" w:name="_Toc137555268"/>
      <w:bookmarkStart w:id="2522" w:name="_Toc138856795"/>
      <w:bookmarkStart w:id="2523" w:name="_Toc138860654"/>
      <w:bookmarkStart w:id="2524" w:name="_Toc163217647"/>
      <w:r w:rsidRPr="00BE5108">
        <w:rPr>
          <w:rFonts w:eastAsiaTheme="minorEastAsia"/>
        </w:rPr>
        <w:t>6.6.2</w:t>
      </w:r>
      <w:r w:rsidRPr="00BE5108">
        <w:rPr>
          <w:rFonts w:eastAsiaTheme="minorEastAsia"/>
        </w:rPr>
        <w:tab/>
        <w:t>Occupied bandwidth</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566C4B9" w14:textId="77777777" w:rsidR="008D3EE5" w:rsidRPr="00BE5108" w:rsidRDefault="008D3EE5" w:rsidP="008D3EE5">
      <w:pPr>
        <w:pStyle w:val="Heading4"/>
        <w:rPr>
          <w:rFonts w:eastAsiaTheme="minorEastAsia"/>
        </w:rPr>
      </w:pPr>
      <w:bookmarkStart w:id="2525" w:name="_Toc73962886"/>
      <w:bookmarkStart w:id="2526" w:name="_Toc75260063"/>
      <w:bookmarkStart w:id="2527" w:name="_Toc75275604"/>
      <w:bookmarkStart w:id="2528" w:name="_Toc75276115"/>
      <w:bookmarkStart w:id="2529" w:name="_Toc76541614"/>
      <w:bookmarkStart w:id="2530" w:name="_Toc82437383"/>
      <w:bookmarkStart w:id="2531" w:name="_Toc89944749"/>
      <w:bookmarkStart w:id="2532" w:name="_Toc98753767"/>
      <w:bookmarkStart w:id="2533" w:name="_Toc106179659"/>
      <w:bookmarkStart w:id="2534" w:name="_Toc106180170"/>
      <w:bookmarkStart w:id="2535" w:name="_Toc130395995"/>
      <w:bookmarkStart w:id="2536" w:name="_Toc137555269"/>
      <w:bookmarkStart w:id="2537" w:name="_Toc138856796"/>
      <w:bookmarkStart w:id="2538" w:name="_Toc138860655"/>
      <w:bookmarkStart w:id="2539" w:name="_Toc163217648"/>
      <w:r w:rsidRPr="00BE5108">
        <w:rPr>
          <w:rFonts w:eastAsiaTheme="minorEastAsia"/>
        </w:rPr>
        <w:t>6.6.2.1</w:t>
      </w:r>
      <w:r w:rsidRPr="00BE5108">
        <w:rPr>
          <w:rFonts w:eastAsiaTheme="minorEastAsia"/>
        </w:rPr>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540" w:name="_Toc73962887"/>
      <w:bookmarkStart w:id="2541" w:name="_Toc75260064"/>
      <w:bookmarkStart w:id="2542" w:name="_Toc75275605"/>
      <w:bookmarkStart w:id="2543" w:name="_Toc75276116"/>
      <w:bookmarkStart w:id="2544" w:name="_Toc76541615"/>
      <w:bookmarkStart w:id="2545" w:name="_Toc82437384"/>
      <w:bookmarkStart w:id="2546" w:name="_Toc89944750"/>
      <w:bookmarkStart w:id="2547" w:name="_Toc98753768"/>
      <w:bookmarkStart w:id="2548" w:name="_Toc106179660"/>
      <w:bookmarkStart w:id="2549" w:name="_Toc106180171"/>
      <w:bookmarkStart w:id="2550" w:name="_Toc130395996"/>
      <w:bookmarkStart w:id="2551" w:name="_Toc137555270"/>
      <w:bookmarkStart w:id="2552" w:name="_Toc138856797"/>
      <w:bookmarkStart w:id="2553" w:name="_Toc138860656"/>
      <w:bookmarkStart w:id="2554" w:name="_Toc163217649"/>
      <w:r w:rsidRPr="00BE5108">
        <w:rPr>
          <w:rFonts w:eastAsia="MS Gothic"/>
          <w:lang w:eastAsia="zh-CN"/>
        </w:rPr>
        <w:t>6.6.2.2</w:t>
      </w:r>
      <w:r w:rsidRPr="00BE5108">
        <w:rPr>
          <w:rFonts w:eastAsia="MS Gothic"/>
          <w:lang w:eastAsia="zh-CN"/>
        </w:rPr>
        <w:tab/>
        <w:t>Minimum Requirements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555" w:name="_Toc73962888"/>
      <w:bookmarkStart w:id="2556" w:name="_Toc75260065"/>
      <w:bookmarkStart w:id="2557" w:name="_Toc75275606"/>
      <w:bookmarkStart w:id="2558" w:name="_Toc75276117"/>
      <w:bookmarkStart w:id="2559" w:name="_Toc76541616"/>
      <w:bookmarkStart w:id="2560" w:name="_Toc82437385"/>
      <w:bookmarkStart w:id="2561" w:name="_Toc89944751"/>
      <w:bookmarkStart w:id="2562" w:name="_Toc98753769"/>
      <w:bookmarkStart w:id="2563" w:name="_Toc106179661"/>
      <w:bookmarkStart w:id="2564" w:name="_Toc106180172"/>
      <w:bookmarkStart w:id="2565" w:name="_Toc130395997"/>
      <w:bookmarkStart w:id="2566" w:name="_Toc137555271"/>
      <w:bookmarkStart w:id="2567" w:name="_Toc138856798"/>
      <w:bookmarkStart w:id="2568" w:name="_Toc138860657"/>
      <w:bookmarkStart w:id="2569" w:name="_Toc163217650"/>
      <w:r w:rsidRPr="00BE5108">
        <w:rPr>
          <w:rFonts w:eastAsiaTheme="minorEastAsia"/>
          <w:lang w:eastAsia="zh-CN"/>
        </w:rPr>
        <w:t>6.6.2.3</w:t>
      </w:r>
      <w:r w:rsidRPr="00BE5108">
        <w:rPr>
          <w:rFonts w:eastAsiaTheme="minorEastAsia"/>
          <w:lang w:eastAsia="zh-CN"/>
        </w:rPr>
        <w:tab/>
        <w:t>Test purpose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570" w:name="_Toc73962889"/>
      <w:bookmarkStart w:id="2571" w:name="_Toc75260066"/>
      <w:bookmarkStart w:id="2572" w:name="_Toc75275607"/>
      <w:bookmarkStart w:id="2573" w:name="_Toc75276118"/>
      <w:bookmarkStart w:id="2574" w:name="_Toc76541617"/>
      <w:bookmarkStart w:id="2575" w:name="_Toc82437386"/>
      <w:bookmarkStart w:id="2576" w:name="_Toc89944752"/>
      <w:bookmarkStart w:id="2577" w:name="_Toc98753770"/>
      <w:bookmarkStart w:id="2578" w:name="_Toc106179662"/>
      <w:bookmarkStart w:id="2579" w:name="_Toc106180173"/>
      <w:bookmarkStart w:id="2580" w:name="_Toc130395998"/>
      <w:bookmarkStart w:id="2581" w:name="_Toc137555272"/>
      <w:bookmarkStart w:id="2582" w:name="_Toc138856799"/>
      <w:bookmarkStart w:id="2583" w:name="_Toc138860658"/>
      <w:bookmarkStart w:id="2584" w:name="_Toc163217651"/>
      <w:r w:rsidRPr="00BE5108">
        <w:rPr>
          <w:rFonts w:eastAsia="MS Gothic"/>
          <w:lang w:eastAsia="zh-CN"/>
        </w:rPr>
        <w:t>6.6.2.4</w:t>
      </w:r>
      <w:r w:rsidRPr="00BE5108">
        <w:rPr>
          <w:rFonts w:eastAsia="MS Gothic"/>
          <w:lang w:eastAsia="zh-CN"/>
        </w:rPr>
        <w:tab/>
        <w:t>Method of test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A00FCFA" w14:textId="77777777" w:rsidR="008D3EE5" w:rsidRPr="00BE5108" w:rsidRDefault="008D3EE5" w:rsidP="008D3EE5">
      <w:pPr>
        <w:pStyle w:val="Heading5"/>
        <w:rPr>
          <w:rFonts w:eastAsiaTheme="minorEastAsia"/>
          <w:lang w:eastAsia="zh-CN"/>
        </w:rPr>
      </w:pPr>
      <w:bookmarkStart w:id="2585" w:name="_Toc73962890"/>
      <w:bookmarkStart w:id="2586" w:name="_Toc75260067"/>
      <w:bookmarkStart w:id="2587" w:name="_Toc75275608"/>
      <w:bookmarkStart w:id="2588" w:name="_Toc75276119"/>
      <w:bookmarkStart w:id="2589" w:name="_Toc76541618"/>
      <w:bookmarkStart w:id="2590" w:name="_Toc82437387"/>
      <w:bookmarkStart w:id="2591" w:name="_Toc89944753"/>
      <w:bookmarkStart w:id="2592" w:name="_Toc98753771"/>
      <w:bookmarkStart w:id="2593" w:name="_Toc106179663"/>
      <w:bookmarkStart w:id="2594" w:name="_Toc106180174"/>
      <w:bookmarkStart w:id="2595" w:name="_Toc130395999"/>
      <w:bookmarkStart w:id="2596" w:name="_Toc137555273"/>
      <w:bookmarkStart w:id="2597" w:name="_Toc138856800"/>
      <w:bookmarkStart w:id="2598" w:name="_Toc138860659"/>
      <w:bookmarkStart w:id="2599" w:name="_Toc163217652"/>
      <w:r w:rsidRPr="00BE5108">
        <w:rPr>
          <w:rFonts w:eastAsiaTheme="minorEastAsia"/>
          <w:lang w:eastAsia="zh-CN"/>
        </w:rPr>
        <w:t>6.6.2.4.1</w:t>
      </w:r>
      <w:r w:rsidRPr="00BE5108">
        <w:rPr>
          <w:rFonts w:eastAsiaTheme="minorEastAsia"/>
          <w:lang w:eastAsia="zh-CN"/>
        </w:rPr>
        <w:tab/>
        <w:t>Initial conditions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600" w:name="_Toc73962891"/>
      <w:bookmarkStart w:id="2601" w:name="_Toc75260068"/>
      <w:bookmarkStart w:id="2602" w:name="_Toc75275609"/>
      <w:bookmarkStart w:id="2603" w:name="_Toc75276120"/>
      <w:bookmarkStart w:id="260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605" w:name="_Toc82437388"/>
      <w:bookmarkStart w:id="2606" w:name="_Toc89944754"/>
      <w:bookmarkStart w:id="2607" w:name="_Toc98753772"/>
      <w:bookmarkStart w:id="2608" w:name="_Toc106179664"/>
      <w:bookmarkStart w:id="2609" w:name="_Toc106180175"/>
      <w:bookmarkStart w:id="2610" w:name="_Toc130396000"/>
      <w:bookmarkStart w:id="2611" w:name="_Toc137555274"/>
      <w:bookmarkStart w:id="2612" w:name="_Toc138856801"/>
      <w:bookmarkStart w:id="2613" w:name="_Toc138860660"/>
      <w:bookmarkStart w:id="2614" w:name="_Toc163217653"/>
      <w:r w:rsidRPr="00BE5108">
        <w:rPr>
          <w:rFonts w:eastAsiaTheme="minorEastAsia"/>
          <w:lang w:eastAsia="zh-CN"/>
        </w:rPr>
        <w:t>6.6.2.4.2</w:t>
      </w:r>
      <w:r w:rsidRPr="00BE5108">
        <w:rPr>
          <w:rFonts w:eastAsiaTheme="minorEastAsia"/>
          <w:lang w:eastAsia="zh-CN"/>
        </w:rPr>
        <w:tab/>
        <w:t>Procedure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C273FD"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615" w:name="_Toc73962892"/>
      <w:bookmarkStart w:id="2616" w:name="_Toc75260069"/>
      <w:bookmarkStart w:id="2617" w:name="_Toc75275610"/>
      <w:bookmarkStart w:id="2618" w:name="_Toc75276121"/>
      <w:bookmarkStart w:id="2619" w:name="_Toc76541620"/>
      <w:bookmarkStart w:id="2620" w:name="_Toc82437389"/>
      <w:bookmarkStart w:id="2621" w:name="_Toc89944755"/>
      <w:bookmarkStart w:id="2622" w:name="_Toc98753773"/>
      <w:bookmarkStart w:id="2623" w:name="_Toc106179665"/>
      <w:bookmarkStart w:id="2624" w:name="_Toc106180176"/>
      <w:bookmarkStart w:id="2625" w:name="_Toc130396001"/>
      <w:bookmarkStart w:id="2626" w:name="_Toc137555275"/>
      <w:bookmarkStart w:id="2627" w:name="_Toc138856802"/>
      <w:bookmarkStart w:id="2628" w:name="_Toc138860661"/>
      <w:bookmarkStart w:id="2629" w:name="_Toc163217654"/>
      <w:r w:rsidRPr="00BE5108">
        <w:rPr>
          <w:rFonts w:eastAsia="MS Gothic"/>
          <w:lang w:eastAsia="zh-CN"/>
        </w:rPr>
        <w:t>6.6.2.5</w:t>
      </w:r>
      <w:r w:rsidRPr="00BE5108">
        <w:rPr>
          <w:rFonts w:eastAsia="MS Gothic"/>
          <w:lang w:eastAsia="zh-CN"/>
        </w:rPr>
        <w:tab/>
        <w:t>Test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630" w:name="_Toc73962893"/>
      <w:bookmarkStart w:id="2631" w:name="_Toc75260070"/>
      <w:bookmarkStart w:id="2632" w:name="_Toc75275611"/>
      <w:bookmarkStart w:id="2633" w:name="_Toc75276122"/>
      <w:bookmarkStart w:id="2634" w:name="_Toc76541621"/>
      <w:bookmarkStart w:id="2635" w:name="_Toc82437390"/>
      <w:bookmarkStart w:id="2636" w:name="_Toc89944756"/>
      <w:bookmarkStart w:id="2637" w:name="_Toc98753774"/>
      <w:bookmarkStart w:id="2638" w:name="_Toc106179666"/>
      <w:bookmarkStart w:id="2639" w:name="_Toc106180177"/>
      <w:bookmarkStart w:id="2640" w:name="_Toc130396002"/>
      <w:bookmarkStart w:id="2641" w:name="_Toc137555276"/>
      <w:bookmarkStart w:id="2642" w:name="_Toc138856803"/>
      <w:bookmarkStart w:id="2643" w:name="_Toc138860662"/>
      <w:bookmarkStart w:id="2644" w:name="_Toc163217655"/>
      <w:r w:rsidRPr="00BE5108">
        <w:rPr>
          <w:rFonts w:eastAsiaTheme="minorEastAsia"/>
        </w:rPr>
        <w:t>6.6.3</w:t>
      </w:r>
      <w:r w:rsidRPr="00BE5108">
        <w:rPr>
          <w:rFonts w:eastAsiaTheme="minorEastAsia"/>
        </w:rPr>
        <w:tab/>
        <w:t>Adjacent Channel Leakage Power Ratio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EDBE6E0" w14:textId="77777777" w:rsidR="008D3EE5" w:rsidRPr="00BE5108" w:rsidRDefault="008D3EE5" w:rsidP="008D3EE5">
      <w:pPr>
        <w:pStyle w:val="Heading4"/>
        <w:rPr>
          <w:rFonts w:eastAsiaTheme="minorEastAsia"/>
        </w:rPr>
      </w:pPr>
      <w:bookmarkStart w:id="2645" w:name="_Toc73962894"/>
      <w:bookmarkStart w:id="2646" w:name="_Toc75260071"/>
      <w:bookmarkStart w:id="2647" w:name="_Toc75275612"/>
      <w:bookmarkStart w:id="2648" w:name="_Toc75276123"/>
      <w:bookmarkStart w:id="2649" w:name="_Toc76541622"/>
      <w:bookmarkStart w:id="2650" w:name="_Toc82437391"/>
      <w:bookmarkStart w:id="2651" w:name="_Toc89944757"/>
      <w:bookmarkStart w:id="2652" w:name="_Toc98753775"/>
      <w:bookmarkStart w:id="2653" w:name="_Toc106179667"/>
      <w:bookmarkStart w:id="2654" w:name="_Toc106180178"/>
      <w:bookmarkStart w:id="2655" w:name="_Toc130396003"/>
      <w:bookmarkStart w:id="2656" w:name="_Toc137555277"/>
      <w:bookmarkStart w:id="2657" w:name="_Toc138856804"/>
      <w:bookmarkStart w:id="2658" w:name="_Toc138860663"/>
      <w:bookmarkStart w:id="2659" w:name="_Toc163217656"/>
      <w:r w:rsidRPr="00BE5108">
        <w:rPr>
          <w:rFonts w:eastAsiaTheme="minorEastAsia"/>
        </w:rPr>
        <w:t>6.6.3.1</w:t>
      </w:r>
      <w:r w:rsidRPr="00BE5108">
        <w:rPr>
          <w:rFonts w:eastAsiaTheme="minorEastAsia"/>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660" w:name="_Toc73962895"/>
      <w:bookmarkStart w:id="2661" w:name="_Toc75260072"/>
      <w:bookmarkStart w:id="2662" w:name="_Toc75275613"/>
      <w:bookmarkStart w:id="2663" w:name="_Toc75276124"/>
      <w:bookmarkStart w:id="2664" w:name="_Toc76541623"/>
      <w:bookmarkStart w:id="2665" w:name="_Toc82437392"/>
      <w:bookmarkStart w:id="2666" w:name="_Toc89944758"/>
      <w:bookmarkStart w:id="2667" w:name="_Toc98753776"/>
      <w:bookmarkStart w:id="2668" w:name="_Toc106179668"/>
      <w:bookmarkStart w:id="2669" w:name="_Toc106180179"/>
      <w:bookmarkStart w:id="2670" w:name="_Toc130396004"/>
      <w:bookmarkStart w:id="2671" w:name="_Toc137555278"/>
      <w:bookmarkStart w:id="2672" w:name="_Toc138856805"/>
      <w:bookmarkStart w:id="2673" w:name="_Toc138860664"/>
      <w:bookmarkStart w:id="2674" w:name="_Toc163217657"/>
      <w:r w:rsidRPr="00BE5108">
        <w:rPr>
          <w:rFonts w:eastAsiaTheme="minorEastAsia"/>
        </w:rPr>
        <w:t>6.6.3.2</w:t>
      </w:r>
      <w:r w:rsidRPr="00BE5108">
        <w:rPr>
          <w:rFonts w:eastAsiaTheme="minorEastAsia"/>
        </w:rPr>
        <w:tab/>
        <w:t>Minimum requirement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675" w:name="_Toc73962896"/>
      <w:bookmarkStart w:id="2676" w:name="_Toc75260073"/>
      <w:bookmarkStart w:id="2677" w:name="_Toc75275614"/>
      <w:bookmarkStart w:id="2678" w:name="_Toc75276125"/>
      <w:bookmarkStart w:id="2679" w:name="_Toc76541624"/>
      <w:bookmarkStart w:id="2680" w:name="_Toc82437393"/>
      <w:bookmarkStart w:id="2681" w:name="_Toc89944759"/>
      <w:bookmarkStart w:id="2682" w:name="_Toc98753777"/>
      <w:bookmarkStart w:id="2683" w:name="_Toc106179669"/>
      <w:bookmarkStart w:id="2684" w:name="_Toc106180180"/>
      <w:bookmarkStart w:id="2685" w:name="_Toc130396005"/>
      <w:bookmarkStart w:id="2686" w:name="_Toc137555279"/>
      <w:bookmarkStart w:id="2687" w:name="_Toc138856806"/>
      <w:bookmarkStart w:id="2688" w:name="_Toc138860665"/>
      <w:bookmarkStart w:id="2689" w:name="_Toc163217658"/>
      <w:r w:rsidRPr="00BE5108">
        <w:rPr>
          <w:rFonts w:eastAsiaTheme="minorEastAsia"/>
        </w:rPr>
        <w:t>6.6.3.3</w:t>
      </w:r>
      <w:r w:rsidRPr="00BE5108">
        <w:rPr>
          <w:rFonts w:eastAsiaTheme="minorEastAsia"/>
        </w:rPr>
        <w:tab/>
        <w:t>Test purpose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690" w:name="_Toc73962897"/>
      <w:bookmarkStart w:id="2691" w:name="_Toc75260074"/>
      <w:bookmarkStart w:id="2692" w:name="_Toc75275615"/>
      <w:bookmarkStart w:id="2693" w:name="_Toc75276126"/>
      <w:bookmarkStart w:id="2694" w:name="_Toc76541625"/>
      <w:bookmarkStart w:id="2695" w:name="_Toc82437394"/>
      <w:bookmarkStart w:id="2696" w:name="_Toc89944760"/>
      <w:bookmarkStart w:id="2697" w:name="_Toc98753778"/>
      <w:bookmarkStart w:id="2698" w:name="_Toc106179670"/>
      <w:bookmarkStart w:id="2699" w:name="_Toc106180181"/>
      <w:bookmarkStart w:id="2700" w:name="_Toc130396006"/>
      <w:bookmarkStart w:id="2701" w:name="_Toc137555280"/>
      <w:bookmarkStart w:id="2702" w:name="_Toc138856807"/>
      <w:bookmarkStart w:id="2703" w:name="_Toc138860666"/>
      <w:bookmarkStart w:id="2704" w:name="_Toc163217659"/>
      <w:r w:rsidRPr="00BE5108">
        <w:rPr>
          <w:rFonts w:eastAsiaTheme="minorEastAsia"/>
        </w:rPr>
        <w:t>6.6.3.4</w:t>
      </w:r>
      <w:r w:rsidRPr="00BE5108">
        <w:rPr>
          <w:rFonts w:eastAsiaTheme="minorEastAsia"/>
        </w:rPr>
        <w:tab/>
        <w:t>Method of test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536A7EFD" w14:textId="77777777" w:rsidR="008D3EE5" w:rsidRPr="00BE5108" w:rsidRDefault="008D3EE5" w:rsidP="008D3EE5">
      <w:pPr>
        <w:pStyle w:val="Heading5"/>
        <w:rPr>
          <w:rFonts w:eastAsiaTheme="minorEastAsia"/>
        </w:rPr>
      </w:pPr>
      <w:bookmarkStart w:id="2705" w:name="_Toc73962898"/>
      <w:bookmarkStart w:id="2706" w:name="_Toc75260075"/>
      <w:bookmarkStart w:id="2707" w:name="_Toc75275616"/>
      <w:bookmarkStart w:id="2708" w:name="_Toc75276127"/>
      <w:bookmarkStart w:id="2709" w:name="_Toc76541626"/>
      <w:bookmarkStart w:id="2710" w:name="_Toc82437395"/>
      <w:bookmarkStart w:id="2711" w:name="_Toc89944761"/>
      <w:bookmarkStart w:id="2712" w:name="_Toc98753779"/>
      <w:bookmarkStart w:id="2713" w:name="_Toc106179671"/>
      <w:bookmarkStart w:id="2714" w:name="_Toc106180182"/>
      <w:bookmarkStart w:id="2715" w:name="_Toc130396007"/>
      <w:bookmarkStart w:id="2716" w:name="_Toc137555281"/>
      <w:bookmarkStart w:id="2717" w:name="_Toc138856808"/>
      <w:bookmarkStart w:id="2718" w:name="_Toc138860667"/>
      <w:bookmarkStart w:id="2719" w:name="_Toc163217660"/>
      <w:r w:rsidRPr="00BE5108">
        <w:rPr>
          <w:rFonts w:eastAsiaTheme="minorEastAsia"/>
        </w:rPr>
        <w:t>6.6.3.4.1</w:t>
      </w:r>
      <w:r w:rsidRPr="00BE5108">
        <w:rPr>
          <w:rFonts w:eastAsiaTheme="minorEastAsia"/>
        </w:rPr>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720" w:name="_Toc73962899"/>
      <w:bookmarkStart w:id="2721" w:name="_Toc75260076"/>
      <w:bookmarkStart w:id="2722" w:name="_Toc75275617"/>
      <w:bookmarkStart w:id="2723" w:name="_Toc75276128"/>
      <w:bookmarkStart w:id="2724" w:name="_Toc76541627"/>
      <w:bookmarkStart w:id="2725" w:name="_Toc82437396"/>
      <w:bookmarkStart w:id="2726" w:name="_Toc89944762"/>
      <w:bookmarkStart w:id="2727" w:name="_Toc98753780"/>
      <w:bookmarkStart w:id="2728" w:name="_Toc106179672"/>
      <w:bookmarkStart w:id="2729" w:name="_Toc106180183"/>
      <w:bookmarkStart w:id="2730" w:name="_Toc130396008"/>
      <w:bookmarkStart w:id="2731" w:name="_Toc137555282"/>
      <w:bookmarkStart w:id="2732" w:name="_Toc138856809"/>
      <w:bookmarkStart w:id="2733" w:name="_Toc138860668"/>
      <w:bookmarkStart w:id="2734" w:name="_Toc163217661"/>
      <w:r w:rsidRPr="00BE5108">
        <w:rPr>
          <w:rFonts w:eastAsiaTheme="minorEastAsia"/>
        </w:rPr>
        <w:t>6.6.3.4.2</w:t>
      </w:r>
      <w:r w:rsidRPr="00BE5108">
        <w:rPr>
          <w:rFonts w:eastAsiaTheme="minorEastAsia"/>
        </w:rPr>
        <w:tab/>
        <w:t>Procedure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735" w:name="_Toc73962900"/>
      <w:bookmarkStart w:id="2736" w:name="_Toc75260077"/>
      <w:bookmarkStart w:id="2737" w:name="_Toc75275618"/>
      <w:bookmarkStart w:id="2738" w:name="_Toc75276129"/>
      <w:bookmarkStart w:id="2739" w:name="_Toc76541628"/>
      <w:bookmarkStart w:id="2740" w:name="_Toc82437397"/>
      <w:bookmarkStart w:id="2741" w:name="_Toc89944763"/>
      <w:bookmarkStart w:id="2742" w:name="_Toc98753781"/>
      <w:bookmarkStart w:id="2743" w:name="_Toc106179673"/>
      <w:bookmarkStart w:id="2744" w:name="_Toc106180184"/>
      <w:bookmarkStart w:id="2745" w:name="_Toc130396009"/>
      <w:bookmarkStart w:id="2746" w:name="_Toc137555283"/>
      <w:bookmarkStart w:id="2747" w:name="_Toc138856810"/>
      <w:bookmarkStart w:id="2748" w:name="_Toc138860669"/>
      <w:bookmarkStart w:id="2749" w:name="_Toc163217662"/>
      <w:r w:rsidRPr="00BE5108">
        <w:rPr>
          <w:rFonts w:eastAsiaTheme="minorEastAsia"/>
        </w:rPr>
        <w:t>6.6.3.5</w:t>
      </w:r>
      <w:r w:rsidRPr="00BE5108">
        <w:rPr>
          <w:rFonts w:eastAsiaTheme="minorEastAsia"/>
        </w:rPr>
        <w:tab/>
        <w:t>Test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905601C" w14:textId="77777777" w:rsidR="008D3EE5" w:rsidRPr="00BE5108" w:rsidRDefault="008D3EE5" w:rsidP="008D3EE5">
      <w:pPr>
        <w:pStyle w:val="Heading5"/>
        <w:rPr>
          <w:rFonts w:eastAsiaTheme="minorEastAsia"/>
        </w:rPr>
      </w:pPr>
      <w:bookmarkStart w:id="2750" w:name="_Toc73962901"/>
      <w:bookmarkStart w:id="2751" w:name="_Toc75260078"/>
      <w:bookmarkStart w:id="2752" w:name="_Toc75275619"/>
      <w:bookmarkStart w:id="2753" w:name="_Toc75276130"/>
      <w:bookmarkStart w:id="2754" w:name="_Toc76541629"/>
      <w:bookmarkStart w:id="2755" w:name="_Toc82437398"/>
      <w:bookmarkStart w:id="2756" w:name="_Toc89944764"/>
      <w:bookmarkStart w:id="2757" w:name="_Toc98753782"/>
      <w:bookmarkStart w:id="2758" w:name="_Toc106179674"/>
      <w:bookmarkStart w:id="2759" w:name="_Toc106180185"/>
      <w:bookmarkStart w:id="2760" w:name="_Toc130396010"/>
      <w:bookmarkStart w:id="2761" w:name="_Toc137555284"/>
      <w:bookmarkStart w:id="2762" w:name="_Toc138856811"/>
      <w:bookmarkStart w:id="2763" w:name="_Toc138860670"/>
      <w:bookmarkStart w:id="2764" w:name="_Toc163217663"/>
      <w:r w:rsidRPr="00BE5108">
        <w:rPr>
          <w:rFonts w:eastAsiaTheme="minorEastAsia"/>
        </w:rPr>
        <w:t>6.6.3.5.1</w:t>
      </w:r>
      <w:r w:rsidRPr="00BE5108">
        <w:rPr>
          <w:rFonts w:eastAsiaTheme="minorEastAsia"/>
        </w:rPr>
        <w:tab/>
        <w:t>General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765" w:name="_Toc73962902"/>
      <w:bookmarkStart w:id="2766" w:name="_Toc75260079"/>
      <w:bookmarkStart w:id="2767" w:name="_Toc75275620"/>
      <w:bookmarkStart w:id="2768" w:name="_Toc75276131"/>
      <w:bookmarkStart w:id="2769" w:name="_Toc76541630"/>
      <w:bookmarkStart w:id="2770" w:name="_Toc82437399"/>
      <w:bookmarkStart w:id="2771" w:name="_Toc89944765"/>
      <w:bookmarkStart w:id="2772" w:name="_Toc98753783"/>
      <w:bookmarkStart w:id="2773" w:name="_Toc106179675"/>
      <w:bookmarkStart w:id="2774" w:name="_Toc106180186"/>
      <w:bookmarkStart w:id="2775" w:name="_Toc130396011"/>
      <w:bookmarkStart w:id="2776" w:name="_Toc137555285"/>
      <w:bookmarkStart w:id="2777" w:name="_Toc138856812"/>
      <w:bookmarkStart w:id="2778" w:name="_Toc138860671"/>
      <w:bookmarkStart w:id="2779" w:name="_Toc16321766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780" w:name="_Toc73962903"/>
      <w:bookmarkStart w:id="2781" w:name="_Toc75260080"/>
      <w:bookmarkStart w:id="2782" w:name="_Toc75275621"/>
      <w:bookmarkStart w:id="2783" w:name="_Toc75276132"/>
      <w:bookmarkStart w:id="2784" w:name="_Toc76541631"/>
      <w:bookmarkStart w:id="2785" w:name="_Toc82437400"/>
      <w:bookmarkStart w:id="2786" w:name="_Toc89944766"/>
      <w:bookmarkStart w:id="2787" w:name="_Toc98753784"/>
      <w:bookmarkStart w:id="2788" w:name="_Toc106179676"/>
      <w:bookmarkStart w:id="2789" w:name="_Toc106180187"/>
      <w:bookmarkStart w:id="2790" w:name="_Toc130396012"/>
      <w:bookmarkStart w:id="2791" w:name="_Toc137555286"/>
      <w:bookmarkStart w:id="2792" w:name="_Toc138856813"/>
      <w:bookmarkStart w:id="2793" w:name="_Toc138860672"/>
      <w:bookmarkStart w:id="2794" w:name="_Toc163217665"/>
      <w:r w:rsidRPr="00BE5108">
        <w:rPr>
          <w:rFonts w:eastAsiaTheme="minorEastAsia"/>
        </w:rPr>
        <w:t>6.6.3.5.3</w:t>
      </w:r>
      <w:r w:rsidRPr="00BE5108">
        <w:rPr>
          <w:rFonts w:eastAsiaTheme="minorEastAsia"/>
        </w:rPr>
        <w:tab/>
      </w:r>
      <w:r w:rsidRPr="00BE5108">
        <w:rPr>
          <w:rFonts w:eastAsiaTheme="minorEastAsia"/>
          <w:i/>
        </w:rPr>
        <w:t>IAB type 1-H</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795" w:name="_Toc73962904"/>
      <w:bookmarkStart w:id="2796" w:name="_Toc75260081"/>
      <w:bookmarkStart w:id="2797" w:name="_Toc75275622"/>
      <w:bookmarkStart w:id="2798" w:name="_Toc75276133"/>
      <w:bookmarkStart w:id="2799" w:name="_Toc76541632"/>
      <w:bookmarkStart w:id="2800" w:name="_Toc82437401"/>
      <w:bookmarkStart w:id="2801" w:name="_Toc89944767"/>
      <w:bookmarkStart w:id="2802" w:name="_Toc98753785"/>
      <w:bookmarkStart w:id="2803" w:name="_Toc106179677"/>
      <w:bookmarkStart w:id="2804" w:name="_Toc106180188"/>
      <w:bookmarkStart w:id="2805" w:name="_Toc130396013"/>
      <w:bookmarkStart w:id="2806" w:name="_Toc137555287"/>
      <w:bookmarkStart w:id="2807" w:name="_Toc138856814"/>
      <w:bookmarkStart w:id="2808" w:name="_Toc138860673"/>
      <w:bookmarkStart w:id="2809" w:name="_Toc163217666"/>
      <w:r w:rsidRPr="00BE5108">
        <w:rPr>
          <w:rFonts w:eastAsiaTheme="minorEastAsia"/>
        </w:rPr>
        <w:t>6.6.4</w:t>
      </w:r>
      <w:r w:rsidRPr="00BE5108">
        <w:rPr>
          <w:rFonts w:eastAsiaTheme="minorEastAsia"/>
        </w:rPr>
        <w:tab/>
        <w:t>Operating band unwanted emissions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B18B2F7" w14:textId="77777777" w:rsidR="008D3EE5" w:rsidRPr="00BE5108" w:rsidRDefault="008D3EE5" w:rsidP="008D3EE5">
      <w:pPr>
        <w:pStyle w:val="Heading4"/>
        <w:rPr>
          <w:rFonts w:eastAsiaTheme="minorEastAsia"/>
        </w:rPr>
      </w:pPr>
      <w:bookmarkStart w:id="2810" w:name="_Toc73962905"/>
      <w:bookmarkStart w:id="2811" w:name="_Toc75260082"/>
      <w:bookmarkStart w:id="2812" w:name="_Toc75275623"/>
      <w:bookmarkStart w:id="2813" w:name="_Toc75276134"/>
      <w:bookmarkStart w:id="2814" w:name="_Toc76541633"/>
      <w:bookmarkStart w:id="2815" w:name="_Toc82437402"/>
      <w:bookmarkStart w:id="2816" w:name="_Toc89944768"/>
      <w:bookmarkStart w:id="2817" w:name="_Toc98753786"/>
      <w:bookmarkStart w:id="2818" w:name="_Toc106179678"/>
      <w:bookmarkStart w:id="2819" w:name="_Toc106180189"/>
      <w:bookmarkStart w:id="2820" w:name="_Toc130396014"/>
      <w:bookmarkStart w:id="2821" w:name="_Toc137555288"/>
      <w:bookmarkStart w:id="2822" w:name="_Toc138856815"/>
      <w:bookmarkStart w:id="2823" w:name="_Toc138860674"/>
      <w:bookmarkStart w:id="2824" w:name="_Toc163217667"/>
      <w:r w:rsidRPr="00BE5108">
        <w:rPr>
          <w:rFonts w:eastAsiaTheme="minorEastAsia"/>
        </w:rPr>
        <w:t>6.6.4.1</w:t>
      </w:r>
      <w:r w:rsidRPr="00BE5108">
        <w:rPr>
          <w:rFonts w:eastAsiaTheme="minorEastAsia"/>
        </w:rPr>
        <w:tab/>
        <w:t>Definition and applicability</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825" w:name="_Toc73962906"/>
      <w:bookmarkStart w:id="2826" w:name="_Toc75260083"/>
      <w:bookmarkStart w:id="2827" w:name="_Toc75275624"/>
      <w:bookmarkStart w:id="2828" w:name="_Toc75276135"/>
      <w:bookmarkStart w:id="2829" w:name="_Toc76541634"/>
      <w:bookmarkStart w:id="2830" w:name="_Toc82437403"/>
      <w:bookmarkStart w:id="2831" w:name="_Toc89944769"/>
      <w:bookmarkStart w:id="2832" w:name="_Toc98753787"/>
      <w:bookmarkStart w:id="2833" w:name="_Toc106179679"/>
      <w:bookmarkStart w:id="2834" w:name="_Toc106180190"/>
      <w:bookmarkStart w:id="2835" w:name="_Toc130396015"/>
      <w:bookmarkStart w:id="2836" w:name="_Toc137555289"/>
      <w:bookmarkStart w:id="2837" w:name="_Toc138856816"/>
      <w:bookmarkStart w:id="2838" w:name="_Toc138860675"/>
      <w:bookmarkStart w:id="2839" w:name="_Toc163217668"/>
      <w:r w:rsidRPr="00BE5108">
        <w:rPr>
          <w:rFonts w:eastAsiaTheme="minorEastAsia"/>
        </w:rPr>
        <w:t>6.6.4.2</w:t>
      </w:r>
      <w:r w:rsidRPr="00BE5108">
        <w:rPr>
          <w:rFonts w:eastAsiaTheme="minorEastAsia"/>
        </w:rPr>
        <w:tab/>
        <w:t>Minimum requirement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840" w:name="_Toc73962907"/>
      <w:bookmarkStart w:id="2841" w:name="_Toc75260084"/>
      <w:bookmarkStart w:id="2842" w:name="_Toc75275625"/>
      <w:bookmarkStart w:id="2843" w:name="_Toc75276136"/>
      <w:bookmarkStart w:id="2844" w:name="_Toc76541635"/>
      <w:bookmarkStart w:id="2845" w:name="_Toc82437404"/>
      <w:bookmarkStart w:id="2846" w:name="_Toc89944770"/>
      <w:bookmarkStart w:id="2847" w:name="_Toc98753788"/>
      <w:bookmarkStart w:id="2848" w:name="_Toc106179680"/>
      <w:bookmarkStart w:id="2849" w:name="_Toc106180191"/>
      <w:bookmarkStart w:id="2850" w:name="_Toc130396016"/>
      <w:bookmarkStart w:id="2851" w:name="_Toc137555290"/>
      <w:bookmarkStart w:id="2852" w:name="_Toc138856817"/>
      <w:bookmarkStart w:id="2853" w:name="_Toc138860676"/>
      <w:bookmarkStart w:id="2854" w:name="_Toc163217669"/>
      <w:r w:rsidRPr="00BE5108">
        <w:rPr>
          <w:rFonts w:eastAsiaTheme="minorEastAsia"/>
        </w:rPr>
        <w:t>6.6.4.3</w:t>
      </w:r>
      <w:r w:rsidRPr="00BE5108">
        <w:rPr>
          <w:rFonts w:eastAsiaTheme="minorEastAsia"/>
        </w:rPr>
        <w:tab/>
        <w:t>Test purpose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855" w:name="_Toc73962908"/>
      <w:bookmarkStart w:id="2856" w:name="_Toc75260085"/>
      <w:bookmarkStart w:id="2857" w:name="_Toc75275626"/>
      <w:bookmarkStart w:id="2858" w:name="_Toc75276137"/>
      <w:bookmarkStart w:id="2859" w:name="_Toc76541636"/>
      <w:bookmarkStart w:id="2860" w:name="_Toc82437405"/>
      <w:bookmarkStart w:id="2861" w:name="_Toc89944771"/>
      <w:bookmarkStart w:id="2862" w:name="_Toc98753789"/>
      <w:bookmarkStart w:id="2863" w:name="_Toc106179681"/>
      <w:bookmarkStart w:id="2864" w:name="_Toc106180192"/>
      <w:bookmarkStart w:id="2865" w:name="_Toc130396017"/>
      <w:bookmarkStart w:id="2866" w:name="_Toc137555291"/>
      <w:bookmarkStart w:id="2867" w:name="_Toc138856818"/>
      <w:bookmarkStart w:id="2868" w:name="_Toc138860677"/>
      <w:bookmarkStart w:id="2869" w:name="_Toc163217670"/>
      <w:r w:rsidRPr="00BE5108">
        <w:rPr>
          <w:rFonts w:eastAsiaTheme="minorEastAsia"/>
        </w:rPr>
        <w:t>6.6.4.4</w:t>
      </w:r>
      <w:r w:rsidRPr="00BE5108">
        <w:rPr>
          <w:rFonts w:eastAsiaTheme="minorEastAsia"/>
        </w:rPr>
        <w:tab/>
        <w:t>Method of test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75BA924" w14:textId="77777777" w:rsidR="008D3EE5" w:rsidRPr="00BE5108" w:rsidRDefault="008D3EE5" w:rsidP="008D3EE5">
      <w:pPr>
        <w:pStyle w:val="Heading5"/>
        <w:rPr>
          <w:rFonts w:eastAsiaTheme="minorEastAsia"/>
        </w:rPr>
      </w:pPr>
      <w:bookmarkStart w:id="2870" w:name="_Toc73962909"/>
      <w:bookmarkStart w:id="2871" w:name="_Toc75260086"/>
      <w:bookmarkStart w:id="2872" w:name="_Toc75275627"/>
      <w:bookmarkStart w:id="2873" w:name="_Toc75276138"/>
      <w:bookmarkStart w:id="2874" w:name="_Toc76541637"/>
      <w:bookmarkStart w:id="2875" w:name="_Toc82437406"/>
      <w:bookmarkStart w:id="2876" w:name="_Toc89944772"/>
      <w:bookmarkStart w:id="2877" w:name="_Toc98753790"/>
      <w:bookmarkStart w:id="2878" w:name="_Toc106179682"/>
      <w:bookmarkStart w:id="2879" w:name="_Toc106180193"/>
      <w:bookmarkStart w:id="2880" w:name="_Toc130396018"/>
      <w:bookmarkStart w:id="2881" w:name="_Toc137555292"/>
      <w:bookmarkStart w:id="2882" w:name="_Toc138856819"/>
      <w:bookmarkStart w:id="2883" w:name="_Toc138860678"/>
      <w:bookmarkStart w:id="2884" w:name="_Toc163217671"/>
      <w:r w:rsidRPr="00BE5108">
        <w:rPr>
          <w:rFonts w:eastAsiaTheme="minorEastAsia"/>
        </w:rPr>
        <w:t>6.6.4.4.1</w:t>
      </w:r>
      <w:r w:rsidRPr="00BE5108">
        <w:rPr>
          <w:rFonts w:eastAsiaTheme="minorEastAsia"/>
        </w:rPr>
        <w:tab/>
        <w:t>Initial conditions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885" w:name="_Toc73962910"/>
      <w:bookmarkStart w:id="2886" w:name="_Toc75260087"/>
      <w:bookmarkStart w:id="2887" w:name="_Toc75275628"/>
      <w:bookmarkStart w:id="2888" w:name="_Toc75276139"/>
      <w:bookmarkStart w:id="2889" w:name="_Toc76541638"/>
      <w:bookmarkStart w:id="2890" w:name="_Toc82437407"/>
      <w:bookmarkStart w:id="2891" w:name="_Toc89944773"/>
      <w:bookmarkStart w:id="2892" w:name="_Toc98753791"/>
      <w:bookmarkStart w:id="2893" w:name="_Toc106179683"/>
      <w:bookmarkStart w:id="2894" w:name="_Toc106180194"/>
      <w:bookmarkStart w:id="2895" w:name="_Toc130396019"/>
      <w:bookmarkStart w:id="2896" w:name="_Toc137555293"/>
      <w:bookmarkStart w:id="2897" w:name="_Toc138856820"/>
      <w:bookmarkStart w:id="2898" w:name="_Toc138860679"/>
      <w:bookmarkStart w:id="2899" w:name="_Toc163217672"/>
      <w:r w:rsidRPr="00BE5108">
        <w:rPr>
          <w:rFonts w:eastAsiaTheme="minorEastAsia"/>
        </w:rPr>
        <w:t>6.6.4.4.2</w:t>
      </w:r>
      <w:r w:rsidRPr="00BE5108">
        <w:rPr>
          <w:rFonts w:eastAsiaTheme="minorEastAsia"/>
        </w:rPr>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00" w:name="_Toc73962911"/>
      <w:bookmarkStart w:id="2901" w:name="_Toc75260088"/>
      <w:bookmarkStart w:id="2902" w:name="_Toc75275629"/>
      <w:bookmarkStart w:id="2903" w:name="_Toc75276140"/>
      <w:bookmarkStart w:id="2904" w:name="_Toc76541639"/>
      <w:bookmarkStart w:id="2905" w:name="_Toc82437408"/>
      <w:bookmarkStart w:id="2906" w:name="_Toc89944774"/>
      <w:bookmarkStart w:id="2907" w:name="_Toc98753792"/>
      <w:bookmarkStart w:id="2908" w:name="_Toc106179684"/>
      <w:bookmarkStart w:id="2909" w:name="_Toc106180195"/>
      <w:bookmarkStart w:id="2910" w:name="_Toc130396020"/>
      <w:bookmarkStart w:id="2911" w:name="_Toc137555294"/>
      <w:bookmarkStart w:id="2912" w:name="_Toc138856821"/>
      <w:bookmarkStart w:id="2913" w:name="_Toc138860680"/>
      <w:bookmarkStart w:id="2914" w:name="_Toc163217673"/>
      <w:r w:rsidRPr="00BE5108">
        <w:rPr>
          <w:rFonts w:eastAsiaTheme="minorEastAsia"/>
        </w:rPr>
        <w:t>6.6.4.5</w:t>
      </w:r>
      <w:r w:rsidRPr="00BE5108">
        <w:rPr>
          <w:rFonts w:eastAsiaTheme="minorEastAsia"/>
        </w:rPr>
        <w:tab/>
        <w:t>Test requirements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86218FC" w14:textId="77777777" w:rsidR="008D3EE5" w:rsidRPr="00BE5108" w:rsidRDefault="008D3EE5" w:rsidP="008D3EE5">
      <w:pPr>
        <w:pStyle w:val="Heading5"/>
        <w:rPr>
          <w:rFonts w:eastAsiaTheme="minorEastAsia"/>
        </w:rPr>
      </w:pPr>
      <w:bookmarkStart w:id="2915" w:name="_Toc73962912"/>
      <w:bookmarkStart w:id="2916" w:name="_Toc75260089"/>
      <w:bookmarkStart w:id="2917" w:name="_Toc75275630"/>
      <w:bookmarkStart w:id="2918" w:name="_Toc75276141"/>
      <w:bookmarkStart w:id="2919" w:name="_Toc76541640"/>
      <w:bookmarkStart w:id="2920" w:name="_Toc82437409"/>
      <w:bookmarkStart w:id="2921" w:name="_Toc89944775"/>
      <w:bookmarkStart w:id="2922" w:name="_Toc98753793"/>
      <w:bookmarkStart w:id="2923" w:name="_Toc106179685"/>
      <w:bookmarkStart w:id="2924" w:name="_Toc106180196"/>
      <w:bookmarkStart w:id="2925" w:name="_Toc130396021"/>
      <w:bookmarkStart w:id="2926" w:name="_Toc137555295"/>
      <w:bookmarkStart w:id="2927" w:name="_Toc138856822"/>
      <w:bookmarkStart w:id="2928" w:name="_Toc138860681"/>
      <w:bookmarkStart w:id="2929" w:name="_Toc163217674"/>
      <w:r w:rsidRPr="00BE5108">
        <w:rPr>
          <w:rFonts w:eastAsiaTheme="minorEastAsia"/>
        </w:rPr>
        <w:t>6.6.4.5.1</w:t>
      </w:r>
      <w:r w:rsidRPr="00BE5108">
        <w:rPr>
          <w:rFonts w:eastAsiaTheme="minorEastAsia"/>
        </w:rPr>
        <w:tab/>
        <w:t>General requirements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6652941" w14:textId="77777777" w:rsidR="008D3EE5" w:rsidRPr="00BE5108" w:rsidRDefault="008D3EE5" w:rsidP="008D3EE5">
      <w:pPr>
        <w:pStyle w:val="Heading5"/>
        <w:rPr>
          <w:rFonts w:eastAsiaTheme="minorEastAsia"/>
        </w:rPr>
      </w:pPr>
      <w:bookmarkStart w:id="2930" w:name="_Toc73962913"/>
      <w:bookmarkStart w:id="2931" w:name="_Toc75260090"/>
      <w:bookmarkStart w:id="2932" w:name="_Toc75275631"/>
      <w:bookmarkStart w:id="2933" w:name="_Toc75276142"/>
      <w:bookmarkStart w:id="2934" w:name="_Toc76541641"/>
      <w:bookmarkStart w:id="2935" w:name="_Toc82437410"/>
      <w:bookmarkStart w:id="2936" w:name="_Toc89944776"/>
      <w:bookmarkStart w:id="2937" w:name="_Toc98753794"/>
      <w:bookmarkStart w:id="2938" w:name="_Toc106179686"/>
      <w:bookmarkStart w:id="2939" w:name="_Toc106180197"/>
      <w:bookmarkStart w:id="2940" w:name="_Toc130396022"/>
      <w:bookmarkStart w:id="2941" w:name="_Toc137555296"/>
      <w:bookmarkStart w:id="2942" w:name="_Toc138856823"/>
      <w:bookmarkStart w:id="2943" w:name="_Toc138860682"/>
      <w:bookmarkStart w:id="2944" w:name="_Toc163217675"/>
      <w:r w:rsidRPr="00BE5108">
        <w:rPr>
          <w:rFonts w:eastAsiaTheme="minorEastAsia"/>
        </w:rPr>
        <w:t>6.6.4.5.2</w:t>
      </w:r>
      <w:r w:rsidRPr="00BE5108">
        <w:rPr>
          <w:rFonts w:eastAsiaTheme="minorEastAsia"/>
        </w:rPr>
        <w:tab/>
        <w:t>Basic limits for Wide Area IAB-DU and IAB-MT (Category A)</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9.05pt;height:32.1pt" o:ole="" fillcolor="window">
                  <v:imagedata r:id="rId22" o:title=""/>
                </v:shape>
                <o:OLEObject Type="Embed" ProgID="Equation.3" ShapeID="_x0000_i1030" DrawAspect="Content" ObjectID="_1782901706"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3400AC97" w14:textId="6F8A8F95"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945"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94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2.1pt" o:ole="" fillcolor="window">
                  <v:imagedata r:id="rId24" o:title=""/>
                </v:shape>
                <o:OLEObject Type="Embed" ProgID="Equation.3" ShapeID="_x0000_i1031" DrawAspect="Content" ObjectID="_1782901707"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94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947" w:name="_Toc73962914"/>
      <w:bookmarkStart w:id="2948" w:name="_Toc75260091"/>
      <w:bookmarkStart w:id="2949" w:name="_Toc75275632"/>
      <w:bookmarkStart w:id="2950" w:name="_Toc75276143"/>
      <w:bookmarkStart w:id="2951" w:name="_Toc76541642"/>
      <w:bookmarkStart w:id="2952" w:name="_Toc82437411"/>
      <w:bookmarkStart w:id="2953" w:name="_Toc89944777"/>
      <w:bookmarkStart w:id="2954" w:name="_Toc98753795"/>
      <w:bookmarkStart w:id="2955" w:name="_Toc106179687"/>
      <w:bookmarkStart w:id="2956" w:name="_Toc106180198"/>
      <w:bookmarkStart w:id="2957" w:name="_Toc130396023"/>
      <w:bookmarkStart w:id="2958" w:name="_Toc137555297"/>
      <w:bookmarkStart w:id="2959" w:name="_Toc138856824"/>
      <w:bookmarkStart w:id="2960" w:name="_Toc138860683"/>
      <w:bookmarkStart w:id="2961" w:name="_Toc163217676"/>
      <w:bookmarkEnd w:id="294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8C4D822" w14:textId="771ACFB1" w:rsidR="00051AAE" w:rsidRPr="00BE5108" w:rsidRDefault="00051AAE" w:rsidP="00051AAE">
      <w:pPr>
        <w:pStyle w:val="Heading6"/>
        <w:rPr>
          <w:rFonts w:eastAsiaTheme="minorEastAsia"/>
        </w:rPr>
      </w:pPr>
      <w:bookmarkStart w:id="2962" w:name="_Toc75275633"/>
      <w:bookmarkStart w:id="2963" w:name="_Toc75276144"/>
      <w:bookmarkStart w:id="2964" w:name="_Toc76541643"/>
      <w:bookmarkStart w:id="2965" w:name="_Toc82437412"/>
      <w:bookmarkStart w:id="2966" w:name="_Toc89944778"/>
      <w:bookmarkStart w:id="2967" w:name="_Toc98753796"/>
      <w:bookmarkStart w:id="2968" w:name="_Toc106179688"/>
      <w:bookmarkStart w:id="2969" w:name="_Toc106180199"/>
      <w:bookmarkStart w:id="2970" w:name="_Toc130396024"/>
      <w:bookmarkStart w:id="2971" w:name="_Toc137555298"/>
      <w:bookmarkStart w:id="2972" w:name="_Toc138856825"/>
      <w:bookmarkStart w:id="2973" w:name="_Toc138860684"/>
      <w:bookmarkStart w:id="2974" w:name="_Toc163217677"/>
      <w:r w:rsidRPr="00BE5108">
        <w:rPr>
          <w:rFonts w:eastAsiaTheme="minorEastAsia"/>
        </w:rPr>
        <w:t>6.6.4.5.3.1</w:t>
      </w:r>
      <w:r w:rsidRPr="00BE5108">
        <w:rPr>
          <w:rFonts w:eastAsiaTheme="minorEastAsia"/>
        </w:rPr>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975" w:name="_Toc73962915"/>
      <w:bookmarkStart w:id="2976" w:name="_Toc75260092"/>
      <w:bookmarkStart w:id="2977" w:name="_Toc75275634"/>
      <w:bookmarkStart w:id="2978" w:name="_Toc75276145"/>
      <w:bookmarkStart w:id="2979" w:name="_Toc76541644"/>
      <w:bookmarkStart w:id="2980" w:name="_Toc82437413"/>
      <w:bookmarkStart w:id="2981" w:name="_Toc89944779"/>
      <w:bookmarkStart w:id="2982" w:name="_Toc98753797"/>
      <w:bookmarkStart w:id="2983" w:name="_Toc106179689"/>
      <w:bookmarkStart w:id="2984" w:name="_Toc106180200"/>
      <w:bookmarkStart w:id="2985" w:name="_Toc130396025"/>
      <w:bookmarkStart w:id="2986" w:name="_Toc137555299"/>
      <w:bookmarkStart w:id="2987" w:name="_Toc138856826"/>
      <w:bookmarkStart w:id="2988" w:name="_Toc138860685"/>
      <w:bookmarkStart w:id="2989" w:name="_Toc16321767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05pt;height:32.1pt" o:ole="" fillcolor="window">
                  <v:imagedata r:id="rId22" o:title=""/>
                </v:shape>
                <o:OLEObject Type="Embed" ProgID="Equation.DSMT4" ShapeID="_x0000_i1032" DrawAspect="Content" ObjectID="_1782901708"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5ECF5AC0" w14:textId="5F02E55E"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2.1pt" o:ole="" fillcolor="window">
                  <v:imagedata r:id="rId24" o:title=""/>
                </v:shape>
                <o:OLEObject Type="Embed" ProgID="Equation.3" ShapeID="_x0000_i1033" DrawAspect="Content" ObjectID="_1782901709"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990" w:name="_Toc73962916"/>
      <w:bookmarkStart w:id="2991" w:name="_Toc75260093"/>
      <w:bookmarkStart w:id="2992" w:name="_Toc75275635"/>
      <w:bookmarkStart w:id="2993" w:name="_Toc75276146"/>
      <w:bookmarkStart w:id="2994" w:name="_Toc76541645"/>
      <w:bookmarkStart w:id="2995" w:name="_Toc82437414"/>
      <w:bookmarkStart w:id="2996" w:name="_Toc89944780"/>
      <w:bookmarkStart w:id="2997" w:name="_Toc98753798"/>
      <w:bookmarkStart w:id="2998" w:name="_Toc106179690"/>
      <w:bookmarkStart w:id="2999" w:name="_Toc106180201"/>
      <w:bookmarkStart w:id="3000" w:name="_Toc130396026"/>
      <w:bookmarkStart w:id="3001" w:name="_Toc137555300"/>
      <w:bookmarkStart w:id="3002" w:name="_Toc138856827"/>
      <w:bookmarkStart w:id="3003" w:name="_Toc138860686"/>
      <w:bookmarkStart w:id="3004" w:name="_Toc16321767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9pt;height:21.05pt" o:ole="">
                  <v:imagedata r:id="rId28" o:title=""/>
                </v:shape>
                <o:OLEObject Type="Embed" ProgID="Word.Document.12" ShapeID="_x0000_i1034" DrawAspect="Content" ObjectID="_1782901710"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2.1pt" o:ole="">
                  <v:imagedata r:id="rId30" o:title=""/>
                </v:shape>
                <o:OLEObject Type="Embed" ProgID="Equation.DSMT4" ShapeID="_x0000_i1035" DrawAspect="Content" ObjectID="_1782901711"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39.9pt" o:ole="">
                  <v:imagedata r:id="rId32" o:title=""/>
                </v:shape>
                <o:OLEObject Type="Embed" ProgID="Word.Document.12" ShapeID="_x0000_i1036" DrawAspect="Content" ObjectID="_1782901712"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2.1pt" o:ole="">
                  <v:imagedata r:id="rId34" o:title=""/>
                </v:shape>
                <o:OLEObject Type="Embed" ProgID="Equation.DSMT4" ShapeID="_x0000_i1037" DrawAspect="Content" ObjectID="_1782901713"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005" w:name="_Toc73962917"/>
      <w:bookmarkStart w:id="3006" w:name="_Toc75260094"/>
      <w:bookmarkStart w:id="3007" w:name="_Toc75275636"/>
      <w:bookmarkStart w:id="3008" w:name="_Toc75276147"/>
      <w:bookmarkStart w:id="3009" w:name="_Toc76541646"/>
      <w:bookmarkStart w:id="3010" w:name="_Toc82437415"/>
      <w:bookmarkStart w:id="3011" w:name="_Toc89944781"/>
      <w:bookmarkStart w:id="3012" w:name="_Toc98753799"/>
      <w:bookmarkStart w:id="3013" w:name="_Toc106179691"/>
      <w:bookmarkStart w:id="3014" w:name="_Toc106180202"/>
      <w:bookmarkStart w:id="3015" w:name="_Toc130396027"/>
      <w:bookmarkStart w:id="3016" w:name="_Toc137555301"/>
      <w:bookmarkStart w:id="3017" w:name="_Toc138856828"/>
      <w:bookmarkStart w:id="3018" w:name="_Toc138860687"/>
      <w:bookmarkStart w:id="3019" w:name="_Toc16321768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8.95pt;height:32.1pt" o:ole="">
                  <v:imagedata r:id="rId36" o:title=""/>
                </v:shape>
                <o:OLEObject Type="Embed" ProgID="Equation.DSMT4" ShapeID="_x0000_i1038" DrawAspect="Content" ObjectID="_1782901714"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2.1pt" o:ole="" fillcolor="window">
                  <v:imagedata r:id="rId38" o:title=""/>
                </v:shape>
                <o:OLEObject Type="Embed" ProgID="Equation.3" ShapeID="_x0000_i1039" DrawAspect="Content" ObjectID="_1782901715"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020" w:name="_Toc73962918"/>
      <w:bookmarkStart w:id="3021" w:name="_Toc75260095"/>
      <w:bookmarkStart w:id="3022" w:name="_Toc75275637"/>
      <w:bookmarkStart w:id="3023" w:name="_Toc75276148"/>
      <w:bookmarkStart w:id="3024" w:name="_Toc76541647"/>
      <w:bookmarkStart w:id="3025" w:name="_Toc82437416"/>
      <w:bookmarkStart w:id="3026" w:name="_Toc89944782"/>
      <w:bookmarkStart w:id="3027" w:name="_Toc98753800"/>
      <w:bookmarkStart w:id="3028" w:name="_Toc106179692"/>
      <w:bookmarkStart w:id="3029" w:name="_Toc106180203"/>
      <w:bookmarkStart w:id="3030" w:name="_Toc130396028"/>
      <w:bookmarkStart w:id="3031" w:name="_Toc137555302"/>
      <w:bookmarkStart w:id="3032" w:name="_Toc138856829"/>
      <w:bookmarkStart w:id="3033" w:name="_Toc138860688"/>
      <w:bookmarkStart w:id="3034" w:name="_Toc16321768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682B206" w14:textId="77777777" w:rsidR="008D3EE5" w:rsidRPr="00BE5108" w:rsidRDefault="008D3EE5" w:rsidP="008D3EE5">
      <w:pPr>
        <w:pStyle w:val="Heading6"/>
        <w:rPr>
          <w:rFonts w:eastAsiaTheme="minorEastAsia"/>
        </w:rPr>
      </w:pPr>
      <w:bookmarkStart w:id="3035" w:name="_Toc73962919"/>
      <w:bookmarkStart w:id="3036" w:name="_Toc75260096"/>
      <w:bookmarkStart w:id="3037" w:name="_Toc75275638"/>
      <w:bookmarkStart w:id="3038" w:name="_Toc75276149"/>
      <w:bookmarkStart w:id="3039" w:name="_Toc76541648"/>
      <w:bookmarkStart w:id="3040" w:name="_Toc82437417"/>
      <w:bookmarkStart w:id="3041" w:name="_Toc89944783"/>
      <w:bookmarkStart w:id="3042" w:name="_Toc98753801"/>
      <w:bookmarkStart w:id="3043" w:name="_Toc106179693"/>
      <w:bookmarkStart w:id="3044" w:name="_Toc106180204"/>
      <w:bookmarkStart w:id="3045" w:name="_Toc130396029"/>
      <w:bookmarkStart w:id="3046" w:name="_Toc137555303"/>
      <w:bookmarkStart w:id="3047" w:name="_Toc138856830"/>
      <w:bookmarkStart w:id="3048" w:name="_Toc138860689"/>
      <w:bookmarkStart w:id="3049" w:name="_Toc163217682"/>
      <w:r w:rsidRPr="00BE5108">
        <w:rPr>
          <w:rFonts w:eastAsiaTheme="minorEastAsia"/>
        </w:rPr>
        <w:t>6.6.4.5.5.1</w:t>
      </w:r>
      <w:r w:rsidRPr="00BE5108">
        <w:rPr>
          <w:rFonts w:eastAsiaTheme="minorEastAsia"/>
        </w:rPr>
        <w:tab/>
        <w:t>Limits in FCC Title 47</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050" w:name="_Toc73962920"/>
      <w:bookmarkStart w:id="3051" w:name="_Toc75260097"/>
      <w:bookmarkStart w:id="3052" w:name="_Toc75275639"/>
      <w:bookmarkStart w:id="3053" w:name="_Toc75276150"/>
      <w:bookmarkStart w:id="3054" w:name="_Toc76541649"/>
      <w:bookmarkStart w:id="3055" w:name="_Toc82437418"/>
      <w:bookmarkStart w:id="3056" w:name="_Toc89944784"/>
      <w:bookmarkStart w:id="3057" w:name="_Toc98753802"/>
      <w:bookmarkStart w:id="3058" w:name="_Toc106179694"/>
      <w:bookmarkStart w:id="3059" w:name="_Toc106180205"/>
      <w:bookmarkStart w:id="3060" w:name="_Toc130396030"/>
      <w:bookmarkStart w:id="3061" w:name="_Toc137555304"/>
      <w:bookmarkStart w:id="3062" w:name="_Toc138856831"/>
      <w:bookmarkStart w:id="3063" w:name="_Toc138860690"/>
      <w:bookmarkStart w:id="3064" w:name="_Toc163217683"/>
      <w:r w:rsidRPr="00BE5108">
        <w:rPr>
          <w:rFonts w:eastAsiaTheme="minorEastAsia"/>
        </w:rPr>
        <w:t>6.6.4.5.6</w:t>
      </w:r>
      <w:r w:rsidRPr="00BE5108">
        <w:rPr>
          <w:rFonts w:eastAsiaTheme="minorEastAsia"/>
        </w:rPr>
        <w:tab/>
      </w:r>
      <w:r w:rsidR="00AB3799" w:rsidRPr="00BE5108">
        <w:rPr>
          <w:rFonts w:eastAsiaTheme="minorEastAsia"/>
          <w:i/>
        </w:rPr>
        <w:t>IAB type 1-H</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065" w:name="_Toc73962921"/>
      <w:bookmarkStart w:id="3066" w:name="_Toc75260098"/>
      <w:bookmarkStart w:id="3067" w:name="_Toc75275640"/>
      <w:bookmarkStart w:id="3068" w:name="_Toc75276151"/>
      <w:bookmarkStart w:id="3069" w:name="_Toc76541650"/>
      <w:bookmarkStart w:id="3070" w:name="_Toc82437419"/>
      <w:bookmarkStart w:id="3071" w:name="_Toc89944785"/>
      <w:bookmarkStart w:id="3072" w:name="_Toc98753803"/>
      <w:bookmarkStart w:id="3073" w:name="_Toc106179695"/>
      <w:bookmarkStart w:id="3074" w:name="_Toc106180206"/>
      <w:bookmarkStart w:id="3075" w:name="_Toc130396031"/>
      <w:bookmarkStart w:id="3076" w:name="_Toc137555305"/>
      <w:bookmarkStart w:id="3077" w:name="_Toc138856832"/>
      <w:bookmarkStart w:id="3078" w:name="_Toc138860691"/>
      <w:bookmarkStart w:id="3079" w:name="_Toc163217684"/>
      <w:r w:rsidRPr="00BE5108">
        <w:rPr>
          <w:rFonts w:eastAsiaTheme="minorEastAsia"/>
        </w:rPr>
        <w:t>6.6.5</w:t>
      </w:r>
      <w:r w:rsidRPr="00BE5108">
        <w:rPr>
          <w:rFonts w:eastAsiaTheme="minorEastAsia"/>
        </w:rPr>
        <w:tab/>
        <w:t>Transmitter spurious emissions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F1F4140" w14:textId="77777777" w:rsidR="008D3EE5" w:rsidRPr="00BE5108" w:rsidRDefault="008D3EE5" w:rsidP="008D3EE5">
      <w:pPr>
        <w:pStyle w:val="Heading4"/>
        <w:rPr>
          <w:rFonts w:eastAsiaTheme="minorEastAsia"/>
        </w:rPr>
      </w:pPr>
      <w:bookmarkStart w:id="3080" w:name="_Toc73962922"/>
      <w:bookmarkStart w:id="3081" w:name="_Toc75260099"/>
      <w:bookmarkStart w:id="3082" w:name="_Toc75275641"/>
      <w:bookmarkStart w:id="3083" w:name="_Toc75276152"/>
      <w:bookmarkStart w:id="3084" w:name="_Toc76541651"/>
      <w:bookmarkStart w:id="3085" w:name="_Toc82437420"/>
      <w:bookmarkStart w:id="3086" w:name="_Toc89944786"/>
      <w:bookmarkStart w:id="3087" w:name="_Toc98753804"/>
      <w:bookmarkStart w:id="3088" w:name="_Toc106179696"/>
      <w:bookmarkStart w:id="3089" w:name="_Toc106180207"/>
      <w:bookmarkStart w:id="3090" w:name="_Toc130396032"/>
      <w:bookmarkStart w:id="3091" w:name="_Toc137555306"/>
      <w:bookmarkStart w:id="3092" w:name="_Toc138856833"/>
      <w:bookmarkStart w:id="3093" w:name="_Toc138860692"/>
      <w:bookmarkStart w:id="3094" w:name="_Toc163217685"/>
      <w:r w:rsidRPr="00BE5108">
        <w:rPr>
          <w:rFonts w:eastAsiaTheme="minorEastAsia"/>
        </w:rPr>
        <w:t>6.6.5.1</w:t>
      </w:r>
      <w:r w:rsidRPr="00BE5108">
        <w:rPr>
          <w:rFonts w:eastAsiaTheme="minorEastAsia"/>
        </w:rPr>
        <w:tab/>
        <w:t>Definition and applicability</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095" w:name="_Toc73962923"/>
      <w:bookmarkStart w:id="3096" w:name="_Toc75260100"/>
      <w:bookmarkStart w:id="3097" w:name="_Toc75275642"/>
      <w:bookmarkStart w:id="3098" w:name="_Toc75276153"/>
      <w:bookmarkStart w:id="3099" w:name="_Toc76541652"/>
      <w:bookmarkStart w:id="3100" w:name="_Toc82437421"/>
      <w:bookmarkStart w:id="3101" w:name="_Toc89944787"/>
      <w:bookmarkStart w:id="3102" w:name="_Toc98753805"/>
      <w:bookmarkStart w:id="3103" w:name="_Toc106179697"/>
      <w:bookmarkStart w:id="3104" w:name="_Toc106180208"/>
      <w:bookmarkStart w:id="3105" w:name="_Toc130396033"/>
      <w:bookmarkStart w:id="3106" w:name="_Toc137555307"/>
      <w:bookmarkStart w:id="3107" w:name="_Toc138856834"/>
      <w:bookmarkStart w:id="3108" w:name="_Toc138860693"/>
      <w:bookmarkStart w:id="3109" w:name="_Toc163217686"/>
      <w:r w:rsidRPr="00BE5108">
        <w:rPr>
          <w:rFonts w:eastAsiaTheme="minorEastAsia"/>
        </w:rPr>
        <w:t>6.6.5.2</w:t>
      </w:r>
      <w:r w:rsidRPr="00BE5108">
        <w:rPr>
          <w:rFonts w:eastAsiaTheme="minorEastAsia"/>
        </w:rPr>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110" w:name="_Toc73962924"/>
      <w:bookmarkStart w:id="3111" w:name="_Toc75260101"/>
      <w:bookmarkStart w:id="3112" w:name="_Toc75275643"/>
      <w:bookmarkStart w:id="3113" w:name="_Toc75276154"/>
      <w:bookmarkStart w:id="3114" w:name="_Toc76541653"/>
      <w:bookmarkStart w:id="3115" w:name="_Toc82437422"/>
      <w:bookmarkStart w:id="3116" w:name="_Toc89944788"/>
      <w:bookmarkStart w:id="3117" w:name="_Toc98753806"/>
      <w:bookmarkStart w:id="3118" w:name="_Toc106179698"/>
      <w:bookmarkStart w:id="3119" w:name="_Toc106180209"/>
      <w:bookmarkStart w:id="3120" w:name="_Toc130396034"/>
      <w:bookmarkStart w:id="3121" w:name="_Toc137555308"/>
      <w:bookmarkStart w:id="3122" w:name="_Toc138856835"/>
      <w:bookmarkStart w:id="3123" w:name="_Toc138860694"/>
      <w:bookmarkStart w:id="3124" w:name="_Toc163217687"/>
      <w:r w:rsidRPr="00BE5108">
        <w:rPr>
          <w:rFonts w:eastAsiaTheme="minorEastAsia"/>
        </w:rPr>
        <w:t>6.6.5.3</w:t>
      </w:r>
      <w:r w:rsidRPr="00BE5108">
        <w:rPr>
          <w:rFonts w:eastAsiaTheme="minorEastAsia"/>
        </w:rPr>
        <w:tab/>
        <w:t>Test purpose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125" w:name="_Toc73962925"/>
      <w:bookmarkStart w:id="3126" w:name="_Toc75260102"/>
      <w:bookmarkStart w:id="3127" w:name="_Toc75275644"/>
      <w:bookmarkStart w:id="3128" w:name="_Toc75276155"/>
      <w:bookmarkStart w:id="3129" w:name="_Toc76541654"/>
      <w:bookmarkStart w:id="3130" w:name="_Toc82437423"/>
      <w:bookmarkStart w:id="3131" w:name="_Toc89944789"/>
      <w:bookmarkStart w:id="3132" w:name="_Toc98753807"/>
      <w:bookmarkStart w:id="3133" w:name="_Toc106179699"/>
      <w:bookmarkStart w:id="3134" w:name="_Toc106180210"/>
      <w:bookmarkStart w:id="3135" w:name="_Toc130396035"/>
      <w:bookmarkStart w:id="3136" w:name="_Toc137555309"/>
      <w:bookmarkStart w:id="3137" w:name="_Toc138856836"/>
      <w:bookmarkStart w:id="3138" w:name="_Toc138860695"/>
      <w:bookmarkStart w:id="3139" w:name="_Toc163217688"/>
      <w:r w:rsidRPr="00BE5108">
        <w:rPr>
          <w:rFonts w:eastAsiaTheme="minorEastAsia"/>
        </w:rPr>
        <w:t>6.6.5.4</w:t>
      </w:r>
      <w:r w:rsidRPr="00BE5108">
        <w:rPr>
          <w:rFonts w:eastAsiaTheme="minorEastAsia"/>
        </w:rPr>
        <w:tab/>
        <w:t>Method of test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594AB3F" w14:textId="77777777" w:rsidR="008D3EE5" w:rsidRPr="00BE5108" w:rsidRDefault="008D3EE5" w:rsidP="008D3EE5">
      <w:pPr>
        <w:pStyle w:val="Heading5"/>
        <w:rPr>
          <w:rFonts w:eastAsiaTheme="minorEastAsia"/>
        </w:rPr>
      </w:pPr>
      <w:bookmarkStart w:id="3140" w:name="_Toc73962926"/>
      <w:bookmarkStart w:id="3141" w:name="_Toc75260103"/>
      <w:bookmarkStart w:id="3142" w:name="_Toc75275645"/>
      <w:bookmarkStart w:id="3143" w:name="_Toc75276156"/>
      <w:bookmarkStart w:id="3144" w:name="_Toc76541655"/>
      <w:bookmarkStart w:id="3145" w:name="_Toc82437424"/>
      <w:bookmarkStart w:id="3146" w:name="_Toc89944790"/>
      <w:bookmarkStart w:id="3147" w:name="_Toc98753808"/>
      <w:bookmarkStart w:id="3148" w:name="_Toc106179700"/>
      <w:bookmarkStart w:id="3149" w:name="_Toc106180211"/>
      <w:bookmarkStart w:id="3150" w:name="_Toc130396036"/>
      <w:bookmarkStart w:id="3151" w:name="_Toc137555310"/>
      <w:bookmarkStart w:id="3152" w:name="_Toc138856837"/>
      <w:bookmarkStart w:id="3153" w:name="_Toc138860696"/>
      <w:bookmarkStart w:id="3154" w:name="_Toc163217689"/>
      <w:r w:rsidRPr="00BE5108">
        <w:rPr>
          <w:rFonts w:eastAsiaTheme="minorEastAsia"/>
        </w:rPr>
        <w:t>6.6.5.4.1</w:t>
      </w:r>
      <w:r w:rsidRPr="00BE5108">
        <w:rPr>
          <w:rFonts w:eastAsiaTheme="minorEastAsia"/>
        </w:rPr>
        <w:tab/>
        <w:t>Initial conditions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155" w:name="_Toc73962927"/>
      <w:bookmarkStart w:id="3156" w:name="_Toc75260104"/>
      <w:bookmarkStart w:id="3157" w:name="_Toc75275646"/>
      <w:bookmarkStart w:id="3158" w:name="_Toc75276157"/>
      <w:bookmarkStart w:id="3159" w:name="_Toc76541656"/>
      <w:bookmarkStart w:id="316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161" w:name="_Toc89944791"/>
      <w:bookmarkStart w:id="3162" w:name="_Toc98753809"/>
      <w:bookmarkStart w:id="3163" w:name="_Toc106179701"/>
      <w:bookmarkStart w:id="3164" w:name="_Toc106180212"/>
      <w:bookmarkStart w:id="3165" w:name="_Toc130396037"/>
      <w:bookmarkStart w:id="3166" w:name="_Toc137555311"/>
      <w:bookmarkStart w:id="3167" w:name="_Toc138856838"/>
      <w:bookmarkStart w:id="3168" w:name="_Toc138860697"/>
      <w:bookmarkStart w:id="3169" w:name="_Toc163217690"/>
      <w:r w:rsidRPr="00BE5108">
        <w:rPr>
          <w:rFonts w:eastAsiaTheme="minorEastAsia"/>
        </w:rPr>
        <w:t>6.6.5.4.2</w:t>
      </w:r>
      <w:r w:rsidRPr="00BE5108">
        <w:rPr>
          <w:rFonts w:eastAsiaTheme="minorEastAsia"/>
        </w:rPr>
        <w:tab/>
        <w:t>Procedure</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170" w:name="_Toc73962928"/>
      <w:bookmarkStart w:id="3171" w:name="_Toc75260105"/>
      <w:bookmarkStart w:id="3172" w:name="_Toc75275647"/>
      <w:bookmarkStart w:id="3173" w:name="_Toc75276158"/>
      <w:bookmarkStart w:id="3174" w:name="_Toc76541657"/>
      <w:bookmarkStart w:id="3175" w:name="_Toc82437426"/>
      <w:bookmarkStart w:id="3176" w:name="_Toc89944792"/>
      <w:bookmarkStart w:id="3177" w:name="_Toc98753810"/>
      <w:bookmarkStart w:id="3178" w:name="_Toc106179702"/>
      <w:bookmarkStart w:id="3179" w:name="_Toc106180213"/>
      <w:bookmarkStart w:id="3180" w:name="_Toc130396038"/>
      <w:bookmarkStart w:id="3181" w:name="_Toc137555312"/>
      <w:bookmarkStart w:id="3182" w:name="_Toc138856839"/>
      <w:bookmarkStart w:id="3183" w:name="_Toc138860698"/>
      <w:bookmarkStart w:id="3184" w:name="_Toc163217691"/>
      <w:r w:rsidRPr="00BE5108">
        <w:rPr>
          <w:rFonts w:eastAsiaTheme="minorEastAsia"/>
        </w:rPr>
        <w:t>6.6.5.5</w:t>
      </w:r>
      <w:r w:rsidRPr="00BE5108">
        <w:rPr>
          <w:rFonts w:eastAsiaTheme="minorEastAsia"/>
        </w:rPr>
        <w:tab/>
        <w:t>Test requirements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21179575" w14:textId="77777777" w:rsidR="008D3EE5" w:rsidRPr="00BE5108" w:rsidRDefault="008D3EE5" w:rsidP="00FF7252">
      <w:pPr>
        <w:pStyle w:val="Heading5"/>
        <w:keepNext w:val="0"/>
        <w:rPr>
          <w:rFonts w:eastAsiaTheme="minorEastAsia"/>
        </w:rPr>
      </w:pPr>
      <w:bookmarkStart w:id="3185" w:name="_Toc73962929"/>
      <w:bookmarkStart w:id="3186" w:name="_Toc75260106"/>
      <w:bookmarkStart w:id="3187" w:name="_Toc75275648"/>
      <w:bookmarkStart w:id="3188" w:name="_Toc75276159"/>
      <w:bookmarkStart w:id="3189" w:name="_Toc76541658"/>
      <w:bookmarkStart w:id="3190" w:name="_Toc82437427"/>
      <w:bookmarkStart w:id="3191" w:name="_Toc89944793"/>
      <w:bookmarkStart w:id="3192" w:name="_Toc98753811"/>
      <w:bookmarkStart w:id="3193" w:name="_Toc106179703"/>
      <w:bookmarkStart w:id="3194" w:name="_Toc106180214"/>
      <w:bookmarkStart w:id="3195" w:name="_Toc130396039"/>
      <w:bookmarkStart w:id="3196" w:name="_Toc137555313"/>
      <w:bookmarkStart w:id="3197" w:name="_Toc138856840"/>
      <w:bookmarkStart w:id="3198" w:name="_Toc138860699"/>
      <w:bookmarkStart w:id="3199" w:name="_Toc163217692"/>
      <w:r w:rsidRPr="00BE5108">
        <w:rPr>
          <w:rFonts w:eastAsiaTheme="minorEastAsia"/>
        </w:rPr>
        <w:t>6.6.5.5.1</w:t>
      </w:r>
      <w:r w:rsidRPr="00BE5108">
        <w:rPr>
          <w:rFonts w:eastAsiaTheme="minorEastAsia"/>
        </w:rPr>
        <w:tab/>
        <w:t>Basic limits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0CD6333" w14:textId="77777777" w:rsidR="008D3EE5" w:rsidRPr="00BE5108" w:rsidRDefault="008D3EE5" w:rsidP="00FF7252">
      <w:pPr>
        <w:pStyle w:val="Heading6"/>
        <w:keepNext w:val="0"/>
        <w:rPr>
          <w:rFonts w:eastAsiaTheme="minorEastAsia"/>
        </w:rPr>
      </w:pPr>
      <w:bookmarkStart w:id="3200" w:name="_Toc73962930"/>
      <w:bookmarkStart w:id="3201" w:name="_Toc75260107"/>
      <w:bookmarkStart w:id="3202" w:name="_Toc75275649"/>
      <w:bookmarkStart w:id="3203" w:name="_Toc75276160"/>
      <w:bookmarkStart w:id="3204" w:name="_Toc76541659"/>
      <w:bookmarkStart w:id="3205" w:name="_Toc82437428"/>
      <w:bookmarkStart w:id="3206" w:name="_Toc89944794"/>
      <w:bookmarkStart w:id="3207" w:name="_Toc98753812"/>
      <w:bookmarkStart w:id="3208" w:name="_Toc106179704"/>
      <w:bookmarkStart w:id="3209" w:name="_Toc106180215"/>
      <w:bookmarkStart w:id="3210" w:name="_Toc130396040"/>
      <w:bookmarkStart w:id="3211" w:name="_Toc137555314"/>
      <w:bookmarkStart w:id="3212" w:name="_Toc138856841"/>
      <w:bookmarkStart w:id="3213" w:name="_Toc138860700"/>
      <w:bookmarkStart w:id="3214" w:name="_Toc163217693"/>
      <w:r w:rsidRPr="00BE5108">
        <w:rPr>
          <w:rFonts w:eastAsiaTheme="minorEastAsia"/>
        </w:rPr>
        <w:t>6.6.5.5.1.1</w:t>
      </w:r>
      <w:r w:rsidRPr="00BE5108">
        <w:rPr>
          <w:rFonts w:eastAsiaTheme="minorEastAsia"/>
        </w:rPr>
        <w:tab/>
        <w:t>Tx spurious emissions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15" w:name="_Toc73962931"/>
      <w:bookmarkStart w:id="3216" w:name="_Toc75260108"/>
      <w:bookmarkStart w:id="3217" w:name="_Toc75275650"/>
      <w:bookmarkStart w:id="3218" w:name="_Toc75276161"/>
      <w:bookmarkStart w:id="3219" w:name="_Toc76541660"/>
      <w:bookmarkStart w:id="3220" w:name="_Toc82437429"/>
      <w:bookmarkStart w:id="3221" w:name="_Toc89944795"/>
      <w:bookmarkStart w:id="3222" w:name="_Toc98753813"/>
      <w:bookmarkStart w:id="3223" w:name="_Toc106179705"/>
      <w:bookmarkStart w:id="3224" w:name="_Toc106180216"/>
      <w:bookmarkStart w:id="3225" w:name="_Toc130396041"/>
      <w:bookmarkStart w:id="3226" w:name="_Toc137555315"/>
      <w:bookmarkStart w:id="3227" w:name="_Toc138856842"/>
      <w:bookmarkStart w:id="3228" w:name="_Toc138860701"/>
      <w:bookmarkStart w:id="3229" w:name="_Toc16321769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30" w:name="_Toc73962932"/>
      <w:bookmarkStart w:id="3231" w:name="_Toc75260109"/>
      <w:bookmarkStart w:id="3232" w:name="_Toc75275651"/>
      <w:bookmarkStart w:id="3233" w:name="_Toc75276162"/>
      <w:bookmarkStart w:id="3234" w:name="_Toc76541661"/>
      <w:bookmarkStart w:id="3235" w:name="_Toc82437430"/>
      <w:bookmarkStart w:id="3236" w:name="_Toc89944796"/>
      <w:bookmarkStart w:id="3237" w:name="_Toc98753814"/>
      <w:bookmarkStart w:id="3238" w:name="_Toc106179706"/>
      <w:bookmarkStart w:id="3239" w:name="_Toc106180217"/>
      <w:bookmarkStart w:id="3240" w:name="_Toc130396042"/>
      <w:bookmarkStart w:id="3241" w:name="_Toc137555316"/>
      <w:bookmarkStart w:id="3242" w:name="_Toc138856843"/>
      <w:bookmarkStart w:id="3243" w:name="_Toc138860702"/>
      <w:bookmarkStart w:id="3244" w:name="_Toc16321769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D31349" w:rsidRDefault="008D3EE5" w:rsidP="00FF7252">
            <w:pPr>
              <w:pStyle w:val="TAH"/>
              <w:keepNext w:val="0"/>
              <w:rPr>
                <w:rFonts w:eastAsiaTheme="minorEastAsia"/>
                <w:lang w:val="fr-FR"/>
              </w:rPr>
            </w:pP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IAB-DU</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45" w:name="_Toc73962933"/>
      <w:bookmarkStart w:id="3246" w:name="_Toc75260110"/>
      <w:bookmarkStart w:id="3247" w:name="_Toc75275652"/>
      <w:bookmarkStart w:id="3248" w:name="_Toc75276163"/>
      <w:bookmarkStart w:id="3249" w:name="_Toc76541662"/>
      <w:bookmarkStart w:id="3250" w:name="_Toc82437431"/>
      <w:bookmarkStart w:id="3251" w:name="_Toc89944797"/>
      <w:bookmarkStart w:id="3252" w:name="_Toc98753815"/>
      <w:bookmarkStart w:id="3253" w:name="_Toc106179707"/>
      <w:bookmarkStart w:id="3254" w:name="_Toc106180218"/>
      <w:bookmarkStart w:id="3255" w:name="_Toc130396043"/>
      <w:bookmarkStart w:id="3256" w:name="_Toc137555317"/>
      <w:bookmarkStart w:id="3257" w:name="_Toc138856844"/>
      <w:bookmarkStart w:id="3258" w:name="_Toc138860703"/>
      <w:bookmarkStart w:id="3259" w:name="_Toc16321769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260" w:name="_Toc73962934"/>
      <w:bookmarkStart w:id="3261" w:name="_Toc75260111"/>
      <w:bookmarkStart w:id="3262" w:name="_Toc75275653"/>
      <w:bookmarkStart w:id="3263" w:name="_Toc75276164"/>
      <w:bookmarkStart w:id="3264" w:name="_Toc76541663"/>
      <w:bookmarkStart w:id="3265" w:name="_Toc82437432"/>
      <w:bookmarkStart w:id="3266" w:name="_Toc89944798"/>
      <w:bookmarkStart w:id="3267" w:name="_Toc98753816"/>
      <w:bookmarkStart w:id="3268" w:name="_Toc106179708"/>
      <w:bookmarkStart w:id="3269" w:name="_Toc106180219"/>
      <w:bookmarkStart w:id="3270" w:name="_Toc130396044"/>
      <w:bookmarkStart w:id="3271" w:name="_Toc137555318"/>
      <w:bookmarkStart w:id="3272" w:name="_Toc138856845"/>
      <w:bookmarkStart w:id="3273" w:name="_Toc138860704"/>
      <w:bookmarkStart w:id="3274" w:name="_Toc163217697"/>
      <w:r w:rsidRPr="00BE5108">
        <w:rPr>
          <w:rFonts w:eastAsiaTheme="minorEastAsia"/>
        </w:rPr>
        <w:t>6.7</w:t>
      </w:r>
      <w:r w:rsidRPr="00BE5108">
        <w:rPr>
          <w:rFonts w:eastAsiaTheme="minorEastAsia"/>
        </w:rPr>
        <w:tab/>
        <w:t>Transmitter intermodulation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7BE2D0AD" w14:textId="77777777" w:rsidR="00B045F3" w:rsidRPr="00BE5108" w:rsidRDefault="00B045F3" w:rsidP="00B045F3">
      <w:pPr>
        <w:pStyle w:val="Heading3"/>
        <w:rPr>
          <w:rFonts w:eastAsiaTheme="minorEastAsia"/>
        </w:rPr>
      </w:pPr>
      <w:bookmarkStart w:id="3275" w:name="_Toc73962935"/>
      <w:bookmarkStart w:id="3276" w:name="_Toc75260112"/>
      <w:bookmarkStart w:id="3277" w:name="_Toc75275654"/>
      <w:bookmarkStart w:id="3278" w:name="_Toc75276165"/>
      <w:bookmarkStart w:id="3279" w:name="_Toc76541664"/>
      <w:bookmarkStart w:id="3280" w:name="_Toc82437433"/>
      <w:bookmarkStart w:id="3281" w:name="_Toc89944799"/>
      <w:bookmarkStart w:id="3282" w:name="_Toc98753817"/>
      <w:bookmarkStart w:id="3283" w:name="_Toc106179709"/>
      <w:bookmarkStart w:id="3284" w:name="_Toc106180220"/>
      <w:bookmarkStart w:id="3285" w:name="_Toc130396045"/>
      <w:bookmarkStart w:id="3286" w:name="_Toc137555319"/>
      <w:bookmarkStart w:id="3287" w:name="_Toc138856846"/>
      <w:bookmarkStart w:id="3288" w:name="_Toc138860705"/>
      <w:bookmarkStart w:id="3289" w:name="_Toc163217698"/>
      <w:r w:rsidRPr="00BE5108">
        <w:rPr>
          <w:rFonts w:eastAsiaTheme="minorEastAsia"/>
        </w:rPr>
        <w:t>6.7.1</w:t>
      </w:r>
      <w:r w:rsidRPr="00BE5108">
        <w:rPr>
          <w:rFonts w:eastAsiaTheme="minorEastAsia"/>
        </w:rPr>
        <w:tab/>
        <w:t>Definition and applicability</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290" w:name="_Toc73962936"/>
      <w:bookmarkStart w:id="3291" w:name="_Toc75260113"/>
      <w:bookmarkStart w:id="3292" w:name="_Toc75275655"/>
      <w:bookmarkStart w:id="3293" w:name="_Toc75276166"/>
      <w:bookmarkStart w:id="3294" w:name="_Toc76541665"/>
      <w:bookmarkStart w:id="3295" w:name="_Toc82437434"/>
      <w:bookmarkStart w:id="3296" w:name="_Toc89944800"/>
      <w:bookmarkStart w:id="3297" w:name="_Toc98753818"/>
      <w:bookmarkStart w:id="3298" w:name="_Toc106179710"/>
      <w:bookmarkStart w:id="3299" w:name="_Toc106180221"/>
      <w:bookmarkStart w:id="3300" w:name="_Toc130396046"/>
      <w:bookmarkStart w:id="3301" w:name="_Toc137555320"/>
      <w:bookmarkStart w:id="3302" w:name="_Toc138856847"/>
      <w:bookmarkStart w:id="3303" w:name="_Toc138860706"/>
      <w:bookmarkStart w:id="3304" w:name="_Toc163217699"/>
      <w:r w:rsidRPr="00BE5108">
        <w:rPr>
          <w:rFonts w:eastAsiaTheme="minorEastAsia"/>
        </w:rPr>
        <w:t>6.7.2</w:t>
      </w:r>
      <w:r w:rsidRPr="00BE5108">
        <w:rPr>
          <w:rFonts w:eastAsiaTheme="minorEastAsia"/>
        </w:rPr>
        <w:tab/>
        <w:t>Minimum requirement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05" w:name="_Toc73962937"/>
      <w:bookmarkStart w:id="3306" w:name="_Toc75260114"/>
      <w:bookmarkStart w:id="3307" w:name="_Toc75275656"/>
      <w:bookmarkStart w:id="3308" w:name="_Toc75276167"/>
      <w:bookmarkStart w:id="3309" w:name="_Toc76541666"/>
      <w:bookmarkStart w:id="3310" w:name="_Toc82437435"/>
      <w:bookmarkStart w:id="3311" w:name="_Toc89944801"/>
      <w:bookmarkStart w:id="3312" w:name="_Toc98753819"/>
      <w:bookmarkStart w:id="3313" w:name="_Toc106179711"/>
      <w:bookmarkStart w:id="3314" w:name="_Toc106180222"/>
      <w:bookmarkStart w:id="3315" w:name="_Toc130396047"/>
      <w:bookmarkStart w:id="3316" w:name="_Toc137555321"/>
      <w:bookmarkStart w:id="3317" w:name="_Toc138856848"/>
      <w:bookmarkStart w:id="3318" w:name="_Toc138860707"/>
      <w:bookmarkStart w:id="3319" w:name="_Toc163217700"/>
      <w:r w:rsidRPr="00BE5108">
        <w:rPr>
          <w:rFonts w:eastAsiaTheme="minorEastAsia"/>
        </w:rPr>
        <w:t>6.7.3</w:t>
      </w:r>
      <w:r w:rsidRPr="00BE5108">
        <w:rPr>
          <w:rFonts w:eastAsiaTheme="minorEastAsia"/>
        </w:rPr>
        <w:tab/>
        <w:t>Test purpose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20" w:name="_Toc73962938"/>
      <w:bookmarkStart w:id="3321" w:name="_Toc75260115"/>
      <w:bookmarkStart w:id="3322" w:name="_Toc75275657"/>
      <w:bookmarkStart w:id="3323" w:name="_Toc75276168"/>
      <w:bookmarkStart w:id="3324" w:name="_Toc76541667"/>
      <w:bookmarkStart w:id="3325" w:name="_Toc82437436"/>
      <w:bookmarkStart w:id="3326" w:name="_Toc89944802"/>
      <w:bookmarkStart w:id="3327" w:name="_Toc98753820"/>
      <w:bookmarkStart w:id="3328" w:name="_Toc106179712"/>
      <w:bookmarkStart w:id="3329" w:name="_Toc106180223"/>
      <w:bookmarkStart w:id="3330" w:name="_Toc130396048"/>
      <w:bookmarkStart w:id="3331" w:name="_Toc137555322"/>
      <w:bookmarkStart w:id="3332" w:name="_Toc138856849"/>
      <w:bookmarkStart w:id="3333" w:name="_Toc138860708"/>
      <w:bookmarkStart w:id="3334" w:name="_Toc163217701"/>
      <w:r w:rsidRPr="00BE5108">
        <w:rPr>
          <w:rFonts w:eastAsiaTheme="minorEastAsia"/>
        </w:rPr>
        <w:t>6.7.4</w:t>
      </w:r>
      <w:r w:rsidRPr="00BE5108">
        <w:rPr>
          <w:rFonts w:eastAsiaTheme="minorEastAsia"/>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B90C8AF" w14:textId="77777777" w:rsidR="00B045F3" w:rsidRPr="00BE5108" w:rsidRDefault="00B045F3" w:rsidP="00B045F3">
      <w:pPr>
        <w:pStyle w:val="Heading4"/>
        <w:rPr>
          <w:rFonts w:eastAsiaTheme="minorEastAsia"/>
        </w:rPr>
      </w:pPr>
      <w:bookmarkStart w:id="3335" w:name="_Toc73962939"/>
      <w:bookmarkStart w:id="3336" w:name="_Toc75260116"/>
      <w:bookmarkStart w:id="3337" w:name="_Toc75275658"/>
      <w:bookmarkStart w:id="3338" w:name="_Toc75276169"/>
      <w:bookmarkStart w:id="3339" w:name="_Toc76541668"/>
      <w:bookmarkStart w:id="3340" w:name="_Toc82437437"/>
      <w:bookmarkStart w:id="3341" w:name="_Toc89944803"/>
      <w:bookmarkStart w:id="3342" w:name="_Toc98753821"/>
      <w:bookmarkStart w:id="3343" w:name="_Toc106179713"/>
      <w:bookmarkStart w:id="3344" w:name="_Toc106180224"/>
      <w:bookmarkStart w:id="3345" w:name="_Toc130396049"/>
      <w:bookmarkStart w:id="3346" w:name="_Toc137555323"/>
      <w:bookmarkStart w:id="3347" w:name="_Toc138856850"/>
      <w:bookmarkStart w:id="3348" w:name="_Toc138860709"/>
      <w:bookmarkStart w:id="3349" w:name="_Toc163217702"/>
      <w:r w:rsidRPr="00BE5108">
        <w:rPr>
          <w:rFonts w:eastAsiaTheme="minorEastAsia"/>
        </w:rPr>
        <w:t>6.7.4.1</w:t>
      </w:r>
      <w:r w:rsidRPr="00BE5108">
        <w:rPr>
          <w:rFonts w:eastAsiaTheme="minorEastAsia"/>
        </w:rPr>
        <w:tab/>
        <w:t>Initial conditions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350" w:name="_Toc73962940"/>
      <w:bookmarkStart w:id="3351" w:name="_Toc75260117"/>
      <w:bookmarkStart w:id="3352" w:name="_Toc75275659"/>
      <w:bookmarkStart w:id="3353" w:name="_Toc75276170"/>
      <w:bookmarkStart w:id="3354" w:name="_Toc76541669"/>
      <w:bookmarkStart w:id="3355" w:name="_Toc82437438"/>
      <w:bookmarkStart w:id="3356" w:name="_Toc89944804"/>
      <w:bookmarkStart w:id="3357" w:name="_Toc98753822"/>
      <w:bookmarkStart w:id="3358" w:name="_Toc106179714"/>
      <w:bookmarkStart w:id="3359" w:name="_Toc106180225"/>
      <w:bookmarkStart w:id="3360" w:name="_Toc130396050"/>
      <w:bookmarkStart w:id="3361" w:name="_Toc137555324"/>
      <w:bookmarkStart w:id="3362" w:name="_Toc138856851"/>
      <w:bookmarkStart w:id="3363" w:name="_Toc138860710"/>
      <w:bookmarkStart w:id="3364" w:name="_Toc163217703"/>
      <w:r w:rsidRPr="00BE5108">
        <w:rPr>
          <w:rFonts w:eastAsiaTheme="minorEastAsia"/>
        </w:rPr>
        <w:t>6.7.4.2</w:t>
      </w:r>
      <w:r w:rsidRPr="00BE5108">
        <w:rPr>
          <w:rFonts w:eastAsiaTheme="minorEastAsia"/>
        </w:rPr>
        <w:tab/>
        <w:t>Procedure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2.1pt" o:ole="">
            <v:imagedata r:id="rId40" o:title=""/>
          </v:shape>
          <o:OLEObject Type="Embed" ProgID="Equation.3" ShapeID="_x0000_i1040" DrawAspect="Content" ObjectID="_1782901716"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365" w:name="_Toc73962941"/>
      <w:bookmarkStart w:id="3366" w:name="_Toc75260118"/>
      <w:bookmarkStart w:id="3367" w:name="_Toc75275660"/>
      <w:bookmarkStart w:id="3368" w:name="_Toc75276171"/>
      <w:bookmarkStart w:id="3369" w:name="_Toc76541670"/>
      <w:bookmarkStart w:id="3370" w:name="_Toc82437439"/>
      <w:bookmarkStart w:id="3371" w:name="_Toc89944805"/>
      <w:bookmarkStart w:id="3372" w:name="_Toc98753823"/>
      <w:bookmarkStart w:id="3373" w:name="_Toc106179715"/>
      <w:bookmarkStart w:id="3374" w:name="_Toc106180226"/>
      <w:bookmarkStart w:id="3375" w:name="_Toc130396051"/>
      <w:bookmarkStart w:id="3376" w:name="_Toc137555325"/>
      <w:bookmarkStart w:id="3377" w:name="_Toc138856852"/>
      <w:bookmarkStart w:id="3378" w:name="_Toc138860711"/>
      <w:bookmarkStart w:id="3379" w:name="_Toc163217704"/>
      <w:r w:rsidRPr="00BE5108">
        <w:rPr>
          <w:rFonts w:eastAsiaTheme="minorEastAsia"/>
        </w:rPr>
        <w:t>6.7.5</w:t>
      </w:r>
      <w:r w:rsidRPr="00BE5108">
        <w:rPr>
          <w:rFonts w:eastAsiaTheme="minorEastAsia"/>
        </w:rPr>
        <w:tab/>
        <w:t>Test requirements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36FB3DB" w14:textId="77777777" w:rsidR="00B045F3" w:rsidRPr="00BE5108" w:rsidRDefault="00B045F3" w:rsidP="00B045F3">
      <w:pPr>
        <w:pStyle w:val="Heading4"/>
        <w:rPr>
          <w:rFonts w:eastAsiaTheme="minorEastAsia"/>
        </w:rPr>
      </w:pPr>
      <w:bookmarkStart w:id="3380" w:name="_Toc73962942"/>
      <w:bookmarkStart w:id="3381" w:name="_Toc75260119"/>
      <w:bookmarkStart w:id="3382" w:name="_Toc75275661"/>
      <w:bookmarkStart w:id="3383" w:name="_Toc75276172"/>
      <w:bookmarkStart w:id="3384" w:name="_Toc76541671"/>
      <w:bookmarkStart w:id="3385" w:name="_Toc82437440"/>
      <w:bookmarkStart w:id="3386" w:name="_Toc89944806"/>
      <w:bookmarkStart w:id="3387" w:name="_Toc98753824"/>
      <w:bookmarkStart w:id="3388" w:name="_Toc106179716"/>
      <w:bookmarkStart w:id="3389" w:name="_Toc106180227"/>
      <w:bookmarkStart w:id="3390" w:name="_Toc130396052"/>
      <w:bookmarkStart w:id="3391" w:name="_Toc137555326"/>
      <w:bookmarkStart w:id="3392" w:name="_Toc138856853"/>
      <w:bookmarkStart w:id="3393" w:name="_Toc138860712"/>
      <w:bookmarkStart w:id="3394" w:name="_Toc16321770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F539CAB" w14:textId="77777777" w:rsidR="00B045F3" w:rsidRPr="00BE5108" w:rsidRDefault="00B045F3" w:rsidP="00B045F3">
      <w:pPr>
        <w:pStyle w:val="Heading5"/>
        <w:rPr>
          <w:rFonts w:eastAsiaTheme="minorEastAsia"/>
        </w:rPr>
      </w:pPr>
      <w:bookmarkStart w:id="3395" w:name="_Toc73962943"/>
      <w:bookmarkStart w:id="3396" w:name="_Toc75260120"/>
      <w:bookmarkStart w:id="3397" w:name="_Toc75275662"/>
      <w:bookmarkStart w:id="3398" w:name="_Toc75276173"/>
      <w:bookmarkStart w:id="3399" w:name="_Toc76541672"/>
      <w:bookmarkStart w:id="3400" w:name="_Toc82437441"/>
      <w:bookmarkStart w:id="3401" w:name="_Toc89944807"/>
      <w:bookmarkStart w:id="3402" w:name="_Toc98753825"/>
      <w:bookmarkStart w:id="3403" w:name="_Toc106179717"/>
      <w:bookmarkStart w:id="3404" w:name="_Toc106180228"/>
      <w:bookmarkStart w:id="3405" w:name="_Toc130396053"/>
      <w:bookmarkStart w:id="3406" w:name="_Toc137555327"/>
      <w:bookmarkStart w:id="3407" w:name="_Toc138856854"/>
      <w:bookmarkStart w:id="3408" w:name="_Toc138860713"/>
      <w:bookmarkStart w:id="3409" w:name="_Toc16321770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2.1pt" o:ole="">
                  <v:imagedata r:id="rId42" o:title=""/>
                </v:shape>
                <o:OLEObject Type="Embed" ProgID="Equation.3" ShapeID="_x0000_i1041" DrawAspect="Content" ObjectID="_1782901717"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10" w:name="_Toc73962944"/>
      <w:bookmarkStart w:id="3411" w:name="_Toc75260121"/>
      <w:bookmarkStart w:id="3412" w:name="_Toc75275663"/>
      <w:bookmarkStart w:id="3413" w:name="_Toc75276174"/>
      <w:bookmarkStart w:id="3414" w:name="_Toc76541673"/>
      <w:bookmarkStart w:id="3415" w:name="_Toc82437442"/>
      <w:bookmarkStart w:id="3416" w:name="_Toc89944808"/>
      <w:bookmarkStart w:id="3417" w:name="_Toc98753826"/>
      <w:bookmarkStart w:id="3418" w:name="_Toc106179718"/>
      <w:bookmarkStart w:id="3419" w:name="_Toc106180229"/>
      <w:bookmarkStart w:id="3420" w:name="_Toc130396054"/>
      <w:bookmarkStart w:id="3421" w:name="_Toc137555328"/>
      <w:bookmarkStart w:id="3422" w:name="_Toc138856855"/>
      <w:bookmarkStart w:id="3423" w:name="_Toc138860714"/>
      <w:bookmarkStart w:id="3424" w:name="_Toc16321770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25" w:name="_Toc73962945"/>
      <w:bookmarkStart w:id="3426" w:name="_Toc75260122"/>
      <w:bookmarkStart w:id="3427" w:name="_Toc75275664"/>
      <w:bookmarkStart w:id="3428" w:name="_Toc75276175"/>
      <w:bookmarkStart w:id="3429" w:name="_Toc76541674"/>
      <w:bookmarkStart w:id="3430" w:name="_Toc82437443"/>
      <w:bookmarkStart w:id="3431" w:name="_Toc89944809"/>
      <w:bookmarkStart w:id="3432" w:name="_Toc98753827"/>
      <w:bookmarkStart w:id="3433" w:name="_Toc106179719"/>
      <w:bookmarkStart w:id="3434" w:name="_Toc106180230"/>
      <w:bookmarkStart w:id="3435" w:name="_Toc130396055"/>
      <w:bookmarkStart w:id="3436" w:name="_Toc137555329"/>
      <w:bookmarkStart w:id="3437" w:name="_Toc138856856"/>
      <w:bookmarkStart w:id="3438" w:name="_Toc138860715"/>
      <w:bookmarkStart w:id="3439" w:name="_Toc163217708"/>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40" w:name="_Toc73962946"/>
      <w:bookmarkStart w:id="3441" w:name="_Toc75260123"/>
      <w:bookmarkStart w:id="3442" w:name="_Toc75275665"/>
      <w:bookmarkStart w:id="3443" w:name="_Toc75276176"/>
      <w:bookmarkStart w:id="3444" w:name="_Toc76541675"/>
      <w:bookmarkStart w:id="3445" w:name="_Toc82437444"/>
      <w:bookmarkStart w:id="3446" w:name="_Toc89944810"/>
      <w:bookmarkStart w:id="3447" w:name="_Toc98753828"/>
      <w:bookmarkStart w:id="3448" w:name="_Toc106179720"/>
      <w:bookmarkStart w:id="3449" w:name="_Toc106180231"/>
      <w:bookmarkStart w:id="3450" w:name="_Toc130396056"/>
      <w:bookmarkStart w:id="3451" w:name="_Toc137555330"/>
      <w:bookmarkStart w:id="3452" w:name="_Toc138856857"/>
      <w:bookmarkStart w:id="3453" w:name="_Toc138860716"/>
      <w:bookmarkStart w:id="3454" w:name="_Toc163217709"/>
      <w:r w:rsidRPr="00BE5108">
        <w:rPr>
          <w:rFonts w:eastAsiaTheme="minorEastAsia"/>
        </w:rPr>
        <w:t>7</w:t>
      </w:r>
      <w:r w:rsidRPr="00BE5108">
        <w:rPr>
          <w:rFonts w:eastAsiaTheme="minorEastAsia"/>
        </w:rPr>
        <w:tab/>
        <w:t>Conducted receiver characteristics (IAB-DU and IAB-MT)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766C827B" w14:textId="77777777" w:rsidR="006725BC" w:rsidRPr="00BE5108" w:rsidRDefault="006725BC" w:rsidP="006725BC">
      <w:pPr>
        <w:pStyle w:val="Heading2"/>
        <w:rPr>
          <w:rFonts w:eastAsiaTheme="minorEastAsia"/>
        </w:rPr>
      </w:pPr>
      <w:bookmarkStart w:id="3455" w:name="_Toc73962947"/>
      <w:bookmarkStart w:id="3456" w:name="_Toc75260124"/>
      <w:bookmarkStart w:id="3457" w:name="_Toc75275666"/>
      <w:bookmarkStart w:id="3458" w:name="_Toc75276177"/>
      <w:bookmarkStart w:id="3459" w:name="_Toc76541676"/>
      <w:bookmarkStart w:id="3460" w:name="_Toc82437445"/>
      <w:bookmarkStart w:id="3461" w:name="_Toc89944811"/>
      <w:bookmarkStart w:id="3462" w:name="_Toc98753829"/>
      <w:bookmarkStart w:id="3463" w:name="_Toc106179721"/>
      <w:bookmarkStart w:id="3464" w:name="_Toc106180232"/>
      <w:bookmarkStart w:id="3465" w:name="_Toc130396057"/>
      <w:bookmarkStart w:id="3466" w:name="_Toc137555331"/>
      <w:bookmarkStart w:id="3467" w:name="_Toc138856858"/>
      <w:bookmarkStart w:id="3468" w:name="_Toc138860717"/>
      <w:bookmarkStart w:id="3469" w:name="_Toc163217710"/>
      <w:r w:rsidRPr="00BE5108">
        <w:rPr>
          <w:rFonts w:eastAsiaTheme="minorEastAsia"/>
        </w:rPr>
        <w:t>7.1</w:t>
      </w:r>
      <w:r w:rsidRPr="00BE5108">
        <w:rPr>
          <w:rFonts w:eastAsiaTheme="minorEastAsia"/>
        </w:rPr>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BD6A78A" w14:textId="77777777" w:rsidR="006725BC" w:rsidRPr="00BE5108" w:rsidRDefault="006725BC" w:rsidP="006725BC">
      <w:pPr>
        <w:pStyle w:val="Heading2"/>
        <w:rPr>
          <w:rFonts w:eastAsiaTheme="minorEastAsia"/>
        </w:rPr>
      </w:pPr>
      <w:bookmarkStart w:id="3470" w:name="_Toc73962948"/>
      <w:bookmarkStart w:id="3471" w:name="_Toc75260125"/>
      <w:bookmarkStart w:id="3472" w:name="_Toc75275667"/>
      <w:bookmarkStart w:id="3473" w:name="_Toc75276178"/>
      <w:bookmarkStart w:id="3474" w:name="_Toc76541677"/>
      <w:bookmarkStart w:id="3475" w:name="_Toc82437446"/>
      <w:bookmarkStart w:id="3476" w:name="_Toc89944812"/>
      <w:bookmarkStart w:id="3477" w:name="_Toc98753830"/>
      <w:bookmarkStart w:id="3478" w:name="_Toc106179722"/>
      <w:bookmarkStart w:id="3479" w:name="_Toc106180233"/>
      <w:bookmarkStart w:id="3480" w:name="_Toc130396058"/>
      <w:bookmarkStart w:id="3481" w:name="_Toc137555332"/>
      <w:bookmarkStart w:id="3482" w:name="_Toc138856859"/>
      <w:bookmarkStart w:id="3483" w:name="_Toc138860718"/>
      <w:bookmarkStart w:id="3484" w:name="_Toc163217711"/>
      <w:r w:rsidRPr="00BE5108">
        <w:rPr>
          <w:rFonts w:eastAsiaTheme="minorEastAsia"/>
        </w:rPr>
        <w:t>7.2</w:t>
      </w:r>
      <w:r w:rsidRPr="00BE5108">
        <w:rPr>
          <w:rFonts w:eastAsiaTheme="minorEastAsia"/>
        </w:rPr>
        <w:tab/>
        <w:t>Reference sensitivity level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34E6208A" w14:textId="77777777" w:rsidR="00C87888" w:rsidRPr="00BE5108" w:rsidRDefault="00C87888" w:rsidP="00C87888">
      <w:pPr>
        <w:pStyle w:val="Heading3"/>
        <w:rPr>
          <w:rFonts w:eastAsiaTheme="minorEastAsia"/>
        </w:rPr>
      </w:pPr>
      <w:bookmarkStart w:id="3485" w:name="_Toc73962949"/>
      <w:bookmarkStart w:id="3486" w:name="_Toc75260126"/>
      <w:bookmarkStart w:id="3487" w:name="_Toc75275668"/>
      <w:bookmarkStart w:id="3488" w:name="_Toc75276179"/>
      <w:bookmarkStart w:id="3489" w:name="_Toc76541678"/>
      <w:bookmarkStart w:id="3490" w:name="_Toc82437447"/>
      <w:bookmarkStart w:id="3491" w:name="_Toc89944813"/>
      <w:bookmarkStart w:id="3492" w:name="_Toc98753831"/>
      <w:bookmarkStart w:id="3493" w:name="_Toc106179723"/>
      <w:bookmarkStart w:id="3494" w:name="_Toc106180234"/>
      <w:bookmarkStart w:id="3495" w:name="_Toc130396059"/>
      <w:bookmarkStart w:id="3496" w:name="_Toc137555333"/>
      <w:bookmarkStart w:id="3497" w:name="_Toc138856860"/>
      <w:bookmarkStart w:id="3498" w:name="_Toc138860719"/>
      <w:bookmarkStart w:id="3499" w:name="_Toc163217712"/>
      <w:r w:rsidRPr="00BE5108">
        <w:rPr>
          <w:rFonts w:eastAsiaTheme="minorEastAsia"/>
        </w:rPr>
        <w:t>7.2.1</w:t>
      </w:r>
      <w:r w:rsidRPr="00BE5108">
        <w:rPr>
          <w:rFonts w:eastAsiaTheme="minorEastAsia"/>
        </w:rPr>
        <w:tab/>
        <w:t>Definition and applicability</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00" w:name="_Toc73962950"/>
      <w:bookmarkStart w:id="3501" w:name="_Toc75260127"/>
      <w:bookmarkStart w:id="3502" w:name="_Toc75275669"/>
      <w:bookmarkStart w:id="3503" w:name="_Toc75276180"/>
      <w:bookmarkStart w:id="3504" w:name="_Toc76541679"/>
      <w:bookmarkStart w:id="3505" w:name="_Toc82437448"/>
      <w:bookmarkStart w:id="3506" w:name="_Toc89944814"/>
      <w:bookmarkStart w:id="3507" w:name="_Toc98753832"/>
      <w:bookmarkStart w:id="3508" w:name="_Toc106179724"/>
      <w:bookmarkStart w:id="3509" w:name="_Toc106180235"/>
      <w:bookmarkStart w:id="3510" w:name="_Toc130396060"/>
      <w:bookmarkStart w:id="3511" w:name="_Toc137555334"/>
      <w:bookmarkStart w:id="3512" w:name="_Toc138856861"/>
      <w:bookmarkStart w:id="3513" w:name="_Toc138860720"/>
      <w:bookmarkStart w:id="3514" w:name="_Toc163217713"/>
      <w:r w:rsidRPr="00BE5108">
        <w:rPr>
          <w:rFonts w:eastAsiaTheme="minorEastAsia"/>
        </w:rPr>
        <w:t>7.2.2</w:t>
      </w:r>
      <w:r w:rsidRPr="00BE5108">
        <w:rPr>
          <w:rFonts w:eastAsiaTheme="minorEastAsia"/>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15" w:name="_Toc73962951"/>
      <w:bookmarkStart w:id="3516" w:name="_Toc75260128"/>
      <w:bookmarkStart w:id="3517" w:name="_Toc75275670"/>
      <w:bookmarkStart w:id="3518" w:name="_Toc75276181"/>
      <w:bookmarkStart w:id="3519" w:name="_Toc76541680"/>
      <w:bookmarkStart w:id="3520" w:name="_Toc82437449"/>
      <w:bookmarkStart w:id="3521" w:name="_Toc89944815"/>
      <w:bookmarkStart w:id="3522" w:name="_Toc98753833"/>
      <w:bookmarkStart w:id="3523" w:name="_Toc106179725"/>
      <w:bookmarkStart w:id="3524" w:name="_Toc106180236"/>
      <w:bookmarkStart w:id="3525" w:name="_Toc130396061"/>
      <w:bookmarkStart w:id="3526" w:name="_Toc137555335"/>
      <w:bookmarkStart w:id="3527" w:name="_Toc138856862"/>
      <w:bookmarkStart w:id="3528" w:name="_Toc138860721"/>
      <w:bookmarkStart w:id="3529" w:name="_Toc163217714"/>
      <w:r w:rsidRPr="00BE5108">
        <w:rPr>
          <w:rFonts w:eastAsiaTheme="minorEastAsia"/>
        </w:rPr>
        <w:t>7.2.3</w:t>
      </w:r>
      <w:r w:rsidRPr="00BE5108">
        <w:rPr>
          <w:rFonts w:eastAsiaTheme="minorEastAsia"/>
        </w:rPr>
        <w:tab/>
        <w:t>Test purpose</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30" w:name="_Toc73962952"/>
      <w:bookmarkStart w:id="3531" w:name="_Toc75260129"/>
      <w:bookmarkStart w:id="3532" w:name="_Toc75275671"/>
      <w:bookmarkStart w:id="3533" w:name="_Toc75276182"/>
      <w:bookmarkStart w:id="3534" w:name="_Toc76541681"/>
      <w:bookmarkStart w:id="3535" w:name="_Toc82437450"/>
      <w:bookmarkStart w:id="3536" w:name="_Toc89944816"/>
      <w:bookmarkStart w:id="3537" w:name="_Toc98753834"/>
      <w:bookmarkStart w:id="3538" w:name="_Toc106179726"/>
      <w:bookmarkStart w:id="3539" w:name="_Toc106180237"/>
      <w:bookmarkStart w:id="3540" w:name="_Toc130396062"/>
      <w:bookmarkStart w:id="3541" w:name="_Toc137555336"/>
      <w:bookmarkStart w:id="3542" w:name="_Toc138856863"/>
      <w:bookmarkStart w:id="3543" w:name="_Toc138860722"/>
      <w:bookmarkStart w:id="3544" w:name="_Toc163217715"/>
      <w:r w:rsidRPr="00BE5108">
        <w:rPr>
          <w:rFonts w:eastAsiaTheme="minorEastAsia"/>
        </w:rPr>
        <w:t>7.2.4</w:t>
      </w:r>
      <w:r w:rsidRPr="00BE5108">
        <w:rPr>
          <w:rFonts w:eastAsiaTheme="minorEastAsia"/>
        </w:rPr>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131A539D" w14:textId="77777777" w:rsidR="00C87888" w:rsidRPr="00BE5108" w:rsidRDefault="00C87888" w:rsidP="00C87888">
      <w:pPr>
        <w:pStyle w:val="Heading4"/>
        <w:rPr>
          <w:rFonts w:eastAsiaTheme="minorEastAsia"/>
        </w:rPr>
      </w:pPr>
      <w:bookmarkStart w:id="3545" w:name="_Toc75260130"/>
      <w:bookmarkStart w:id="3546" w:name="_Toc75275672"/>
      <w:bookmarkStart w:id="3547" w:name="_Toc75276183"/>
      <w:bookmarkStart w:id="3548" w:name="_Toc76541682"/>
      <w:bookmarkStart w:id="3549" w:name="_Toc82437451"/>
      <w:bookmarkStart w:id="3550" w:name="_Toc89944817"/>
      <w:bookmarkStart w:id="3551" w:name="_Toc98753835"/>
      <w:bookmarkStart w:id="3552" w:name="_Toc106179727"/>
      <w:bookmarkStart w:id="3553" w:name="_Toc106180238"/>
      <w:bookmarkStart w:id="3554" w:name="_Toc130396063"/>
      <w:bookmarkStart w:id="3555" w:name="_Toc137555337"/>
      <w:bookmarkStart w:id="3556" w:name="_Toc138856864"/>
      <w:bookmarkStart w:id="3557" w:name="_Toc138860723"/>
      <w:bookmarkStart w:id="3558" w:name="_Toc163217716"/>
      <w:bookmarkStart w:id="3559" w:name="_Toc73962953"/>
      <w:r w:rsidRPr="00BE5108">
        <w:rPr>
          <w:rFonts w:eastAsiaTheme="minorEastAsia"/>
        </w:rPr>
        <w:t>7.2.4.1</w:t>
      </w:r>
      <w:r w:rsidRPr="00BE5108">
        <w:rPr>
          <w:rFonts w:eastAsiaTheme="minorEastAsia"/>
        </w:rPr>
        <w:tab/>
        <w:t>Initial conditions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Pr="00BE5108">
        <w:rPr>
          <w:rFonts w:eastAsiaTheme="minorEastAsia"/>
        </w:rPr>
        <w:tab/>
      </w:r>
      <w:bookmarkEnd w:id="3559"/>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560" w:name="_Toc73962954"/>
      <w:bookmarkStart w:id="3561" w:name="_Toc75260131"/>
      <w:bookmarkStart w:id="3562" w:name="_Toc75275673"/>
      <w:bookmarkStart w:id="3563" w:name="_Toc75276184"/>
      <w:bookmarkStart w:id="3564" w:name="_Toc76541683"/>
      <w:bookmarkStart w:id="3565" w:name="_Toc82437452"/>
      <w:bookmarkStart w:id="3566" w:name="_Toc89944818"/>
      <w:bookmarkStart w:id="3567" w:name="_Toc98753836"/>
      <w:bookmarkStart w:id="3568" w:name="_Toc106179728"/>
      <w:bookmarkStart w:id="3569" w:name="_Toc106180239"/>
      <w:bookmarkStart w:id="3570" w:name="_Toc130396064"/>
      <w:bookmarkStart w:id="3571" w:name="_Toc137555338"/>
      <w:bookmarkStart w:id="3572" w:name="_Toc138856865"/>
      <w:bookmarkStart w:id="3573" w:name="_Toc138860724"/>
      <w:bookmarkStart w:id="3574" w:name="_Toc163217717"/>
      <w:r w:rsidRPr="00BE5108">
        <w:rPr>
          <w:rFonts w:eastAsiaTheme="minorEastAsia"/>
        </w:rPr>
        <w:t>7.2.4.2</w:t>
      </w:r>
      <w:r w:rsidRPr="00BE5108">
        <w:rPr>
          <w:rFonts w:eastAsiaTheme="minorEastAsia"/>
        </w:rPr>
        <w:tab/>
        <w:t>Procedure</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575" w:name="_Toc73962955"/>
      <w:bookmarkStart w:id="3576" w:name="_Toc75260132"/>
      <w:bookmarkStart w:id="3577" w:name="_Toc75275674"/>
      <w:bookmarkStart w:id="3578" w:name="_Toc75276185"/>
      <w:bookmarkStart w:id="3579" w:name="_Toc76541684"/>
      <w:bookmarkStart w:id="3580" w:name="_Toc82437453"/>
      <w:bookmarkStart w:id="3581" w:name="_Toc89944819"/>
      <w:bookmarkStart w:id="3582" w:name="_Toc98753837"/>
      <w:bookmarkStart w:id="3583" w:name="_Toc106179729"/>
      <w:bookmarkStart w:id="3584" w:name="_Toc106180240"/>
      <w:bookmarkStart w:id="3585" w:name="_Toc130396065"/>
      <w:bookmarkStart w:id="3586" w:name="_Toc137555339"/>
      <w:bookmarkStart w:id="3587" w:name="_Toc138856866"/>
      <w:bookmarkStart w:id="3588" w:name="_Toc138860725"/>
      <w:bookmarkStart w:id="3589" w:name="_Toc163217718"/>
      <w:r w:rsidRPr="00BE5108">
        <w:rPr>
          <w:rFonts w:eastAsiaTheme="minorEastAsia"/>
        </w:rPr>
        <w:t>7.2.5</w:t>
      </w:r>
      <w:r w:rsidRPr="00BE5108">
        <w:rPr>
          <w:rFonts w:eastAsiaTheme="minorEastAsia"/>
        </w:rPr>
        <w:tab/>
        <w:t>Test requirements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4A5FFAA2" w14:textId="77777777" w:rsidR="00C87888" w:rsidRPr="00BE5108" w:rsidRDefault="00C87888" w:rsidP="00C87888">
      <w:pPr>
        <w:pStyle w:val="Heading4"/>
        <w:rPr>
          <w:rFonts w:eastAsiaTheme="minorEastAsia"/>
        </w:rPr>
      </w:pPr>
      <w:bookmarkStart w:id="3590" w:name="_Toc73962956"/>
      <w:bookmarkStart w:id="3591" w:name="_Toc75260133"/>
      <w:bookmarkStart w:id="3592" w:name="_Toc75275675"/>
      <w:bookmarkStart w:id="3593" w:name="_Toc75276186"/>
      <w:bookmarkStart w:id="3594" w:name="_Toc76541685"/>
      <w:bookmarkStart w:id="3595" w:name="_Toc82437454"/>
      <w:bookmarkStart w:id="3596" w:name="_Toc89944820"/>
      <w:bookmarkStart w:id="3597" w:name="_Toc98753838"/>
      <w:bookmarkStart w:id="3598" w:name="_Toc106179730"/>
      <w:bookmarkStart w:id="3599" w:name="_Toc106180241"/>
      <w:bookmarkStart w:id="3600" w:name="_Toc130396066"/>
      <w:bookmarkStart w:id="3601" w:name="_Toc137555340"/>
      <w:bookmarkStart w:id="3602" w:name="_Toc138856867"/>
      <w:bookmarkStart w:id="3603" w:name="_Toc138860726"/>
      <w:bookmarkStart w:id="3604" w:name="_Toc16321771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605" w:name="OLE_LINK319"/>
      <w:bookmarkStart w:id="360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607" w:name="_Toc73962957"/>
      <w:bookmarkStart w:id="3608" w:name="_Toc75260134"/>
      <w:bookmarkStart w:id="3609" w:name="_Toc75275676"/>
      <w:bookmarkStart w:id="3610" w:name="_Toc75276187"/>
      <w:bookmarkStart w:id="3611" w:name="_Toc76541686"/>
      <w:bookmarkStart w:id="3612" w:name="_Toc82437455"/>
      <w:bookmarkStart w:id="3613" w:name="_Toc89944821"/>
      <w:bookmarkStart w:id="3614" w:name="_Toc98753839"/>
      <w:bookmarkStart w:id="3615" w:name="_Toc106179731"/>
      <w:bookmarkStart w:id="3616" w:name="_Toc106180242"/>
      <w:bookmarkStart w:id="3617" w:name="_Toc130396067"/>
      <w:bookmarkStart w:id="3618" w:name="_Toc137555341"/>
      <w:bookmarkStart w:id="3619" w:name="_Toc138856868"/>
      <w:bookmarkStart w:id="3620" w:name="_Toc138860727"/>
      <w:bookmarkStart w:id="3621" w:name="_Toc163217720"/>
      <w:bookmarkEnd w:id="3605"/>
      <w:bookmarkEnd w:id="360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622" w:name="_Toc73962958"/>
      <w:bookmarkStart w:id="3623" w:name="_Toc75260135"/>
      <w:bookmarkStart w:id="3624" w:name="_Toc75275677"/>
      <w:bookmarkStart w:id="3625" w:name="_Toc75276188"/>
      <w:bookmarkStart w:id="3626" w:name="_Toc76541687"/>
      <w:bookmarkStart w:id="3627" w:name="_Toc82437456"/>
      <w:bookmarkStart w:id="3628" w:name="_Toc89944822"/>
      <w:bookmarkStart w:id="3629" w:name="_Toc98753840"/>
      <w:bookmarkStart w:id="3630" w:name="_Toc106179732"/>
      <w:bookmarkStart w:id="3631" w:name="_Toc106180243"/>
      <w:bookmarkStart w:id="3632" w:name="_Toc130396068"/>
      <w:bookmarkStart w:id="3633" w:name="_Toc137555342"/>
      <w:bookmarkStart w:id="3634" w:name="_Toc138856869"/>
      <w:bookmarkStart w:id="3635" w:name="_Toc138860728"/>
      <w:bookmarkStart w:id="3636" w:name="_Toc163217721"/>
      <w:r w:rsidRPr="00BE5108">
        <w:rPr>
          <w:rFonts w:eastAsiaTheme="minorEastAsia"/>
        </w:rPr>
        <w:t>7.3</w:t>
      </w:r>
      <w:r w:rsidRPr="00BE5108">
        <w:rPr>
          <w:rFonts w:eastAsiaTheme="minorEastAsia"/>
        </w:rPr>
        <w:tab/>
        <w:t>Dynamic range</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9EC6C74" w14:textId="77777777" w:rsidR="00D60968" w:rsidRPr="00BE5108" w:rsidRDefault="00D60968" w:rsidP="00D60968">
      <w:pPr>
        <w:pStyle w:val="Heading3"/>
        <w:rPr>
          <w:rFonts w:eastAsiaTheme="minorEastAsia"/>
        </w:rPr>
      </w:pPr>
      <w:bookmarkStart w:id="3637" w:name="_Toc73962959"/>
      <w:bookmarkStart w:id="3638" w:name="_Toc75260136"/>
      <w:bookmarkStart w:id="3639" w:name="_Toc75275678"/>
      <w:bookmarkStart w:id="3640" w:name="_Toc75276189"/>
      <w:bookmarkStart w:id="3641" w:name="_Toc76541688"/>
      <w:bookmarkStart w:id="3642" w:name="_Toc82437457"/>
      <w:bookmarkStart w:id="3643" w:name="_Toc89944823"/>
      <w:bookmarkStart w:id="3644" w:name="_Toc98753841"/>
      <w:bookmarkStart w:id="3645" w:name="_Toc106179733"/>
      <w:bookmarkStart w:id="3646" w:name="_Toc106180244"/>
      <w:bookmarkStart w:id="3647" w:name="_Toc130396069"/>
      <w:bookmarkStart w:id="3648" w:name="_Toc137555343"/>
      <w:bookmarkStart w:id="3649" w:name="_Toc138856870"/>
      <w:bookmarkStart w:id="3650" w:name="_Toc138860729"/>
      <w:bookmarkStart w:id="3651" w:name="_Toc163217722"/>
      <w:r w:rsidRPr="00BE5108">
        <w:rPr>
          <w:rFonts w:eastAsiaTheme="minorEastAsia"/>
        </w:rPr>
        <w:t>7.3.1</w:t>
      </w:r>
      <w:r w:rsidRPr="00BE5108">
        <w:rPr>
          <w:rFonts w:eastAsiaTheme="minorEastAsia"/>
        </w:rPr>
        <w:tab/>
        <w:t>Definition and applicability</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652" w:name="_Toc73962960"/>
      <w:bookmarkStart w:id="3653" w:name="_Toc75260137"/>
      <w:bookmarkStart w:id="3654" w:name="_Toc75275679"/>
      <w:bookmarkStart w:id="3655" w:name="_Toc75276190"/>
      <w:bookmarkStart w:id="3656" w:name="_Toc76541689"/>
      <w:bookmarkStart w:id="3657" w:name="_Toc82437458"/>
      <w:bookmarkStart w:id="3658" w:name="_Toc89944824"/>
      <w:bookmarkStart w:id="3659" w:name="_Toc98753842"/>
      <w:bookmarkStart w:id="3660" w:name="_Toc106179734"/>
      <w:bookmarkStart w:id="3661" w:name="_Toc106180245"/>
      <w:bookmarkStart w:id="3662" w:name="_Toc130396070"/>
      <w:bookmarkStart w:id="3663" w:name="_Toc137555344"/>
      <w:bookmarkStart w:id="3664" w:name="_Toc138856871"/>
      <w:bookmarkStart w:id="3665" w:name="_Toc138860730"/>
      <w:bookmarkStart w:id="3666" w:name="_Toc163217723"/>
      <w:r w:rsidRPr="00BE5108">
        <w:rPr>
          <w:rFonts w:eastAsiaTheme="minorEastAsia"/>
        </w:rPr>
        <w:t>7.3.2</w:t>
      </w:r>
      <w:r w:rsidRPr="00BE5108">
        <w:rPr>
          <w:rFonts w:eastAsiaTheme="minorEastAsia"/>
        </w:rPr>
        <w:tab/>
        <w:t>Minimum requirement</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667" w:name="_Toc73962961"/>
      <w:bookmarkStart w:id="3668" w:name="_Toc75260138"/>
      <w:bookmarkStart w:id="3669" w:name="_Toc75275680"/>
      <w:bookmarkStart w:id="3670" w:name="_Toc75276191"/>
      <w:bookmarkStart w:id="3671" w:name="_Toc76541690"/>
      <w:bookmarkStart w:id="3672" w:name="_Toc82437459"/>
      <w:bookmarkStart w:id="3673" w:name="_Toc89944825"/>
      <w:bookmarkStart w:id="3674" w:name="_Toc98753843"/>
      <w:bookmarkStart w:id="3675" w:name="_Toc106179735"/>
      <w:bookmarkStart w:id="3676" w:name="_Toc106180246"/>
      <w:bookmarkStart w:id="3677" w:name="_Toc130396071"/>
      <w:bookmarkStart w:id="3678" w:name="_Toc137555345"/>
      <w:bookmarkStart w:id="3679" w:name="_Toc138856872"/>
      <w:bookmarkStart w:id="3680" w:name="_Toc138860731"/>
      <w:bookmarkStart w:id="3681" w:name="_Toc163217724"/>
      <w:r w:rsidRPr="00BE5108">
        <w:rPr>
          <w:rFonts w:eastAsiaTheme="minorEastAsia"/>
        </w:rPr>
        <w:t>7.3.3</w:t>
      </w:r>
      <w:r w:rsidRPr="00BE5108">
        <w:rPr>
          <w:rFonts w:eastAsiaTheme="minorEastAsia"/>
        </w:rPr>
        <w:tab/>
        <w:t>Test purpose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682" w:name="_Toc73962962"/>
      <w:bookmarkStart w:id="3683" w:name="_Toc75260139"/>
      <w:bookmarkStart w:id="3684" w:name="_Toc75275681"/>
      <w:bookmarkStart w:id="3685" w:name="_Toc75276192"/>
      <w:bookmarkStart w:id="3686" w:name="_Toc76541691"/>
      <w:bookmarkStart w:id="3687" w:name="_Toc82437460"/>
      <w:bookmarkStart w:id="3688" w:name="_Toc89944826"/>
      <w:bookmarkStart w:id="3689" w:name="_Toc98753844"/>
      <w:bookmarkStart w:id="3690" w:name="_Toc106179736"/>
      <w:bookmarkStart w:id="3691" w:name="_Toc106180247"/>
      <w:bookmarkStart w:id="3692" w:name="_Toc130396072"/>
      <w:bookmarkStart w:id="3693" w:name="_Toc137555346"/>
      <w:bookmarkStart w:id="3694" w:name="_Toc138856873"/>
      <w:bookmarkStart w:id="3695" w:name="_Toc138860732"/>
      <w:bookmarkStart w:id="3696" w:name="_Toc163217725"/>
      <w:r w:rsidRPr="00BE5108">
        <w:rPr>
          <w:rFonts w:eastAsiaTheme="minorEastAsia"/>
        </w:rPr>
        <w:t>7.3.4</w:t>
      </w:r>
      <w:r w:rsidRPr="00BE5108">
        <w:rPr>
          <w:rFonts w:eastAsiaTheme="minorEastAsia"/>
        </w:rPr>
        <w:tab/>
        <w:t>Method of test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091CE72" w14:textId="77777777" w:rsidR="00D60968" w:rsidRPr="00BE5108" w:rsidRDefault="00D60968" w:rsidP="00D60968">
      <w:pPr>
        <w:pStyle w:val="Heading4"/>
        <w:rPr>
          <w:rFonts w:eastAsiaTheme="minorEastAsia"/>
        </w:rPr>
      </w:pPr>
      <w:bookmarkStart w:id="3697" w:name="_Toc73962963"/>
      <w:bookmarkStart w:id="3698" w:name="_Toc75260140"/>
      <w:bookmarkStart w:id="3699" w:name="_Toc75275682"/>
      <w:bookmarkStart w:id="3700" w:name="_Toc75276193"/>
      <w:bookmarkStart w:id="3701" w:name="_Toc76541692"/>
      <w:bookmarkStart w:id="3702" w:name="_Toc82437461"/>
      <w:bookmarkStart w:id="3703" w:name="_Toc89944827"/>
      <w:bookmarkStart w:id="3704" w:name="_Toc98753845"/>
      <w:bookmarkStart w:id="3705" w:name="_Toc106179737"/>
      <w:bookmarkStart w:id="3706" w:name="_Toc106180248"/>
      <w:bookmarkStart w:id="3707" w:name="_Toc130396073"/>
      <w:bookmarkStart w:id="3708" w:name="_Toc137555347"/>
      <w:bookmarkStart w:id="3709" w:name="_Toc138856874"/>
      <w:bookmarkStart w:id="3710" w:name="_Toc138860733"/>
      <w:bookmarkStart w:id="3711" w:name="_Toc163217726"/>
      <w:r w:rsidRPr="00BE5108">
        <w:rPr>
          <w:rFonts w:eastAsiaTheme="minorEastAsia"/>
        </w:rPr>
        <w:t>7.3.4.1</w:t>
      </w:r>
      <w:r w:rsidRPr="00BE5108">
        <w:rPr>
          <w:rFonts w:eastAsiaTheme="minorEastAsia"/>
        </w:rPr>
        <w:tab/>
        <w:t>Initial conditions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712" w:name="_Toc73962964"/>
      <w:bookmarkStart w:id="3713" w:name="_Toc75260141"/>
      <w:bookmarkStart w:id="3714" w:name="_Toc75275683"/>
      <w:bookmarkStart w:id="3715" w:name="_Toc75276194"/>
      <w:bookmarkStart w:id="3716" w:name="_Toc76541693"/>
      <w:bookmarkStart w:id="3717" w:name="_Toc82437462"/>
      <w:bookmarkStart w:id="3718" w:name="_Toc89944828"/>
      <w:bookmarkStart w:id="3719" w:name="_Toc98753846"/>
      <w:bookmarkStart w:id="3720" w:name="_Toc106179738"/>
      <w:bookmarkStart w:id="3721" w:name="_Toc106180249"/>
      <w:bookmarkStart w:id="3722" w:name="_Toc130396074"/>
      <w:bookmarkStart w:id="3723" w:name="_Toc137555348"/>
      <w:bookmarkStart w:id="3724" w:name="_Toc138856875"/>
      <w:bookmarkStart w:id="3725" w:name="_Toc138860734"/>
      <w:bookmarkStart w:id="3726" w:name="_Toc163217727"/>
      <w:r w:rsidRPr="00BE5108">
        <w:rPr>
          <w:rFonts w:eastAsiaTheme="minorEastAsia"/>
        </w:rPr>
        <w:t>7.3.4.2</w:t>
      </w:r>
      <w:r w:rsidRPr="00BE5108">
        <w:rPr>
          <w:rFonts w:eastAsiaTheme="minorEastAsia"/>
        </w:rPr>
        <w:tab/>
        <w:t>Procedure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727" w:name="_Toc73962965"/>
      <w:bookmarkStart w:id="3728" w:name="_Toc75260142"/>
      <w:bookmarkStart w:id="3729" w:name="_Toc75275684"/>
      <w:bookmarkStart w:id="3730" w:name="_Toc75276195"/>
      <w:bookmarkStart w:id="3731" w:name="_Toc76541694"/>
      <w:bookmarkStart w:id="3732" w:name="_Toc82437463"/>
      <w:bookmarkStart w:id="3733" w:name="_Toc89944829"/>
      <w:bookmarkStart w:id="3734" w:name="_Toc98753847"/>
      <w:bookmarkStart w:id="3735" w:name="_Toc106179739"/>
      <w:bookmarkStart w:id="3736" w:name="_Toc106180250"/>
      <w:bookmarkStart w:id="3737" w:name="_Toc130396075"/>
      <w:bookmarkStart w:id="3738" w:name="_Toc137555349"/>
      <w:bookmarkStart w:id="3739" w:name="_Toc138856876"/>
      <w:bookmarkStart w:id="3740" w:name="_Toc138860735"/>
      <w:bookmarkStart w:id="3741" w:name="_Toc163217728"/>
      <w:r w:rsidRPr="00BE5108">
        <w:rPr>
          <w:rFonts w:eastAsiaTheme="minorEastAsia"/>
        </w:rPr>
        <w:t>7.3.5</w:t>
      </w:r>
      <w:r w:rsidRPr="00BE5108">
        <w:rPr>
          <w:rFonts w:eastAsiaTheme="minorEastAsia"/>
        </w:rPr>
        <w:tab/>
        <w:t>Test requirements</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742" w:name="_Toc73962966"/>
      <w:bookmarkStart w:id="3743" w:name="_Toc75260143"/>
      <w:bookmarkStart w:id="3744" w:name="_Toc75275685"/>
      <w:bookmarkStart w:id="3745" w:name="_Toc75276196"/>
      <w:bookmarkStart w:id="3746" w:name="_Toc76541695"/>
      <w:bookmarkStart w:id="3747" w:name="_Toc82437464"/>
      <w:bookmarkStart w:id="3748" w:name="_Toc89944830"/>
      <w:bookmarkStart w:id="3749" w:name="_Toc98753848"/>
      <w:bookmarkStart w:id="3750" w:name="_Toc106179740"/>
      <w:bookmarkStart w:id="3751" w:name="_Toc106180251"/>
      <w:bookmarkStart w:id="3752" w:name="_Toc130396076"/>
      <w:bookmarkStart w:id="3753" w:name="_Toc137555350"/>
      <w:bookmarkStart w:id="3754" w:name="_Toc138856877"/>
      <w:bookmarkStart w:id="3755" w:name="_Toc138860736"/>
      <w:bookmarkStart w:id="3756" w:name="_Toc163217729"/>
      <w:r w:rsidRPr="00BE5108">
        <w:rPr>
          <w:rFonts w:eastAsiaTheme="minorEastAsia"/>
        </w:rPr>
        <w:t>7.4</w:t>
      </w:r>
      <w:r w:rsidRPr="00BE5108">
        <w:rPr>
          <w:rFonts w:eastAsiaTheme="minorEastAsia"/>
        </w:rPr>
        <w:tab/>
        <w:t>In-band selectivity and blocking</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9EF269B" w14:textId="77777777" w:rsidR="00D60968" w:rsidRPr="00BE5108" w:rsidRDefault="00D60968" w:rsidP="00D60968">
      <w:pPr>
        <w:pStyle w:val="Heading3"/>
        <w:ind w:left="0" w:firstLine="0"/>
        <w:rPr>
          <w:rFonts w:eastAsiaTheme="minorEastAsia"/>
        </w:rPr>
      </w:pPr>
      <w:bookmarkStart w:id="3757" w:name="_Toc73962967"/>
      <w:bookmarkStart w:id="3758" w:name="_Toc75260144"/>
      <w:bookmarkStart w:id="3759" w:name="_Toc75275686"/>
      <w:bookmarkStart w:id="3760" w:name="_Toc75276197"/>
      <w:bookmarkStart w:id="3761" w:name="_Toc76541696"/>
      <w:bookmarkStart w:id="3762" w:name="_Toc82437465"/>
      <w:bookmarkStart w:id="3763" w:name="_Toc89944831"/>
      <w:bookmarkStart w:id="3764" w:name="_Toc98753849"/>
      <w:bookmarkStart w:id="3765" w:name="_Toc106179741"/>
      <w:bookmarkStart w:id="3766" w:name="_Toc106180252"/>
      <w:bookmarkStart w:id="3767" w:name="_Toc130396077"/>
      <w:bookmarkStart w:id="3768" w:name="_Toc137555351"/>
      <w:bookmarkStart w:id="3769" w:name="_Toc138856878"/>
      <w:bookmarkStart w:id="3770" w:name="_Toc138860737"/>
      <w:bookmarkStart w:id="3771" w:name="_Toc163217730"/>
      <w:r w:rsidRPr="00BE5108">
        <w:rPr>
          <w:rFonts w:eastAsiaTheme="minorEastAsia"/>
        </w:rPr>
        <w:t>7.4.1</w:t>
      </w:r>
      <w:r w:rsidRPr="00BE5108">
        <w:rPr>
          <w:rFonts w:eastAsiaTheme="minorEastAsia"/>
        </w:rPr>
        <w:tab/>
        <w:t>Adjacent Channel Selectivity (ACS)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6A8DD6E" w14:textId="77777777" w:rsidR="00D60968" w:rsidRPr="00BE5108" w:rsidRDefault="00D60968" w:rsidP="00D60968">
      <w:pPr>
        <w:pStyle w:val="Heading4"/>
        <w:ind w:left="864" w:hanging="864"/>
        <w:rPr>
          <w:rFonts w:eastAsiaTheme="minorEastAsia"/>
        </w:rPr>
      </w:pPr>
      <w:bookmarkStart w:id="3772" w:name="_Toc73962968"/>
      <w:bookmarkStart w:id="3773" w:name="_Toc75260145"/>
      <w:bookmarkStart w:id="3774" w:name="_Toc75275687"/>
      <w:bookmarkStart w:id="3775" w:name="_Toc75276198"/>
      <w:bookmarkStart w:id="3776" w:name="_Toc76541697"/>
      <w:bookmarkStart w:id="3777" w:name="_Toc82437466"/>
      <w:bookmarkStart w:id="3778" w:name="_Toc89944832"/>
      <w:bookmarkStart w:id="3779" w:name="_Toc98753850"/>
      <w:bookmarkStart w:id="3780" w:name="_Toc106179742"/>
      <w:bookmarkStart w:id="3781" w:name="_Toc106180253"/>
      <w:bookmarkStart w:id="3782" w:name="_Toc130396078"/>
      <w:bookmarkStart w:id="3783" w:name="_Toc137555352"/>
      <w:bookmarkStart w:id="3784" w:name="_Toc138856879"/>
      <w:bookmarkStart w:id="3785" w:name="_Toc138860738"/>
      <w:bookmarkStart w:id="3786" w:name="_Toc163217731"/>
      <w:r w:rsidRPr="00BE5108">
        <w:rPr>
          <w:rFonts w:eastAsiaTheme="minorEastAsia"/>
        </w:rPr>
        <w:t>7.4.1.1</w:t>
      </w:r>
      <w:r w:rsidRPr="00BE5108">
        <w:rPr>
          <w:rFonts w:eastAsiaTheme="minorEastAsia"/>
        </w:rPr>
        <w:tab/>
        <w:t>Definition and applicability</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787" w:name="_Toc73962969"/>
      <w:bookmarkStart w:id="3788" w:name="_Toc75260146"/>
      <w:bookmarkStart w:id="3789" w:name="_Toc75275688"/>
      <w:bookmarkStart w:id="3790" w:name="_Toc75276199"/>
      <w:bookmarkStart w:id="3791" w:name="_Toc76541698"/>
      <w:bookmarkStart w:id="3792" w:name="_Toc82437467"/>
      <w:bookmarkStart w:id="3793" w:name="_Toc89944833"/>
      <w:bookmarkStart w:id="3794" w:name="_Toc98753851"/>
      <w:bookmarkStart w:id="3795" w:name="_Toc106179743"/>
      <w:bookmarkStart w:id="3796" w:name="_Toc106180254"/>
      <w:bookmarkStart w:id="3797" w:name="_Toc130396079"/>
      <w:bookmarkStart w:id="3798" w:name="_Toc137555353"/>
      <w:bookmarkStart w:id="3799" w:name="_Toc138856880"/>
      <w:bookmarkStart w:id="3800" w:name="_Toc138860739"/>
      <w:bookmarkStart w:id="3801" w:name="_Toc163217732"/>
      <w:r w:rsidRPr="00BE5108">
        <w:rPr>
          <w:rFonts w:eastAsiaTheme="minorEastAsia"/>
        </w:rPr>
        <w:t>7.4.1.2</w:t>
      </w:r>
      <w:r w:rsidRPr="00BE5108">
        <w:rPr>
          <w:rFonts w:eastAsiaTheme="minorEastAsia"/>
        </w:rPr>
        <w:tab/>
        <w:t>Minimum requirement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802" w:name="_Toc73962970"/>
      <w:bookmarkStart w:id="3803" w:name="_Toc75260147"/>
      <w:bookmarkStart w:id="3804" w:name="_Toc75275689"/>
      <w:bookmarkStart w:id="3805" w:name="_Toc75276200"/>
      <w:bookmarkStart w:id="3806" w:name="_Toc76541699"/>
      <w:bookmarkStart w:id="3807" w:name="_Toc82437468"/>
      <w:bookmarkStart w:id="3808" w:name="_Toc89944834"/>
      <w:bookmarkStart w:id="3809" w:name="_Toc98753852"/>
      <w:bookmarkStart w:id="3810" w:name="_Toc106179744"/>
      <w:bookmarkStart w:id="3811" w:name="_Toc106180255"/>
      <w:bookmarkStart w:id="3812" w:name="_Toc130396080"/>
      <w:bookmarkStart w:id="3813" w:name="_Toc137555354"/>
      <w:bookmarkStart w:id="3814" w:name="_Toc138856881"/>
      <w:bookmarkStart w:id="3815" w:name="_Toc138860740"/>
      <w:bookmarkStart w:id="3816" w:name="_Toc163217733"/>
      <w:r w:rsidRPr="00BE5108">
        <w:rPr>
          <w:rFonts w:eastAsiaTheme="minorEastAsia"/>
        </w:rPr>
        <w:t>7.4.1.3</w:t>
      </w:r>
      <w:r w:rsidRPr="00BE5108">
        <w:rPr>
          <w:rFonts w:eastAsiaTheme="minorEastAsia"/>
        </w:rPr>
        <w:tab/>
        <w:t>Test purpose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817" w:name="_Toc73962971"/>
      <w:bookmarkStart w:id="3818" w:name="_Toc75260148"/>
      <w:bookmarkStart w:id="3819" w:name="_Toc75275690"/>
      <w:bookmarkStart w:id="3820" w:name="_Toc75276201"/>
      <w:bookmarkStart w:id="3821" w:name="_Toc76541700"/>
      <w:bookmarkStart w:id="3822" w:name="_Toc82437469"/>
      <w:bookmarkStart w:id="3823" w:name="_Toc89944835"/>
      <w:bookmarkStart w:id="3824" w:name="_Toc98753853"/>
      <w:bookmarkStart w:id="3825" w:name="_Toc106179745"/>
      <w:bookmarkStart w:id="3826" w:name="_Toc106180256"/>
      <w:bookmarkStart w:id="3827" w:name="_Toc130396081"/>
      <w:bookmarkStart w:id="3828" w:name="_Toc137555355"/>
      <w:bookmarkStart w:id="3829" w:name="_Toc138856882"/>
      <w:bookmarkStart w:id="3830" w:name="_Toc138860741"/>
      <w:bookmarkStart w:id="3831" w:name="_Toc163217734"/>
      <w:r w:rsidRPr="00BE5108">
        <w:rPr>
          <w:rFonts w:eastAsiaTheme="minorEastAsia"/>
        </w:rPr>
        <w:t>7.4.1.4</w:t>
      </w:r>
      <w:r w:rsidRPr="00BE5108">
        <w:rPr>
          <w:rFonts w:eastAsiaTheme="minorEastAsia"/>
        </w:rPr>
        <w:tab/>
        <w:t>Method of test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BE5FF47" w14:textId="77777777" w:rsidR="00D60968" w:rsidRPr="00BE5108" w:rsidRDefault="00D60968" w:rsidP="00D60968">
      <w:pPr>
        <w:pStyle w:val="Heading5"/>
        <w:ind w:left="1008" w:hanging="1008"/>
        <w:rPr>
          <w:rFonts w:eastAsiaTheme="minorEastAsia"/>
        </w:rPr>
      </w:pPr>
      <w:bookmarkStart w:id="3832" w:name="_Toc73962972"/>
      <w:bookmarkStart w:id="3833" w:name="_Toc75260149"/>
      <w:bookmarkStart w:id="3834" w:name="_Toc75275691"/>
      <w:bookmarkStart w:id="3835" w:name="_Toc75276202"/>
      <w:bookmarkStart w:id="3836" w:name="_Toc76541701"/>
      <w:bookmarkStart w:id="3837" w:name="_Toc82437470"/>
      <w:bookmarkStart w:id="3838" w:name="_Toc89944836"/>
      <w:bookmarkStart w:id="3839" w:name="_Toc98753854"/>
      <w:bookmarkStart w:id="3840" w:name="_Toc106179746"/>
      <w:bookmarkStart w:id="3841" w:name="_Toc106180257"/>
      <w:bookmarkStart w:id="3842" w:name="_Toc130396082"/>
      <w:bookmarkStart w:id="3843" w:name="_Toc137555356"/>
      <w:bookmarkStart w:id="3844" w:name="_Toc138856883"/>
      <w:bookmarkStart w:id="3845" w:name="_Toc138860742"/>
      <w:bookmarkStart w:id="3846" w:name="_Toc163217735"/>
      <w:r w:rsidRPr="00BE5108">
        <w:rPr>
          <w:rFonts w:eastAsiaTheme="minorEastAsia"/>
        </w:rPr>
        <w:t>7.4.1.4.1</w:t>
      </w:r>
      <w:r w:rsidRPr="00BE5108">
        <w:rPr>
          <w:rFonts w:eastAsiaTheme="minorEastAsia"/>
        </w:rPr>
        <w:tab/>
        <w:t>Initial conditions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847" w:name="_Toc73962973"/>
      <w:bookmarkStart w:id="3848" w:name="_Toc75260150"/>
      <w:bookmarkStart w:id="3849" w:name="_Toc75275692"/>
      <w:bookmarkStart w:id="3850" w:name="_Toc75276203"/>
      <w:bookmarkStart w:id="3851" w:name="_Toc76541702"/>
      <w:bookmarkStart w:id="3852" w:name="_Toc82437471"/>
      <w:bookmarkStart w:id="3853" w:name="_Toc89944837"/>
      <w:bookmarkStart w:id="3854" w:name="_Toc98753855"/>
      <w:bookmarkStart w:id="3855" w:name="_Toc106179747"/>
      <w:bookmarkStart w:id="3856" w:name="_Toc106180258"/>
      <w:bookmarkStart w:id="3857" w:name="_Toc130396083"/>
      <w:bookmarkStart w:id="3858" w:name="_Toc137555357"/>
      <w:bookmarkStart w:id="3859" w:name="_Toc138856884"/>
      <w:bookmarkStart w:id="3860" w:name="_Toc138860743"/>
      <w:bookmarkStart w:id="3861" w:name="_Toc163217736"/>
      <w:r w:rsidRPr="00BE5108">
        <w:rPr>
          <w:rFonts w:eastAsiaTheme="minorEastAsia"/>
        </w:rPr>
        <w:t>7.4.1.4.2</w:t>
      </w:r>
      <w:r w:rsidRPr="00BE5108">
        <w:rPr>
          <w:rFonts w:eastAsiaTheme="minorEastAsia"/>
        </w:rPr>
        <w:tab/>
        <w:t>Procedure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862" w:name="_Toc73962974"/>
      <w:bookmarkStart w:id="3863" w:name="_Toc75260151"/>
      <w:bookmarkStart w:id="3864" w:name="_Toc75275693"/>
      <w:bookmarkStart w:id="3865" w:name="_Toc75276204"/>
      <w:bookmarkStart w:id="3866" w:name="_Toc76541703"/>
      <w:bookmarkStart w:id="3867" w:name="_Toc82437472"/>
      <w:bookmarkStart w:id="3868" w:name="_Toc89944838"/>
      <w:bookmarkStart w:id="3869" w:name="_Toc98753856"/>
      <w:bookmarkStart w:id="3870" w:name="_Toc106179748"/>
      <w:bookmarkStart w:id="3871" w:name="_Toc106180259"/>
      <w:bookmarkStart w:id="3872" w:name="_Toc130396084"/>
      <w:bookmarkStart w:id="3873" w:name="_Toc137555358"/>
      <w:bookmarkStart w:id="3874" w:name="_Toc138856885"/>
      <w:bookmarkStart w:id="3875" w:name="_Toc138860744"/>
      <w:bookmarkStart w:id="3876" w:name="_Toc163217737"/>
      <w:r w:rsidRPr="00BE5108">
        <w:rPr>
          <w:rFonts w:eastAsiaTheme="minorEastAsia"/>
        </w:rPr>
        <w:t>7.4.1.5</w:t>
      </w:r>
      <w:r w:rsidRPr="00BE5108">
        <w:rPr>
          <w:rFonts w:eastAsiaTheme="minorEastAsia"/>
        </w:rPr>
        <w:tab/>
        <w:t>Test requirements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143BB4E" w14:textId="77777777" w:rsidR="00D60968" w:rsidRPr="00BE5108" w:rsidRDefault="00D60968" w:rsidP="00D60968">
      <w:pPr>
        <w:pStyle w:val="Heading5"/>
        <w:ind w:left="1008" w:hanging="1008"/>
        <w:rPr>
          <w:rFonts w:eastAsiaTheme="minorEastAsia"/>
        </w:rPr>
      </w:pPr>
      <w:bookmarkStart w:id="3877" w:name="_Toc73962975"/>
      <w:bookmarkStart w:id="3878" w:name="_Toc75260152"/>
      <w:bookmarkStart w:id="3879" w:name="_Toc75275694"/>
      <w:bookmarkStart w:id="3880" w:name="_Toc75276205"/>
      <w:bookmarkStart w:id="3881" w:name="_Toc76541704"/>
      <w:bookmarkStart w:id="3882" w:name="_Toc82437473"/>
      <w:bookmarkStart w:id="3883" w:name="_Toc89944839"/>
      <w:bookmarkStart w:id="3884" w:name="_Toc98753857"/>
      <w:bookmarkStart w:id="3885" w:name="_Toc106179749"/>
      <w:bookmarkStart w:id="3886" w:name="_Toc106180260"/>
      <w:bookmarkStart w:id="3887" w:name="_Toc130396085"/>
      <w:bookmarkStart w:id="3888" w:name="_Toc137555359"/>
      <w:bookmarkStart w:id="3889" w:name="_Toc138856886"/>
      <w:bookmarkStart w:id="3890" w:name="_Toc138860745"/>
      <w:bookmarkStart w:id="3891" w:name="_Toc163217738"/>
      <w:r w:rsidRPr="00BE5108">
        <w:rPr>
          <w:rFonts w:eastAsiaTheme="minorEastAsia"/>
        </w:rPr>
        <w:t>7.4.1.5.1</w:t>
      </w:r>
      <w:r w:rsidRPr="00BE5108">
        <w:rPr>
          <w:rFonts w:eastAsiaTheme="minorEastAsia"/>
        </w:rPr>
        <w:tab/>
        <w:t>Test requirements for IAB-DU</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892" w:name="_Toc73962976"/>
      <w:bookmarkStart w:id="3893" w:name="_Toc75260153"/>
      <w:bookmarkStart w:id="3894" w:name="_Toc75275695"/>
      <w:bookmarkStart w:id="3895" w:name="_Toc75276206"/>
      <w:bookmarkStart w:id="3896" w:name="_Toc76541705"/>
      <w:bookmarkStart w:id="3897" w:name="_Toc82437474"/>
      <w:bookmarkStart w:id="3898" w:name="_Toc89944840"/>
      <w:bookmarkStart w:id="3899" w:name="_Toc98753858"/>
      <w:bookmarkStart w:id="3900" w:name="_Toc106179750"/>
      <w:bookmarkStart w:id="3901" w:name="_Toc106180261"/>
      <w:bookmarkStart w:id="3902" w:name="_Toc130396086"/>
      <w:bookmarkStart w:id="3903" w:name="_Toc137555360"/>
      <w:bookmarkStart w:id="3904" w:name="_Toc138856887"/>
      <w:bookmarkStart w:id="3905" w:name="_Toc138860746"/>
      <w:bookmarkStart w:id="3906" w:name="_Toc163217739"/>
      <w:r w:rsidRPr="00BE5108">
        <w:rPr>
          <w:rFonts w:eastAsiaTheme="minorEastAsia"/>
        </w:rPr>
        <w:t>7.4.1.5.2</w:t>
      </w:r>
      <w:r w:rsidRPr="00BE5108">
        <w:rPr>
          <w:rFonts w:eastAsiaTheme="minorEastAsia"/>
        </w:rPr>
        <w:tab/>
        <w:t>Test requirements for IAB-MT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907" w:name="_Toc73962977"/>
      <w:bookmarkStart w:id="3908" w:name="_Toc75260154"/>
      <w:bookmarkStart w:id="3909" w:name="_Toc75275696"/>
      <w:bookmarkStart w:id="3910" w:name="_Toc75276207"/>
      <w:bookmarkStart w:id="3911" w:name="_Toc76541706"/>
      <w:bookmarkStart w:id="3912" w:name="_Toc82437475"/>
      <w:bookmarkStart w:id="3913" w:name="_Toc89944841"/>
      <w:bookmarkStart w:id="3914" w:name="_Toc98753859"/>
      <w:bookmarkStart w:id="3915" w:name="_Toc106179751"/>
      <w:bookmarkStart w:id="3916" w:name="_Toc106180262"/>
      <w:bookmarkStart w:id="3917" w:name="_Toc130396087"/>
      <w:bookmarkStart w:id="3918" w:name="_Toc137555361"/>
      <w:bookmarkStart w:id="3919" w:name="_Toc138856888"/>
      <w:bookmarkStart w:id="3920" w:name="_Toc138860747"/>
      <w:bookmarkStart w:id="3921" w:name="_Toc163217740"/>
      <w:r w:rsidRPr="00BE5108">
        <w:rPr>
          <w:rFonts w:eastAsiaTheme="minorEastAsia"/>
        </w:rPr>
        <w:t>7.4.2</w:t>
      </w:r>
      <w:r w:rsidRPr="00BE5108">
        <w:rPr>
          <w:rFonts w:eastAsiaTheme="minorEastAsia"/>
        </w:rPr>
        <w:tab/>
      </w:r>
      <w:r w:rsidR="00D60968" w:rsidRPr="00BE5108">
        <w:rPr>
          <w:rFonts w:eastAsiaTheme="minorEastAsia"/>
        </w:rPr>
        <w:t>In-band blocking</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15055B5" w14:textId="77777777" w:rsidR="00D60968" w:rsidRPr="00BE5108" w:rsidRDefault="00D60968" w:rsidP="00D60968">
      <w:pPr>
        <w:pStyle w:val="Heading4"/>
        <w:ind w:left="864" w:hanging="864"/>
        <w:rPr>
          <w:rFonts w:eastAsiaTheme="minorEastAsia"/>
        </w:rPr>
      </w:pPr>
      <w:bookmarkStart w:id="3922" w:name="_Toc73962978"/>
      <w:bookmarkStart w:id="3923" w:name="_Toc75260155"/>
      <w:bookmarkStart w:id="3924" w:name="_Toc75275697"/>
      <w:bookmarkStart w:id="3925" w:name="_Toc75276208"/>
      <w:bookmarkStart w:id="3926" w:name="_Toc76541707"/>
      <w:bookmarkStart w:id="3927" w:name="_Toc82437476"/>
      <w:bookmarkStart w:id="3928" w:name="_Toc89944842"/>
      <w:bookmarkStart w:id="3929" w:name="_Toc98753860"/>
      <w:bookmarkStart w:id="3930" w:name="_Toc106179752"/>
      <w:bookmarkStart w:id="3931" w:name="_Toc106180263"/>
      <w:bookmarkStart w:id="3932" w:name="_Toc130396088"/>
      <w:bookmarkStart w:id="3933" w:name="_Toc137555362"/>
      <w:bookmarkStart w:id="3934" w:name="_Toc138856889"/>
      <w:bookmarkStart w:id="3935" w:name="_Toc138860748"/>
      <w:bookmarkStart w:id="3936" w:name="_Toc163217741"/>
      <w:r w:rsidRPr="00BE5108">
        <w:rPr>
          <w:rFonts w:eastAsiaTheme="minorEastAsia"/>
        </w:rPr>
        <w:t>7.4.2.1</w:t>
      </w:r>
      <w:r w:rsidRPr="00BE5108">
        <w:rPr>
          <w:rFonts w:eastAsiaTheme="minorEastAsia"/>
        </w:rPr>
        <w:tab/>
        <w:t>Definition and applicability</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937" w:name="_Toc73962979"/>
      <w:bookmarkStart w:id="3938" w:name="_Toc75260156"/>
      <w:bookmarkStart w:id="3939" w:name="_Toc75275698"/>
      <w:bookmarkStart w:id="3940" w:name="_Toc75276209"/>
      <w:bookmarkStart w:id="3941" w:name="_Toc76541708"/>
      <w:bookmarkStart w:id="3942" w:name="_Toc82437477"/>
      <w:bookmarkStart w:id="3943" w:name="_Toc89944843"/>
      <w:bookmarkStart w:id="3944" w:name="_Toc98753861"/>
      <w:bookmarkStart w:id="3945" w:name="_Toc106179753"/>
      <w:bookmarkStart w:id="3946" w:name="_Toc106180264"/>
      <w:bookmarkStart w:id="3947" w:name="_Toc130396089"/>
      <w:bookmarkStart w:id="3948" w:name="_Toc137555363"/>
      <w:bookmarkStart w:id="3949" w:name="_Toc138856890"/>
      <w:bookmarkStart w:id="3950" w:name="_Toc138860749"/>
      <w:bookmarkStart w:id="3951" w:name="_Toc163217742"/>
      <w:r w:rsidRPr="00BE5108">
        <w:rPr>
          <w:rFonts w:eastAsiaTheme="minorEastAsia"/>
        </w:rPr>
        <w:t>7.4.2.2</w:t>
      </w:r>
      <w:r w:rsidRPr="00BE5108">
        <w:rPr>
          <w:rFonts w:eastAsiaTheme="minorEastAsia"/>
        </w:rPr>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952" w:name="_Toc73962980"/>
      <w:bookmarkStart w:id="3953" w:name="_Toc75260157"/>
      <w:bookmarkStart w:id="3954" w:name="_Toc75275699"/>
      <w:bookmarkStart w:id="3955" w:name="_Toc75276210"/>
      <w:bookmarkStart w:id="3956" w:name="_Toc76541709"/>
      <w:bookmarkStart w:id="3957" w:name="_Toc82437478"/>
      <w:bookmarkStart w:id="3958" w:name="_Toc89944844"/>
      <w:bookmarkStart w:id="3959" w:name="_Toc98753862"/>
      <w:bookmarkStart w:id="3960" w:name="_Toc106179754"/>
      <w:bookmarkStart w:id="3961" w:name="_Toc106180265"/>
      <w:bookmarkStart w:id="3962" w:name="_Toc130396090"/>
      <w:bookmarkStart w:id="3963" w:name="_Toc137555364"/>
      <w:bookmarkStart w:id="3964" w:name="_Toc138856891"/>
      <w:bookmarkStart w:id="3965" w:name="_Toc138860750"/>
      <w:bookmarkStart w:id="3966" w:name="_Toc163217743"/>
      <w:r w:rsidRPr="00BE5108">
        <w:rPr>
          <w:rFonts w:eastAsiaTheme="minorEastAsia"/>
        </w:rPr>
        <w:t>7.4.2.3</w:t>
      </w:r>
      <w:r w:rsidRPr="00BE5108">
        <w:rPr>
          <w:rFonts w:eastAsiaTheme="minorEastAsia"/>
        </w:rPr>
        <w:tab/>
        <w:t>Test purpose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967" w:name="_Toc73962981"/>
      <w:bookmarkStart w:id="3968" w:name="_Toc75260158"/>
      <w:bookmarkStart w:id="3969" w:name="_Toc75275700"/>
      <w:bookmarkStart w:id="3970" w:name="_Toc75276211"/>
      <w:bookmarkStart w:id="3971" w:name="_Toc76541710"/>
      <w:bookmarkStart w:id="3972" w:name="_Toc82437479"/>
      <w:bookmarkStart w:id="3973" w:name="_Toc89944845"/>
      <w:bookmarkStart w:id="3974" w:name="_Toc98753863"/>
      <w:bookmarkStart w:id="3975" w:name="_Toc106179755"/>
      <w:bookmarkStart w:id="3976" w:name="_Toc106180266"/>
      <w:bookmarkStart w:id="3977" w:name="_Toc130396091"/>
      <w:bookmarkStart w:id="3978" w:name="_Toc137555365"/>
      <w:bookmarkStart w:id="3979" w:name="_Toc138856892"/>
      <w:bookmarkStart w:id="3980" w:name="_Toc138860751"/>
      <w:bookmarkStart w:id="3981" w:name="_Toc163217744"/>
      <w:r w:rsidRPr="00BE5108">
        <w:rPr>
          <w:rFonts w:eastAsiaTheme="minorEastAsia"/>
        </w:rPr>
        <w:t>7.4.2.4</w:t>
      </w:r>
      <w:r w:rsidRPr="00BE5108">
        <w:rPr>
          <w:rFonts w:eastAsiaTheme="minorEastAsia"/>
        </w:rP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C6AEDC7" w14:textId="77777777" w:rsidR="00D60968" w:rsidRPr="00BE5108" w:rsidRDefault="00D60968" w:rsidP="00D60968">
      <w:pPr>
        <w:pStyle w:val="Heading5"/>
        <w:ind w:left="1008" w:hanging="1008"/>
        <w:rPr>
          <w:rFonts w:eastAsiaTheme="minorEastAsia"/>
        </w:rPr>
      </w:pPr>
      <w:bookmarkStart w:id="3982" w:name="_Toc73962982"/>
      <w:bookmarkStart w:id="3983" w:name="_Toc75260159"/>
      <w:bookmarkStart w:id="3984" w:name="_Toc75275701"/>
      <w:bookmarkStart w:id="3985" w:name="_Toc75276212"/>
      <w:bookmarkStart w:id="3986" w:name="_Toc76541711"/>
      <w:bookmarkStart w:id="3987" w:name="_Toc82437480"/>
      <w:bookmarkStart w:id="3988" w:name="_Toc89944846"/>
      <w:bookmarkStart w:id="3989" w:name="_Toc98753864"/>
      <w:bookmarkStart w:id="3990" w:name="_Toc106179756"/>
      <w:bookmarkStart w:id="3991" w:name="_Toc106180267"/>
      <w:bookmarkStart w:id="3992" w:name="_Toc130396092"/>
      <w:bookmarkStart w:id="3993" w:name="_Toc137555366"/>
      <w:bookmarkStart w:id="3994" w:name="_Toc138856893"/>
      <w:bookmarkStart w:id="3995" w:name="_Toc138860752"/>
      <w:bookmarkStart w:id="3996" w:name="_Toc163217745"/>
      <w:r w:rsidRPr="00BE5108">
        <w:rPr>
          <w:rFonts w:eastAsiaTheme="minorEastAsia"/>
        </w:rPr>
        <w:t>7.4.2.4.1</w:t>
      </w:r>
      <w:r w:rsidRPr="00BE5108">
        <w:rPr>
          <w:rFonts w:eastAsiaTheme="minorEastAsia"/>
        </w:rPr>
        <w:tab/>
        <w:t>Initial conditions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997" w:name="_Toc73962983"/>
      <w:bookmarkStart w:id="3998" w:name="_Toc75260160"/>
      <w:bookmarkStart w:id="3999" w:name="_Toc75275702"/>
      <w:bookmarkStart w:id="4000" w:name="_Toc75276213"/>
      <w:bookmarkStart w:id="4001" w:name="_Toc76541712"/>
      <w:bookmarkStart w:id="4002" w:name="_Toc82437481"/>
      <w:bookmarkStart w:id="4003" w:name="_Toc89944847"/>
      <w:bookmarkStart w:id="4004" w:name="_Toc98753865"/>
      <w:bookmarkStart w:id="4005" w:name="_Toc106179757"/>
      <w:bookmarkStart w:id="4006" w:name="_Toc106180268"/>
      <w:bookmarkStart w:id="4007" w:name="_Toc130396093"/>
      <w:bookmarkStart w:id="4008" w:name="_Toc137555367"/>
      <w:bookmarkStart w:id="4009" w:name="_Toc138856894"/>
      <w:bookmarkStart w:id="4010" w:name="_Toc138860753"/>
      <w:bookmarkStart w:id="4011" w:name="_Toc163217746"/>
      <w:r w:rsidRPr="00BE5108">
        <w:rPr>
          <w:rFonts w:eastAsiaTheme="minorEastAsia"/>
        </w:rPr>
        <w:t>7.4.2.4.2</w:t>
      </w:r>
      <w:r w:rsidRPr="00BE5108">
        <w:rPr>
          <w:rFonts w:eastAsiaTheme="minorEastAsia"/>
        </w:rPr>
        <w:tab/>
        <w:t>Procedure for general blocking</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012" w:name="_Toc73962984"/>
      <w:bookmarkStart w:id="4013" w:name="_Toc75260161"/>
      <w:bookmarkStart w:id="4014" w:name="_Toc75275703"/>
      <w:bookmarkStart w:id="4015" w:name="_Toc75276214"/>
      <w:bookmarkStart w:id="4016" w:name="_Toc76541713"/>
      <w:bookmarkStart w:id="4017" w:name="_Toc82437482"/>
      <w:bookmarkStart w:id="4018" w:name="_Toc89944848"/>
      <w:bookmarkStart w:id="4019" w:name="_Toc98753866"/>
      <w:bookmarkStart w:id="4020" w:name="_Toc106179758"/>
      <w:bookmarkStart w:id="4021" w:name="_Toc106180269"/>
      <w:bookmarkStart w:id="4022" w:name="_Toc130396094"/>
      <w:bookmarkStart w:id="4023" w:name="_Toc137555368"/>
      <w:bookmarkStart w:id="4024" w:name="_Toc138856895"/>
      <w:bookmarkStart w:id="4025" w:name="_Toc138860754"/>
      <w:bookmarkStart w:id="4026" w:name="_Toc163217747"/>
      <w:r w:rsidRPr="00BE5108">
        <w:rPr>
          <w:rFonts w:eastAsiaTheme="minorEastAsia"/>
        </w:rPr>
        <w:t>7.4.2.4.3</w:t>
      </w:r>
      <w:r w:rsidRPr="00BE5108">
        <w:rPr>
          <w:rFonts w:eastAsiaTheme="minorEastAsia"/>
        </w:rPr>
        <w:tab/>
        <w:t>Procedure for narrowband blocking</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027" w:name="_Toc73962985"/>
      <w:bookmarkStart w:id="4028" w:name="_Toc75260162"/>
      <w:bookmarkStart w:id="4029" w:name="_Toc75275704"/>
      <w:bookmarkStart w:id="4030" w:name="_Toc75276215"/>
      <w:bookmarkStart w:id="4031" w:name="_Toc76541714"/>
      <w:bookmarkStart w:id="4032" w:name="_Toc82437483"/>
      <w:bookmarkStart w:id="4033" w:name="_Toc89944849"/>
      <w:bookmarkStart w:id="4034" w:name="_Toc98753867"/>
      <w:bookmarkStart w:id="4035" w:name="_Toc106179759"/>
      <w:bookmarkStart w:id="4036" w:name="_Toc106180270"/>
      <w:bookmarkStart w:id="4037" w:name="_Toc130396095"/>
      <w:bookmarkStart w:id="4038" w:name="_Toc137555369"/>
      <w:bookmarkStart w:id="4039" w:name="_Toc138856896"/>
      <w:bookmarkStart w:id="4040" w:name="_Toc138860755"/>
      <w:bookmarkStart w:id="4041" w:name="_Toc163217748"/>
      <w:r w:rsidRPr="00BE5108">
        <w:rPr>
          <w:rFonts w:eastAsiaTheme="minorEastAsia"/>
        </w:rPr>
        <w:t>7.4.2.5</w:t>
      </w:r>
      <w:r w:rsidRPr="00BE5108">
        <w:rPr>
          <w:rFonts w:eastAsiaTheme="minorEastAsia"/>
        </w:rPr>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4283D37" w14:textId="77777777" w:rsidR="00D60968" w:rsidRPr="00BE5108" w:rsidRDefault="00D60968" w:rsidP="00D60968">
      <w:pPr>
        <w:pStyle w:val="Heading5"/>
        <w:ind w:left="1008" w:hanging="1008"/>
        <w:rPr>
          <w:rFonts w:eastAsiaTheme="minorEastAsia"/>
        </w:rPr>
      </w:pPr>
      <w:bookmarkStart w:id="4042" w:name="_Toc73962986"/>
      <w:bookmarkStart w:id="4043" w:name="_Toc75260163"/>
      <w:bookmarkStart w:id="4044" w:name="_Toc75275705"/>
      <w:bookmarkStart w:id="4045" w:name="_Toc75276216"/>
      <w:bookmarkStart w:id="4046" w:name="_Toc76541715"/>
      <w:bookmarkStart w:id="4047" w:name="_Toc82437484"/>
      <w:bookmarkStart w:id="4048" w:name="_Toc89944850"/>
      <w:bookmarkStart w:id="4049" w:name="_Toc98753868"/>
      <w:bookmarkStart w:id="4050" w:name="_Toc106179760"/>
      <w:bookmarkStart w:id="4051" w:name="_Toc106180271"/>
      <w:bookmarkStart w:id="4052" w:name="_Toc130396096"/>
      <w:bookmarkStart w:id="4053" w:name="_Toc137555370"/>
      <w:bookmarkStart w:id="4054" w:name="_Toc138856897"/>
      <w:bookmarkStart w:id="4055" w:name="_Toc138860756"/>
      <w:bookmarkStart w:id="4056" w:name="_Toc163217749"/>
      <w:r w:rsidRPr="00BE5108">
        <w:rPr>
          <w:rFonts w:eastAsiaTheme="minorEastAsia"/>
        </w:rPr>
        <w:t>7.4.2.5.1</w:t>
      </w:r>
      <w:r w:rsidRPr="00BE5108">
        <w:rPr>
          <w:rFonts w:eastAsiaTheme="minorEastAsia"/>
        </w:rPr>
        <w:tab/>
        <w:t>Test requirements for IAB-DU</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057" w:name="_Toc73962987"/>
      <w:bookmarkStart w:id="4058" w:name="_Toc75260164"/>
      <w:bookmarkStart w:id="4059" w:name="_Toc75275706"/>
      <w:bookmarkStart w:id="4060" w:name="_Toc75276217"/>
      <w:bookmarkStart w:id="4061" w:name="_Toc76541716"/>
      <w:bookmarkStart w:id="4062" w:name="_Toc82437485"/>
      <w:bookmarkStart w:id="4063" w:name="_Toc89944851"/>
      <w:bookmarkStart w:id="4064" w:name="_Toc98753869"/>
      <w:bookmarkStart w:id="4065" w:name="_Toc106179761"/>
      <w:bookmarkStart w:id="4066" w:name="_Toc106180272"/>
      <w:bookmarkStart w:id="4067" w:name="_Toc130396097"/>
      <w:bookmarkStart w:id="4068" w:name="_Toc137555371"/>
      <w:bookmarkStart w:id="4069" w:name="_Toc138856898"/>
      <w:bookmarkStart w:id="4070" w:name="_Toc138860757"/>
      <w:bookmarkStart w:id="4071" w:name="_Toc163217750"/>
      <w:r w:rsidRPr="00BE5108">
        <w:rPr>
          <w:rFonts w:eastAsiaTheme="minorEastAsia"/>
        </w:rPr>
        <w:t>7.4.2.5.2</w:t>
      </w:r>
      <w:r w:rsidRPr="00BE5108">
        <w:rPr>
          <w:rFonts w:eastAsiaTheme="minorEastAsia"/>
        </w:rPr>
        <w:tab/>
        <w:t>Test requirements for IAB-MT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072" w:name="_Toc73962988"/>
      <w:bookmarkStart w:id="4073" w:name="_Toc75260165"/>
      <w:bookmarkStart w:id="4074" w:name="_Toc75275707"/>
      <w:bookmarkStart w:id="4075" w:name="_Toc75276218"/>
      <w:bookmarkStart w:id="4076" w:name="_Toc76541717"/>
      <w:bookmarkStart w:id="4077" w:name="_Toc82437486"/>
      <w:bookmarkStart w:id="4078" w:name="_Toc89944852"/>
      <w:bookmarkStart w:id="4079" w:name="_Toc98753870"/>
      <w:bookmarkStart w:id="4080" w:name="_Toc106179762"/>
      <w:bookmarkStart w:id="4081" w:name="_Toc106180273"/>
      <w:bookmarkStart w:id="4082" w:name="_Toc130396098"/>
      <w:bookmarkStart w:id="4083" w:name="_Toc137555372"/>
      <w:bookmarkStart w:id="4084" w:name="_Toc138856899"/>
      <w:bookmarkStart w:id="4085" w:name="_Toc138860758"/>
      <w:bookmarkStart w:id="4086" w:name="_Toc163217751"/>
      <w:r w:rsidRPr="00BE5108">
        <w:rPr>
          <w:rFonts w:eastAsiaTheme="minorEastAsia"/>
        </w:rPr>
        <w:t>7.5</w:t>
      </w:r>
      <w:r w:rsidRPr="00BE5108">
        <w:rPr>
          <w:rFonts w:eastAsiaTheme="minorEastAsia"/>
        </w:rPr>
        <w:tab/>
        <w:t>Out-of-band blocking</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02C427E" w14:textId="77777777" w:rsidR="00D60968" w:rsidRPr="00BE5108" w:rsidRDefault="00D60968" w:rsidP="00D60968">
      <w:pPr>
        <w:pStyle w:val="Heading3"/>
        <w:ind w:left="0" w:firstLine="0"/>
        <w:rPr>
          <w:rFonts w:eastAsiaTheme="minorEastAsia"/>
        </w:rPr>
      </w:pPr>
      <w:bookmarkStart w:id="4087" w:name="_Toc73962989"/>
      <w:bookmarkStart w:id="4088" w:name="_Toc75260166"/>
      <w:bookmarkStart w:id="4089" w:name="_Toc75275708"/>
      <w:bookmarkStart w:id="4090" w:name="_Toc75276219"/>
      <w:bookmarkStart w:id="4091" w:name="_Toc76541718"/>
      <w:bookmarkStart w:id="4092" w:name="_Toc82437487"/>
      <w:bookmarkStart w:id="4093" w:name="_Toc89944853"/>
      <w:bookmarkStart w:id="4094" w:name="_Toc98753871"/>
      <w:bookmarkStart w:id="4095" w:name="_Toc106179763"/>
      <w:bookmarkStart w:id="4096" w:name="_Toc106180274"/>
      <w:bookmarkStart w:id="4097" w:name="_Toc130396099"/>
      <w:bookmarkStart w:id="4098" w:name="_Toc137555373"/>
      <w:bookmarkStart w:id="4099" w:name="_Toc138856900"/>
      <w:bookmarkStart w:id="4100" w:name="_Toc138860759"/>
      <w:bookmarkStart w:id="4101" w:name="_Toc163217752"/>
      <w:r w:rsidRPr="00BE5108">
        <w:rPr>
          <w:rFonts w:eastAsiaTheme="minorEastAsia"/>
        </w:rPr>
        <w:t>7.5.1</w:t>
      </w:r>
      <w:r w:rsidRPr="00BE5108">
        <w:rPr>
          <w:rFonts w:eastAsiaTheme="minorEastAsia"/>
        </w:rPr>
        <w:tab/>
        <w:t>Definition and applicability</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102" w:name="_Toc73962990"/>
      <w:bookmarkStart w:id="4103" w:name="_Toc75260167"/>
      <w:bookmarkStart w:id="4104" w:name="_Toc75275709"/>
      <w:bookmarkStart w:id="4105" w:name="_Toc75276220"/>
      <w:bookmarkStart w:id="4106" w:name="_Toc76541719"/>
      <w:bookmarkStart w:id="4107" w:name="_Toc82437488"/>
      <w:bookmarkStart w:id="4108" w:name="_Toc89944854"/>
      <w:bookmarkStart w:id="4109" w:name="_Toc98753872"/>
      <w:bookmarkStart w:id="4110" w:name="_Toc106179764"/>
      <w:bookmarkStart w:id="4111" w:name="_Toc106180275"/>
      <w:bookmarkStart w:id="4112" w:name="_Toc130396100"/>
      <w:bookmarkStart w:id="4113" w:name="_Toc137555374"/>
      <w:bookmarkStart w:id="4114" w:name="_Toc138856901"/>
      <w:bookmarkStart w:id="4115" w:name="_Toc138860760"/>
      <w:bookmarkStart w:id="4116" w:name="_Toc163217753"/>
      <w:r w:rsidRPr="00BE5108">
        <w:rPr>
          <w:rFonts w:eastAsiaTheme="minorEastAsia"/>
        </w:rPr>
        <w:t>7.5.2</w:t>
      </w:r>
      <w:r w:rsidRPr="00BE5108">
        <w:rPr>
          <w:rFonts w:eastAsiaTheme="minorEastAsia"/>
        </w:rPr>
        <w:tab/>
        <w:t>Minimum requirement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117" w:name="_Toc73962991"/>
      <w:bookmarkStart w:id="4118" w:name="_Toc75260168"/>
      <w:bookmarkStart w:id="4119" w:name="_Toc75275710"/>
      <w:bookmarkStart w:id="4120" w:name="_Toc75276221"/>
      <w:bookmarkStart w:id="4121" w:name="_Toc76541720"/>
      <w:bookmarkStart w:id="4122" w:name="_Toc82437489"/>
      <w:bookmarkStart w:id="4123" w:name="_Toc89944855"/>
      <w:bookmarkStart w:id="4124" w:name="_Toc98753873"/>
      <w:bookmarkStart w:id="4125" w:name="_Toc106179765"/>
      <w:bookmarkStart w:id="4126" w:name="_Toc106180276"/>
      <w:bookmarkStart w:id="4127" w:name="_Toc130396101"/>
      <w:bookmarkStart w:id="4128" w:name="_Toc137555375"/>
      <w:bookmarkStart w:id="4129" w:name="_Toc138856902"/>
      <w:bookmarkStart w:id="4130" w:name="_Toc138860761"/>
      <w:bookmarkStart w:id="4131" w:name="_Toc163217754"/>
      <w:r w:rsidRPr="00BE5108">
        <w:rPr>
          <w:rFonts w:eastAsiaTheme="minorEastAsia"/>
        </w:rPr>
        <w:t>7.5.3</w:t>
      </w:r>
      <w:r w:rsidRPr="00BE5108">
        <w:rPr>
          <w:rFonts w:eastAsiaTheme="minorEastAsia"/>
        </w:rPr>
        <w:tab/>
        <w:t>Test purpose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132" w:name="_Toc73962992"/>
      <w:bookmarkStart w:id="4133" w:name="_Toc75260169"/>
      <w:bookmarkStart w:id="4134" w:name="_Toc75275711"/>
      <w:bookmarkStart w:id="4135" w:name="_Toc75276222"/>
      <w:bookmarkStart w:id="4136" w:name="_Toc76541721"/>
      <w:bookmarkStart w:id="4137" w:name="_Toc82437490"/>
      <w:bookmarkStart w:id="4138" w:name="_Toc89944856"/>
      <w:bookmarkStart w:id="4139" w:name="_Toc98753874"/>
      <w:bookmarkStart w:id="4140" w:name="_Toc106179766"/>
      <w:bookmarkStart w:id="4141" w:name="_Toc106180277"/>
      <w:bookmarkStart w:id="4142" w:name="_Toc130396102"/>
      <w:bookmarkStart w:id="4143" w:name="_Toc137555376"/>
      <w:bookmarkStart w:id="4144" w:name="_Toc138856903"/>
      <w:bookmarkStart w:id="4145" w:name="_Toc138860762"/>
      <w:bookmarkStart w:id="4146" w:name="_Toc163217755"/>
      <w:r w:rsidRPr="00BE5108">
        <w:rPr>
          <w:rFonts w:eastAsiaTheme="minorEastAsia"/>
        </w:rPr>
        <w:t>7.5.4</w:t>
      </w:r>
      <w:r w:rsidRPr="00BE5108">
        <w:rPr>
          <w:rFonts w:eastAsiaTheme="minorEastAsia"/>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F73F2F3" w14:textId="77777777" w:rsidR="00D60968" w:rsidRPr="00BE5108" w:rsidRDefault="00D60968" w:rsidP="00D60968">
      <w:pPr>
        <w:pStyle w:val="Heading4"/>
        <w:ind w:left="864" w:hanging="864"/>
        <w:rPr>
          <w:rFonts w:eastAsiaTheme="minorEastAsia"/>
        </w:rPr>
      </w:pPr>
      <w:bookmarkStart w:id="4147" w:name="_Toc73962993"/>
      <w:bookmarkStart w:id="4148" w:name="_Toc75260170"/>
      <w:bookmarkStart w:id="4149" w:name="_Toc75275712"/>
      <w:bookmarkStart w:id="4150" w:name="_Toc75276223"/>
      <w:bookmarkStart w:id="4151" w:name="_Toc76541722"/>
      <w:bookmarkStart w:id="4152" w:name="_Toc82437491"/>
      <w:bookmarkStart w:id="4153" w:name="_Toc89944857"/>
      <w:bookmarkStart w:id="4154" w:name="_Toc98753875"/>
      <w:bookmarkStart w:id="4155" w:name="_Toc106179767"/>
      <w:bookmarkStart w:id="4156" w:name="_Toc106180278"/>
      <w:bookmarkStart w:id="4157" w:name="_Toc130396103"/>
      <w:bookmarkStart w:id="4158" w:name="_Toc137555377"/>
      <w:bookmarkStart w:id="4159" w:name="_Toc138856904"/>
      <w:bookmarkStart w:id="4160" w:name="_Toc138860763"/>
      <w:bookmarkStart w:id="4161" w:name="_Toc163217756"/>
      <w:r w:rsidRPr="00BE5108">
        <w:rPr>
          <w:rFonts w:eastAsiaTheme="minorEastAsia"/>
        </w:rPr>
        <w:t>7.5.4.1</w:t>
      </w:r>
      <w:r w:rsidRPr="00BE5108">
        <w:rPr>
          <w:rFonts w:eastAsiaTheme="minorEastAsia"/>
        </w:rPr>
        <w:tab/>
        <w:t>Initial 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162" w:name="_Toc73962994"/>
      <w:bookmarkStart w:id="4163" w:name="_Toc75260171"/>
      <w:bookmarkStart w:id="4164" w:name="_Toc75275713"/>
      <w:bookmarkStart w:id="4165" w:name="_Toc75276224"/>
      <w:bookmarkStart w:id="4166" w:name="_Toc76541723"/>
      <w:bookmarkStart w:id="4167" w:name="_Toc82437492"/>
      <w:bookmarkStart w:id="4168" w:name="_Toc89944858"/>
      <w:bookmarkStart w:id="4169" w:name="_Toc98753876"/>
      <w:bookmarkStart w:id="4170" w:name="_Toc106179768"/>
      <w:bookmarkStart w:id="4171" w:name="_Toc106180279"/>
      <w:bookmarkStart w:id="4172" w:name="_Toc130396104"/>
      <w:bookmarkStart w:id="4173" w:name="_Toc137555378"/>
      <w:bookmarkStart w:id="4174" w:name="_Toc138856905"/>
      <w:bookmarkStart w:id="4175" w:name="_Toc138860764"/>
      <w:bookmarkStart w:id="4176" w:name="_Toc163217757"/>
      <w:r w:rsidRPr="00BE5108">
        <w:rPr>
          <w:rFonts w:eastAsiaTheme="minorEastAsia"/>
        </w:rPr>
        <w:t>7.5.4.2</w:t>
      </w:r>
      <w:r w:rsidRPr="00BE5108">
        <w:rPr>
          <w:rFonts w:eastAsiaTheme="minorEastAsia"/>
        </w:rPr>
        <w:tab/>
        <w:t>Procedure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177" w:name="_Toc73962995"/>
      <w:bookmarkStart w:id="4178" w:name="_Toc75260172"/>
      <w:bookmarkStart w:id="4179" w:name="_Toc75275714"/>
      <w:bookmarkStart w:id="4180" w:name="_Toc75276225"/>
      <w:bookmarkStart w:id="4181" w:name="_Toc76541724"/>
      <w:bookmarkStart w:id="4182" w:name="_Toc82437493"/>
      <w:bookmarkStart w:id="4183" w:name="_Toc89944859"/>
      <w:bookmarkStart w:id="4184" w:name="_Toc98753877"/>
      <w:bookmarkStart w:id="4185" w:name="_Toc106179769"/>
      <w:bookmarkStart w:id="4186" w:name="_Toc106180280"/>
      <w:bookmarkStart w:id="4187" w:name="_Toc130396105"/>
      <w:bookmarkStart w:id="4188" w:name="_Toc137555379"/>
      <w:bookmarkStart w:id="4189" w:name="_Toc138856906"/>
      <w:bookmarkStart w:id="4190" w:name="_Toc138860765"/>
      <w:bookmarkStart w:id="4191" w:name="_Toc163217758"/>
      <w:r w:rsidRPr="00BE5108">
        <w:rPr>
          <w:rFonts w:eastAsiaTheme="minorEastAsia"/>
        </w:rPr>
        <w:t>7.5.5</w:t>
      </w:r>
      <w:r w:rsidRPr="00BE5108">
        <w:rPr>
          <w:rFonts w:eastAsiaTheme="minorEastAsia"/>
        </w:rPr>
        <w:tab/>
        <w:t>Test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2960A1DA" w14:textId="77777777" w:rsidR="00D60968" w:rsidRPr="00BE5108" w:rsidRDefault="00D60968" w:rsidP="00D60968">
      <w:pPr>
        <w:pStyle w:val="Heading4"/>
        <w:ind w:left="864" w:hanging="864"/>
        <w:rPr>
          <w:rFonts w:eastAsiaTheme="minorEastAsia"/>
        </w:rPr>
      </w:pPr>
      <w:bookmarkStart w:id="4192" w:name="_Toc73962996"/>
      <w:bookmarkStart w:id="4193" w:name="_Toc75260173"/>
      <w:bookmarkStart w:id="4194" w:name="_Toc75275715"/>
      <w:bookmarkStart w:id="4195" w:name="_Toc75276226"/>
      <w:bookmarkStart w:id="4196" w:name="_Toc76541725"/>
      <w:bookmarkStart w:id="4197" w:name="_Toc82437494"/>
      <w:bookmarkStart w:id="4198" w:name="_Toc89944860"/>
      <w:bookmarkStart w:id="4199" w:name="_Toc98753878"/>
      <w:bookmarkStart w:id="4200" w:name="_Toc106179770"/>
      <w:bookmarkStart w:id="4201" w:name="_Toc106180281"/>
      <w:bookmarkStart w:id="4202" w:name="_Toc130396106"/>
      <w:bookmarkStart w:id="4203" w:name="_Toc137555380"/>
      <w:bookmarkStart w:id="4204" w:name="_Toc138856907"/>
      <w:bookmarkStart w:id="4205" w:name="_Toc138860766"/>
      <w:bookmarkStart w:id="4206" w:name="_Toc163217759"/>
      <w:r w:rsidRPr="00BE5108">
        <w:rPr>
          <w:rFonts w:eastAsiaTheme="minorEastAsia"/>
        </w:rPr>
        <w:t>7.5.5.1</w:t>
      </w:r>
      <w:r w:rsidRPr="00BE5108">
        <w:rPr>
          <w:rFonts w:eastAsiaTheme="minorEastAsia"/>
        </w:rPr>
        <w:tab/>
        <w:t>General requirements for IAB-DU</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207" w:name="_Toc73962997"/>
      <w:bookmarkStart w:id="4208" w:name="_Toc75260174"/>
      <w:bookmarkStart w:id="4209" w:name="_Toc75275716"/>
      <w:bookmarkStart w:id="4210" w:name="_Toc75276227"/>
      <w:bookmarkStart w:id="4211" w:name="_Toc76541726"/>
      <w:bookmarkStart w:id="4212" w:name="_Toc82437495"/>
      <w:bookmarkStart w:id="4213" w:name="_Toc89944861"/>
      <w:bookmarkStart w:id="4214" w:name="_Toc98753879"/>
      <w:bookmarkStart w:id="4215" w:name="_Toc106179771"/>
      <w:bookmarkStart w:id="4216" w:name="_Toc106180282"/>
      <w:bookmarkStart w:id="4217" w:name="_Toc130396107"/>
      <w:bookmarkStart w:id="4218" w:name="_Toc137555381"/>
      <w:bookmarkStart w:id="4219" w:name="_Toc138856908"/>
      <w:bookmarkStart w:id="4220" w:name="_Toc138860767"/>
      <w:bookmarkStart w:id="4221" w:name="_Toc163217760"/>
      <w:r w:rsidRPr="00BE5108">
        <w:rPr>
          <w:rFonts w:eastAsiaTheme="minorEastAsia"/>
        </w:rPr>
        <w:t>7.5.5.2</w:t>
      </w:r>
      <w:r w:rsidRPr="00BE5108">
        <w:rPr>
          <w:rFonts w:eastAsiaTheme="minorEastAsia"/>
        </w:rPr>
        <w:tab/>
        <w:t>Co-location requirements for IAB-DU</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222" w:name="_Toc73962998"/>
      <w:bookmarkStart w:id="4223" w:name="_Toc75260175"/>
      <w:bookmarkStart w:id="4224" w:name="_Toc75275717"/>
      <w:bookmarkStart w:id="4225" w:name="_Toc75276228"/>
      <w:bookmarkStart w:id="4226" w:name="_Toc76541727"/>
      <w:bookmarkStart w:id="4227" w:name="_Toc82437496"/>
      <w:bookmarkStart w:id="4228" w:name="_Toc89944862"/>
      <w:bookmarkStart w:id="4229" w:name="_Toc98753880"/>
      <w:bookmarkStart w:id="4230" w:name="_Toc106179772"/>
      <w:bookmarkStart w:id="4231" w:name="_Toc106180283"/>
      <w:bookmarkStart w:id="4232" w:name="_Toc130396108"/>
      <w:bookmarkStart w:id="4233" w:name="_Toc137555382"/>
      <w:bookmarkStart w:id="4234" w:name="_Toc138856909"/>
      <w:bookmarkStart w:id="4235" w:name="_Toc138860768"/>
      <w:bookmarkStart w:id="4236" w:name="_Toc163217761"/>
      <w:r w:rsidRPr="00BE5108">
        <w:rPr>
          <w:rFonts w:eastAsiaTheme="minorEastAsia"/>
        </w:rPr>
        <w:t>7.5.5.3</w:t>
      </w:r>
      <w:r w:rsidRPr="00BE5108">
        <w:rPr>
          <w:rFonts w:eastAsiaTheme="minorEastAsia"/>
        </w:rPr>
        <w:tab/>
        <w:t>General requirements for IAB-MT</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237" w:name="_Toc73962999"/>
      <w:bookmarkStart w:id="4238" w:name="_Toc75260176"/>
      <w:bookmarkStart w:id="4239" w:name="_Toc75275718"/>
      <w:bookmarkStart w:id="4240" w:name="_Toc75276229"/>
      <w:bookmarkStart w:id="4241" w:name="_Toc76541728"/>
      <w:bookmarkStart w:id="4242" w:name="_Toc82437497"/>
      <w:bookmarkStart w:id="4243" w:name="_Toc89944863"/>
      <w:bookmarkStart w:id="4244" w:name="_Toc98753881"/>
      <w:bookmarkStart w:id="4245" w:name="_Toc106179773"/>
      <w:bookmarkStart w:id="4246" w:name="_Toc106180284"/>
      <w:bookmarkStart w:id="4247" w:name="_Toc130396109"/>
      <w:bookmarkStart w:id="4248" w:name="_Toc137555383"/>
      <w:bookmarkStart w:id="4249" w:name="_Toc138856910"/>
      <w:bookmarkStart w:id="4250" w:name="_Toc138860769"/>
      <w:bookmarkStart w:id="4251" w:name="_Toc163217762"/>
      <w:r w:rsidRPr="00BE5108">
        <w:rPr>
          <w:rFonts w:eastAsiaTheme="minorEastAsia"/>
        </w:rPr>
        <w:t>7.5.5.4</w:t>
      </w:r>
      <w:r w:rsidRPr="00BE5108">
        <w:rPr>
          <w:rFonts w:eastAsiaTheme="minorEastAsia"/>
        </w:rPr>
        <w:tab/>
        <w:t>Co-location requirements for IAB-MT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252" w:name="_Toc73963000"/>
      <w:bookmarkStart w:id="4253" w:name="_Toc75260177"/>
      <w:bookmarkStart w:id="4254" w:name="_Toc75275719"/>
      <w:bookmarkStart w:id="4255" w:name="_Toc75276230"/>
      <w:bookmarkStart w:id="4256" w:name="_Toc76541729"/>
      <w:bookmarkStart w:id="4257" w:name="_Toc82437498"/>
      <w:bookmarkStart w:id="4258" w:name="_Toc89944864"/>
      <w:bookmarkStart w:id="4259" w:name="_Toc98753882"/>
      <w:bookmarkStart w:id="4260" w:name="_Toc106179774"/>
      <w:bookmarkStart w:id="4261" w:name="_Toc106180285"/>
      <w:bookmarkStart w:id="4262" w:name="_Toc130396110"/>
      <w:bookmarkStart w:id="4263" w:name="_Toc137555384"/>
      <w:bookmarkStart w:id="4264" w:name="_Toc138856911"/>
      <w:bookmarkStart w:id="4265" w:name="_Toc138860770"/>
      <w:bookmarkStart w:id="4266" w:name="_Toc163217763"/>
      <w:r w:rsidRPr="00BE5108">
        <w:rPr>
          <w:rFonts w:eastAsiaTheme="minorEastAsia"/>
        </w:rPr>
        <w:t>7.6</w:t>
      </w:r>
      <w:r w:rsidRPr="00BE5108">
        <w:rPr>
          <w:rFonts w:eastAsiaTheme="minorEastAsia"/>
        </w:rPr>
        <w:tab/>
        <w:t>Receiver spurious emissions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BFFE4B2" w14:textId="77777777" w:rsidR="00D60968" w:rsidRPr="00BE5108" w:rsidRDefault="00D60968" w:rsidP="00D60968">
      <w:pPr>
        <w:pStyle w:val="Heading3"/>
        <w:ind w:left="0" w:firstLine="0"/>
        <w:rPr>
          <w:rFonts w:eastAsiaTheme="minorEastAsia"/>
        </w:rPr>
      </w:pPr>
      <w:bookmarkStart w:id="4267" w:name="_Toc73963001"/>
      <w:bookmarkStart w:id="4268" w:name="_Toc75260178"/>
      <w:bookmarkStart w:id="4269" w:name="_Toc75275720"/>
      <w:bookmarkStart w:id="4270" w:name="_Toc75276231"/>
      <w:bookmarkStart w:id="4271" w:name="_Toc76541730"/>
      <w:bookmarkStart w:id="4272" w:name="_Toc82437499"/>
      <w:bookmarkStart w:id="4273" w:name="_Toc89944865"/>
      <w:bookmarkStart w:id="4274" w:name="_Toc98753883"/>
      <w:bookmarkStart w:id="4275" w:name="_Toc106179775"/>
      <w:bookmarkStart w:id="4276" w:name="_Toc106180286"/>
      <w:bookmarkStart w:id="4277" w:name="_Toc130396111"/>
      <w:bookmarkStart w:id="4278" w:name="_Toc137555385"/>
      <w:bookmarkStart w:id="4279" w:name="_Toc138856912"/>
      <w:bookmarkStart w:id="4280" w:name="_Toc138860771"/>
      <w:bookmarkStart w:id="4281" w:name="_Toc163217764"/>
      <w:r w:rsidRPr="00BE5108">
        <w:rPr>
          <w:rFonts w:eastAsiaTheme="minorEastAsia"/>
        </w:rPr>
        <w:t>7.6.1</w:t>
      </w:r>
      <w:r w:rsidRPr="00BE5108">
        <w:rPr>
          <w:rFonts w:eastAsiaTheme="minorEastAsia"/>
        </w:rPr>
        <w:tab/>
        <w:t>Definition and applicability</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282" w:name="_Toc73963002"/>
      <w:bookmarkStart w:id="4283" w:name="_Toc75260179"/>
      <w:bookmarkStart w:id="4284" w:name="_Toc75275721"/>
      <w:bookmarkStart w:id="4285" w:name="_Toc75276232"/>
      <w:bookmarkStart w:id="4286" w:name="_Toc76541731"/>
      <w:bookmarkStart w:id="4287" w:name="_Toc82437500"/>
      <w:bookmarkStart w:id="4288" w:name="_Toc89944866"/>
      <w:bookmarkStart w:id="4289" w:name="_Toc98753884"/>
      <w:bookmarkStart w:id="4290" w:name="_Toc106179776"/>
      <w:bookmarkStart w:id="4291" w:name="_Toc106180287"/>
      <w:bookmarkStart w:id="4292" w:name="_Toc130396112"/>
      <w:bookmarkStart w:id="4293" w:name="_Toc137555386"/>
      <w:bookmarkStart w:id="4294" w:name="_Toc138856913"/>
      <w:bookmarkStart w:id="4295" w:name="_Toc138860772"/>
      <w:bookmarkStart w:id="4296" w:name="_Toc163217765"/>
      <w:r w:rsidRPr="00BE5108">
        <w:rPr>
          <w:rFonts w:eastAsiaTheme="minorEastAsia"/>
        </w:rPr>
        <w:t>7.6.2</w:t>
      </w:r>
      <w:r w:rsidRPr="00BE5108">
        <w:rPr>
          <w:rFonts w:eastAsiaTheme="minorEastAsia"/>
        </w:rPr>
        <w:tab/>
        <w:t>Minimum requirement</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297" w:name="_Toc73963003"/>
      <w:bookmarkStart w:id="4298" w:name="_Toc75260180"/>
      <w:bookmarkStart w:id="4299" w:name="_Toc75275722"/>
      <w:bookmarkStart w:id="4300" w:name="_Toc75276233"/>
      <w:bookmarkStart w:id="4301" w:name="_Toc76541732"/>
      <w:bookmarkStart w:id="4302" w:name="_Toc82437501"/>
      <w:bookmarkStart w:id="4303" w:name="_Toc89944867"/>
      <w:bookmarkStart w:id="4304" w:name="_Toc98753885"/>
      <w:bookmarkStart w:id="4305" w:name="_Toc106179777"/>
      <w:bookmarkStart w:id="4306" w:name="_Toc106180288"/>
      <w:bookmarkStart w:id="4307" w:name="_Toc130396113"/>
      <w:bookmarkStart w:id="4308" w:name="_Toc137555387"/>
      <w:bookmarkStart w:id="4309" w:name="_Toc138856914"/>
      <w:bookmarkStart w:id="4310" w:name="_Toc138860773"/>
      <w:bookmarkStart w:id="4311" w:name="_Toc163217766"/>
      <w:r w:rsidRPr="00BE5108">
        <w:rPr>
          <w:rFonts w:eastAsiaTheme="minorEastAsia"/>
        </w:rPr>
        <w:t>7.6.3</w:t>
      </w:r>
      <w:r w:rsidRPr="00BE5108">
        <w:rPr>
          <w:rFonts w:eastAsiaTheme="minorEastAsia"/>
        </w:rPr>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312" w:name="_Toc73963004"/>
      <w:bookmarkStart w:id="4313" w:name="_Toc75260181"/>
      <w:bookmarkStart w:id="4314" w:name="_Toc75275723"/>
      <w:bookmarkStart w:id="4315" w:name="_Toc75276234"/>
      <w:bookmarkStart w:id="4316" w:name="_Toc76541733"/>
      <w:bookmarkStart w:id="4317" w:name="_Toc82437502"/>
      <w:bookmarkStart w:id="4318" w:name="_Toc89944868"/>
      <w:bookmarkStart w:id="4319" w:name="_Toc98753886"/>
      <w:bookmarkStart w:id="4320" w:name="_Toc106179778"/>
      <w:bookmarkStart w:id="4321" w:name="_Toc106180289"/>
      <w:bookmarkStart w:id="4322" w:name="_Toc130396114"/>
      <w:bookmarkStart w:id="4323" w:name="_Toc137555388"/>
      <w:bookmarkStart w:id="4324" w:name="_Toc138856915"/>
      <w:bookmarkStart w:id="4325" w:name="_Toc138860774"/>
      <w:bookmarkStart w:id="4326" w:name="_Toc163217767"/>
      <w:r w:rsidRPr="00BE5108">
        <w:rPr>
          <w:rFonts w:eastAsiaTheme="minorEastAsia"/>
        </w:rPr>
        <w:t>7.6.4</w:t>
      </w:r>
      <w:r w:rsidRPr="00BE5108">
        <w:rPr>
          <w:rFonts w:eastAsiaTheme="minorEastAsia"/>
        </w:rPr>
        <w:tab/>
        <w:t>Method of test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3BB3F36" w14:textId="77777777" w:rsidR="00D60968" w:rsidRPr="00BE5108" w:rsidRDefault="00D60968" w:rsidP="00D60968">
      <w:pPr>
        <w:pStyle w:val="Heading4"/>
        <w:ind w:left="864" w:hanging="864"/>
        <w:rPr>
          <w:rFonts w:eastAsiaTheme="minorEastAsia"/>
        </w:rPr>
      </w:pPr>
      <w:bookmarkStart w:id="4327" w:name="_Toc73963005"/>
      <w:bookmarkStart w:id="4328" w:name="_Toc75260182"/>
      <w:bookmarkStart w:id="4329" w:name="_Toc75275724"/>
      <w:bookmarkStart w:id="4330" w:name="_Toc75276235"/>
      <w:bookmarkStart w:id="4331" w:name="_Toc76541734"/>
      <w:bookmarkStart w:id="4332" w:name="_Toc82437503"/>
      <w:bookmarkStart w:id="4333" w:name="_Toc89944869"/>
      <w:bookmarkStart w:id="4334" w:name="_Toc98753887"/>
      <w:bookmarkStart w:id="4335" w:name="_Toc106179779"/>
      <w:bookmarkStart w:id="4336" w:name="_Toc106180290"/>
      <w:bookmarkStart w:id="4337" w:name="_Toc130396115"/>
      <w:bookmarkStart w:id="4338" w:name="_Toc137555389"/>
      <w:bookmarkStart w:id="4339" w:name="_Toc138856916"/>
      <w:bookmarkStart w:id="4340" w:name="_Toc138860775"/>
      <w:bookmarkStart w:id="4341" w:name="_Toc163217768"/>
      <w:r w:rsidRPr="00BE5108">
        <w:rPr>
          <w:rFonts w:eastAsiaTheme="minorEastAsia"/>
        </w:rPr>
        <w:t>7.6.4.1</w:t>
      </w:r>
      <w:r w:rsidRPr="00BE5108">
        <w:rPr>
          <w:rFonts w:eastAsiaTheme="minorEastAsia"/>
        </w:rPr>
        <w:tab/>
        <w:t>Initial conditions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342" w:name="_Toc73963006"/>
      <w:bookmarkStart w:id="4343" w:name="_Toc75260183"/>
      <w:bookmarkStart w:id="4344" w:name="_Toc75275725"/>
      <w:bookmarkStart w:id="4345" w:name="_Toc75276236"/>
      <w:bookmarkStart w:id="4346" w:name="_Toc76541735"/>
      <w:bookmarkStart w:id="4347" w:name="_Toc82437504"/>
      <w:bookmarkStart w:id="4348" w:name="_Toc89944870"/>
      <w:bookmarkStart w:id="4349" w:name="_Toc98753888"/>
      <w:bookmarkStart w:id="4350" w:name="_Toc106179780"/>
      <w:bookmarkStart w:id="4351" w:name="_Toc106180291"/>
      <w:bookmarkStart w:id="4352" w:name="_Toc130396116"/>
      <w:bookmarkStart w:id="4353" w:name="_Toc137555390"/>
      <w:bookmarkStart w:id="4354" w:name="_Toc138856917"/>
      <w:bookmarkStart w:id="4355" w:name="_Toc138860776"/>
      <w:bookmarkStart w:id="4356" w:name="_Toc163217769"/>
      <w:r w:rsidRPr="00BE5108">
        <w:rPr>
          <w:rFonts w:eastAsiaTheme="minorEastAsia"/>
        </w:rPr>
        <w:t>7.6.4.2</w:t>
      </w:r>
      <w:r w:rsidRPr="00BE5108">
        <w:rPr>
          <w:rFonts w:eastAsiaTheme="minorEastAsia"/>
        </w:rPr>
        <w:tab/>
        <w:t>Procedure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357" w:name="_Toc73963007"/>
      <w:bookmarkStart w:id="4358" w:name="_Toc75260184"/>
      <w:bookmarkStart w:id="4359" w:name="_Toc75275726"/>
      <w:bookmarkStart w:id="4360" w:name="_Toc75276237"/>
      <w:bookmarkStart w:id="4361" w:name="_Toc76541736"/>
      <w:bookmarkStart w:id="4362" w:name="_Toc82437505"/>
      <w:bookmarkStart w:id="4363" w:name="_Toc89944871"/>
      <w:bookmarkStart w:id="4364" w:name="_Toc98753889"/>
      <w:bookmarkStart w:id="4365" w:name="_Toc106179781"/>
      <w:bookmarkStart w:id="4366" w:name="_Toc106180292"/>
      <w:bookmarkStart w:id="4367" w:name="_Toc130396117"/>
      <w:bookmarkStart w:id="4368" w:name="_Toc137555391"/>
      <w:bookmarkStart w:id="4369" w:name="_Toc138856918"/>
      <w:bookmarkStart w:id="4370" w:name="_Toc138860777"/>
      <w:bookmarkStart w:id="4371" w:name="_Toc163217770"/>
      <w:r w:rsidRPr="00BE5108">
        <w:rPr>
          <w:rFonts w:eastAsiaTheme="minorEastAsia"/>
        </w:rPr>
        <w:t>7.6.5</w:t>
      </w:r>
      <w:r w:rsidRPr="00BE5108">
        <w:rPr>
          <w:rFonts w:eastAsiaTheme="minorEastAsia"/>
        </w:rPr>
        <w:tab/>
        <w:t>Test requirements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4C57A9A" w14:textId="77777777" w:rsidR="00D60968" w:rsidRPr="00BE5108" w:rsidRDefault="00D60968" w:rsidP="00D60968">
      <w:pPr>
        <w:pStyle w:val="Heading4"/>
        <w:ind w:left="864" w:hanging="864"/>
        <w:rPr>
          <w:rFonts w:eastAsiaTheme="minorEastAsia"/>
        </w:rPr>
      </w:pPr>
      <w:bookmarkStart w:id="4372" w:name="_Toc73963008"/>
      <w:bookmarkStart w:id="4373" w:name="_Toc75260185"/>
      <w:bookmarkStart w:id="4374" w:name="_Toc75275727"/>
      <w:bookmarkStart w:id="4375" w:name="_Toc75276238"/>
      <w:bookmarkStart w:id="4376" w:name="_Toc76541737"/>
      <w:bookmarkStart w:id="4377" w:name="_Toc82437506"/>
      <w:bookmarkStart w:id="4378" w:name="_Toc89944872"/>
      <w:bookmarkStart w:id="4379" w:name="_Toc98753890"/>
      <w:bookmarkStart w:id="4380" w:name="_Toc106179782"/>
      <w:bookmarkStart w:id="4381" w:name="_Toc106180293"/>
      <w:bookmarkStart w:id="4382" w:name="_Toc130396118"/>
      <w:bookmarkStart w:id="4383" w:name="_Toc137555392"/>
      <w:bookmarkStart w:id="4384" w:name="_Toc138856919"/>
      <w:bookmarkStart w:id="4385" w:name="_Toc138860778"/>
      <w:bookmarkStart w:id="4386" w:name="_Toc163217771"/>
      <w:r w:rsidRPr="00BE5108">
        <w:rPr>
          <w:rFonts w:eastAsiaTheme="minorEastAsia"/>
        </w:rPr>
        <w:t>7.6.5.1</w:t>
      </w:r>
      <w:r w:rsidRPr="00BE5108">
        <w:rPr>
          <w:rFonts w:eastAsiaTheme="minorEastAsia"/>
        </w:rPr>
        <w:tab/>
        <w:t>Basic limits for IAB-DU</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387" w:name="_Toc73963009"/>
      <w:bookmarkStart w:id="4388" w:name="_Toc75260186"/>
      <w:bookmarkStart w:id="4389" w:name="_Toc75275728"/>
      <w:bookmarkStart w:id="4390" w:name="_Toc75276239"/>
      <w:bookmarkStart w:id="4391" w:name="_Toc76541738"/>
      <w:bookmarkStart w:id="4392" w:name="_Toc82437507"/>
      <w:bookmarkStart w:id="4393" w:name="_Toc89944873"/>
      <w:bookmarkStart w:id="4394" w:name="_Toc98753891"/>
      <w:bookmarkStart w:id="4395" w:name="_Toc106179783"/>
      <w:bookmarkStart w:id="4396" w:name="_Toc106180294"/>
      <w:bookmarkStart w:id="4397" w:name="_Toc130396119"/>
      <w:bookmarkStart w:id="4398" w:name="_Toc137555393"/>
      <w:bookmarkStart w:id="4399" w:name="_Toc138856920"/>
      <w:bookmarkStart w:id="4400" w:name="_Toc138860779"/>
      <w:bookmarkStart w:id="4401" w:name="_Toc163217772"/>
      <w:r w:rsidRPr="00BE5108">
        <w:rPr>
          <w:rFonts w:eastAsiaTheme="minorEastAsia"/>
        </w:rPr>
        <w:t>7.6.5.2</w:t>
      </w:r>
      <w:r w:rsidRPr="00BE5108">
        <w:rPr>
          <w:rFonts w:eastAsiaTheme="minorEastAsia"/>
        </w:rPr>
        <w:tab/>
        <w:t>Test requirement for IAB-DU</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402" w:name="_Toc73963010"/>
      <w:bookmarkStart w:id="4403" w:name="_Toc75260187"/>
      <w:bookmarkStart w:id="4404" w:name="_Toc75275729"/>
      <w:bookmarkStart w:id="4405" w:name="_Toc75276240"/>
      <w:bookmarkStart w:id="4406" w:name="_Toc76541739"/>
      <w:bookmarkStart w:id="4407" w:name="_Toc82437508"/>
      <w:bookmarkStart w:id="4408" w:name="_Toc89944874"/>
      <w:bookmarkStart w:id="4409" w:name="_Toc98753892"/>
      <w:bookmarkStart w:id="4410" w:name="_Toc106179784"/>
      <w:bookmarkStart w:id="4411" w:name="_Toc106180295"/>
      <w:bookmarkStart w:id="4412" w:name="_Toc130396120"/>
      <w:bookmarkStart w:id="4413" w:name="_Toc137555394"/>
      <w:bookmarkStart w:id="4414" w:name="_Toc138856921"/>
      <w:bookmarkStart w:id="4415" w:name="_Toc138860780"/>
      <w:bookmarkStart w:id="4416" w:name="_Toc163217773"/>
      <w:r w:rsidRPr="00BE5108">
        <w:rPr>
          <w:rFonts w:eastAsiaTheme="minorEastAsia"/>
        </w:rPr>
        <w:t>7.6.5.3</w:t>
      </w:r>
      <w:r w:rsidRPr="00BE5108">
        <w:rPr>
          <w:rFonts w:eastAsiaTheme="minorEastAsia"/>
        </w:rPr>
        <w:tab/>
        <w:t>Basic limits for IAB-MT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417" w:name="_Toc73963011"/>
      <w:bookmarkStart w:id="4418" w:name="_Toc75260188"/>
      <w:bookmarkStart w:id="4419" w:name="_Toc75275730"/>
      <w:bookmarkStart w:id="4420" w:name="_Toc75276241"/>
      <w:bookmarkStart w:id="4421" w:name="_Toc76541740"/>
      <w:bookmarkStart w:id="4422" w:name="_Toc82437509"/>
      <w:bookmarkStart w:id="4423" w:name="_Toc89944875"/>
      <w:bookmarkStart w:id="4424" w:name="_Toc98753893"/>
      <w:bookmarkStart w:id="4425" w:name="_Toc106179785"/>
      <w:bookmarkStart w:id="4426" w:name="_Toc106180296"/>
      <w:bookmarkStart w:id="4427" w:name="_Toc130396121"/>
      <w:bookmarkStart w:id="4428" w:name="_Toc137555395"/>
      <w:bookmarkStart w:id="4429" w:name="_Toc138856922"/>
      <w:bookmarkStart w:id="4430" w:name="_Toc138860781"/>
      <w:bookmarkStart w:id="4431" w:name="_Toc163217774"/>
      <w:r w:rsidRPr="00BE5108">
        <w:rPr>
          <w:rFonts w:eastAsiaTheme="minorEastAsia"/>
        </w:rPr>
        <w:t>7.6.5.4</w:t>
      </w:r>
      <w:r w:rsidRPr="00BE5108">
        <w:rPr>
          <w:rFonts w:eastAsiaTheme="minorEastAsia"/>
        </w:rPr>
        <w:tab/>
        <w:t>Test requirement for IAB-MT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432" w:name="_Toc73963012"/>
      <w:bookmarkStart w:id="4433" w:name="_Toc75260189"/>
      <w:bookmarkStart w:id="4434" w:name="_Toc75275731"/>
      <w:bookmarkStart w:id="4435" w:name="_Toc75276242"/>
      <w:bookmarkStart w:id="4436" w:name="_Toc76541741"/>
      <w:bookmarkStart w:id="4437" w:name="_Toc82437510"/>
      <w:bookmarkStart w:id="4438" w:name="_Toc89944876"/>
      <w:bookmarkStart w:id="4439" w:name="_Toc98753894"/>
      <w:bookmarkStart w:id="4440" w:name="_Toc106179786"/>
      <w:bookmarkStart w:id="4441" w:name="_Toc106180297"/>
      <w:bookmarkStart w:id="4442" w:name="_Toc130396122"/>
      <w:bookmarkStart w:id="4443" w:name="_Toc137555396"/>
      <w:bookmarkStart w:id="4444" w:name="_Toc138856923"/>
      <w:bookmarkStart w:id="4445" w:name="_Toc138860782"/>
      <w:bookmarkStart w:id="4446" w:name="_Toc163217775"/>
      <w:r w:rsidRPr="00BE5108">
        <w:rPr>
          <w:rFonts w:eastAsiaTheme="minorEastAsia"/>
        </w:rPr>
        <w:t>7.7</w:t>
      </w:r>
      <w:r w:rsidRPr="00BE5108">
        <w:rPr>
          <w:rFonts w:eastAsiaTheme="minorEastAsia"/>
        </w:rPr>
        <w:tab/>
        <w:t>Receiver intermodulation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D23D423" w14:textId="77777777" w:rsidR="00C87888" w:rsidRPr="00BE5108" w:rsidRDefault="00C87888" w:rsidP="00C87888">
      <w:pPr>
        <w:pStyle w:val="Heading3"/>
        <w:rPr>
          <w:rFonts w:eastAsiaTheme="minorEastAsia"/>
        </w:rPr>
      </w:pPr>
      <w:bookmarkStart w:id="4447" w:name="_Toc73963013"/>
      <w:bookmarkStart w:id="4448" w:name="_Toc75260190"/>
      <w:bookmarkStart w:id="4449" w:name="_Toc75275732"/>
      <w:bookmarkStart w:id="4450" w:name="_Toc75276243"/>
      <w:bookmarkStart w:id="4451" w:name="_Toc76541742"/>
      <w:bookmarkStart w:id="4452" w:name="_Toc82437511"/>
      <w:bookmarkStart w:id="4453" w:name="_Toc89944877"/>
      <w:bookmarkStart w:id="4454" w:name="_Toc98753895"/>
      <w:bookmarkStart w:id="4455" w:name="_Toc106179787"/>
      <w:bookmarkStart w:id="4456" w:name="_Toc106180298"/>
      <w:bookmarkStart w:id="4457" w:name="_Toc130396123"/>
      <w:bookmarkStart w:id="4458" w:name="_Toc137555397"/>
      <w:bookmarkStart w:id="4459" w:name="_Toc138856924"/>
      <w:bookmarkStart w:id="4460" w:name="_Toc138860783"/>
      <w:bookmarkStart w:id="4461" w:name="_Toc163217776"/>
      <w:r w:rsidRPr="00BE5108">
        <w:rPr>
          <w:rFonts w:eastAsiaTheme="minorEastAsia"/>
        </w:rPr>
        <w:t>7.7.1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462" w:name="_Toc73963014"/>
      <w:bookmarkStart w:id="4463" w:name="_Toc75260191"/>
      <w:bookmarkStart w:id="4464" w:name="_Toc75275733"/>
      <w:bookmarkStart w:id="4465" w:name="_Toc75276244"/>
      <w:bookmarkStart w:id="4466" w:name="_Toc76541743"/>
      <w:bookmarkStart w:id="4467" w:name="_Toc82437512"/>
      <w:bookmarkStart w:id="4468" w:name="_Toc89944878"/>
      <w:bookmarkStart w:id="4469" w:name="_Toc98753896"/>
      <w:bookmarkStart w:id="4470" w:name="_Toc106179788"/>
      <w:bookmarkStart w:id="4471" w:name="_Toc106180299"/>
      <w:bookmarkStart w:id="4472" w:name="_Toc130396124"/>
      <w:bookmarkStart w:id="4473" w:name="_Toc137555398"/>
      <w:bookmarkStart w:id="4474" w:name="_Toc138856925"/>
      <w:bookmarkStart w:id="4475" w:name="_Toc138860784"/>
      <w:bookmarkStart w:id="4476" w:name="_Toc163217777"/>
      <w:r w:rsidRPr="00BE5108">
        <w:rPr>
          <w:rFonts w:eastAsiaTheme="minorEastAsia"/>
        </w:rPr>
        <w:t>7.7.2</w:t>
      </w:r>
      <w:r w:rsidRPr="00BE5108">
        <w:rPr>
          <w:rFonts w:eastAsiaTheme="minorEastAsia"/>
        </w:rPr>
        <w:tab/>
        <w:t>Minimum requirement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477" w:name="_Toc73963015"/>
      <w:bookmarkStart w:id="4478" w:name="_Toc75260192"/>
      <w:bookmarkStart w:id="4479" w:name="_Toc75275734"/>
      <w:bookmarkStart w:id="4480" w:name="_Toc75276245"/>
      <w:bookmarkStart w:id="4481" w:name="_Toc76541744"/>
      <w:bookmarkStart w:id="4482" w:name="_Toc82437513"/>
      <w:bookmarkStart w:id="4483" w:name="_Toc89944879"/>
      <w:bookmarkStart w:id="4484" w:name="_Toc98753897"/>
      <w:bookmarkStart w:id="4485" w:name="_Toc106179789"/>
      <w:bookmarkStart w:id="4486" w:name="_Toc106180300"/>
      <w:bookmarkStart w:id="4487" w:name="_Toc130396125"/>
      <w:bookmarkStart w:id="4488" w:name="_Toc137555399"/>
      <w:bookmarkStart w:id="4489" w:name="_Toc138856926"/>
      <w:bookmarkStart w:id="4490" w:name="_Toc138860785"/>
      <w:bookmarkStart w:id="4491" w:name="_Toc163217778"/>
      <w:r w:rsidRPr="00BE5108">
        <w:rPr>
          <w:rFonts w:eastAsiaTheme="minorEastAsia"/>
        </w:rPr>
        <w:t>7.7.3</w:t>
      </w:r>
      <w:r w:rsidRPr="00BE5108">
        <w:rPr>
          <w:rFonts w:eastAsiaTheme="minorEastAsia"/>
        </w:rPr>
        <w:tab/>
        <w:t>Test purpose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492" w:name="_Toc73963016"/>
      <w:bookmarkStart w:id="4493" w:name="_Toc75260193"/>
      <w:bookmarkStart w:id="4494" w:name="_Toc75275735"/>
      <w:bookmarkStart w:id="4495" w:name="_Toc75276246"/>
      <w:bookmarkStart w:id="4496" w:name="_Toc76541745"/>
      <w:bookmarkStart w:id="4497" w:name="_Toc82437514"/>
      <w:bookmarkStart w:id="4498" w:name="_Toc89944880"/>
      <w:bookmarkStart w:id="4499" w:name="_Toc98753898"/>
      <w:bookmarkStart w:id="4500" w:name="_Toc106179790"/>
      <w:bookmarkStart w:id="4501" w:name="_Toc106180301"/>
      <w:bookmarkStart w:id="4502" w:name="_Toc130396126"/>
      <w:bookmarkStart w:id="4503" w:name="_Toc137555400"/>
      <w:bookmarkStart w:id="4504" w:name="_Toc138856927"/>
      <w:bookmarkStart w:id="4505" w:name="_Toc138860786"/>
      <w:bookmarkStart w:id="4506" w:name="_Toc163217779"/>
      <w:r w:rsidRPr="00BE5108">
        <w:rPr>
          <w:rFonts w:eastAsiaTheme="minorEastAsia"/>
        </w:rPr>
        <w:t>7.7.4</w:t>
      </w:r>
      <w:r w:rsidRPr="00BE5108">
        <w:rPr>
          <w:rFonts w:eastAsiaTheme="minorEastAsia"/>
        </w:rPr>
        <w:tab/>
        <w:t>Method of test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B39855E" w14:textId="77777777" w:rsidR="00C87888" w:rsidRPr="00BE5108" w:rsidRDefault="00C87888" w:rsidP="00C87888">
      <w:pPr>
        <w:pStyle w:val="Heading4"/>
        <w:rPr>
          <w:rFonts w:eastAsiaTheme="minorEastAsia"/>
        </w:rPr>
      </w:pPr>
      <w:bookmarkStart w:id="4507" w:name="_Toc73963017"/>
      <w:bookmarkStart w:id="4508" w:name="_Toc75260194"/>
      <w:bookmarkStart w:id="4509" w:name="_Toc75275736"/>
      <w:bookmarkStart w:id="4510" w:name="_Toc75276247"/>
      <w:bookmarkStart w:id="4511" w:name="_Toc76541746"/>
      <w:bookmarkStart w:id="4512" w:name="_Toc82437515"/>
      <w:bookmarkStart w:id="4513" w:name="_Toc89944881"/>
      <w:bookmarkStart w:id="4514" w:name="_Toc98753899"/>
      <w:bookmarkStart w:id="4515" w:name="_Toc106179791"/>
      <w:bookmarkStart w:id="4516" w:name="_Toc106180302"/>
      <w:bookmarkStart w:id="4517" w:name="_Toc130396127"/>
      <w:bookmarkStart w:id="4518" w:name="_Toc137555401"/>
      <w:bookmarkStart w:id="4519" w:name="_Toc138856928"/>
      <w:bookmarkStart w:id="4520" w:name="_Toc138860787"/>
      <w:bookmarkStart w:id="4521" w:name="_Toc163217780"/>
      <w:r w:rsidRPr="00BE5108">
        <w:rPr>
          <w:rFonts w:eastAsiaTheme="minorEastAsia"/>
        </w:rPr>
        <w:t>7.7.4.1</w:t>
      </w:r>
      <w:r w:rsidRPr="00BE5108">
        <w:rPr>
          <w:rFonts w:eastAsiaTheme="minorEastAsia"/>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522" w:name="_Toc73963018"/>
      <w:bookmarkStart w:id="4523" w:name="_Toc75260195"/>
      <w:bookmarkStart w:id="4524" w:name="_Toc75275737"/>
      <w:bookmarkStart w:id="4525" w:name="_Toc75276248"/>
      <w:bookmarkStart w:id="4526" w:name="_Toc76541747"/>
      <w:bookmarkStart w:id="4527" w:name="_Toc82437516"/>
      <w:bookmarkStart w:id="4528" w:name="_Toc89944882"/>
      <w:bookmarkStart w:id="4529" w:name="_Toc98753900"/>
      <w:bookmarkStart w:id="4530" w:name="_Toc106179792"/>
      <w:bookmarkStart w:id="4531" w:name="_Toc106180303"/>
      <w:bookmarkStart w:id="4532" w:name="_Toc130396128"/>
      <w:bookmarkStart w:id="4533" w:name="_Toc137555402"/>
      <w:bookmarkStart w:id="4534" w:name="_Toc138856929"/>
      <w:bookmarkStart w:id="4535" w:name="_Toc138860788"/>
      <w:bookmarkStart w:id="4536" w:name="_Toc163217781"/>
      <w:r w:rsidRPr="00BE5108">
        <w:rPr>
          <w:rFonts w:eastAsiaTheme="minorEastAsia"/>
        </w:rPr>
        <w:t>7.7.4.2</w:t>
      </w:r>
      <w:r w:rsidRPr="00BE5108">
        <w:rPr>
          <w:rFonts w:eastAsiaTheme="minorEastAsia"/>
        </w:rPr>
        <w:tab/>
        <w:t>Procedure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537" w:name="_Toc75260196"/>
      <w:bookmarkStart w:id="4538" w:name="_Toc75275738"/>
      <w:bookmarkStart w:id="4539" w:name="_Toc75276249"/>
      <w:bookmarkStart w:id="4540" w:name="_Toc76541748"/>
      <w:bookmarkStart w:id="4541" w:name="_Toc82437517"/>
      <w:bookmarkStart w:id="4542" w:name="_Toc89944883"/>
      <w:bookmarkStart w:id="4543" w:name="_Toc98753901"/>
      <w:bookmarkStart w:id="4544" w:name="_Toc106179793"/>
      <w:bookmarkStart w:id="4545" w:name="_Toc106180304"/>
      <w:bookmarkStart w:id="4546" w:name="_Toc130396129"/>
      <w:bookmarkStart w:id="4547" w:name="_Toc137555403"/>
      <w:bookmarkStart w:id="4548" w:name="_Toc138856930"/>
      <w:bookmarkStart w:id="4549" w:name="_Toc138860789"/>
      <w:bookmarkStart w:id="4550" w:name="_Toc163217782"/>
      <w:bookmarkStart w:id="4551" w:name="_Toc73963019"/>
      <w:r w:rsidRPr="00BE5108">
        <w:rPr>
          <w:rFonts w:eastAsiaTheme="minorEastAsia"/>
        </w:rPr>
        <w:t>7.7.5</w:t>
      </w:r>
      <w:r w:rsidRPr="00BE5108">
        <w:rPr>
          <w:rFonts w:eastAsiaTheme="minorEastAsia"/>
        </w:rPr>
        <w:tab/>
        <w:t>Test requirements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r w:rsidRPr="00BE5108">
        <w:rPr>
          <w:rFonts w:eastAsia="SimSun" w:hint="eastAsia"/>
          <w:lang w:eastAsia="zh-CN"/>
        </w:rPr>
        <w:t xml:space="preserve"> </w:t>
      </w:r>
      <w:bookmarkEnd w:id="4551"/>
    </w:p>
    <w:p w14:paraId="14E5E928" w14:textId="77777777" w:rsidR="00C87888" w:rsidRPr="00BE5108" w:rsidRDefault="00C87888" w:rsidP="00431A0C">
      <w:pPr>
        <w:pStyle w:val="Heading4"/>
        <w:rPr>
          <w:rFonts w:eastAsiaTheme="minorEastAsia"/>
          <w:i/>
          <w:iCs/>
        </w:rPr>
      </w:pPr>
      <w:bookmarkStart w:id="4552" w:name="_Toc73963020"/>
      <w:bookmarkStart w:id="4553" w:name="_Toc75260197"/>
      <w:bookmarkStart w:id="4554" w:name="_Toc75275739"/>
      <w:bookmarkStart w:id="4555" w:name="_Toc75276250"/>
      <w:bookmarkStart w:id="4556" w:name="_Toc76541749"/>
      <w:bookmarkStart w:id="4557" w:name="_Toc82437518"/>
      <w:bookmarkStart w:id="4558" w:name="_Toc89944884"/>
      <w:bookmarkStart w:id="4559" w:name="_Toc98753902"/>
      <w:bookmarkStart w:id="4560" w:name="_Toc106179794"/>
      <w:bookmarkStart w:id="4561" w:name="_Toc106180305"/>
      <w:bookmarkStart w:id="4562" w:name="_Toc130396130"/>
      <w:bookmarkStart w:id="4563" w:name="_Toc137555404"/>
      <w:bookmarkStart w:id="4564" w:name="_Toc138856931"/>
      <w:bookmarkStart w:id="4565" w:name="_Toc138860790"/>
      <w:bookmarkStart w:id="4566" w:name="_Toc163217783"/>
      <w:bookmarkStart w:id="456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bookmarkEnd w:id="456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568" w:name="_Toc73963021"/>
      <w:bookmarkStart w:id="4569" w:name="_Toc75260198"/>
      <w:bookmarkStart w:id="4570" w:name="_Toc75275740"/>
      <w:bookmarkStart w:id="4571" w:name="_Toc75276251"/>
      <w:bookmarkStart w:id="4572" w:name="_Toc76541750"/>
      <w:bookmarkStart w:id="4573" w:name="_Toc82437519"/>
      <w:bookmarkStart w:id="4574" w:name="_Toc89944885"/>
      <w:bookmarkStart w:id="4575" w:name="_Toc98753903"/>
      <w:bookmarkStart w:id="4576" w:name="_Toc106179795"/>
      <w:bookmarkStart w:id="4577" w:name="_Toc106180306"/>
      <w:bookmarkStart w:id="4578" w:name="_Toc130396131"/>
      <w:bookmarkStart w:id="4579" w:name="_Toc137555405"/>
      <w:bookmarkStart w:id="4580" w:name="_Toc138856932"/>
      <w:bookmarkStart w:id="4581" w:name="_Toc138860791"/>
      <w:bookmarkStart w:id="4582" w:name="_Toc16321778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583" w:name="_Toc73963022"/>
      <w:bookmarkStart w:id="4584" w:name="_Toc75260199"/>
      <w:bookmarkStart w:id="4585" w:name="_Toc75275741"/>
      <w:bookmarkStart w:id="4586" w:name="_Toc75276252"/>
      <w:bookmarkStart w:id="4587" w:name="_Toc76541751"/>
      <w:bookmarkStart w:id="4588" w:name="_Toc82437520"/>
      <w:bookmarkStart w:id="4589" w:name="_Toc89944886"/>
      <w:bookmarkStart w:id="4590" w:name="_Toc98753904"/>
      <w:bookmarkStart w:id="4591" w:name="_Toc106179796"/>
      <w:bookmarkStart w:id="4592" w:name="_Toc106180307"/>
      <w:bookmarkStart w:id="4593" w:name="_Toc130396132"/>
      <w:bookmarkStart w:id="4594" w:name="_Toc137555406"/>
      <w:bookmarkStart w:id="4595" w:name="_Toc138856933"/>
      <w:bookmarkStart w:id="4596" w:name="_Toc138860792"/>
      <w:bookmarkStart w:id="4597" w:name="_Toc163217785"/>
      <w:r w:rsidRPr="00BE5108">
        <w:rPr>
          <w:rFonts w:eastAsiaTheme="minorEastAsia"/>
        </w:rPr>
        <w:t>7.8</w:t>
      </w:r>
      <w:r w:rsidR="00FF7252" w:rsidRPr="00BE5108">
        <w:rPr>
          <w:rFonts w:eastAsiaTheme="minorEastAsia"/>
        </w:rPr>
        <w:tab/>
      </w:r>
      <w:r w:rsidRPr="00BE5108">
        <w:rPr>
          <w:rFonts w:eastAsiaTheme="minorEastAsia"/>
        </w:rPr>
        <w:t>In-channel selectivity</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2E3860D" w14:textId="77777777" w:rsidR="00C87888" w:rsidRPr="00BE5108" w:rsidRDefault="00C87888">
      <w:pPr>
        <w:pStyle w:val="Heading3"/>
        <w:rPr>
          <w:rFonts w:eastAsiaTheme="minorEastAsia"/>
        </w:rPr>
      </w:pPr>
      <w:bookmarkStart w:id="4598" w:name="_Toc73963023"/>
      <w:bookmarkStart w:id="4599" w:name="_Toc75260200"/>
      <w:bookmarkStart w:id="4600" w:name="_Toc75275742"/>
      <w:bookmarkStart w:id="4601" w:name="_Toc75276253"/>
      <w:bookmarkStart w:id="4602" w:name="_Toc76541752"/>
      <w:bookmarkStart w:id="4603" w:name="_Toc82437521"/>
      <w:bookmarkStart w:id="4604" w:name="_Toc89944887"/>
      <w:bookmarkStart w:id="4605" w:name="_Toc98753905"/>
      <w:bookmarkStart w:id="4606" w:name="_Toc106179797"/>
      <w:bookmarkStart w:id="4607" w:name="_Toc106180308"/>
      <w:bookmarkStart w:id="4608" w:name="_Toc130396133"/>
      <w:bookmarkStart w:id="4609" w:name="_Toc137555407"/>
      <w:bookmarkStart w:id="4610" w:name="_Toc138856934"/>
      <w:bookmarkStart w:id="4611" w:name="_Toc138860793"/>
      <w:bookmarkStart w:id="4612" w:name="_Toc163217786"/>
      <w:r w:rsidRPr="00BE5108">
        <w:rPr>
          <w:rFonts w:eastAsiaTheme="minorEastAsia"/>
        </w:rPr>
        <w:t>7.8.1</w:t>
      </w:r>
      <w:r w:rsidRPr="00BE5108">
        <w:rPr>
          <w:rFonts w:eastAsiaTheme="minorEastAsia"/>
        </w:rPr>
        <w:tab/>
        <w:t>Definition and applicability</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613" w:name="_Toc73963024"/>
      <w:bookmarkStart w:id="4614" w:name="_Toc75260201"/>
      <w:bookmarkStart w:id="4615" w:name="_Toc75275743"/>
      <w:bookmarkStart w:id="4616" w:name="_Toc75276254"/>
      <w:bookmarkStart w:id="4617" w:name="_Toc76541753"/>
      <w:bookmarkStart w:id="4618" w:name="_Toc82437522"/>
      <w:bookmarkStart w:id="4619" w:name="_Toc89944888"/>
      <w:bookmarkStart w:id="4620" w:name="_Toc98753906"/>
      <w:bookmarkStart w:id="4621" w:name="_Toc106179798"/>
      <w:bookmarkStart w:id="4622" w:name="_Toc106180309"/>
      <w:bookmarkStart w:id="4623" w:name="_Toc130396134"/>
      <w:bookmarkStart w:id="4624" w:name="_Toc137555408"/>
      <w:bookmarkStart w:id="4625" w:name="_Toc138856935"/>
      <w:bookmarkStart w:id="4626" w:name="_Toc138860794"/>
      <w:bookmarkStart w:id="4627" w:name="_Toc163217787"/>
      <w:r w:rsidRPr="00BE5108">
        <w:rPr>
          <w:rFonts w:eastAsiaTheme="minorEastAsia"/>
        </w:rPr>
        <w:t>7.8.2</w:t>
      </w:r>
      <w:r w:rsidRPr="00BE5108">
        <w:rPr>
          <w:rFonts w:eastAsiaTheme="minorEastAsia"/>
        </w:rPr>
        <w:tab/>
        <w:t>Minimum requirement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628" w:name="_Toc73963025"/>
      <w:bookmarkStart w:id="4629" w:name="_Toc75260202"/>
      <w:bookmarkStart w:id="4630" w:name="_Toc75275744"/>
      <w:bookmarkStart w:id="4631" w:name="_Toc75276255"/>
      <w:bookmarkStart w:id="4632" w:name="_Toc76541754"/>
      <w:bookmarkStart w:id="4633" w:name="_Toc82437523"/>
      <w:bookmarkStart w:id="4634" w:name="_Toc89944889"/>
      <w:bookmarkStart w:id="4635" w:name="_Toc98753907"/>
      <w:bookmarkStart w:id="4636" w:name="_Toc106179799"/>
      <w:bookmarkStart w:id="4637" w:name="_Toc106180310"/>
      <w:bookmarkStart w:id="4638" w:name="_Toc130396135"/>
      <w:bookmarkStart w:id="4639" w:name="_Toc137555409"/>
      <w:bookmarkStart w:id="4640" w:name="_Toc138856936"/>
      <w:bookmarkStart w:id="4641" w:name="_Toc138860795"/>
      <w:bookmarkStart w:id="4642" w:name="_Toc163217788"/>
      <w:r w:rsidRPr="00BE5108">
        <w:rPr>
          <w:rFonts w:eastAsiaTheme="minorEastAsia"/>
        </w:rPr>
        <w:t>7.8.3</w:t>
      </w:r>
      <w:r w:rsidRPr="00BE5108">
        <w:rPr>
          <w:rFonts w:eastAsiaTheme="minorEastAsia"/>
        </w:rPr>
        <w:tab/>
        <w:t>Test purpose</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643" w:name="_Toc73963026"/>
      <w:bookmarkStart w:id="4644" w:name="_Toc75260203"/>
      <w:bookmarkStart w:id="4645" w:name="_Toc75275745"/>
      <w:bookmarkStart w:id="4646" w:name="_Toc75276256"/>
      <w:bookmarkStart w:id="4647" w:name="_Toc76541755"/>
      <w:bookmarkStart w:id="4648" w:name="_Toc82437524"/>
      <w:bookmarkStart w:id="4649" w:name="_Toc89944890"/>
      <w:bookmarkStart w:id="4650" w:name="_Toc98753908"/>
      <w:bookmarkStart w:id="4651" w:name="_Toc106179800"/>
      <w:bookmarkStart w:id="4652" w:name="_Toc106180311"/>
      <w:bookmarkStart w:id="4653" w:name="_Toc130396136"/>
      <w:bookmarkStart w:id="4654" w:name="_Toc137555410"/>
      <w:bookmarkStart w:id="4655" w:name="_Toc138856937"/>
      <w:bookmarkStart w:id="4656" w:name="_Toc138860796"/>
      <w:bookmarkStart w:id="4657" w:name="_Toc163217789"/>
      <w:r w:rsidRPr="00BE5108">
        <w:rPr>
          <w:rFonts w:eastAsiaTheme="minorEastAsia"/>
        </w:rPr>
        <w:t>7.8.4</w:t>
      </w:r>
      <w:r w:rsidRPr="00BE5108">
        <w:rPr>
          <w:rFonts w:eastAsiaTheme="minorEastAsia"/>
        </w:rPr>
        <w:tab/>
        <w:t>Method of test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E1D1932" w14:textId="77777777" w:rsidR="00C87888" w:rsidRPr="00BE5108" w:rsidRDefault="00C87888" w:rsidP="00C87888">
      <w:pPr>
        <w:pStyle w:val="Heading4"/>
        <w:rPr>
          <w:rFonts w:eastAsiaTheme="minorEastAsia"/>
        </w:rPr>
      </w:pPr>
      <w:bookmarkStart w:id="4658" w:name="_Toc73963027"/>
      <w:bookmarkStart w:id="4659" w:name="_Toc75260204"/>
      <w:bookmarkStart w:id="4660" w:name="_Toc75275746"/>
      <w:bookmarkStart w:id="4661" w:name="_Toc75276257"/>
      <w:bookmarkStart w:id="4662" w:name="_Toc76541756"/>
      <w:bookmarkStart w:id="4663" w:name="_Toc82437525"/>
      <w:bookmarkStart w:id="4664" w:name="_Toc89944891"/>
      <w:bookmarkStart w:id="4665" w:name="_Toc98753909"/>
      <w:bookmarkStart w:id="4666" w:name="_Toc106179801"/>
      <w:bookmarkStart w:id="4667" w:name="_Toc106180312"/>
      <w:bookmarkStart w:id="4668" w:name="_Toc130396137"/>
      <w:bookmarkStart w:id="4669" w:name="_Toc137555411"/>
      <w:bookmarkStart w:id="4670" w:name="_Toc138856938"/>
      <w:bookmarkStart w:id="4671" w:name="_Toc138860797"/>
      <w:bookmarkStart w:id="4672" w:name="_Toc163217790"/>
      <w:r w:rsidRPr="00BE5108">
        <w:rPr>
          <w:rFonts w:eastAsiaTheme="minorEastAsia"/>
        </w:rPr>
        <w:t>7.8.4.1</w:t>
      </w:r>
      <w:r w:rsidRPr="00BE5108">
        <w:rPr>
          <w:rFonts w:eastAsiaTheme="minorEastAsia"/>
        </w:rPr>
        <w:tab/>
        <w:t>Initial conditions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673" w:name="_Toc73963028"/>
      <w:bookmarkStart w:id="4674" w:name="_Toc75260205"/>
      <w:bookmarkStart w:id="4675" w:name="_Toc75275747"/>
      <w:bookmarkStart w:id="4676" w:name="_Toc75276258"/>
      <w:bookmarkStart w:id="4677" w:name="_Toc76541757"/>
      <w:bookmarkStart w:id="4678" w:name="_Toc82437526"/>
      <w:bookmarkStart w:id="4679" w:name="_Toc89944892"/>
      <w:bookmarkStart w:id="4680" w:name="_Toc98753910"/>
      <w:bookmarkStart w:id="4681" w:name="_Toc106179802"/>
      <w:bookmarkStart w:id="4682" w:name="_Toc106180313"/>
      <w:bookmarkStart w:id="4683" w:name="_Toc130396138"/>
      <w:bookmarkStart w:id="4684" w:name="_Toc137555412"/>
      <w:bookmarkStart w:id="4685" w:name="_Toc138856939"/>
      <w:bookmarkStart w:id="4686" w:name="_Toc138860798"/>
      <w:bookmarkStart w:id="4687" w:name="_Toc163217791"/>
      <w:r w:rsidRPr="00BE5108">
        <w:rPr>
          <w:rFonts w:eastAsiaTheme="minorEastAsia"/>
        </w:rPr>
        <w:t>7.8.4.2</w:t>
      </w:r>
      <w:r w:rsidRPr="00BE5108">
        <w:rPr>
          <w:rFonts w:eastAsiaTheme="minorEastAsia"/>
        </w:rPr>
        <w:tab/>
        <w:t>Procedure</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688" w:name="_Toc75260206"/>
      <w:bookmarkStart w:id="4689" w:name="_Toc75275748"/>
      <w:bookmarkStart w:id="4690" w:name="_Toc75276259"/>
      <w:bookmarkStart w:id="4691" w:name="_Toc76541758"/>
      <w:bookmarkStart w:id="4692" w:name="_Toc82437527"/>
      <w:bookmarkStart w:id="4693" w:name="_Toc89944893"/>
      <w:bookmarkStart w:id="4694" w:name="_Toc98753911"/>
      <w:bookmarkStart w:id="4695" w:name="_Toc106179803"/>
      <w:bookmarkStart w:id="4696" w:name="_Toc106180314"/>
      <w:bookmarkStart w:id="4697" w:name="_Toc130396139"/>
      <w:bookmarkStart w:id="4698" w:name="_Toc137555413"/>
      <w:bookmarkStart w:id="4699" w:name="_Toc138856940"/>
      <w:bookmarkStart w:id="4700" w:name="_Toc138860799"/>
      <w:bookmarkStart w:id="4701" w:name="_Toc163217792"/>
      <w:bookmarkStart w:id="4702" w:name="_Toc73963029"/>
      <w:r w:rsidRPr="00BE5108">
        <w:rPr>
          <w:rFonts w:eastAsiaTheme="minorEastAsia"/>
        </w:rPr>
        <w:t>7.8.5</w:t>
      </w:r>
      <w:r w:rsidRPr="00BE5108">
        <w:rPr>
          <w:rFonts w:eastAsiaTheme="minorEastAsia"/>
        </w:rPr>
        <w:tab/>
        <w:t>Test requirements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r w:rsidRPr="00BE5108">
        <w:rPr>
          <w:rFonts w:eastAsia="SimSun" w:hint="eastAsia"/>
          <w:lang w:eastAsia="zh-CN"/>
        </w:rPr>
        <w:t xml:space="preserve"> </w:t>
      </w:r>
      <w:bookmarkEnd w:id="4702"/>
    </w:p>
    <w:p w14:paraId="6C26F7E8" w14:textId="77777777" w:rsidR="00C87888" w:rsidRPr="00BE5108" w:rsidRDefault="00C87888" w:rsidP="00431A0C">
      <w:pPr>
        <w:pStyle w:val="Heading4"/>
        <w:rPr>
          <w:rFonts w:eastAsiaTheme="minorEastAsia"/>
          <w:i/>
          <w:iCs/>
        </w:rPr>
      </w:pPr>
      <w:bookmarkStart w:id="4703" w:name="_Toc73963030"/>
      <w:bookmarkStart w:id="4704" w:name="_Toc75260207"/>
      <w:bookmarkStart w:id="4705" w:name="_Toc75275749"/>
      <w:bookmarkStart w:id="4706" w:name="_Toc75276260"/>
      <w:bookmarkStart w:id="4707" w:name="_Toc76541759"/>
      <w:bookmarkStart w:id="4708" w:name="_Toc82437528"/>
      <w:bookmarkStart w:id="4709" w:name="_Toc89944894"/>
      <w:bookmarkStart w:id="4710" w:name="_Toc98753912"/>
      <w:bookmarkStart w:id="4711" w:name="_Toc106179804"/>
      <w:bookmarkStart w:id="4712" w:name="_Toc106180315"/>
      <w:bookmarkStart w:id="4713" w:name="_Toc130396140"/>
      <w:bookmarkStart w:id="4714" w:name="_Toc137555414"/>
      <w:bookmarkStart w:id="4715" w:name="_Toc138856941"/>
      <w:bookmarkStart w:id="4716" w:name="_Toc138860800"/>
      <w:bookmarkStart w:id="4717" w:name="_Toc163217793"/>
      <w:bookmarkStart w:id="471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bookmarkEnd w:id="471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719" w:name="_Toc73963031"/>
    </w:p>
    <w:p w14:paraId="3E03C1B2" w14:textId="474AEE30" w:rsidR="00EA6CFC" w:rsidRPr="00BE5108" w:rsidRDefault="00EA6CFC" w:rsidP="00556F11">
      <w:pPr>
        <w:pStyle w:val="Heading1"/>
        <w:rPr>
          <w:rFonts w:eastAsiaTheme="minorEastAsia"/>
        </w:rPr>
      </w:pPr>
      <w:bookmarkStart w:id="4720" w:name="_Toc75260208"/>
      <w:bookmarkStart w:id="4721" w:name="_Toc75275750"/>
      <w:bookmarkStart w:id="4722" w:name="_Toc75276261"/>
      <w:bookmarkStart w:id="4723" w:name="_Toc76541760"/>
      <w:bookmarkStart w:id="4724" w:name="_Toc82437529"/>
      <w:bookmarkStart w:id="4725" w:name="_Toc89944895"/>
      <w:bookmarkStart w:id="4726" w:name="_Toc98753913"/>
      <w:bookmarkStart w:id="4727" w:name="_Toc106179805"/>
      <w:bookmarkStart w:id="4728" w:name="_Toc106180316"/>
      <w:bookmarkStart w:id="4729" w:name="_Toc130396141"/>
      <w:bookmarkStart w:id="4730" w:name="_Toc137555415"/>
      <w:bookmarkStart w:id="4731" w:name="_Toc138856942"/>
      <w:bookmarkStart w:id="4732" w:name="_Toc138860801"/>
      <w:bookmarkStart w:id="4733" w:name="_Toc16321779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A30424F" w14:textId="6E874CAE" w:rsidR="00345ACA" w:rsidRPr="00BE5108" w:rsidRDefault="00345ACA" w:rsidP="00F22766">
      <w:pPr>
        <w:pStyle w:val="Heading2"/>
        <w:rPr>
          <w:rFonts w:eastAsiaTheme="minorEastAsia"/>
        </w:rPr>
      </w:pPr>
      <w:bookmarkStart w:id="4734" w:name="_Toc73963032"/>
      <w:bookmarkStart w:id="4735" w:name="_Toc75260209"/>
      <w:bookmarkStart w:id="4736" w:name="_Toc75275751"/>
      <w:bookmarkStart w:id="4737" w:name="_Toc75276262"/>
      <w:bookmarkStart w:id="4738" w:name="_Toc76541761"/>
      <w:bookmarkStart w:id="4739" w:name="_Toc82437530"/>
      <w:bookmarkStart w:id="4740" w:name="_Toc89944896"/>
      <w:bookmarkStart w:id="4741" w:name="_Toc98753914"/>
      <w:bookmarkStart w:id="4742" w:name="_Toc106179806"/>
      <w:bookmarkStart w:id="4743" w:name="_Toc106180317"/>
      <w:bookmarkStart w:id="4744" w:name="_Toc130396142"/>
      <w:bookmarkStart w:id="4745" w:name="_Toc137555416"/>
      <w:bookmarkStart w:id="4746" w:name="_Toc138856943"/>
      <w:bookmarkStart w:id="4747" w:name="_Toc138860802"/>
      <w:bookmarkStart w:id="4748" w:name="_Toc16321779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86CA020" w14:textId="77777777" w:rsidR="00345ACA" w:rsidRPr="00BE5108" w:rsidRDefault="00345ACA" w:rsidP="00345ACA">
      <w:pPr>
        <w:pStyle w:val="Heading3"/>
        <w:rPr>
          <w:rFonts w:eastAsiaTheme="minorEastAsia"/>
        </w:rPr>
      </w:pPr>
      <w:bookmarkStart w:id="4749" w:name="_Toc73963033"/>
      <w:bookmarkStart w:id="4750" w:name="_Toc75260210"/>
      <w:bookmarkStart w:id="4751" w:name="_Toc75275752"/>
      <w:bookmarkStart w:id="4752" w:name="_Toc75276263"/>
      <w:bookmarkStart w:id="4753" w:name="_Toc76541762"/>
      <w:bookmarkStart w:id="4754" w:name="_Toc82437531"/>
      <w:bookmarkStart w:id="4755" w:name="_Toc89944897"/>
      <w:bookmarkStart w:id="4756" w:name="_Toc98753915"/>
      <w:bookmarkStart w:id="4757" w:name="_Toc106179807"/>
      <w:bookmarkStart w:id="4758" w:name="_Toc106180318"/>
      <w:bookmarkStart w:id="4759" w:name="_Toc130396143"/>
      <w:bookmarkStart w:id="4760" w:name="_Toc137555417"/>
      <w:bookmarkStart w:id="4761" w:name="_Toc138856944"/>
      <w:bookmarkStart w:id="4762" w:name="_Toc138860803"/>
      <w:bookmarkStart w:id="4763" w:name="_Toc163217796"/>
      <w:r w:rsidRPr="00BE5108">
        <w:rPr>
          <w:rFonts w:eastAsiaTheme="minorEastAsia"/>
        </w:rPr>
        <w:t>8.1.1</w:t>
      </w:r>
      <w:r w:rsidRPr="00BE5108">
        <w:rPr>
          <w:rFonts w:eastAsiaTheme="minorEastAsia"/>
        </w:rPr>
        <w:tab/>
        <w:t>General</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A47B3C8" w14:textId="77777777" w:rsidR="00345ACA" w:rsidRPr="00BE5108" w:rsidRDefault="00345ACA" w:rsidP="00345ACA">
      <w:pPr>
        <w:pStyle w:val="Heading4"/>
        <w:rPr>
          <w:rFonts w:eastAsiaTheme="minorEastAsia"/>
        </w:rPr>
      </w:pPr>
      <w:bookmarkStart w:id="4764" w:name="_Toc73963034"/>
      <w:bookmarkStart w:id="4765" w:name="_Toc75260211"/>
      <w:bookmarkStart w:id="4766" w:name="_Toc75275753"/>
      <w:bookmarkStart w:id="4767" w:name="_Toc75276264"/>
      <w:bookmarkStart w:id="4768" w:name="_Toc76541763"/>
      <w:bookmarkStart w:id="4769" w:name="_Toc82437532"/>
      <w:bookmarkStart w:id="4770" w:name="_Toc89944898"/>
      <w:bookmarkStart w:id="4771" w:name="_Toc98753916"/>
      <w:bookmarkStart w:id="4772" w:name="_Toc106179808"/>
      <w:bookmarkStart w:id="4773" w:name="_Toc106180319"/>
      <w:bookmarkStart w:id="4774" w:name="_Toc130396144"/>
      <w:bookmarkStart w:id="4775" w:name="_Toc137555418"/>
      <w:bookmarkStart w:id="4776" w:name="_Toc138856945"/>
      <w:bookmarkStart w:id="4777" w:name="_Toc138860804"/>
      <w:bookmarkStart w:id="4778" w:name="_Toc163217797"/>
      <w:r w:rsidRPr="00BE5108">
        <w:rPr>
          <w:rFonts w:eastAsiaTheme="minorEastAsia"/>
        </w:rPr>
        <w:t>8.1.1.1</w:t>
      </w:r>
      <w:r w:rsidRPr="00BE5108">
        <w:rPr>
          <w:rFonts w:eastAsiaTheme="minorEastAsia"/>
        </w:rPr>
        <w:tab/>
        <w:t>Scope and definitions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779" w:name="_Toc73963035"/>
      <w:bookmarkStart w:id="4780" w:name="_Toc75260212"/>
      <w:bookmarkStart w:id="4781" w:name="_Toc75275754"/>
      <w:bookmarkStart w:id="4782" w:name="_Toc75276265"/>
      <w:bookmarkStart w:id="4783" w:name="_Toc76541764"/>
      <w:bookmarkStart w:id="4784" w:name="_Toc82437533"/>
      <w:bookmarkStart w:id="4785" w:name="_Toc89944899"/>
      <w:bookmarkStart w:id="4786" w:name="_Toc98753917"/>
      <w:bookmarkStart w:id="4787" w:name="_Toc106179809"/>
      <w:bookmarkStart w:id="4788" w:name="_Toc106180320"/>
      <w:bookmarkStart w:id="4789" w:name="_Toc130396145"/>
      <w:bookmarkStart w:id="4790" w:name="_Toc137555419"/>
      <w:bookmarkStart w:id="4791" w:name="_Toc138856946"/>
      <w:bookmarkStart w:id="4792" w:name="_Toc138860805"/>
      <w:bookmarkStart w:id="4793" w:name="_Toc163217798"/>
      <w:r w:rsidRPr="00BE5108">
        <w:rPr>
          <w:rFonts w:eastAsiaTheme="minorEastAsia"/>
          <w:lang w:eastAsia="ko-KR"/>
        </w:rPr>
        <w:t>8.1.1.2</w:t>
      </w:r>
      <w:r w:rsidRPr="00BE5108">
        <w:rPr>
          <w:rFonts w:eastAsiaTheme="minorEastAsia"/>
          <w:lang w:eastAsia="ko-KR"/>
        </w:rPr>
        <w:tab/>
        <w:t>Applicability rule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603B178" w14:textId="77777777" w:rsidR="00345ACA" w:rsidRPr="00BE5108" w:rsidRDefault="00345ACA" w:rsidP="00345ACA">
      <w:pPr>
        <w:pStyle w:val="Heading5"/>
        <w:rPr>
          <w:rFonts w:eastAsiaTheme="minorEastAsia"/>
        </w:rPr>
      </w:pPr>
      <w:bookmarkStart w:id="4794" w:name="_Toc73963036"/>
      <w:bookmarkStart w:id="4795" w:name="_Toc75260213"/>
      <w:bookmarkStart w:id="4796" w:name="_Toc75275755"/>
      <w:bookmarkStart w:id="4797" w:name="_Toc75276266"/>
      <w:bookmarkStart w:id="4798" w:name="_Toc76541765"/>
      <w:bookmarkStart w:id="4799" w:name="_Toc82437534"/>
      <w:bookmarkStart w:id="4800" w:name="_Toc89944900"/>
      <w:bookmarkStart w:id="4801" w:name="_Toc98753918"/>
      <w:bookmarkStart w:id="4802" w:name="_Toc106179810"/>
      <w:bookmarkStart w:id="4803" w:name="_Toc106180321"/>
      <w:bookmarkStart w:id="4804" w:name="_Toc130396146"/>
      <w:bookmarkStart w:id="4805" w:name="_Toc137555420"/>
      <w:bookmarkStart w:id="4806" w:name="_Toc138856947"/>
      <w:bookmarkStart w:id="4807" w:name="_Toc138860806"/>
      <w:bookmarkStart w:id="4808" w:name="_Toc163217799"/>
      <w:r w:rsidRPr="00BE5108">
        <w:rPr>
          <w:rFonts w:eastAsiaTheme="minorEastAsia"/>
        </w:rPr>
        <w:t>8.1.1.2.1</w:t>
      </w:r>
      <w:r w:rsidRPr="00BE5108">
        <w:rPr>
          <w:rFonts w:eastAsiaTheme="minorEastAsia"/>
        </w:rPr>
        <w:tab/>
        <w:t>General</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809" w:name="_Toc73963037"/>
      <w:bookmarkStart w:id="4810" w:name="_Toc75260214"/>
      <w:bookmarkStart w:id="4811" w:name="_Toc75275756"/>
      <w:bookmarkStart w:id="4812" w:name="_Toc75276267"/>
      <w:bookmarkStart w:id="4813" w:name="_Toc76541766"/>
      <w:bookmarkStart w:id="4814" w:name="_Toc82437535"/>
      <w:bookmarkStart w:id="4815" w:name="_Toc89944901"/>
      <w:bookmarkStart w:id="4816" w:name="_Toc98753919"/>
      <w:bookmarkStart w:id="4817" w:name="_Toc106179811"/>
      <w:bookmarkStart w:id="4818" w:name="_Toc106180322"/>
      <w:bookmarkStart w:id="4819" w:name="_Toc130396147"/>
      <w:bookmarkStart w:id="4820" w:name="_Toc137555421"/>
      <w:bookmarkStart w:id="4821" w:name="_Toc138856948"/>
      <w:bookmarkStart w:id="4822" w:name="_Toc138860807"/>
      <w:bookmarkStart w:id="4823" w:name="_Toc16321780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824" w:name="_Toc73963038"/>
      <w:bookmarkStart w:id="4825" w:name="_Toc75260215"/>
      <w:bookmarkStart w:id="4826" w:name="_Toc75275757"/>
      <w:bookmarkStart w:id="4827" w:name="_Toc75276268"/>
      <w:bookmarkStart w:id="4828" w:name="_Toc76541767"/>
      <w:bookmarkStart w:id="4829" w:name="_Toc82437536"/>
      <w:bookmarkStart w:id="4830" w:name="_Toc89944902"/>
      <w:bookmarkStart w:id="4831" w:name="_Toc98753920"/>
      <w:bookmarkStart w:id="4832" w:name="_Toc106179812"/>
      <w:bookmarkStart w:id="4833" w:name="_Toc106180323"/>
      <w:bookmarkStart w:id="4834" w:name="_Toc130396148"/>
      <w:bookmarkStart w:id="4835" w:name="_Toc137555422"/>
      <w:bookmarkStart w:id="4836" w:name="_Toc138856949"/>
      <w:bookmarkStart w:id="4837" w:name="_Toc138860808"/>
      <w:bookmarkStart w:id="4838" w:name="_Toc16321780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839" w:name="_Toc75260216"/>
      <w:bookmarkStart w:id="4840" w:name="_Toc75275758"/>
      <w:bookmarkStart w:id="4841" w:name="_Toc75276269"/>
      <w:bookmarkStart w:id="4842" w:name="_Toc76541768"/>
      <w:bookmarkStart w:id="4843" w:name="_Toc82437537"/>
      <w:bookmarkStart w:id="4844" w:name="_Toc89944903"/>
      <w:bookmarkStart w:id="4845" w:name="_Toc98753921"/>
      <w:bookmarkStart w:id="4846" w:name="_Toc106179813"/>
      <w:bookmarkStart w:id="4847" w:name="_Toc106180324"/>
      <w:bookmarkStart w:id="4848" w:name="_Toc130396149"/>
      <w:bookmarkStart w:id="4849" w:name="_Toc137555423"/>
      <w:bookmarkStart w:id="4850" w:name="_Toc138856950"/>
      <w:bookmarkStart w:id="4851" w:name="_Toc138860809"/>
      <w:bookmarkStart w:id="4852" w:name="_Toc163217802"/>
      <w:bookmarkStart w:id="485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r w:rsidRPr="00BE5108">
        <w:rPr>
          <w:rFonts w:eastAsiaTheme="minorEastAsia"/>
          <w:snapToGrid w:val="0"/>
          <w:lang w:eastAsia="zh-CN"/>
        </w:rPr>
        <w:t xml:space="preserve"> </w:t>
      </w:r>
      <w:bookmarkEnd w:id="485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854" w:name="_Toc73963040"/>
      <w:bookmarkStart w:id="4855" w:name="_Toc75260217"/>
      <w:bookmarkStart w:id="4856" w:name="_Toc75275759"/>
      <w:bookmarkStart w:id="4857" w:name="_Toc75276270"/>
      <w:bookmarkStart w:id="4858" w:name="_Toc76541769"/>
      <w:bookmarkStart w:id="4859" w:name="_Toc82437538"/>
      <w:bookmarkStart w:id="4860" w:name="_Toc89944904"/>
      <w:bookmarkStart w:id="4861" w:name="_Toc98753922"/>
      <w:bookmarkStart w:id="4862" w:name="_Toc106179814"/>
      <w:bookmarkStart w:id="4863" w:name="_Toc106180325"/>
      <w:bookmarkStart w:id="4864" w:name="_Toc130396150"/>
      <w:bookmarkStart w:id="4865" w:name="_Toc137555424"/>
      <w:bookmarkStart w:id="4866" w:name="_Toc138856951"/>
      <w:bookmarkStart w:id="4867" w:name="_Toc138860810"/>
      <w:bookmarkStart w:id="4868" w:name="_Toc163217803"/>
      <w:r w:rsidRPr="00BE5108">
        <w:rPr>
          <w:rFonts w:eastAsiaTheme="minorEastAsia"/>
        </w:rPr>
        <w:t>8.1.2</w:t>
      </w:r>
      <w:r w:rsidRPr="00BE5108">
        <w:rPr>
          <w:rFonts w:eastAsiaTheme="minorEastAsia"/>
        </w:rPr>
        <w:tab/>
        <w:t>Performance requirements for PUSCH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B95CACE" w14:textId="77777777" w:rsidR="00345ACA" w:rsidRPr="00BE5108" w:rsidRDefault="00345ACA" w:rsidP="00345ACA">
      <w:pPr>
        <w:pStyle w:val="Heading4"/>
        <w:rPr>
          <w:rFonts w:eastAsia="MS Mincho"/>
        </w:rPr>
      </w:pPr>
      <w:bookmarkStart w:id="4869" w:name="_Toc73963041"/>
      <w:bookmarkStart w:id="4870" w:name="_Toc75260218"/>
      <w:bookmarkStart w:id="4871" w:name="_Toc75275760"/>
      <w:bookmarkStart w:id="4872" w:name="_Toc75276271"/>
      <w:bookmarkStart w:id="4873" w:name="_Toc76541770"/>
      <w:bookmarkStart w:id="4874" w:name="_Toc82437539"/>
      <w:bookmarkStart w:id="4875" w:name="_Toc89944905"/>
      <w:bookmarkStart w:id="4876" w:name="_Toc98753923"/>
      <w:bookmarkStart w:id="4877" w:name="_Toc106179815"/>
      <w:bookmarkStart w:id="4878" w:name="_Toc106180326"/>
      <w:bookmarkStart w:id="4879" w:name="_Toc130396151"/>
      <w:bookmarkStart w:id="4880" w:name="_Toc137555425"/>
      <w:bookmarkStart w:id="4881" w:name="_Toc138856952"/>
      <w:bookmarkStart w:id="4882" w:name="_Toc138860811"/>
      <w:bookmarkStart w:id="4883" w:name="_Toc163217804"/>
      <w:r w:rsidRPr="00BE5108">
        <w:rPr>
          <w:rFonts w:eastAsia="MS Mincho"/>
        </w:rPr>
        <w:t>8.1.2.1</w:t>
      </w:r>
      <w:r w:rsidRPr="00BE5108">
        <w:rPr>
          <w:rFonts w:eastAsia="MS Mincho"/>
        </w:rPr>
        <w:tab/>
        <w:t>Performance requirements for PUSCH with transform precoding disabled</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5C920997" w14:textId="77777777" w:rsidR="00345ACA" w:rsidRPr="00BE5108" w:rsidRDefault="00345ACA" w:rsidP="00345ACA">
      <w:pPr>
        <w:pStyle w:val="Heading5"/>
        <w:rPr>
          <w:rFonts w:eastAsiaTheme="minorEastAsia"/>
        </w:rPr>
      </w:pPr>
      <w:bookmarkStart w:id="4884" w:name="_Toc73963042"/>
      <w:bookmarkStart w:id="4885" w:name="_Toc75260219"/>
      <w:bookmarkStart w:id="4886" w:name="_Toc75275761"/>
      <w:bookmarkStart w:id="4887" w:name="_Toc75276272"/>
      <w:bookmarkStart w:id="4888" w:name="_Toc76541771"/>
      <w:bookmarkStart w:id="4889" w:name="_Toc82437540"/>
      <w:bookmarkStart w:id="4890" w:name="_Toc89944906"/>
      <w:bookmarkStart w:id="4891" w:name="_Toc98753924"/>
      <w:bookmarkStart w:id="4892" w:name="_Toc106179816"/>
      <w:bookmarkStart w:id="4893" w:name="_Toc106180327"/>
      <w:bookmarkStart w:id="4894" w:name="_Toc130396152"/>
      <w:bookmarkStart w:id="4895" w:name="_Toc137555426"/>
      <w:bookmarkStart w:id="4896" w:name="_Toc138856953"/>
      <w:bookmarkStart w:id="4897" w:name="_Toc138860812"/>
      <w:bookmarkStart w:id="4898" w:name="_Toc163217805"/>
      <w:r w:rsidRPr="00BE5108">
        <w:rPr>
          <w:rFonts w:eastAsiaTheme="minorEastAsia"/>
        </w:rPr>
        <w:t>8.1.2.1.1</w:t>
      </w:r>
      <w:r w:rsidRPr="00BE5108">
        <w:rPr>
          <w:rFonts w:eastAsiaTheme="minorEastAsia"/>
        </w:rPr>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899" w:name="_Toc73963043"/>
      <w:bookmarkStart w:id="4900" w:name="_Toc75260220"/>
      <w:bookmarkStart w:id="4901" w:name="_Toc75275762"/>
      <w:bookmarkStart w:id="4902" w:name="_Toc75276273"/>
      <w:bookmarkStart w:id="4903" w:name="_Toc76541772"/>
      <w:bookmarkStart w:id="4904" w:name="_Toc82437541"/>
      <w:bookmarkStart w:id="4905" w:name="_Toc89944907"/>
      <w:bookmarkStart w:id="4906" w:name="_Toc98753925"/>
      <w:bookmarkStart w:id="4907" w:name="_Toc106179817"/>
      <w:bookmarkStart w:id="4908" w:name="_Toc106180328"/>
      <w:bookmarkStart w:id="4909" w:name="_Toc130396153"/>
      <w:bookmarkStart w:id="4910" w:name="_Toc137555427"/>
      <w:bookmarkStart w:id="4911" w:name="_Toc138856954"/>
      <w:bookmarkStart w:id="4912" w:name="_Toc138860813"/>
      <w:bookmarkStart w:id="4913" w:name="_Toc163217806"/>
      <w:r w:rsidRPr="00BE5108">
        <w:rPr>
          <w:rFonts w:eastAsiaTheme="minorEastAsia"/>
        </w:rPr>
        <w:t>8.1.2.1.2</w:t>
      </w:r>
      <w:r w:rsidRPr="00BE5108">
        <w:rPr>
          <w:rFonts w:eastAsiaTheme="minorEastAsia"/>
        </w:rPr>
        <w:tab/>
        <w:t>Minimum requirement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914" w:name="_Toc73963044"/>
      <w:bookmarkStart w:id="4915" w:name="_Toc75260221"/>
      <w:bookmarkStart w:id="4916" w:name="_Toc75275763"/>
      <w:bookmarkStart w:id="4917" w:name="_Toc75276274"/>
      <w:bookmarkStart w:id="4918" w:name="_Toc76541773"/>
      <w:bookmarkStart w:id="4919" w:name="_Toc82437542"/>
      <w:bookmarkStart w:id="4920" w:name="_Toc89944908"/>
      <w:bookmarkStart w:id="4921" w:name="_Toc98753926"/>
      <w:bookmarkStart w:id="4922" w:name="_Toc106179818"/>
      <w:bookmarkStart w:id="4923" w:name="_Toc106180329"/>
      <w:bookmarkStart w:id="4924" w:name="_Toc130396154"/>
      <w:bookmarkStart w:id="4925" w:name="_Toc137555428"/>
      <w:bookmarkStart w:id="4926" w:name="_Toc138856955"/>
      <w:bookmarkStart w:id="4927" w:name="_Toc138860814"/>
      <w:bookmarkStart w:id="4928" w:name="_Toc163217807"/>
      <w:r w:rsidRPr="00BE5108">
        <w:rPr>
          <w:rFonts w:eastAsiaTheme="minorEastAsia"/>
        </w:rPr>
        <w:t>8.1.2.1.3</w:t>
      </w:r>
      <w:r w:rsidRPr="00BE5108">
        <w:rPr>
          <w:rFonts w:eastAsiaTheme="minorEastAsia"/>
        </w:rPr>
        <w:tab/>
        <w:t>Test purpose</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929" w:name="_Toc73963045"/>
      <w:bookmarkStart w:id="4930" w:name="_Toc75260222"/>
      <w:bookmarkStart w:id="4931" w:name="_Toc75275764"/>
      <w:bookmarkStart w:id="4932" w:name="_Toc75276275"/>
      <w:bookmarkStart w:id="4933" w:name="_Toc76541774"/>
      <w:bookmarkStart w:id="4934" w:name="_Toc82437543"/>
      <w:bookmarkStart w:id="4935" w:name="_Toc89944909"/>
      <w:bookmarkStart w:id="4936" w:name="_Toc98753927"/>
      <w:bookmarkStart w:id="4937" w:name="_Toc106179819"/>
      <w:bookmarkStart w:id="4938" w:name="_Toc106180330"/>
      <w:bookmarkStart w:id="4939" w:name="_Toc130396155"/>
      <w:bookmarkStart w:id="4940" w:name="_Toc137555429"/>
      <w:bookmarkStart w:id="4941" w:name="_Toc138856956"/>
      <w:bookmarkStart w:id="4942" w:name="_Toc138860815"/>
      <w:bookmarkStart w:id="4943" w:name="_Toc163217808"/>
      <w:r w:rsidRPr="00BE5108">
        <w:rPr>
          <w:rFonts w:eastAsiaTheme="minorEastAsia"/>
        </w:rPr>
        <w:t>8.1.2.1.4</w:t>
      </w:r>
      <w:r w:rsidRPr="00BE5108">
        <w:rPr>
          <w:rFonts w:eastAsiaTheme="minorEastAsia"/>
        </w:rPr>
        <w:tab/>
        <w:t>Method of test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944" w:name="_Toc73963046"/>
      <w:bookmarkStart w:id="4945" w:name="_Toc75260223"/>
      <w:bookmarkStart w:id="4946" w:name="_Toc75275765"/>
      <w:bookmarkStart w:id="4947" w:name="_Toc75276276"/>
      <w:bookmarkStart w:id="4948" w:name="_Toc76541775"/>
      <w:bookmarkStart w:id="4949" w:name="_Toc82437544"/>
      <w:bookmarkStart w:id="4950" w:name="_Toc89944910"/>
      <w:bookmarkStart w:id="4951" w:name="_Toc98753928"/>
      <w:bookmarkStart w:id="4952" w:name="_Toc106179820"/>
      <w:bookmarkStart w:id="4953" w:name="_Toc106180331"/>
      <w:bookmarkStart w:id="4954" w:name="_Toc130396156"/>
      <w:bookmarkStart w:id="4955" w:name="_Toc137555430"/>
      <w:bookmarkStart w:id="4956" w:name="_Toc138856957"/>
      <w:bookmarkStart w:id="4957" w:name="_Toc138860816"/>
      <w:bookmarkStart w:id="4958" w:name="_Toc163217809"/>
      <w:r w:rsidRPr="00BE5108">
        <w:rPr>
          <w:rFonts w:eastAsiaTheme="minorEastAsia"/>
        </w:rPr>
        <w:t>8.1.2.1.5</w:t>
      </w:r>
      <w:r w:rsidRPr="00BE5108">
        <w:rPr>
          <w:rFonts w:eastAsiaTheme="minorEastAsia"/>
        </w:rPr>
        <w:tab/>
        <w:t>Test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D31349" w:rsidRDefault="005D7747" w:rsidP="005F0F3A">
            <w:pPr>
              <w:pStyle w:val="TAH"/>
              <w:rPr>
                <w:lang w:val="fr-FR"/>
              </w:rPr>
            </w:pPr>
            <w:r w:rsidRPr="00D31349">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D31349" w:rsidRDefault="005720D8" w:rsidP="005F0F3A">
            <w:pPr>
              <w:pStyle w:val="TAH"/>
              <w:rPr>
                <w:lang w:val="fr-FR"/>
              </w:rPr>
            </w:pPr>
            <w:r w:rsidRPr="00D31349">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D31349" w:rsidRDefault="00A7567E" w:rsidP="005F0F3A">
            <w:pPr>
              <w:pStyle w:val="TAH"/>
              <w:rPr>
                <w:lang w:val="fr-FR"/>
              </w:rPr>
            </w:pPr>
            <w:r w:rsidRPr="00D31349">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959" w:name="_Toc73963047"/>
      <w:bookmarkStart w:id="4960" w:name="_Toc75260224"/>
      <w:bookmarkStart w:id="4961" w:name="_Toc75275766"/>
      <w:bookmarkStart w:id="4962" w:name="_Toc75276277"/>
      <w:bookmarkStart w:id="4963" w:name="_Toc76541776"/>
      <w:bookmarkStart w:id="4964" w:name="_Toc82437545"/>
      <w:bookmarkStart w:id="4965" w:name="_Toc89944911"/>
      <w:bookmarkStart w:id="4966" w:name="_Toc98753929"/>
      <w:bookmarkStart w:id="4967" w:name="_Toc106179821"/>
      <w:bookmarkStart w:id="4968" w:name="_Toc106180332"/>
      <w:bookmarkStart w:id="4969" w:name="_Toc130396157"/>
      <w:bookmarkStart w:id="4970" w:name="_Toc137555431"/>
      <w:bookmarkStart w:id="4971" w:name="_Toc138856958"/>
      <w:bookmarkStart w:id="4972" w:name="_Toc138860817"/>
      <w:bookmarkStart w:id="4973" w:name="_Toc163217810"/>
      <w:r w:rsidRPr="00BE5108">
        <w:rPr>
          <w:rFonts w:eastAsia="MS Mincho"/>
        </w:rPr>
        <w:t>8.1.2.2</w:t>
      </w:r>
      <w:r w:rsidRPr="00BE5108">
        <w:rPr>
          <w:rFonts w:eastAsia="MS Mincho"/>
        </w:rPr>
        <w:tab/>
        <w:t>Performance requirements for PUSCH with transform precoding enabled</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E57CE7F" w14:textId="77777777" w:rsidR="00345ACA" w:rsidRPr="00BE5108" w:rsidRDefault="00345ACA" w:rsidP="00345ACA">
      <w:pPr>
        <w:pStyle w:val="Heading5"/>
        <w:rPr>
          <w:rFonts w:eastAsiaTheme="minorEastAsia"/>
        </w:rPr>
      </w:pPr>
      <w:bookmarkStart w:id="4974" w:name="_Toc73963048"/>
      <w:bookmarkStart w:id="4975" w:name="_Toc75260225"/>
      <w:bookmarkStart w:id="4976" w:name="_Toc75275767"/>
      <w:bookmarkStart w:id="4977" w:name="_Toc75276278"/>
      <w:bookmarkStart w:id="4978" w:name="_Toc76541777"/>
      <w:bookmarkStart w:id="4979" w:name="_Toc82437546"/>
      <w:bookmarkStart w:id="4980" w:name="_Toc89944912"/>
      <w:bookmarkStart w:id="4981" w:name="_Toc98753930"/>
      <w:bookmarkStart w:id="4982" w:name="_Toc106179822"/>
      <w:bookmarkStart w:id="4983" w:name="_Toc106180333"/>
      <w:bookmarkStart w:id="4984" w:name="_Toc130396158"/>
      <w:bookmarkStart w:id="4985" w:name="_Toc137555432"/>
      <w:bookmarkStart w:id="4986" w:name="_Toc138856959"/>
      <w:bookmarkStart w:id="4987" w:name="_Toc138860818"/>
      <w:bookmarkStart w:id="4988" w:name="_Toc163217811"/>
      <w:r w:rsidRPr="00BE5108">
        <w:rPr>
          <w:rFonts w:eastAsiaTheme="minorEastAsia"/>
        </w:rPr>
        <w:t>8.1.2.2.1</w:t>
      </w:r>
      <w:r w:rsidRPr="00BE5108">
        <w:rPr>
          <w:rFonts w:eastAsiaTheme="minorEastAsia"/>
        </w:rPr>
        <w:tab/>
        <w:t>Definition and applicability</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989" w:name="_Toc73963049"/>
      <w:bookmarkStart w:id="4990" w:name="_Toc75260226"/>
      <w:bookmarkStart w:id="4991" w:name="_Toc75275768"/>
      <w:bookmarkStart w:id="4992" w:name="_Toc75276279"/>
      <w:bookmarkStart w:id="4993" w:name="_Toc76541778"/>
      <w:bookmarkStart w:id="4994" w:name="_Toc82437547"/>
      <w:bookmarkStart w:id="4995" w:name="_Toc89944913"/>
      <w:bookmarkStart w:id="4996" w:name="_Toc98753931"/>
      <w:bookmarkStart w:id="4997" w:name="_Toc106179823"/>
      <w:bookmarkStart w:id="4998" w:name="_Toc106180334"/>
      <w:bookmarkStart w:id="4999" w:name="_Toc130396159"/>
      <w:bookmarkStart w:id="5000" w:name="_Toc137555433"/>
      <w:bookmarkStart w:id="5001" w:name="_Toc138856960"/>
      <w:bookmarkStart w:id="5002" w:name="_Toc138860819"/>
      <w:bookmarkStart w:id="5003" w:name="_Toc163217812"/>
      <w:r w:rsidRPr="00BE5108">
        <w:rPr>
          <w:rFonts w:eastAsiaTheme="minorEastAsia"/>
        </w:rPr>
        <w:t>8.1.2.2.2</w:t>
      </w:r>
      <w:r w:rsidRPr="00BE5108">
        <w:rPr>
          <w:rFonts w:eastAsiaTheme="minorEastAsia"/>
        </w:rPr>
        <w:tab/>
        <w:t>Minimum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004" w:name="_Toc73963050"/>
      <w:bookmarkStart w:id="5005" w:name="_Toc75260227"/>
      <w:bookmarkStart w:id="5006" w:name="_Toc75275769"/>
      <w:bookmarkStart w:id="5007" w:name="_Toc75276280"/>
      <w:bookmarkStart w:id="5008" w:name="_Toc76541779"/>
      <w:bookmarkStart w:id="5009" w:name="_Toc82437548"/>
      <w:bookmarkStart w:id="5010" w:name="_Toc89944914"/>
      <w:bookmarkStart w:id="5011" w:name="_Toc98753932"/>
      <w:bookmarkStart w:id="5012" w:name="_Toc106179824"/>
      <w:bookmarkStart w:id="5013" w:name="_Toc106180335"/>
      <w:bookmarkStart w:id="5014" w:name="_Toc130396160"/>
      <w:bookmarkStart w:id="5015" w:name="_Toc137555434"/>
      <w:bookmarkStart w:id="5016" w:name="_Toc138856961"/>
      <w:bookmarkStart w:id="5017" w:name="_Toc138860820"/>
      <w:bookmarkStart w:id="5018" w:name="_Toc163217813"/>
      <w:r w:rsidRPr="00BE5108">
        <w:rPr>
          <w:rFonts w:eastAsiaTheme="minorEastAsia"/>
        </w:rPr>
        <w:t>8.1.2.2.3</w:t>
      </w:r>
      <w:r w:rsidRPr="00BE5108">
        <w:rPr>
          <w:rFonts w:eastAsiaTheme="minorEastAsia"/>
        </w:rPr>
        <w:tab/>
        <w:t>Test purpose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019" w:name="_Toc73963051"/>
      <w:bookmarkStart w:id="5020" w:name="_Toc75260228"/>
      <w:bookmarkStart w:id="5021" w:name="_Toc75275770"/>
      <w:bookmarkStart w:id="5022" w:name="_Toc75276281"/>
      <w:bookmarkStart w:id="5023" w:name="_Toc76541780"/>
      <w:bookmarkStart w:id="5024" w:name="_Toc82437549"/>
      <w:bookmarkStart w:id="5025" w:name="_Toc89944915"/>
      <w:bookmarkStart w:id="5026" w:name="_Toc98753933"/>
      <w:bookmarkStart w:id="5027" w:name="_Toc106179825"/>
      <w:bookmarkStart w:id="5028" w:name="_Toc106180336"/>
      <w:bookmarkStart w:id="5029" w:name="_Toc130396161"/>
      <w:bookmarkStart w:id="5030" w:name="_Toc137555435"/>
      <w:bookmarkStart w:id="5031" w:name="_Toc138856962"/>
      <w:bookmarkStart w:id="5032" w:name="_Toc138860821"/>
      <w:bookmarkStart w:id="5033" w:name="_Toc163217814"/>
      <w:r w:rsidRPr="00BE5108">
        <w:rPr>
          <w:rFonts w:eastAsiaTheme="minorEastAsia"/>
        </w:rPr>
        <w:t>8.1.2.2.4</w:t>
      </w:r>
      <w:r w:rsidRPr="00BE5108">
        <w:rPr>
          <w:rFonts w:eastAsiaTheme="minorEastAsia"/>
        </w:rPr>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034" w:name="_Toc73963052"/>
      <w:bookmarkStart w:id="5035" w:name="_Toc75260229"/>
      <w:bookmarkStart w:id="5036" w:name="_Toc75275771"/>
      <w:bookmarkStart w:id="5037" w:name="_Toc75276282"/>
      <w:bookmarkStart w:id="5038" w:name="_Toc76541781"/>
      <w:bookmarkStart w:id="5039" w:name="_Toc82437550"/>
      <w:bookmarkStart w:id="5040" w:name="_Toc89944916"/>
      <w:bookmarkStart w:id="5041" w:name="_Toc98753934"/>
      <w:bookmarkStart w:id="5042" w:name="_Toc106179826"/>
      <w:bookmarkStart w:id="5043" w:name="_Toc106180337"/>
      <w:bookmarkStart w:id="5044" w:name="_Toc130396162"/>
      <w:bookmarkStart w:id="5045" w:name="_Toc137555436"/>
      <w:bookmarkStart w:id="5046" w:name="_Toc138856963"/>
      <w:bookmarkStart w:id="5047" w:name="_Toc138860822"/>
      <w:bookmarkStart w:id="5048" w:name="_Toc163217815"/>
      <w:r w:rsidRPr="00BE5108">
        <w:rPr>
          <w:rFonts w:eastAsiaTheme="minorEastAsia"/>
        </w:rPr>
        <w:t>8.1.2.2.5</w:t>
      </w:r>
      <w:r w:rsidRPr="00BE5108">
        <w:rPr>
          <w:rFonts w:eastAsiaTheme="minorEastAsia"/>
        </w:rPr>
        <w:tab/>
        <w:t>Test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049" w:name="_Hlk80805040"/>
            <w:r w:rsidRPr="00BE5108">
              <w:t xml:space="preserve">Number of </w:t>
            </w:r>
            <w:r w:rsidRPr="00BE5108">
              <w:rPr>
                <w:lang w:eastAsia="zh-CN"/>
              </w:rPr>
              <w:t>T</w:t>
            </w:r>
            <w:r w:rsidRPr="00BE5108">
              <w:t>X antennas</w:t>
            </w:r>
            <w:bookmarkEnd w:id="504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D31349" w:rsidRDefault="00DF617E" w:rsidP="005F0F3A">
            <w:pPr>
              <w:pStyle w:val="TAH"/>
              <w:rPr>
                <w:lang w:val="fr-FR"/>
              </w:rPr>
            </w:pPr>
            <w:r w:rsidRPr="00D31349">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050" w:name="_Toc73963053"/>
      <w:bookmarkStart w:id="5051" w:name="_Toc75260230"/>
      <w:bookmarkStart w:id="5052" w:name="_Toc75275772"/>
      <w:bookmarkStart w:id="5053" w:name="_Toc75276283"/>
      <w:bookmarkStart w:id="5054" w:name="_Toc76541782"/>
      <w:bookmarkStart w:id="5055" w:name="_Toc82437551"/>
      <w:bookmarkStart w:id="5056" w:name="_Toc89944917"/>
      <w:bookmarkStart w:id="5057" w:name="_Toc98753935"/>
      <w:bookmarkStart w:id="5058" w:name="_Toc106179827"/>
      <w:bookmarkStart w:id="5059" w:name="_Toc106180338"/>
      <w:bookmarkStart w:id="5060" w:name="_Toc130396163"/>
      <w:bookmarkStart w:id="5061" w:name="_Toc137555437"/>
      <w:bookmarkStart w:id="5062" w:name="_Toc138856964"/>
      <w:bookmarkStart w:id="5063" w:name="_Toc138860823"/>
      <w:bookmarkStart w:id="5064" w:name="_Toc163217816"/>
      <w:r w:rsidRPr="00BE5108">
        <w:rPr>
          <w:rFonts w:eastAsia="MS Mincho"/>
        </w:rPr>
        <w:t>8.1.2.3</w:t>
      </w:r>
      <w:r w:rsidRPr="00BE5108">
        <w:rPr>
          <w:rFonts w:eastAsia="MS Mincho"/>
        </w:rPr>
        <w:tab/>
        <w:t>Performance requirements for UCI multiplexed on PUSCH</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1258CD01" w14:textId="77777777" w:rsidR="00345ACA" w:rsidRPr="00BE5108" w:rsidRDefault="00345ACA" w:rsidP="00345ACA">
      <w:pPr>
        <w:pStyle w:val="Heading5"/>
        <w:rPr>
          <w:rFonts w:eastAsiaTheme="minorEastAsia"/>
        </w:rPr>
      </w:pPr>
      <w:bookmarkStart w:id="5065" w:name="_Toc73963054"/>
      <w:bookmarkStart w:id="5066" w:name="_Toc75260231"/>
      <w:bookmarkStart w:id="5067" w:name="_Toc75275773"/>
      <w:bookmarkStart w:id="5068" w:name="_Toc75276284"/>
      <w:bookmarkStart w:id="5069" w:name="_Toc76541783"/>
      <w:bookmarkStart w:id="5070" w:name="_Toc82437552"/>
      <w:bookmarkStart w:id="5071" w:name="_Toc89944918"/>
      <w:bookmarkStart w:id="5072" w:name="_Toc98753936"/>
      <w:bookmarkStart w:id="5073" w:name="_Toc106179828"/>
      <w:bookmarkStart w:id="5074" w:name="_Toc106180339"/>
      <w:bookmarkStart w:id="5075" w:name="_Toc130396164"/>
      <w:bookmarkStart w:id="5076" w:name="_Toc137555438"/>
      <w:bookmarkStart w:id="5077" w:name="_Toc138856965"/>
      <w:bookmarkStart w:id="5078" w:name="_Toc138860824"/>
      <w:bookmarkStart w:id="5079" w:name="_Toc163217817"/>
      <w:r w:rsidRPr="00BE5108">
        <w:rPr>
          <w:rFonts w:eastAsiaTheme="minorEastAsia"/>
        </w:rPr>
        <w:t>8.1.2.3.1</w:t>
      </w:r>
      <w:r w:rsidRPr="00BE5108">
        <w:rPr>
          <w:rFonts w:eastAsiaTheme="minorEastAsia"/>
        </w:rPr>
        <w:tab/>
        <w:t>Definition and applicability</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080" w:name="_Toc73963055"/>
      <w:bookmarkStart w:id="5081" w:name="_Toc75260232"/>
      <w:bookmarkStart w:id="5082" w:name="_Toc75275774"/>
      <w:bookmarkStart w:id="5083" w:name="_Toc75276285"/>
      <w:bookmarkStart w:id="5084" w:name="_Toc76541784"/>
      <w:bookmarkStart w:id="5085" w:name="_Toc82437553"/>
      <w:bookmarkStart w:id="5086" w:name="_Toc89944919"/>
      <w:bookmarkStart w:id="5087" w:name="_Toc98753937"/>
      <w:bookmarkStart w:id="5088" w:name="_Toc106179829"/>
      <w:bookmarkStart w:id="5089" w:name="_Toc106180340"/>
      <w:bookmarkStart w:id="5090" w:name="_Toc130396165"/>
      <w:bookmarkStart w:id="5091" w:name="_Toc137555439"/>
      <w:bookmarkStart w:id="5092" w:name="_Toc138856966"/>
      <w:bookmarkStart w:id="5093" w:name="_Toc138860825"/>
      <w:bookmarkStart w:id="5094" w:name="_Toc163217818"/>
      <w:r w:rsidRPr="00BE5108">
        <w:rPr>
          <w:rFonts w:eastAsiaTheme="minorEastAsia"/>
        </w:rPr>
        <w:t>8.1.2.3.2</w:t>
      </w:r>
      <w:r w:rsidRPr="00BE5108">
        <w:rPr>
          <w:rFonts w:eastAsiaTheme="minorEastAsia"/>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095" w:name="_Toc73963056"/>
      <w:bookmarkStart w:id="5096" w:name="_Toc75260233"/>
      <w:bookmarkStart w:id="5097" w:name="_Toc75275775"/>
      <w:bookmarkStart w:id="5098" w:name="_Toc75276286"/>
      <w:bookmarkStart w:id="5099" w:name="_Toc76541785"/>
      <w:bookmarkStart w:id="5100" w:name="_Toc82437554"/>
      <w:bookmarkStart w:id="5101" w:name="_Toc89944920"/>
      <w:bookmarkStart w:id="5102" w:name="_Toc98753938"/>
      <w:bookmarkStart w:id="5103" w:name="_Toc106179830"/>
      <w:bookmarkStart w:id="5104" w:name="_Toc106180341"/>
      <w:bookmarkStart w:id="5105" w:name="_Toc130396166"/>
      <w:bookmarkStart w:id="5106" w:name="_Toc137555440"/>
      <w:bookmarkStart w:id="5107" w:name="_Toc138856967"/>
      <w:bookmarkStart w:id="5108" w:name="_Toc138860826"/>
      <w:bookmarkStart w:id="5109" w:name="_Toc163217819"/>
      <w:r w:rsidRPr="00BE5108">
        <w:rPr>
          <w:rFonts w:eastAsiaTheme="minorEastAsia"/>
        </w:rPr>
        <w:t>8.1.2.3.3</w:t>
      </w:r>
      <w:r w:rsidRPr="00BE5108">
        <w:rPr>
          <w:rFonts w:eastAsiaTheme="minorEastAsia"/>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110" w:name="_Toc73963057"/>
      <w:bookmarkStart w:id="5111" w:name="_Toc75260234"/>
      <w:bookmarkStart w:id="5112" w:name="_Toc75275776"/>
      <w:bookmarkStart w:id="5113" w:name="_Toc75276287"/>
      <w:bookmarkStart w:id="5114" w:name="_Toc76541786"/>
      <w:bookmarkStart w:id="5115" w:name="_Toc82437555"/>
      <w:bookmarkStart w:id="5116" w:name="_Toc89944921"/>
      <w:bookmarkStart w:id="5117" w:name="_Toc98753939"/>
      <w:bookmarkStart w:id="5118" w:name="_Toc106179831"/>
      <w:bookmarkStart w:id="5119" w:name="_Toc106180342"/>
      <w:bookmarkStart w:id="5120" w:name="_Toc130396167"/>
      <w:bookmarkStart w:id="5121" w:name="_Toc137555441"/>
      <w:bookmarkStart w:id="5122" w:name="_Toc138856968"/>
      <w:bookmarkStart w:id="5123" w:name="_Toc138860827"/>
      <w:bookmarkStart w:id="5124" w:name="_Toc163217820"/>
      <w:r w:rsidRPr="00BE5108">
        <w:rPr>
          <w:rFonts w:eastAsiaTheme="minorEastAsia"/>
        </w:rPr>
        <w:t>8.1.2.3.4</w:t>
      </w:r>
      <w:r w:rsidRPr="00BE5108">
        <w:rPr>
          <w:rFonts w:eastAsiaTheme="minorEastAsia"/>
        </w:rPr>
        <w:tab/>
        <w:t>Method of test</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125" w:name="_Toc73963058"/>
      <w:bookmarkStart w:id="5126" w:name="_Toc75260235"/>
      <w:bookmarkStart w:id="5127" w:name="_Toc75275777"/>
      <w:bookmarkStart w:id="5128" w:name="_Toc75276288"/>
      <w:bookmarkStart w:id="5129" w:name="_Toc76541787"/>
      <w:bookmarkStart w:id="5130" w:name="_Toc82437556"/>
      <w:bookmarkStart w:id="5131" w:name="_Toc89944922"/>
      <w:bookmarkStart w:id="5132" w:name="_Toc98753940"/>
      <w:bookmarkStart w:id="5133" w:name="_Toc106179832"/>
      <w:bookmarkStart w:id="5134" w:name="_Toc106180343"/>
      <w:bookmarkStart w:id="5135" w:name="_Toc130396168"/>
      <w:bookmarkStart w:id="5136" w:name="_Toc137555442"/>
      <w:bookmarkStart w:id="5137" w:name="_Toc138856969"/>
      <w:bookmarkStart w:id="5138" w:name="_Toc138860828"/>
      <w:bookmarkStart w:id="5139" w:name="_Toc163217821"/>
      <w:r w:rsidRPr="00BE5108">
        <w:rPr>
          <w:rFonts w:eastAsiaTheme="minorEastAsia"/>
        </w:rPr>
        <w:t>8.1.2.3.5</w:t>
      </w:r>
      <w:r w:rsidRPr="00BE5108">
        <w:rPr>
          <w:rFonts w:eastAsiaTheme="minorEastAsia"/>
        </w:rPr>
        <w:tab/>
        <w:t>Test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4DEABE39" w14:textId="77777777" w:rsidR="005F0F3A" w:rsidRPr="00D31349" w:rsidRDefault="005F0F3A" w:rsidP="005F0F3A">
            <w:pPr>
              <w:pStyle w:val="TAH"/>
              <w:rPr>
                <w:lang w:val="fr-FR" w:eastAsia="zh-CN"/>
              </w:rPr>
            </w:pPr>
            <w:r w:rsidRPr="00D31349">
              <w:rPr>
                <w:lang w:val="fr-FR" w:eastAsia="zh-CN"/>
              </w:rPr>
              <w:t>UCI bits</w:t>
            </w:r>
          </w:p>
          <w:p w14:paraId="419081A0"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D31349" w:rsidRDefault="005F0F3A" w:rsidP="005F0F3A">
            <w:pPr>
              <w:pStyle w:val="TAH"/>
              <w:rPr>
                <w:lang w:val="fr-FR"/>
              </w:rPr>
            </w:pPr>
            <w:r w:rsidRPr="00D31349">
              <w:rPr>
                <w:rFonts w:eastAsia="Malgun Gothic"/>
                <w:lang w:val="fr-FR"/>
              </w:rPr>
              <w:t xml:space="preserve">Propagation conditions and correlation matrix (Annex </w:t>
            </w:r>
            <w:r w:rsidRPr="00D31349">
              <w:rPr>
                <w:lang w:val="fr-FR"/>
              </w:rPr>
              <w:t>F</w:t>
            </w:r>
            <w:r w:rsidRPr="00D31349">
              <w:rPr>
                <w:rFonts w:eastAsia="Malgun Gothic"/>
                <w:lang w:val="fr-FR"/>
              </w:rPr>
              <w:t>)</w:t>
            </w:r>
          </w:p>
        </w:tc>
        <w:tc>
          <w:tcPr>
            <w:tcW w:w="1376" w:type="dxa"/>
          </w:tcPr>
          <w:p w14:paraId="733413B4" w14:textId="77777777" w:rsidR="005F0F3A" w:rsidRPr="00D31349" w:rsidRDefault="005F0F3A" w:rsidP="005F0F3A">
            <w:pPr>
              <w:pStyle w:val="TAH"/>
              <w:rPr>
                <w:lang w:val="fr-FR" w:eastAsia="zh-CN"/>
              </w:rPr>
            </w:pPr>
            <w:r w:rsidRPr="00D31349">
              <w:rPr>
                <w:lang w:val="fr-FR" w:eastAsia="zh-CN"/>
              </w:rPr>
              <w:t>UCI bits</w:t>
            </w:r>
          </w:p>
          <w:p w14:paraId="2FE4D295"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57B909E9" w14:textId="77777777" w:rsidR="005F0F3A" w:rsidRPr="00D31349" w:rsidRDefault="005F0F3A" w:rsidP="005F0F3A">
            <w:pPr>
              <w:pStyle w:val="TAH"/>
              <w:rPr>
                <w:lang w:val="fr-FR" w:eastAsia="zh-CN"/>
              </w:rPr>
            </w:pPr>
            <w:r w:rsidRPr="00D31349">
              <w:rPr>
                <w:lang w:val="fr-FR" w:eastAsia="zh-CN"/>
              </w:rPr>
              <w:t>UCI bits</w:t>
            </w:r>
          </w:p>
          <w:p w14:paraId="70BE1578"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7DA35CB8" w14:textId="77777777" w:rsidR="005F0F3A" w:rsidRPr="00D31349" w:rsidRDefault="005F0F3A" w:rsidP="005F0F3A">
            <w:pPr>
              <w:pStyle w:val="TAH"/>
              <w:rPr>
                <w:lang w:val="fr-FR" w:eastAsia="zh-CN"/>
              </w:rPr>
            </w:pPr>
            <w:r w:rsidRPr="00D31349">
              <w:rPr>
                <w:lang w:val="fr-FR" w:eastAsia="zh-CN"/>
              </w:rPr>
              <w:t>UCI bits</w:t>
            </w:r>
          </w:p>
          <w:p w14:paraId="7F290257"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140" w:name="_Toc73963059"/>
      <w:bookmarkStart w:id="5141" w:name="_Toc75260236"/>
      <w:bookmarkStart w:id="5142" w:name="_Toc75275778"/>
      <w:bookmarkStart w:id="5143" w:name="_Toc75276289"/>
      <w:bookmarkStart w:id="5144" w:name="_Toc76541788"/>
      <w:bookmarkStart w:id="5145" w:name="_Toc82437557"/>
      <w:bookmarkStart w:id="5146" w:name="_Toc89944923"/>
      <w:bookmarkStart w:id="5147" w:name="_Toc98753941"/>
      <w:bookmarkStart w:id="5148" w:name="_Toc106179833"/>
      <w:bookmarkStart w:id="5149" w:name="_Toc106180344"/>
      <w:bookmarkStart w:id="5150" w:name="_Toc130396169"/>
      <w:bookmarkStart w:id="5151" w:name="_Toc137555443"/>
      <w:bookmarkStart w:id="5152" w:name="_Toc138856970"/>
      <w:bookmarkStart w:id="5153" w:name="_Toc138860829"/>
      <w:bookmarkStart w:id="5154" w:name="_Toc163217822"/>
      <w:r w:rsidRPr="00BE5108">
        <w:rPr>
          <w:rFonts w:eastAsiaTheme="minorEastAsia"/>
        </w:rPr>
        <w:t>8.1.3</w:t>
      </w:r>
      <w:r w:rsidRPr="00BE5108">
        <w:rPr>
          <w:rFonts w:eastAsiaTheme="minorEastAsia"/>
        </w:rPr>
        <w:tab/>
        <w:t>Performance requirements for PUCCH</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CA650A" w14:textId="77777777" w:rsidR="00345ACA" w:rsidRPr="00BE5108" w:rsidRDefault="00345ACA" w:rsidP="00345ACA">
      <w:pPr>
        <w:pStyle w:val="Heading4"/>
        <w:rPr>
          <w:rFonts w:eastAsia="MS Mincho"/>
        </w:rPr>
      </w:pPr>
      <w:bookmarkStart w:id="5155" w:name="_Toc73963060"/>
      <w:bookmarkStart w:id="5156" w:name="_Toc75260237"/>
      <w:bookmarkStart w:id="5157" w:name="_Toc75275779"/>
      <w:bookmarkStart w:id="5158" w:name="_Toc75276290"/>
      <w:bookmarkStart w:id="5159" w:name="_Toc76541789"/>
      <w:bookmarkStart w:id="5160" w:name="_Toc82437558"/>
      <w:bookmarkStart w:id="5161" w:name="_Toc89944924"/>
      <w:bookmarkStart w:id="5162" w:name="_Toc98753942"/>
      <w:bookmarkStart w:id="5163" w:name="_Toc106179834"/>
      <w:bookmarkStart w:id="5164" w:name="_Toc106180345"/>
      <w:bookmarkStart w:id="5165" w:name="_Toc130396170"/>
      <w:bookmarkStart w:id="5166" w:name="_Toc137555444"/>
      <w:bookmarkStart w:id="5167" w:name="_Toc138856971"/>
      <w:bookmarkStart w:id="5168" w:name="_Toc138860830"/>
      <w:bookmarkStart w:id="5169" w:name="_Toc163217823"/>
      <w:r w:rsidRPr="00BE5108">
        <w:rPr>
          <w:rFonts w:eastAsia="MS Mincho"/>
        </w:rPr>
        <w:t>8.1.3.1</w:t>
      </w:r>
      <w:r w:rsidRPr="00BE5108">
        <w:rPr>
          <w:rFonts w:eastAsia="MS Mincho"/>
        </w:rPr>
        <w:tab/>
        <w:t>Performance requirements for PUCCH format 0</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8931890" w14:textId="77777777" w:rsidR="00345ACA" w:rsidRPr="00BE5108" w:rsidRDefault="00345ACA" w:rsidP="00345ACA">
      <w:pPr>
        <w:pStyle w:val="Heading5"/>
        <w:rPr>
          <w:rFonts w:eastAsiaTheme="minorEastAsia"/>
        </w:rPr>
      </w:pPr>
      <w:bookmarkStart w:id="5170" w:name="_Toc73963061"/>
      <w:bookmarkStart w:id="5171" w:name="_Toc75260238"/>
      <w:bookmarkStart w:id="5172" w:name="_Toc75275780"/>
      <w:bookmarkStart w:id="5173" w:name="_Toc75276291"/>
      <w:bookmarkStart w:id="5174" w:name="_Toc76541790"/>
      <w:bookmarkStart w:id="5175" w:name="_Toc82437559"/>
      <w:bookmarkStart w:id="5176" w:name="_Toc89944925"/>
      <w:bookmarkStart w:id="5177" w:name="_Toc98753943"/>
      <w:bookmarkStart w:id="5178" w:name="_Toc106179835"/>
      <w:bookmarkStart w:id="5179" w:name="_Toc106180346"/>
      <w:bookmarkStart w:id="5180" w:name="_Toc130396171"/>
      <w:bookmarkStart w:id="5181" w:name="_Toc137555445"/>
      <w:bookmarkStart w:id="5182" w:name="_Toc138856972"/>
      <w:bookmarkStart w:id="5183" w:name="_Toc138860831"/>
      <w:bookmarkStart w:id="5184" w:name="_Toc163217824"/>
      <w:r w:rsidRPr="00BE5108">
        <w:rPr>
          <w:rFonts w:eastAsiaTheme="minorEastAsia"/>
        </w:rPr>
        <w:t>8.1.3.1.1</w:t>
      </w:r>
      <w:r w:rsidRPr="00BE5108">
        <w:rPr>
          <w:rFonts w:eastAsiaTheme="minorEastAsia"/>
        </w:rPr>
        <w:tab/>
        <w:t>Definition and applicability</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185" w:name="_Toc73963062"/>
      <w:bookmarkStart w:id="5186" w:name="_Toc75260239"/>
      <w:bookmarkStart w:id="5187" w:name="_Toc75275781"/>
      <w:bookmarkStart w:id="5188" w:name="_Toc75276292"/>
      <w:bookmarkStart w:id="5189" w:name="_Toc76541791"/>
      <w:bookmarkStart w:id="5190" w:name="_Toc82437560"/>
      <w:bookmarkStart w:id="5191" w:name="_Toc89944926"/>
      <w:bookmarkStart w:id="5192" w:name="_Toc98753944"/>
      <w:bookmarkStart w:id="5193" w:name="_Toc106179836"/>
      <w:bookmarkStart w:id="5194" w:name="_Toc106180347"/>
      <w:bookmarkStart w:id="5195" w:name="_Toc130396172"/>
      <w:bookmarkStart w:id="5196" w:name="_Toc137555446"/>
      <w:bookmarkStart w:id="5197" w:name="_Toc138856973"/>
      <w:bookmarkStart w:id="5198" w:name="_Toc138860832"/>
      <w:bookmarkStart w:id="5199" w:name="_Toc163217825"/>
      <w:r w:rsidRPr="00BE5108">
        <w:rPr>
          <w:rFonts w:eastAsiaTheme="minorEastAsia"/>
        </w:rPr>
        <w:t>8.1.3.1.2</w:t>
      </w:r>
      <w:r w:rsidRPr="00BE5108">
        <w:rPr>
          <w:rFonts w:eastAsiaTheme="minorEastAsia"/>
        </w:rPr>
        <w:tab/>
        <w:t>Minimum requirement</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200" w:name="_Toc73963063"/>
      <w:bookmarkStart w:id="5201" w:name="_Toc75260240"/>
      <w:bookmarkStart w:id="5202" w:name="_Toc75275782"/>
      <w:bookmarkStart w:id="5203" w:name="_Toc75276293"/>
      <w:bookmarkStart w:id="5204" w:name="_Toc76541792"/>
      <w:bookmarkStart w:id="5205" w:name="_Toc82437561"/>
      <w:bookmarkStart w:id="5206" w:name="_Toc89944927"/>
      <w:bookmarkStart w:id="5207" w:name="_Toc98753945"/>
      <w:bookmarkStart w:id="5208" w:name="_Toc106179837"/>
      <w:bookmarkStart w:id="5209" w:name="_Toc106180348"/>
      <w:bookmarkStart w:id="5210" w:name="_Toc130396173"/>
      <w:bookmarkStart w:id="5211" w:name="_Toc137555447"/>
      <w:bookmarkStart w:id="5212" w:name="_Toc138856974"/>
      <w:bookmarkStart w:id="5213" w:name="_Toc138860833"/>
      <w:bookmarkStart w:id="5214" w:name="_Toc163217826"/>
      <w:r w:rsidRPr="00BE5108">
        <w:rPr>
          <w:rFonts w:eastAsiaTheme="minorEastAsia"/>
        </w:rPr>
        <w:t>8.1.3.1.3</w:t>
      </w:r>
      <w:r w:rsidRPr="00BE5108">
        <w:rPr>
          <w:rFonts w:eastAsiaTheme="minorEastAsia"/>
        </w:rPr>
        <w:tab/>
        <w:t>Test purpose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215" w:name="_Toc73963064"/>
      <w:bookmarkStart w:id="5216" w:name="_Toc75260241"/>
      <w:bookmarkStart w:id="5217" w:name="_Toc75275783"/>
      <w:bookmarkStart w:id="5218" w:name="_Toc75276294"/>
      <w:bookmarkStart w:id="5219" w:name="_Toc76541793"/>
      <w:bookmarkStart w:id="5220" w:name="_Toc82437562"/>
      <w:bookmarkStart w:id="5221" w:name="_Toc89944928"/>
      <w:bookmarkStart w:id="5222" w:name="_Toc98753946"/>
      <w:bookmarkStart w:id="5223" w:name="_Toc106179838"/>
      <w:bookmarkStart w:id="5224" w:name="_Toc106180349"/>
      <w:bookmarkStart w:id="5225" w:name="_Toc130396174"/>
      <w:bookmarkStart w:id="5226" w:name="_Toc137555448"/>
      <w:bookmarkStart w:id="5227" w:name="_Toc138856975"/>
      <w:bookmarkStart w:id="5228" w:name="_Toc138860834"/>
      <w:bookmarkStart w:id="5229" w:name="_Toc163217827"/>
      <w:r w:rsidRPr="00BE5108">
        <w:rPr>
          <w:rFonts w:eastAsiaTheme="minorEastAsia"/>
        </w:rPr>
        <w:t>8.1.3.1.4</w:t>
      </w:r>
      <w:r w:rsidRPr="00BE5108">
        <w:rPr>
          <w:rFonts w:eastAsiaTheme="minorEastAsia"/>
        </w:rPr>
        <w:tab/>
        <w:t>Method of test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1pt" o:ole="" fillcolor="window">
            <v:imagedata r:id="rId44" o:title=""/>
          </v:shape>
          <o:OLEObject Type="Embed" ProgID="Word.Picture.8" ShapeID="_x0000_i1042" DrawAspect="Content" ObjectID="_1782901718"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230" w:name="_Toc73963065"/>
      <w:bookmarkStart w:id="5231" w:name="_Toc75260242"/>
      <w:bookmarkStart w:id="5232" w:name="_Toc75275784"/>
      <w:bookmarkStart w:id="5233" w:name="_Toc75276295"/>
      <w:bookmarkStart w:id="5234" w:name="_Toc76541794"/>
      <w:bookmarkStart w:id="5235" w:name="_Toc82437563"/>
      <w:bookmarkStart w:id="5236" w:name="_Toc89944929"/>
      <w:bookmarkStart w:id="5237" w:name="_Toc98753947"/>
      <w:bookmarkStart w:id="5238" w:name="_Toc106179839"/>
      <w:bookmarkStart w:id="5239" w:name="_Toc106180350"/>
      <w:bookmarkStart w:id="5240" w:name="_Toc130396175"/>
      <w:bookmarkStart w:id="5241" w:name="_Toc137555449"/>
      <w:bookmarkStart w:id="5242" w:name="_Toc138856976"/>
      <w:bookmarkStart w:id="5243" w:name="_Toc138860835"/>
      <w:bookmarkStart w:id="5244" w:name="_Toc163217828"/>
      <w:r w:rsidRPr="00BE5108">
        <w:rPr>
          <w:rFonts w:eastAsiaTheme="minorEastAsia"/>
        </w:rPr>
        <w:t>8.1.3.1.5</w:t>
      </w:r>
      <w:r w:rsidRPr="00BE5108">
        <w:rPr>
          <w:rFonts w:eastAsiaTheme="minorEastAsia"/>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245" w:name="_Toc73963066"/>
      <w:bookmarkStart w:id="5246" w:name="_Toc75260243"/>
      <w:bookmarkStart w:id="5247" w:name="_Toc75275785"/>
      <w:bookmarkStart w:id="5248" w:name="_Toc75276296"/>
      <w:bookmarkStart w:id="5249" w:name="_Toc76541795"/>
      <w:bookmarkStart w:id="5250" w:name="_Toc82437564"/>
      <w:bookmarkStart w:id="5251" w:name="_Toc89944930"/>
      <w:bookmarkStart w:id="5252" w:name="_Toc98753948"/>
      <w:bookmarkStart w:id="5253" w:name="_Toc106179840"/>
      <w:bookmarkStart w:id="5254" w:name="_Toc106180351"/>
      <w:bookmarkStart w:id="5255" w:name="_Toc130396176"/>
      <w:bookmarkStart w:id="5256" w:name="_Toc137555450"/>
      <w:bookmarkStart w:id="5257" w:name="_Toc138856977"/>
      <w:bookmarkStart w:id="5258" w:name="_Toc138860836"/>
      <w:bookmarkStart w:id="5259" w:name="_Toc163217829"/>
      <w:r w:rsidRPr="00BE5108">
        <w:rPr>
          <w:rFonts w:eastAsia="MS Mincho"/>
        </w:rPr>
        <w:t>8.1.3.2</w:t>
      </w:r>
      <w:r w:rsidRPr="00BE5108">
        <w:rPr>
          <w:rFonts w:eastAsia="MS Mincho"/>
        </w:rPr>
        <w:tab/>
        <w:t>Performance requirements for PUCCH format 1</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5CD7D55" w14:textId="77777777" w:rsidR="00345ACA" w:rsidRPr="00BE5108" w:rsidRDefault="00345ACA" w:rsidP="00345ACA">
      <w:pPr>
        <w:pStyle w:val="Heading5"/>
        <w:rPr>
          <w:rFonts w:eastAsiaTheme="minorEastAsia"/>
        </w:rPr>
      </w:pPr>
      <w:bookmarkStart w:id="5260" w:name="_Toc73963067"/>
      <w:bookmarkStart w:id="5261" w:name="_Toc75260244"/>
      <w:bookmarkStart w:id="5262" w:name="_Toc75275786"/>
      <w:bookmarkStart w:id="5263" w:name="_Toc75276297"/>
      <w:bookmarkStart w:id="5264" w:name="_Toc76541796"/>
      <w:bookmarkStart w:id="5265" w:name="_Toc82437565"/>
      <w:bookmarkStart w:id="5266" w:name="_Toc89944931"/>
      <w:bookmarkStart w:id="5267" w:name="_Toc98753949"/>
      <w:bookmarkStart w:id="5268" w:name="_Toc106179841"/>
      <w:bookmarkStart w:id="5269" w:name="_Toc106180352"/>
      <w:bookmarkStart w:id="5270" w:name="_Toc130396177"/>
      <w:bookmarkStart w:id="5271" w:name="_Toc137555451"/>
      <w:bookmarkStart w:id="5272" w:name="_Toc138856978"/>
      <w:bookmarkStart w:id="5273" w:name="_Toc138860837"/>
      <w:bookmarkStart w:id="5274" w:name="_Toc163217830"/>
      <w:r w:rsidRPr="00BE5108">
        <w:rPr>
          <w:rFonts w:eastAsiaTheme="minorEastAsia"/>
        </w:rPr>
        <w:t>8.1.3.2.1</w:t>
      </w:r>
      <w:r w:rsidRPr="00BE5108">
        <w:rPr>
          <w:rFonts w:eastAsiaTheme="minorEastAsia"/>
        </w:rPr>
        <w:tab/>
        <w:t>NACK to ACK detection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275" w:name="_Toc73963068"/>
      <w:bookmarkStart w:id="5276" w:name="_Toc75260245"/>
      <w:bookmarkStart w:id="5277" w:name="_Toc75275787"/>
      <w:bookmarkStart w:id="5278" w:name="_Toc75276298"/>
      <w:bookmarkStart w:id="5279" w:name="_Toc76541797"/>
      <w:bookmarkStart w:id="5280" w:name="_Toc82437566"/>
      <w:bookmarkStart w:id="5281" w:name="_Toc89944932"/>
      <w:bookmarkStart w:id="5282" w:name="_Toc98753950"/>
      <w:bookmarkStart w:id="5283" w:name="_Toc106179842"/>
      <w:bookmarkStart w:id="5284" w:name="_Toc106180353"/>
      <w:bookmarkStart w:id="5285" w:name="_Toc130396178"/>
      <w:bookmarkStart w:id="5286" w:name="_Toc137555452"/>
      <w:bookmarkStart w:id="5287" w:name="_Toc138856979"/>
      <w:bookmarkStart w:id="5288" w:name="_Toc138860838"/>
      <w:bookmarkStart w:id="5289" w:name="_Toc163217831"/>
      <w:r w:rsidRPr="00BE5108">
        <w:rPr>
          <w:rFonts w:eastAsiaTheme="minorEastAsia"/>
        </w:rPr>
        <w:t>8.1.3.2.2</w:t>
      </w:r>
      <w:r w:rsidRPr="00BE5108">
        <w:rPr>
          <w:rFonts w:eastAsiaTheme="minorEastAsia"/>
        </w:rPr>
        <w:tab/>
        <w:t>ACK missed detection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290" w:name="_Toc73963069"/>
      <w:bookmarkStart w:id="5291" w:name="_Toc75260246"/>
      <w:bookmarkStart w:id="5292" w:name="_Toc75275788"/>
      <w:bookmarkStart w:id="5293" w:name="_Toc75276299"/>
      <w:bookmarkStart w:id="5294" w:name="_Toc76541798"/>
      <w:bookmarkStart w:id="5295" w:name="_Toc82437567"/>
      <w:bookmarkStart w:id="5296" w:name="_Toc89944933"/>
      <w:bookmarkStart w:id="5297" w:name="_Toc98753951"/>
      <w:bookmarkStart w:id="5298" w:name="_Toc106179843"/>
      <w:bookmarkStart w:id="5299" w:name="_Toc106180354"/>
      <w:bookmarkStart w:id="5300" w:name="_Toc130396179"/>
      <w:bookmarkStart w:id="5301" w:name="_Toc137555453"/>
      <w:bookmarkStart w:id="5302" w:name="_Toc138856980"/>
      <w:bookmarkStart w:id="5303" w:name="_Toc138860839"/>
      <w:bookmarkStart w:id="5304" w:name="_Toc163217832"/>
      <w:r w:rsidRPr="00BE5108">
        <w:rPr>
          <w:rFonts w:eastAsia="MS Mincho"/>
        </w:rPr>
        <w:t>8.1.3.3</w:t>
      </w:r>
      <w:r w:rsidRPr="00BE5108">
        <w:rPr>
          <w:rFonts w:eastAsia="MS Mincho"/>
        </w:rPr>
        <w:tab/>
        <w:t>Performance requirements for PUCCH format 2</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58982953" w14:textId="77777777" w:rsidR="00345ACA" w:rsidRPr="00BE5108" w:rsidRDefault="00345ACA" w:rsidP="00345ACA">
      <w:pPr>
        <w:pStyle w:val="Heading5"/>
        <w:rPr>
          <w:rFonts w:eastAsiaTheme="minorEastAsia"/>
        </w:rPr>
      </w:pPr>
      <w:bookmarkStart w:id="5305" w:name="_Toc73963070"/>
      <w:bookmarkStart w:id="5306" w:name="_Toc75260247"/>
      <w:bookmarkStart w:id="5307" w:name="_Toc75275789"/>
      <w:bookmarkStart w:id="5308" w:name="_Toc75276300"/>
      <w:bookmarkStart w:id="5309" w:name="_Toc76541799"/>
      <w:bookmarkStart w:id="5310" w:name="_Toc82437568"/>
      <w:bookmarkStart w:id="5311" w:name="_Toc89944934"/>
      <w:bookmarkStart w:id="5312" w:name="_Toc98753952"/>
      <w:bookmarkStart w:id="5313" w:name="_Toc106179844"/>
      <w:bookmarkStart w:id="5314" w:name="_Toc106180355"/>
      <w:bookmarkStart w:id="5315" w:name="_Toc130396180"/>
      <w:bookmarkStart w:id="5316" w:name="_Toc137555454"/>
      <w:bookmarkStart w:id="5317" w:name="_Toc138856981"/>
      <w:bookmarkStart w:id="5318" w:name="_Toc138860840"/>
      <w:bookmarkStart w:id="5319" w:name="_Toc163217833"/>
      <w:r w:rsidRPr="00BE5108">
        <w:rPr>
          <w:rFonts w:eastAsiaTheme="minorEastAsia"/>
        </w:rPr>
        <w:t>8.1.3.3.1</w:t>
      </w:r>
      <w:r w:rsidRPr="00BE5108">
        <w:rPr>
          <w:rFonts w:eastAsiaTheme="minorEastAsia"/>
        </w:rPr>
        <w:tab/>
        <w:t>ACK missed detection</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1pt" o:ole="" fillcolor="window">
            <v:imagedata r:id="rId44" o:title=""/>
          </v:shape>
          <o:OLEObject Type="Embed" ProgID="Word.Picture.8" ShapeID="_x0000_i1043" DrawAspect="Content" ObjectID="_1782901719"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320" w:name="_Toc73963071"/>
      <w:bookmarkStart w:id="5321" w:name="_Toc75260248"/>
      <w:bookmarkStart w:id="5322" w:name="_Toc75275790"/>
      <w:bookmarkStart w:id="5323" w:name="_Toc75276301"/>
      <w:bookmarkStart w:id="5324" w:name="_Toc76541800"/>
      <w:bookmarkStart w:id="5325" w:name="_Toc82437569"/>
      <w:bookmarkStart w:id="5326" w:name="_Toc89944935"/>
      <w:bookmarkStart w:id="5327" w:name="_Toc98753953"/>
      <w:bookmarkStart w:id="5328" w:name="_Toc106179845"/>
      <w:bookmarkStart w:id="5329" w:name="_Toc106180356"/>
      <w:bookmarkStart w:id="5330" w:name="_Toc130396181"/>
      <w:bookmarkStart w:id="5331" w:name="_Toc137555455"/>
      <w:bookmarkStart w:id="5332" w:name="_Toc138856982"/>
      <w:bookmarkStart w:id="5333" w:name="_Toc138860841"/>
      <w:bookmarkStart w:id="5334" w:name="_Toc163217834"/>
      <w:r w:rsidRPr="00BE5108">
        <w:rPr>
          <w:rFonts w:eastAsiaTheme="minorEastAsia"/>
        </w:rPr>
        <w:t>8.1.3.3.2</w:t>
      </w:r>
      <w:r w:rsidRPr="00BE5108">
        <w:rPr>
          <w:rFonts w:eastAsiaTheme="minorEastAsia"/>
        </w:rPr>
        <w:tab/>
        <w:t>UCI BLER performance requirements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1pt" o:ole="" fillcolor="window">
            <v:imagedata r:id="rId47" o:title=""/>
          </v:shape>
          <o:OLEObject Type="Embed" ProgID="Word.Picture.8" ShapeID="_x0000_i1044" DrawAspect="Content" ObjectID="_1782901720"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335" w:name="_Toc73963072"/>
      <w:bookmarkStart w:id="5336" w:name="_Toc75260249"/>
      <w:bookmarkStart w:id="5337" w:name="_Toc75275791"/>
      <w:bookmarkStart w:id="5338" w:name="_Toc75276302"/>
      <w:bookmarkStart w:id="5339" w:name="_Toc76541801"/>
      <w:bookmarkStart w:id="5340" w:name="_Toc82437570"/>
      <w:bookmarkStart w:id="5341" w:name="_Toc89944936"/>
      <w:bookmarkStart w:id="5342" w:name="_Toc98753954"/>
      <w:bookmarkStart w:id="5343" w:name="_Toc106179846"/>
      <w:bookmarkStart w:id="5344" w:name="_Toc106180357"/>
      <w:bookmarkStart w:id="5345" w:name="_Toc130396182"/>
      <w:bookmarkStart w:id="5346" w:name="_Toc137555456"/>
      <w:bookmarkStart w:id="5347" w:name="_Toc138856983"/>
      <w:bookmarkStart w:id="5348" w:name="_Toc138860842"/>
      <w:bookmarkStart w:id="5349" w:name="_Toc163217835"/>
      <w:r w:rsidRPr="00BE5108">
        <w:rPr>
          <w:rFonts w:eastAsia="MS Mincho"/>
        </w:rPr>
        <w:t>8.1.3.4</w:t>
      </w:r>
      <w:r w:rsidRPr="00BE5108">
        <w:rPr>
          <w:rFonts w:eastAsia="MS Mincho"/>
        </w:rPr>
        <w:tab/>
        <w:t>Performance requirements for PUCCH format 3</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2191F3F" w14:textId="77777777" w:rsidR="00345ACA" w:rsidRPr="00BE5108" w:rsidRDefault="00345ACA" w:rsidP="00345ACA">
      <w:pPr>
        <w:pStyle w:val="Heading5"/>
        <w:rPr>
          <w:rFonts w:eastAsiaTheme="minorEastAsia"/>
        </w:rPr>
      </w:pPr>
      <w:bookmarkStart w:id="5350" w:name="_Toc73963073"/>
      <w:bookmarkStart w:id="5351" w:name="_Toc75260250"/>
      <w:bookmarkStart w:id="5352" w:name="_Toc75275792"/>
      <w:bookmarkStart w:id="5353" w:name="_Toc75276303"/>
      <w:bookmarkStart w:id="5354" w:name="_Toc76541802"/>
      <w:bookmarkStart w:id="5355" w:name="_Toc82437571"/>
      <w:bookmarkStart w:id="5356" w:name="_Toc89944937"/>
      <w:bookmarkStart w:id="5357" w:name="_Toc98753955"/>
      <w:bookmarkStart w:id="5358" w:name="_Toc106179847"/>
      <w:bookmarkStart w:id="5359" w:name="_Toc106180358"/>
      <w:bookmarkStart w:id="5360" w:name="_Toc130396183"/>
      <w:bookmarkStart w:id="5361" w:name="_Toc137555457"/>
      <w:bookmarkStart w:id="5362" w:name="_Toc138856984"/>
      <w:bookmarkStart w:id="5363" w:name="_Toc138860843"/>
      <w:bookmarkStart w:id="5364" w:name="_Toc163217836"/>
      <w:r w:rsidRPr="00BE5108">
        <w:rPr>
          <w:rFonts w:eastAsiaTheme="minorEastAsia"/>
        </w:rPr>
        <w:t>8.1.3.4.1</w:t>
      </w:r>
      <w:r w:rsidRPr="00BE5108">
        <w:rPr>
          <w:rFonts w:eastAsiaTheme="minorEastAsia"/>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365" w:name="_Toc73963074"/>
      <w:bookmarkStart w:id="5366" w:name="_Toc75260251"/>
      <w:bookmarkStart w:id="5367" w:name="_Toc75275793"/>
      <w:bookmarkStart w:id="5368" w:name="_Toc75276304"/>
      <w:bookmarkStart w:id="5369" w:name="_Toc76541803"/>
      <w:bookmarkStart w:id="5370" w:name="_Toc82437572"/>
      <w:bookmarkStart w:id="5371" w:name="_Toc89944938"/>
      <w:bookmarkStart w:id="5372" w:name="_Toc98753956"/>
      <w:bookmarkStart w:id="5373" w:name="_Toc106179848"/>
      <w:bookmarkStart w:id="5374" w:name="_Toc106180359"/>
      <w:bookmarkStart w:id="5375" w:name="_Toc130396184"/>
      <w:bookmarkStart w:id="5376" w:name="_Toc137555458"/>
      <w:bookmarkStart w:id="5377" w:name="_Toc138856985"/>
      <w:bookmarkStart w:id="5378" w:name="_Toc138860844"/>
      <w:bookmarkStart w:id="5379" w:name="_Toc163217837"/>
      <w:r w:rsidRPr="00BE5108">
        <w:rPr>
          <w:rFonts w:eastAsiaTheme="minorEastAsia"/>
        </w:rPr>
        <w:t>8.1.3.4.2</w:t>
      </w:r>
      <w:r w:rsidRPr="00BE5108">
        <w:rPr>
          <w:rFonts w:eastAsiaTheme="minorEastAsia"/>
        </w:rPr>
        <w:tab/>
        <w:t>Minimum requirement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380" w:name="_Toc73963075"/>
      <w:bookmarkStart w:id="5381" w:name="_Toc75260252"/>
      <w:bookmarkStart w:id="5382" w:name="_Toc75275794"/>
      <w:bookmarkStart w:id="5383" w:name="_Toc75276305"/>
      <w:bookmarkStart w:id="5384" w:name="_Toc76541804"/>
      <w:bookmarkStart w:id="5385" w:name="_Toc82437573"/>
      <w:bookmarkStart w:id="5386" w:name="_Toc89944939"/>
      <w:bookmarkStart w:id="5387" w:name="_Toc98753957"/>
      <w:bookmarkStart w:id="5388" w:name="_Toc106179849"/>
      <w:bookmarkStart w:id="5389" w:name="_Toc106180360"/>
      <w:bookmarkStart w:id="5390" w:name="_Toc130396185"/>
      <w:bookmarkStart w:id="5391" w:name="_Toc137555459"/>
      <w:bookmarkStart w:id="5392" w:name="_Toc138856986"/>
      <w:bookmarkStart w:id="5393" w:name="_Toc138860845"/>
      <w:bookmarkStart w:id="5394" w:name="_Toc163217838"/>
      <w:r w:rsidRPr="00BE5108">
        <w:rPr>
          <w:rFonts w:eastAsiaTheme="minorEastAsia"/>
        </w:rPr>
        <w:t>8.1.3.4.3</w:t>
      </w:r>
      <w:r w:rsidRPr="00BE5108">
        <w:rPr>
          <w:rFonts w:eastAsiaTheme="minorEastAsia"/>
        </w:rPr>
        <w:tab/>
        <w:t>Test purpose</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395" w:name="_Toc73963076"/>
      <w:bookmarkStart w:id="5396" w:name="_Toc75260253"/>
      <w:bookmarkStart w:id="5397" w:name="_Toc75275795"/>
      <w:bookmarkStart w:id="5398" w:name="_Toc75276306"/>
      <w:bookmarkStart w:id="5399" w:name="_Toc76541805"/>
      <w:bookmarkStart w:id="5400" w:name="_Toc82437574"/>
      <w:bookmarkStart w:id="5401" w:name="_Toc89944940"/>
      <w:bookmarkStart w:id="5402" w:name="_Toc98753958"/>
      <w:bookmarkStart w:id="5403" w:name="_Toc106179850"/>
      <w:bookmarkStart w:id="5404" w:name="_Toc106180361"/>
      <w:bookmarkStart w:id="5405" w:name="_Toc130396186"/>
      <w:bookmarkStart w:id="5406" w:name="_Toc137555460"/>
      <w:bookmarkStart w:id="5407" w:name="_Toc138856987"/>
      <w:bookmarkStart w:id="5408" w:name="_Toc138860846"/>
      <w:bookmarkStart w:id="5409" w:name="_Toc163217839"/>
      <w:r w:rsidRPr="00BE5108">
        <w:rPr>
          <w:rFonts w:eastAsiaTheme="minorEastAsia"/>
        </w:rPr>
        <w:t>8.1.3.4.4</w:t>
      </w:r>
      <w:r w:rsidRPr="00BE5108">
        <w:rPr>
          <w:rFonts w:eastAsiaTheme="minorEastAsia"/>
        </w:rPr>
        <w:tab/>
        <w:t>Method of test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1pt" o:ole="" fillcolor="window">
            <v:imagedata r:id="rId47" o:title=""/>
          </v:shape>
          <o:OLEObject Type="Embed" ProgID="Word.Picture.8" ShapeID="_x0000_i1045" DrawAspect="Content" ObjectID="_1782901721"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410" w:name="_Toc73963077"/>
      <w:bookmarkStart w:id="5411" w:name="_Toc75260254"/>
      <w:bookmarkStart w:id="5412" w:name="_Toc75275796"/>
      <w:bookmarkStart w:id="5413" w:name="_Toc75276307"/>
      <w:bookmarkStart w:id="5414" w:name="_Toc76541806"/>
      <w:bookmarkStart w:id="5415" w:name="_Toc82437575"/>
      <w:bookmarkStart w:id="5416" w:name="_Toc89944941"/>
      <w:bookmarkStart w:id="5417" w:name="_Toc98753959"/>
      <w:bookmarkStart w:id="5418" w:name="_Toc106179851"/>
      <w:bookmarkStart w:id="5419" w:name="_Toc106180362"/>
      <w:bookmarkStart w:id="5420" w:name="_Toc130396187"/>
      <w:bookmarkStart w:id="5421" w:name="_Toc137555461"/>
      <w:bookmarkStart w:id="5422" w:name="_Toc138856988"/>
      <w:bookmarkStart w:id="5423" w:name="_Toc138860847"/>
      <w:bookmarkStart w:id="5424" w:name="_Toc163217840"/>
      <w:r w:rsidRPr="00BE5108">
        <w:rPr>
          <w:rFonts w:eastAsiaTheme="minorEastAsia"/>
        </w:rPr>
        <w:t>8.1.3.4.5</w:t>
      </w:r>
      <w:r w:rsidRPr="00BE5108">
        <w:rPr>
          <w:rFonts w:eastAsiaTheme="minorEastAsia"/>
        </w:rPr>
        <w:tab/>
        <w:t>Test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425" w:name="_Toc73963078"/>
      <w:bookmarkStart w:id="5426" w:name="_Toc75260255"/>
      <w:bookmarkStart w:id="5427" w:name="_Toc75275797"/>
      <w:bookmarkStart w:id="5428" w:name="_Toc75276308"/>
      <w:bookmarkStart w:id="5429" w:name="_Toc76541807"/>
      <w:bookmarkStart w:id="5430" w:name="_Toc82437576"/>
      <w:bookmarkStart w:id="5431" w:name="_Toc89944942"/>
      <w:bookmarkStart w:id="5432" w:name="_Toc98753960"/>
      <w:bookmarkStart w:id="5433" w:name="_Toc106179852"/>
      <w:bookmarkStart w:id="5434" w:name="_Toc106180363"/>
      <w:bookmarkStart w:id="5435" w:name="_Toc130396188"/>
      <w:bookmarkStart w:id="5436" w:name="_Toc137555462"/>
      <w:bookmarkStart w:id="5437" w:name="_Toc138856989"/>
      <w:bookmarkStart w:id="5438" w:name="_Toc138860848"/>
      <w:bookmarkStart w:id="5439" w:name="_Toc163217841"/>
      <w:r w:rsidRPr="00BE5108">
        <w:rPr>
          <w:rFonts w:eastAsia="MS Mincho"/>
        </w:rPr>
        <w:t>8.1.3.5</w:t>
      </w:r>
      <w:r w:rsidRPr="00BE5108">
        <w:rPr>
          <w:rFonts w:eastAsia="MS Mincho"/>
        </w:rPr>
        <w:tab/>
        <w:t>Performance requirements for PUCCH format 4</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63A5A1B" w14:textId="77777777" w:rsidR="00345ACA" w:rsidRPr="00BE5108" w:rsidRDefault="00345ACA" w:rsidP="00345ACA">
      <w:pPr>
        <w:pStyle w:val="Heading5"/>
        <w:rPr>
          <w:rFonts w:eastAsiaTheme="minorEastAsia"/>
        </w:rPr>
      </w:pPr>
      <w:bookmarkStart w:id="5440" w:name="_Toc73963079"/>
      <w:bookmarkStart w:id="5441" w:name="_Toc75260256"/>
      <w:bookmarkStart w:id="5442" w:name="_Toc75275798"/>
      <w:bookmarkStart w:id="5443" w:name="_Toc75276309"/>
      <w:bookmarkStart w:id="5444" w:name="_Toc76541808"/>
      <w:bookmarkStart w:id="5445" w:name="_Toc82437577"/>
      <w:bookmarkStart w:id="5446" w:name="_Toc89944943"/>
      <w:bookmarkStart w:id="5447" w:name="_Toc98753961"/>
      <w:bookmarkStart w:id="5448" w:name="_Toc106179853"/>
      <w:bookmarkStart w:id="5449" w:name="_Toc106180364"/>
      <w:bookmarkStart w:id="5450" w:name="_Toc130396189"/>
      <w:bookmarkStart w:id="5451" w:name="_Toc137555463"/>
      <w:bookmarkStart w:id="5452" w:name="_Toc138856990"/>
      <w:bookmarkStart w:id="5453" w:name="_Toc138860849"/>
      <w:bookmarkStart w:id="5454" w:name="_Toc163217842"/>
      <w:r w:rsidRPr="00BE5108">
        <w:rPr>
          <w:rFonts w:eastAsiaTheme="minorEastAsia"/>
        </w:rPr>
        <w:t>8.1.3.5.1</w:t>
      </w:r>
      <w:r w:rsidRPr="00BE5108">
        <w:rPr>
          <w:rFonts w:eastAsiaTheme="minorEastAsia"/>
        </w:rPr>
        <w:tab/>
        <w:t>Definition and applicability</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455" w:name="_Toc73963080"/>
      <w:bookmarkStart w:id="5456" w:name="_Toc75260257"/>
      <w:bookmarkStart w:id="5457" w:name="_Toc75275799"/>
      <w:bookmarkStart w:id="5458" w:name="_Toc75276310"/>
      <w:bookmarkStart w:id="5459" w:name="_Toc76541809"/>
      <w:bookmarkStart w:id="5460" w:name="_Toc82437578"/>
      <w:bookmarkStart w:id="5461" w:name="_Toc89944944"/>
      <w:bookmarkStart w:id="5462" w:name="_Toc98753962"/>
      <w:bookmarkStart w:id="5463" w:name="_Toc106179854"/>
      <w:bookmarkStart w:id="5464" w:name="_Toc106180365"/>
      <w:bookmarkStart w:id="5465" w:name="_Toc130396190"/>
      <w:bookmarkStart w:id="5466" w:name="_Toc137555464"/>
      <w:bookmarkStart w:id="5467" w:name="_Toc138856991"/>
      <w:bookmarkStart w:id="5468" w:name="_Toc138860850"/>
      <w:bookmarkStart w:id="5469" w:name="_Toc163217843"/>
      <w:r w:rsidRPr="00BE5108">
        <w:rPr>
          <w:rFonts w:eastAsiaTheme="minorEastAsia"/>
        </w:rPr>
        <w:t>8.1.3.5.2</w:t>
      </w:r>
      <w:r w:rsidRPr="00BE5108">
        <w:rPr>
          <w:rFonts w:eastAsiaTheme="minorEastAsia"/>
        </w:rPr>
        <w:tab/>
        <w:t>Minimum requirement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470" w:name="_Toc73963081"/>
      <w:bookmarkStart w:id="5471" w:name="_Toc75260258"/>
      <w:bookmarkStart w:id="5472" w:name="_Toc75275800"/>
      <w:bookmarkStart w:id="5473" w:name="_Toc75276311"/>
      <w:bookmarkStart w:id="5474" w:name="_Toc76541810"/>
      <w:bookmarkStart w:id="5475" w:name="_Toc82437579"/>
      <w:bookmarkStart w:id="5476" w:name="_Toc89944945"/>
      <w:bookmarkStart w:id="5477" w:name="_Toc98753963"/>
      <w:bookmarkStart w:id="5478" w:name="_Toc106179855"/>
      <w:bookmarkStart w:id="5479" w:name="_Toc106180366"/>
      <w:bookmarkStart w:id="5480" w:name="_Toc130396191"/>
      <w:bookmarkStart w:id="5481" w:name="_Toc137555465"/>
      <w:bookmarkStart w:id="5482" w:name="_Toc138856992"/>
      <w:bookmarkStart w:id="5483" w:name="_Toc138860851"/>
      <w:bookmarkStart w:id="5484" w:name="_Toc163217844"/>
      <w:r w:rsidRPr="00BE5108">
        <w:rPr>
          <w:rFonts w:eastAsiaTheme="minorEastAsia"/>
        </w:rPr>
        <w:t>8.1.3.5.3</w:t>
      </w:r>
      <w:r w:rsidRPr="00BE5108">
        <w:rPr>
          <w:rFonts w:eastAsiaTheme="minorEastAsia"/>
        </w:rPr>
        <w:tab/>
        <w:t>Test purpose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485" w:name="_Toc73963082"/>
      <w:bookmarkStart w:id="5486" w:name="_Toc75260259"/>
      <w:bookmarkStart w:id="5487" w:name="_Toc75275801"/>
      <w:bookmarkStart w:id="5488" w:name="_Toc75276312"/>
      <w:bookmarkStart w:id="5489" w:name="_Toc76541811"/>
      <w:bookmarkStart w:id="5490" w:name="_Toc82437580"/>
      <w:bookmarkStart w:id="5491" w:name="_Toc89944946"/>
      <w:bookmarkStart w:id="5492" w:name="_Toc98753964"/>
      <w:bookmarkStart w:id="5493" w:name="_Toc106179856"/>
      <w:bookmarkStart w:id="5494" w:name="_Toc106180367"/>
      <w:bookmarkStart w:id="5495" w:name="_Toc130396192"/>
      <w:bookmarkStart w:id="5496" w:name="_Toc137555466"/>
      <w:bookmarkStart w:id="5497" w:name="_Toc138856993"/>
      <w:bookmarkStart w:id="5498" w:name="_Toc138860852"/>
      <w:bookmarkStart w:id="5499" w:name="_Toc163217845"/>
      <w:r w:rsidRPr="00BE5108">
        <w:rPr>
          <w:rFonts w:eastAsiaTheme="minorEastAsia"/>
        </w:rPr>
        <w:t>8.1.3.5.4</w:t>
      </w:r>
      <w:r w:rsidRPr="00BE5108">
        <w:rPr>
          <w:rFonts w:eastAsiaTheme="minorEastAsia"/>
        </w:rPr>
        <w:tab/>
        <w:t>Method of test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1pt" o:ole="" fillcolor="window">
            <v:imagedata r:id="rId50" o:title=""/>
          </v:shape>
          <o:OLEObject Type="Embed" ProgID="Word.Picture.8" ShapeID="_x0000_i1046" DrawAspect="Content" ObjectID="_1782901722"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500" w:name="_Toc73963083"/>
      <w:bookmarkStart w:id="5501" w:name="_Toc75260260"/>
      <w:bookmarkStart w:id="5502" w:name="_Toc75275802"/>
      <w:bookmarkStart w:id="5503" w:name="_Toc75276313"/>
      <w:bookmarkStart w:id="5504" w:name="_Toc76541812"/>
      <w:bookmarkStart w:id="5505" w:name="_Toc82437581"/>
      <w:bookmarkStart w:id="5506" w:name="_Toc89944947"/>
      <w:bookmarkStart w:id="5507" w:name="_Toc98753965"/>
      <w:bookmarkStart w:id="5508" w:name="_Toc106179857"/>
      <w:bookmarkStart w:id="5509" w:name="_Toc106180368"/>
      <w:bookmarkStart w:id="5510" w:name="_Toc130396193"/>
      <w:bookmarkStart w:id="5511" w:name="_Toc137555467"/>
      <w:bookmarkStart w:id="5512" w:name="_Toc138856994"/>
      <w:bookmarkStart w:id="5513" w:name="_Toc138860853"/>
      <w:bookmarkStart w:id="5514" w:name="_Toc163217846"/>
      <w:r w:rsidRPr="00BE5108">
        <w:rPr>
          <w:rFonts w:eastAsiaTheme="minorEastAsia"/>
        </w:rPr>
        <w:t>8.1.3.5.5</w:t>
      </w:r>
      <w:r w:rsidRPr="00BE5108">
        <w:rPr>
          <w:rFonts w:eastAsiaTheme="minorEastAsia"/>
        </w:rPr>
        <w:tab/>
        <w:t>Test requirement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515" w:name="_Toc73963084"/>
      <w:bookmarkStart w:id="5516" w:name="_Toc75260261"/>
      <w:bookmarkStart w:id="5517" w:name="_Toc75275803"/>
      <w:bookmarkStart w:id="5518" w:name="_Toc75276314"/>
      <w:bookmarkStart w:id="5519" w:name="_Toc76541813"/>
      <w:bookmarkStart w:id="5520" w:name="_Toc82437582"/>
      <w:bookmarkStart w:id="5521" w:name="_Toc89944948"/>
      <w:bookmarkStart w:id="5522" w:name="_Toc98753966"/>
      <w:bookmarkStart w:id="5523" w:name="_Toc106179858"/>
      <w:bookmarkStart w:id="5524" w:name="_Toc106180369"/>
      <w:bookmarkStart w:id="5525" w:name="_Toc130396194"/>
      <w:bookmarkStart w:id="5526" w:name="_Toc137555468"/>
      <w:bookmarkStart w:id="5527" w:name="_Toc138856995"/>
      <w:bookmarkStart w:id="5528" w:name="_Toc138860854"/>
      <w:bookmarkStart w:id="5529" w:name="_Toc163217847"/>
      <w:r w:rsidRPr="00BE5108">
        <w:rPr>
          <w:rFonts w:eastAsia="MS Mincho"/>
        </w:rPr>
        <w:t>8.1.3.6</w:t>
      </w:r>
      <w:r w:rsidRPr="00BE5108">
        <w:rPr>
          <w:rFonts w:eastAsia="MS Mincho"/>
        </w:rPr>
        <w:tab/>
        <w:t>Performance requirements for multi-slot PUCCH</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F1119A5" w14:textId="77777777" w:rsidR="00345ACA" w:rsidRPr="00BE5108" w:rsidRDefault="00345ACA" w:rsidP="00345ACA">
      <w:pPr>
        <w:pStyle w:val="Heading5"/>
        <w:rPr>
          <w:rFonts w:eastAsiaTheme="minorEastAsia"/>
        </w:rPr>
      </w:pPr>
      <w:bookmarkStart w:id="5530" w:name="_Toc73963085"/>
      <w:bookmarkStart w:id="5531" w:name="_Toc75260262"/>
      <w:bookmarkStart w:id="5532" w:name="_Toc75275804"/>
      <w:bookmarkStart w:id="5533" w:name="_Toc75276315"/>
      <w:bookmarkStart w:id="5534" w:name="_Toc76541814"/>
      <w:bookmarkStart w:id="5535" w:name="_Toc82437583"/>
      <w:bookmarkStart w:id="5536" w:name="_Toc89944949"/>
      <w:bookmarkStart w:id="5537" w:name="_Toc98753967"/>
      <w:bookmarkStart w:id="5538" w:name="_Toc106179859"/>
      <w:bookmarkStart w:id="5539" w:name="_Toc106180370"/>
      <w:bookmarkStart w:id="5540" w:name="_Toc130396195"/>
      <w:bookmarkStart w:id="5541" w:name="_Toc137555469"/>
      <w:bookmarkStart w:id="5542" w:name="_Toc138856996"/>
      <w:bookmarkStart w:id="5543" w:name="_Toc138860855"/>
      <w:bookmarkStart w:id="5544" w:name="_Toc163217848"/>
      <w:r w:rsidRPr="00BE5108">
        <w:rPr>
          <w:rFonts w:eastAsiaTheme="minorEastAsia"/>
        </w:rPr>
        <w:t>8.1.3.6.1</w:t>
      </w:r>
      <w:r w:rsidRPr="00BE5108">
        <w:rPr>
          <w:rFonts w:eastAsiaTheme="minorEastAsia"/>
        </w:rPr>
        <w:tab/>
        <w:t>Performance requirements for multi-slot PUCCH format 1</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545" w:name="_Toc73963086"/>
      <w:bookmarkStart w:id="5546" w:name="_Toc75260263"/>
      <w:bookmarkStart w:id="5547" w:name="_Toc75275805"/>
      <w:bookmarkStart w:id="5548" w:name="_Toc75276316"/>
      <w:bookmarkStart w:id="5549" w:name="_Toc76541815"/>
      <w:bookmarkStart w:id="5550" w:name="_Toc82437584"/>
      <w:bookmarkStart w:id="5551" w:name="_Toc89944950"/>
      <w:bookmarkStart w:id="5552" w:name="_Toc98753968"/>
      <w:bookmarkStart w:id="5553" w:name="_Toc106179860"/>
      <w:bookmarkStart w:id="5554" w:name="_Toc106180371"/>
      <w:bookmarkStart w:id="5555" w:name="_Toc130396196"/>
      <w:bookmarkStart w:id="5556" w:name="_Toc137555470"/>
      <w:bookmarkStart w:id="5557" w:name="_Toc138856997"/>
      <w:bookmarkStart w:id="5558" w:name="_Toc138860856"/>
      <w:bookmarkStart w:id="5559" w:name="_Toc163217849"/>
      <w:r w:rsidRPr="00BE5108">
        <w:rPr>
          <w:rFonts w:eastAsiaTheme="minorEastAsia"/>
        </w:rPr>
        <w:t>8.1.4</w:t>
      </w:r>
      <w:r w:rsidRPr="00BE5108">
        <w:rPr>
          <w:rFonts w:eastAsiaTheme="minorEastAsia"/>
        </w:rPr>
        <w:tab/>
        <w:t>Performance requirements for PRACH</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211B551" w14:textId="77777777" w:rsidR="00345ACA" w:rsidRPr="00BE5108" w:rsidRDefault="00345ACA" w:rsidP="00345ACA">
      <w:pPr>
        <w:pStyle w:val="Heading4"/>
        <w:rPr>
          <w:rFonts w:eastAsia="MS Mincho"/>
        </w:rPr>
      </w:pPr>
      <w:bookmarkStart w:id="5560" w:name="_Toc73963087"/>
      <w:bookmarkStart w:id="5561" w:name="_Toc75260264"/>
      <w:bookmarkStart w:id="5562" w:name="_Toc75275806"/>
      <w:bookmarkStart w:id="5563" w:name="_Toc75276317"/>
      <w:bookmarkStart w:id="5564" w:name="_Toc76541816"/>
      <w:bookmarkStart w:id="5565" w:name="_Toc82437585"/>
      <w:bookmarkStart w:id="5566" w:name="_Toc89944951"/>
      <w:bookmarkStart w:id="5567" w:name="_Toc98753969"/>
      <w:bookmarkStart w:id="5568" w:name="_Toc106179861"/>
      <w:bookmarkStart w:id="5569" w:name="_Toc106180372"/>
      <w:bookmarkStart w:id="5570" w:name="_Toc130396197"/>
      <w:bookmarkStart w:id="5571" w:name="_Toc137555471"/>
      <w:bookmarkStart w:id="5572" w:name="_Toc138856998"/>
      <w:bookmarkStart w:id="5573" w:name="_Toc138860857"/>
      <w:bookmarkStart w:id="5574" w:name="_Toc163217850"/>
      <w:r w:rsidRPr="00BE5108">
        <w:rPr>
          <w:rFonts w:eastAsia="MS Mincho"/>
        </w:rPr>
        <w:t>8.1.4.1</w:t>
      </w:r>
      <w:r w:rsidRPr="00BE5108">
        <w:rPr>
          <w:rFonts w:eastAsia="MS Mincho"/>
        </w:rPr>
        <w:tab/>
        <w:t>PRACH false alarm probability and missed detection requirements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0C65C217" w14:textId="77777777" w:rsidR="00345ACA" w:rsidRPr="00BE5108" w:rsidRDefault="00345ACA" w:rsidP="00345ACA">
      <w:pPr>
        <w:pStyle w:val="Heading5"/>
        <w:rPr>
          <w:rFonts w:eastAsiaTheme="minorEastAsia"/>
        </w:rPr>
      </w:pPr>
      <w:bookmarkStart w:id="5575" w:name="_Toc73963088"/>
      <w:bookmarkStart w:id="5576" w:name="_Toc75260265"/>
      <w:bookmarkStart w:id="5577" w:name="_Toc75275807"/>
      <w:bookmarkStart w:id="5578" w:name="_Toc75276318"/>
      <w:bookmarkStart w:id="5579" w:name="_Toc76541817"/>
      <w:bookmarkStart w:id="5580" w:name="_Toc82437586"/>
      <w:bookmarkStart w:id="5581" w:name="_Toc89944952"/>
      <w:bookmarkStart w:id="5582" w:name="_Toc98753970"/>
      <w:bookmarkStart w:id="5583" w:name="_Toc106179862"/>
      <w:bookmarkStart w:id="5584" w:name="_Toc106180373"/>
      <w:bookmarkStart w:id="5585" w:name="_Toc130396198"/>
      <w:bookmarkStart w:id="5586" w:name="_Toc137555472"/>
      <w:bookmarkStart w:id="5587" w:name="_Toc138856999"/>
      <w:bookmarkStart w:id="5588" w:name="_Toc138860858"/>
      <w:bookmarkStart w:id="5589" w:name="_Toc163217851"/>
      <w:r w:rsidRPr="00BE5108">
        <w:rPr>
          <w:rFonts w:eastAsiaTheme="minorEastAsia"/>
        </w:rPr>
        <w:t>8.1.4.1.1</w:t>
      </w:r>
      <w:r w:rsidRPr="00BE5108">
        <w:rPr>
          <w:rFonts w:eastAsiaTheme="minorEastAsia"/>
        </w:rPr>
        <w:tab/>
        <w:t>Definition and applicability</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590" w:name="_Toc73963089"/>
      <w:bookmarkStart w:id="5591" w:name="_Toc75260266"/>
      <w:bookmarkStart w:id="5592" w:name="_Toc75275808"/>
      <w:bookmarkStart w:id="5593" w:name="_Toc75276319"/>
      <w:bookmarkStart w:id="5594" w:name="_Toc76541818"/>
      <w:bookmarkStart w:id="5595" w:name="_Toc82437587"/>
      <w:bookmarkStart w:id="5596" w:name="_Toc89944953"/>
      <w:bookmarkStart w:id="5597" w:name="_Toc98753971"/>
      <w:bookmarkStart w:id="5598" w:name="_Toc106179863"/>
      <w:bookmarkStart w:id="5599" w:name="_Toc106180374"/>
      <w:bookmarkStart w:id="5600" w:name="_Toc130396199"/>
      <w:bookmarkStart w:id="5601" w:name="_Toc137555473"/>
      <w:bookmarkStart w:id="5602" w:name="_Toc138857000"/>
      <w:bookmarkStart w:id="5603" w:name="_Toc138860859"/>
      <w:bookmarkStart w:id="5604" w:name="_Toc163217852"/>
      <w:r w:rsidRPr="00BE5108">
        <w:rPr>
          <w:rFonts w:eastAsiaTheme="minorEastAsia"/>
        </w:rPr>
        <w:t>8.1.4.1.2</w:t>
      </w:r>
      <w:r w:rsidRPr="00BE5108">
        <w:rPr>
          <w:rFonts w:eastAsiaTheme="minorEastAsia"/>
        </w:rPr>
        <w:tab/>
        <w:t>Minimum requirement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605" w:name="_Toc73963090"/>
      <w:bookmarkStart w:id="5606" w:name="_Toc75260267"/>
      <w:bookmarkStart w:id="5607" w:name="_Toc75275809"/>
      <w:bookmarkStart w:id="5608" w:name="_Toc75276320"/>
      <w:bookmarkStart w:id="5609" w:name="_Toc76541819"/>
      <w:bookmarkStart w:id="5610" w:name="_Toc82437588"/>
      <w:bookmarkStart w:id="5611" w:name="_Toc89944954"/>
      <w:bookmarkStart w:id="5612" w:name="_Toc98753972"/>
      <w:bookmarkStart w:id="5613" w:name="_Toc106179864"/>
      <w:bookmarkStart w:id="5614" w:name="_Toc106180375"/>
      <w:bookmarkStart w:id="5615" w:name="_Toc130396200"/>
      <w:bookmarkStart w:id="5616" w:name="_Toc137555474"/>
      <w:bookmarkStart w:id="5617" w:name="_Toc138857001"/>
      <w:bookmarkStart w:id="5618" w:name="_Toc138860860"/>
      <w:bookmarkStart w:id="5619" w:name="_Toc163217853"/>
      <w:r w:rsidRPr="00BE5108">
        <w:rPr>
          <w:rFonts w:eastAsiaTheme="minorEastAsia"/>
        </w:rPr>
        <w:t>8.1.4.1.3</w:t>
      </w:r>
      <w:r w:rsidRPr="00BE5108">
        <w:rPr>
          <w:rFonts w:eastAsiaTheme="minorEastAsia"/>
        </w:rPr>
        <w:tab/>
        <w:t>Test purpose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620" w:name="_Toc73963091"/>
      <w:bookmarkStart w:id="5621" w:name="_Toc75260268"/>
      <w:bookmarkStart w:id="5622" w:name="_Toc75275810"/>
      <w:bookmarkStart w:id="5623" w:name="_Toc75276321"/>
      <w:bookmarkStart w:id="5624" w:name="_Toc76541820"/>
      <w:bookmarkStart w:id="5625" w:name="_Toc82437589"/>
      <w:bookmarkStart w:id="5626" w:name="_Toc89944955"/>
      <w:bookmarkStart w:id="5627" w:name="_Toc98753973"/>
      <w:bookmarkStart w:id="5628" w:name="_Toc106179865"/>
      <w:bookmarkStart w:id="5629" w:name="_Toc106180376"/>
      <w:bookmarkStart w:id="5630" w:name="_Toc130396201"/>
      <w:bookmarkStart w:id="5631" w:name="_Toc137555475"/>
      <w:bookmarkStart w:id="5632" w:name="_Toc138857002"/>
      <w:bookmarkStart w:id="5633" w:name="_Toc138860861"/>
      <w:bookmarkStart w:id="5634" w:name="_Toc163217854"/>
      <w:r w:rsidRPr="00BE5108">
        <w:rPr>
          <w:rFonts w:eastAsiaTheme="minorEastAsia"/>
        </w:rPr>
        <w:t>8.1.4.1.4</w:t>
      </w:r>
      <w:r w:rsidRPr="00BE5108">
        <w:rPr>
          <w:rFonts w:eastAsiaTheme="minorEastAsia"/>
        </w:rPr>
        <w:tab/>
        <w:t>Method of test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1pt" o:ole="" fillcolor="window">
            <v:imagedata r:id="rId52" o:title=""/>
          </v:shape>
          <o:OLEObject Type="Embed" ProgID="Word.Picture.8" ShapeID="_x0000_i1047" DrawAspect="Content" ObjectID="_1782901723"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55pt" o:ole="">
            <v:imagedata r:id="rId54" o:title=""/>
          </v:shape>
          <o:OLEObject Type="Embed" ProgID="Visio.Drawing.11" ShapeID="_x0000_i1048" DrawAspect="Content" ObjectID="_1782901724"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45pt;height:129.6pt" o:ole="">
            <v:imagedata r:id="rId56" o:title=""/>
          </v:shape>
          <o:OLEObject Type="Embed" ProgID="Visio.Drawing.11" ShapeID="_x0000_i1049" DrawAspect="Content" ObjectID="_1782901725"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635" w:name="_Toc73963092"/>
      <w:bookmarkStart w:id="5636" w:name="_Toc75260269"/>
      <w:bookmarkStart w:id="5637" w:name="_Toc75275811"/>
      <w:bookmarkStart w:id="5638" w:name="_Toc75276322"/>
      <w:bookmarkStart w:id="5639" w:name="_Toc76541821"/>
      <w:bookmarkStart w:id="5640" w:name="_Toc82437590"/>
      <w:bookmarkStart w:id="5641" w:name="_Toc89944956"/>
      <w:bookmarkStart w:id="5642" w:name="_Toc98753974"/>
      <w:bookmarkStart w:id="5643" w:name="_Toc106179866"/>
      <w:bookmarkStart w:id="5644" w:name="_Toc106180377"/>
      <w:bookmarkStart w:id="5645" w:name="_Toc130396202"/>
      <w:bookmarkStart w:id="5646" w:name="_Toc137555476"/>
      <w:bookmarkStart w:id="5647" w:name="_Toc138857003"/>
      <w:bookmarkStart w:id="5648" w:name="_Toc138860862"/>
      <w:bookmarkStart w:id="5649" w:name="_Toc163217855"/>
      <w:r w:rsidRPr="00BE5108">
        <w:rPr>
          <w:rFonts w:eastAsiaTheme="minorEastAsia"/>
        </w:rPr>
        <w:t>8.1.4.1.5</w:t>
      </w:r>
      <w:r w:rsidRPr="00BE5108">
        <w:rPr>
          <w:rFonts w:eastAsiaTheme="minorEastAsia"/>
        </w:rPr>
        <w:tab/>
        <w:t>Test requirement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3CD1B76" w14:textId="23FE2BF3" w:rsidR="0089010F" w:rsidRPr="00D31349" w:rsidRDefault="00345ACA" w:rsidP="0005514A">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0089010F" w:rsidRPr="00D31349">
              <w:rPr>
                <w:rFonts w:eastAsiaTheme="minorEastAsia"/>
                <w:lang w:val="fr-FR"/>
              </w:rPr>
              <w:t>and</w:t>
            </w:r>
            <w:r w:rsidR="00847BC2" w:rsidRPr="00D31349">
              <w:rPr>
                <w:rFonts w:eastAsiaTheme="minorEastAsia"/>
                <w:lang w:val="fr-FR"/>
              </w:rPr>
              <w:t xml:space="preserve"> </w:t>
            </w:r>
            <w:r w:rsidR="0089010F" w:rsidRPr="00D31349">
              <w:rPr>
                <w:rFonts w:eastAsiaTheme="minorEastAsia"/>
                <w:lang w:val="fr-FR"/>
              </w:rPr>
              <w:t>correlation</w:t>
            </w:r>
            <w:r w:rsidR="00847BC2" w:rsidRPr="00D31349">
              <w:rPr>
                <w:rFonts w:eastAsiaTheme="minorEastAsia"/>
                <w:lang w:val="fr-FR"/>
              </w:rPr>
              <w:t xml:space="preserve"> </w:t>
            </w:r>
            <w:r w:rsidR="0089010F" w:rsidRPr="00D31349">
              <w:rPr>
                <w:rFonts w:eastAsiaTheme="minorEastAsia"/>
                <w:lang w:val="fr-FR"/>
              </w:rPr>
              <w:t>matrix</w:t>
            </w:r>
            <w:r w:rsidR="00847BC2" w:rsidRPr="00D31349">
              <w:rPr>
                <w:rFonts w:eastAsiaTheme="minorEastAsia"/>
                <w:lang w:val="fr-FR"/>
              </w:rPr>
              <w:t xml:space="preserve"> </w:t>
            </w:r>
          </w:p>
          <w:p w14:paraId="10B29A61" w14:textId="481BD60E" w:rsidR="00345ACA" w:rsidRPr="00D31349" w:rsidRDefault="0089010F" w:rsidP="0005514A">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Pr="00D31349">
              <w:rPr>
                <w:rFonts w:eastAsiaTheme="minorEastAsia"/>
                <w:lang w:val="fr-FR"/>
              </w:rPr>
              <w:t>F</w:t>
            </w:r>
            <w:r w:rsidR="00345ACA" w:rsidRPr="00D31349">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FCFE21C" w14:textId="081B3C85" w:rsidR="0089010F" w:rsidRPr="00D31349" w:rsidRDefault="00345ACA" w:rsidP="0089010F">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correlation</w:t>
            </w:r>
            <w:r w:rsidR="00847BC2" w:rsidRPr="00D31349">
              <w:rPr>
                <w:rFonts w:eastAsiaTheme="minorEastAsia"/>
                <w:lang w:val="fr-FR"/>
              </w:rPr>
              <w:t xml:space="preserve"> </w:t>
            </w:r>
            <w:r w:rsidRPr="00D31349">
              <w:rPr>
                <w:rFonts w:eastAsiaTheme="minorEastAsia"/>
                <w:lang w:val="fr-FR"/>
              </w:rPr>
              <w:t>matrix</w:t>
            </w:r>
            <w:r w:rsidR="00847BC2" w:rsidRPr="00D31349">
              <w:rPr>
                <w:rFonts w:eastAsiaTheme="minorEastAsia"/>
                <w:lang w:val="fr-FR"/>
              </w:rPr>
              <w:t xml:space="preserve"> </w:t>
            </w:r>
          </w:p>
          <w:p w14:paraId="2123847E" w14:textId="08638FE6" w:rsidR="00345ACA" w:rsidRPr="00D31349" w:rsidRDefault="00345ACA" w:rsidP="0089010F">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0089010F" w:rsidRPr="00D31349">
              <w:rPr>
                <w:rFonts w:eastAsiaTheme="minorEastAsia"/>
                <w:lang w:val="fr-FR"/>
              </w:rPr>
              <w:t>F</w:t>
            </w:r>
            <w:r w:rsidRPr="00D31349">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650" w:name="_Toc73963093"/>
      <w:bookmarkStart w:id="5651" w:name="_Toc75260270"/>
      <w:bookmarkStart w:id="5652" w:name="_Toc75275812"/>
      <w:bookmarkStart w:id="5653" w:name="_Toc75276323"/>
      <w:bookmarkStart w:id="5654" w:name="_Toc76541822"/>
      <w:bookmarkStart w:id="5655" w:name="_Toc82437591"/>
      <w:bookmarkStart w:id="5656" w:name="_Toc89944957"/>
      <w:bookmarkStart w:id="5657" w:name="_Toc98753975"/>
      <w:bookmarkStart w:id="5658" w:name="_Toc106179867"/>
      <w:bookmarkStart w:id="5659" w:name="_Toc106180378"/>
      <w:bookmarkStart w:id="5660" w:name="_Toc130396203"/>
      <w:bookmarkStart w:id="5661" w:name="_Toc137555477"/>
      <w:bookmarkStart w:id="5662" w:name="_Toc138857004"/>
      <w:bookmarkStart w:id="5663" w:name="_Toc138860863"/>
      <w:bookmarkStart w:id="5664" w:name="_Toc163217856"/>
      <w:r w:rsidRPr="00BE5108">
        <w:rPr>
          <w:rFonts w:eastAsiaTheme="minorEastAsia"/>
        </w:rPr>
        <w:t>8.2</w:t>
      </w:r>
      <w:r w:rsidRPr="00BE5108">
        <w:rPr>
          <w:rFonts w:eastAsiaTheme="minorEastAsia"/>
        </w:rPr>
        <w:tab/>
        <w:t>IAB-MT Performance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97F4DAD" w14:textId="77777777" w:rsidR="00345ACA" w:rsidRPr="00BE5108" w:rsidRDefault="00345ACA" w:rsidP="00345ACA">
      <w:pPr>
        <w:pStyle w:val="Heading3"/>
        <w:rPr>
          <w:rFonts w:eastAsiaTheme="minorEastAsia"/>
          <w:lang w:eastAsia="zh-CN"/>
        </w:rPr>
      </w:pPr>
      <w:bookmarkStart w:id="5665" w:name="_Toc73963094"/>
      <w:bookmarkStart w:id="5666" w:name="_Toc75260271"/>
      <w:bookmarkStart w:id="5667" w:name="_Toc75275813"/>
      <w:bookmarkStart w:id="5668" w:name="_Toc75276324"/>
      <w:bookmarkStart w:id="5669" w:name="_Toc76541823"/>
      <w:bookmarkStart w:id="5670" w:name="_Toc82437592"/>
      <w:bookmarkStart w:id="5671" w:name="_Toc89944958"/>
      <w:bookmarkStart w:id="5672" w:name="_Toc98753976"/>
      <w:bookmarkStart w:id="5673" w:name="_Toc106179868"/>
      <w:bookmarkStart w:id="5674" w:name="_Toc106180379"/>
      <w:bookmarkStart w:id="5675" w:name="_Toc130396204"/>
      <w:bookmarkStart w:id="5676" w:name="_Toc137555478"/>
      <w:bookmarkStart w:id="5677" w:name="_Toc138857005"/>
      <w:bookmarkStart w:id="5678" w:name="_Toc138860864"/>
      <w:bookmarkStart w:id="5679" w:name="_Toc163217857"/>
      <w:r w:rsidRPr="00BE5108">
        <w:rPr>
          <w:rFonts w:eastAsiaTheme="minorEastAsia"/>
        </w:rPr>
        <w:t>8.2.1</w:t>
      </w:r>
      <w:r w:rsidRPr="00BE5108">
        <w:rPr>
          <w:rFonts w:eastAsiaTheme="minorEastAsia"/>
        </w:rPr>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3D3DB30" w14:textId="77777777" w:rsidR="00345ACA" w:rsidRPr="00BE5108" w:rsidRDefault="00345ACA" w:rsidP="00345ACA">
      <w:pPr>
        <w:pStyle w:val="Heading4"/>
        <w:rPr>
          <w:rFonts w:eastAsia="Malgun Gothic"/>
        </w:rPr>
      </w:pPr>
      <w:bookmarkStart w:id="5680" w:name="_Toc73963095"/>
      <w:bookmarkStart w:id="5681" w:name="_Toc75260272"/>
      <w:bookmarkStart w:id="5682" w:name="_Toc75275814"/>
      <w:bookmarkStart w:id="5683" w:name="_Toc75276325"/>
      <w:bookmarkStart w:id="5684" w:name="_Toc76541824"/>
      <w:bookmarkStart w:id="5685" w:name="_Toc82437593"/>
      <w:bookmarkStart w:id="5686" w:name="_Toc89944959"/>
      <w:bookmarkStart w:id="5687" w:name="_Toc98753977"/>
      <w:bookmarkStart w:id="5688" w:name="_Toc106179869"/>
      <w:bookmarkStart w:id="5689" w:name="_Toc106180380"/>
      <w:bookmarkStart w:id="5690" w:name="_Toc130396205"/>
      <w:bookmarkStart w:id="5691" w:name="_Toc137555479"/>
      <w:bookmarkStart w:id="5692" w:name="_Toc138857006"/>
      <w:bookmarkStart w:id="5693" w:name="_Toc138860865"/>
      <w:bookmarkStart w:id="5694" w:name="_Toc163217858"/>
      <w:r w:rsidRPr="00BE5108">
        <w:rPr>
          <w:rFonts w:eastAsia="Malgun Gothic"/>
        </w:rPr>
        <w:t>8.2.1.1</w:t>
      </w:r>
      <w:r w:rsidRPr="00BE5108">
        <w:rPr>
          <w:rFonts w:eastAsia="Malgun Gothic"/>
        </w:rPr>
        <w:tab/>
        <w:t>Scope and definitions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695" w:name="_Toc73963096"/>
      <w:bookmarkStart w:id="5696" w:name="_Toc75260273"/>
      <w:bookmarkStart w:id="5697" w:name="_Toc75275815"/>
      <w:bookmarkStart w:id="5698" w:name="_Toc75276326"/>
      <w:bookmarkStart w:id="5699" w:name="_Toc76541825"/>
      <w:bookmarkStart w:id="5700" w:name="_Toc82437594"/>
      <w:bookmarkStart w:id="5701" w:name="_Toc89944960"/>
      <w:bookmarkStart w:id="5702" w:name="_Toc98753978"/>
      <w:bookmarkStart w:id="5703" w:name="_Toc106179870"/>
      <w:bookmarkStart w:id="5704" w:name="_Toc106180381"/>
      <w:bookmarkStart w:id="5705" w:name="_Toc130396206"/>
      <w:bookmarkStart w:id="5706" w:name="_Toc137555480"/>
      <w:bookmarkStart w:id="5707" w:name="_Toc138857007"/>
      <w:bookmarkStart w:id="5708" w:name="_Toc138860866"/>
      <w:bookmarkStart w:id="5709" w:name="_Toc163217859"/>
      <w:r w:rsidRPr="00BE5108">
        <w:rPr>
          <w:rFonts w:eastAsiaTheme="minorEastAsia"/>
        </w:rPr>
        <w:t>8.2.2</w:t>
      </w:r>
      <w:r w:rsidRPr="00BE5108">
        <w:rPr>
          <w:rFonts w:eastAsiaTheme="minorEastAsia"/>
        </w:rPr>
        <w:tab/>
        <w:t>Demodulation performance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8452C3B" w14:textId="77777777" w:rsidR="00345ACA" w:rsidRPr="00BE5108" w:rsidRDefault="00345ACA" w:rsidP="00345ACA">
      <w:pPr>
        <w:pStyle w:val="Heading4"/>
        <w:rPr>
          <w:rFonts w:eastAsiaTheme="minorEastAsia"/>
        </w:rPr>
      </w:pPr>
      <w:bookmarkStart w:id="5710" w:name="_Toc73963097"/>
      <w:bookmarkStart w:id="5711" w:name="_Toc75260274"/>
      <w:bookmarkStart w:id="5712" w:name="_Toc75275816"/>
      <w:bookmarkStart w:id="5713" w:name="_Toc75276327"/>
      <w:bookmarkStart w:id="5714" w:name="_Toc76541826"/>
      <w:bookmarkStart w:id="5715" w:name="_Toc82437595"/>
      <w:bookmarkStart w:id="5716" w:name="_Toc89944961"/>
      <w:bookmarkStart w:id="5717" w:name="_Toc98753979"/>
      <w:bookmarkStart w:id="5718" w:name="_Toc106179871"/>
      <w:bookmarkStart w:id="5719" w:name="_Toc106180382"/>
      <w:bookmarkStart w:id="5720" w:name="_Toc130396207"/>
      <w:bookmarkStart w:id="5721" w:name="_Toc137555481"/>
      <w:bookmarkStart w:id="5722" w:name="_Toc138857008"/>
      <w:bookmarkStart w:id="5723" w:name="_Toc138860867"/>
      <w:bookmarkStart w:id="5724" w:name="_Toc163217860"/>
      <w:r w:rsidRPr="00BE5108">
        <w:rPr>
          <w:rFonts w:eastAsiaTheme="minorEastAsia"/>
        </w:rPr>
        <w:t>8.2.2.1</w:t>
      </w:r>
      <w:r w:rsidRPr="00BE5108">
        <w:rPr>
          <w:rFonts w:eastAsiaTheme="minorEastAsia"/>
        </w:rPr>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32F5123" w14:textId="77777777" w:rsidR="00BB0386" w:rsidRPr="002C12D5" w:rsidRDefault="00BB0386" w:rsidP="00222D90">
      <w:pPr>
        <w:pStyle w:val="Heading5"/>
      </w:pPr>
      <w:bookmarkStart w:id="5725" w:name="_Toc82437596"/>
      <w:bookmarkStart w:id="5726" w:name="_Toc89944962"/>
      <w:bookmarkStart w:id="5727" w:name="_Toc98753980"/>
      <w:bookmarkStart w:id="5728" w:name="_Toc106179872"/>
      <w:bookmarkStart w:id="5729" w:name="_Toc106180383"/>
      <w:bookmarkStart w:id="5730" w:name="_Toc130396208"/>
      <w:bookmarkStart w:id="5731" w:name="_Toc137555482"/>
      <w:bookmarkStart w:id="5732" w:name="_Toc138857009"/>
      <w:bookmarkStart w:id="5733" w:name="_Toc138860868"/>
      <w:bookmarkStart w:id="5734" w:name="_Toc163217861"/>
      <w:bookmarkStart w:id="5735" w:name="_Toc21338161"/>
      <w:bookmarkStart w:id="5736" w:name="_Toc29808269"/>
      <w:bookmarkStart w:id="5737" w:name="_Toc37068188"/>
      <w:bookmarkStart w:id="5738" w:name="_Toc37083731"/>
      <w:bookmarkStart w:id="5739" w:name="_Toc37084073"/>
      <w:bookmarkStart w:id="5740" w:name="_Toc40209435"/>
      <w:bookmarkStart w:id="5741" w:name="_Toc40209777"/>
      <w:bookmarkStart w:id="5742" w:name="_Toc45892736"/>
      <w:bookmarkStart w:id="5743" w:name="_Toc53176593"/>
      <w:bookmarkStart w:id="5744" w:name="_Toc61120869"/>
      <w:bookmarkStart w:id="5745" w:name="_Toc67918013"/>
      <w:bookmarkStart w:id="5746" w:name="_Toc73963098"/>
      <w:bookmarkStart w:id="5747" w:name="_Toc75260275"/>
      <w:bookmarkStart w:id="5748" w:name="_Toc75275817"/>
      <w:bookmarkStart w:id="5749" w:name="_Toc75276328"/>
      <w:bookmarkStart w:id="5750" w:name="_Toc76541827"/>
      <w:r w:rsidRPr="002C12D5">
        <w:t>8.2.</w:t>
      </w:r>
      <w:r>
        <w:t>2</w:t>
      </w:r>
      <w:r w:rsidRPr="002C12D5">
        <w:t>.1</w:t>
      </w:r>
      <w:r>
        <w:t>.1</w:t>
      </w:r>
      <w:r w:rsidRPr="002C12D5">
        <w:rPr>
          <w:rFonts w:hint="eastAsia"/>
        </w:rPr>
        <w:tab/>
      </w:r>
      <w:r w:rsidRPr="002C12D5">
        <w:t>Applicability of requirements</w:t>
      </w:r>
      <w:bookmarkEnd w:id="5725"/>
      <w:bookmarkEnd w:id="5726"/>
      <w:bookmarkEnd w:id="5727"/>
      <w:bookmarkEnd w:id="5728"/>
      <w:bookmarkEnd w:id="5729"/>
      <w:bookmarkEnd w:id="5730"/>
      <w:bookmarkEnd w:id="5731"/>
      <w:bookmarkEnd w:id="5732"/>
      <w:bookmarkEnd w:id="5733"/>
      <w:bookmarkEnd w:id="573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735"/>
    <w:bookmarkEnd w:id="5736"/>
    <w:bookmarkEnd w:id="5737"/>
    <w:bookmarkEnd w:id="5738"/>
    <w:bookmarkEnd w:id="5739"/>
    <w:bookmarkEnd w:id="5740"/>
    <w:bookmarkEnd w:id="5741"/>
    <w:bookmarkEnd w:id="5742"/>
    <w:bookmarkEnd w:id="5743"/>
    <w:bookmarkEnd w:id="5744"/>
    <w:bookmarkEnd w:id="574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751" w:name="_Toc82437597"/>
      <w:bookmarkStart w:id="5752" w:name="_Toc89944963"/>
      <w:bookmarkStart w:id="5753" w:name="_Toc98753981"/>
      <w:bookmarkStart w:id="5754" w:name="_Toc106179873"/>
      <w:bookmarkStart w:id="5755" w:name="_Toc106180384"/>
      <w:bookmarkStart w:id="5756" w:name="_Toc130396209"/>
      <w:bookmarkStart w:id="5757" w:name="_Toc137555483"/>
      <w:bookmarkStart w:id="5758" w:name="_Toc138857010"/>
      <w:bookmarkStart w:id="5759" w:name="_Toc138860869"/>
      <w:bookmarkStart w:id="5760" w:name="_Toc163217862"/>
      <w:r w:rsidRPr="00BE5108">
        <w:rPr>
          <w:rFonts w:eastAsiaTheme="minorEastAsia"/>
        </w:rPr>
        <w:t>8.2.2.2</w:t>
      </w:r>
      <w:r w:rsidRPr="00BE5108">
        <w:rPr>
          <w:rFonts w:eastAsiaTheme="minorEastAsia"/>
        </w:rPr>
        <w:tab/>
        <w:t>Performance requirements for PDSCH</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7D4C23C" w14:textId="77777777" w:rsidR="00345ACA" w:rsidRPr="00BE5108" w:rsidRDefault="00345ACA" w:rsidP="00345ACA">
      <w:pPr>
        <w:pStyle w:val="Heading5"/>
        <w:rPr>
          <w:rFonts w:eastAsiaTheme="minorEastAsia"/>
          <w:lang w:eastAsia="en-GB"/>
        </w:rPr>
      </w:pPr>
      <w:bookmarkStart w:id="5761" w:name="_Toc73963099"/>
      <w:bookmarkStart w:id="5762" w:name="_Toc75260276"/>
      <w:bookmarkStart w:id="5763" w:name="_Toc75275818"/>
      <w:bookmarkStart w:id="5764" w:name="_Toc75276329"/>
      <w:bookmarkStart w:id="5765" w:name="_Toc76541828"/>
      <w:bookmarkStart w:id="5766" w:name="_Toc82437598"/>
      <w:bookmarkStart w:id="5767" w:name="_Toc89944964"/>
      <w:bookmarkStart w:id="5768" w:name="_Toc98753982"/>
      <w:bookmarkStart w:id="5769" w:name="_Toc106179874"/>
      <w:bookmarkStart w:id="5770" w:name="_Toc106180385"/>
      <w:bookmarkStart w:id="5771" w:name="_Toc130396210"/>
      <w:bookmarkStart w:id="5772" w:name="_Toc137555484"/>
      <w:bookmarkStart w:id="5773" w:name="_Toc138857011"/>
      <w:bookmarkStart w:id="5774" w:name="_Toc138860870"/>
      <w:bookmarkStart w:id="5775" w:name="_Toc163217863"/>
      <w:r w:rsidRPr="00BE5108">
        <w:rPr>
          <w:rFonts w:eastAsiaTheme="minorEastAsia"/>
          <w:lang w:eastAsia="en-GB"/>
        </w:rPr>
        <w:t>8.2.2.2.1</w:t>
      </w:r>
      <w:r w:rsidRPr="00BE5108">
        <w:rPr>
          <w:rFonts w:eastAsiaTheme="minorEastAsia"/>
          <w:lang w:eastAsia="en-GB"/>
        </w:rPr>
        <w:tab/>
        <w:t>Definition and applicability</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776" w:name="_Toc73963100"/>
      <w:bookmarkStart w:id="5777" w:name="_Toc75260277"/>
      <w:bookmarkStart w:id="5778" w:name="_Toc75275819"/>
      <w:bookmarkStart w:id="5779" w:name="_Toc75276330"/>
      <w:bookmarkStart w:id="5780" w:name="_Toc76541829"/>
      <w:bookmarkStart w:id="5781" w:name="_Toc82437599"/>
      <w:bookmarkStart w:id="5782" w:name="_Toc89944965"/>
      <w:bookmarkStart w:id="5783" w:name="_Toc98753983"/>
      <w:bookmarkStart w:id="5784" w:name="_Toc106179875"/>
      <w:bookmarkStart w:id="5785" w:name="_Toc106180386"/>
      <w:bookmarkStart w:id="5786" w:name="_Toc130396211"/>
      <w:bookmarkStart w:id="5787" w:name="_Toc137555485"/>
      <w:bookmarkStart w:id="5788" w:name="_Toc138857012"/>
      <w:bookmarkStart w:id="5789" w:name="_Toc138860871"/>
      <w:bookmarkStart w:id="5790" w:name="_Toc163217864"/>
      <w:r w:rsidRPr="00BE5108">
        <w:rPr>
          <w:rFonts w:eastAsiaTheme="minorEastAsia"/>
          <w:lang w:eastAsia="en-GB"/>
        </w:rPr>
        <w:t>8.2.2.2.2</w:t>
      </w:r>
      <w:r w:rsidRPr="00BE5108">
        <w:rPr>
          <w:rFonts w:eastAsiaTheme="minorEastAsia"/>
          <w:lang w:eastAsia="en-GB"/>
        </w:rPr>
        <w:tab/>
        <w:t>Minimum requirement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791" w:name="_Toc73963101"/>
      <w:bookmarkStart w:id="5792" w:name="_Toc75260278"/>
      <w:bookmarkStart w:id="5793" w:name="_Toc75275820"/>
      <w:bookmarkStart w:id="5794" w:name="_Toc75276331"/>
      <w:bookmarkStart w:id="5795" w:name="_Toc76541830"/>
      <w:bookmarkStart w:id="5796" w:name="_Toc82437600"/>
      <w:bookmarkStart w:id="5797" w:name="_Toc89944966"/>
      <w:bookmarkStart w:id="5798" w:name="_Toc98753984"/>
      <w:bookmarkStart w:id="5799" w:name="_Toc106179876"/>
      <w:bookmarkStart w:id="5800" w:name="_Toc106180387"/>
      <w:bookmarkStart w:id="5801" w:name="_Toc130396212"/>
      <w:bookmarkStart w:id="5802" w:name="_Toc137555486"/>
      <w:bookmarkStart w:id="5803" w:name="_Toc138857013"/>
      <w:bookmarkStart w:id="5804" w:name="_Toc138860872"/>
      <w:bookmarkStart w:id="5805" w:name="_Toc163217865"/>
      <w:r w:rsidRPr="00BE5108">
        <w:rPr>
          <w:rFonts w:eastAsiaTheme="minorEastAsia"/>
          <w:lang w:eastAsia="en-GB"/>
        </w:rPr>
        <w:t>8.2.2.2.3</w:t>
      </w:r>
      <w:r w:rsidRPr="00BE5108">
        <w:rPr>
          <w:rFonts w:eastAsiaTheme="minorEastAsia"/>
          <w:lang w:eastAsia="en-GB"/>
        </w:rPr>
        <w:tab/>
        <w:t>Test purpose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806" w:name="_Toc73963102"/>
      <w:bookmarkStart w:id="5807" w:name="_Toc75260279"/>
      <w:bookmarkStart w:id="5808" w:name="_Toc75275821"/>
      <w:bookmarkStart w:id="5809" w:name="_Toc75276332"/>
      <w:bookmarkStart w:id="5810" w:name="_Toc76541831"/>
      <w:bookmarkStart w:id="5811" w:name="_Toc82437601"/>
      <w:bookmarkStart w:id="5812" w:name="_Toc89944967"/>
      <w:bookmarkStart w:id="5813" w:name="_Toc98753985"/>
      <w:bookmarkStart w:id="5814" w:name="_Toc106179877"/>
      <w:bookmarkStart w:id="5815" w:name="_Toc106180388"/>
      <w:bookmarkStart w:id="5816" w:name="_Toc130396213"/>
      <w:bookmarkStart w:id="5817" w:name="_Toc137555487"/>
      <w:bookmarkStart w:id="5818" w:name="_Toc138857014"/>
      <w:bookmarkStart w:id="5819" w:name="_Toc138860873"/>
      <w:bookmarkStart w:id="5820" w:name="_Toc163217866"/>
      <w:r w:rsidRPr="00BE5108">
        <w:rPr>
          <w:rFonts w:eastAsiaTheme="minorEastAsia"/>
          <w:lang w:eastAsia="en-GB"/>
        </w:rPr>
        <w:t>8.2.2.2.4</w:t>
      </w:r>
      <w:r w:rsidRPr="00BE5108">
        <w:rPr>
          <w:rFonts w:eastAsiaTheme="minorEastAsia"/>
          <w:lang w:eastAsia="en-GB"/>
        </w:rPr>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821" w:name="_Toc73963103"/>
      <w:bookmarkStart w:id="5822" w:name="_Toc75260280"/>
      <w:bookmarkStart w:id="5823" w:name="_Toc75275822"/>
      <w:bookmarkStart w:id="5824" w:name="_Toc75276333"/>
      <w:bookmarkStart w:id="5825" w:name="_Toc76541832"/>
      <w:bookmarkStart w:id="5826" w:name="_Toc82437602"/>
      <w:bookmarkStart w:id="5827" w:name="_Toc89944968"/>
      <w:bookmarkStart w:id="5828" w:name="_Toc98753986"/>
      <w:bookmarkStart w:id="5829" w:name="_Toc106179878"/>
      <w:bookmarkStart w:id="5830" w:name="_Toc106180389"/>
      <w:bookmarkStart w:id="5831" w:name="_Toc130396214"/>
      <w:bookmarkStart w:id="5832" w:name="_Toc137555488"/>
      <w:bookmarkStart w:id="5833" w:name="_Toc138857015"/>
      <w:bookmarkStart w:id="5834" w:name="_Toc138860874"/>
      <w:bookmarkStart w:id="5835" w:name="_Toc163217867"/>
      <w:r w:rsidRPr="00BE5108">
        <w:rPr>
          <w:rFonts w:eastAsiaTheme="minorEastAsia"/>
          <w:lang w:eastAsia="en-GB"/>
        </w:rPr>
        <w:t>8.2.2.2.5</w:t>
      </w:r>
      <w:r w:rsidRPr="00BE5108">
        <w:rPr>
          <w:rFonts w:eastAsiaTheme="minorEastAsia"/>
          <w:lang w:eastAsia="en-GB"/>
        </w:rPr>
        <w:tab/>
        <w:t>Test requirement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836" w:name="_Toc73963104"/>
      <w:bookmarkStart w:id="5837" w:name="_Toc75260281"/>
      <w:bookmarkStart w:id="5838" w:name="_Toc75275823"/>
      <w:bookmarkStart w:id="5839" w:name="_Toc75276334"/>
      <w:bookmarkStart w:id="5840" w:name="_Toc76541833"/>
      <w:bookmarkStart w:id="5841" w:name="_Toc82437603"/>
      <w:bookmarkStart w:id="5842" w:name="_Toc89944969"/>
      <w:bookmarkStart w:id="5843" w:name="_Toc98753987"/>
      <w:bookmarkStart w:id="5844" w:name="_Toc106179879"/>
      <w:bookmarkStart w:id="5845" w:name="_Toc106180390"/>
      <w:bookmarkStart w:id="5846" w:name="_Toc130396215"/>
      <w:bookmarkStart w:id="5847" w:name="_Toc137555489"/>
      <w:bookmarkStart w:id="5848" w:name="_Toc138857016"/>
      <w:bookmarkStart w:id="5849" w:name="_Toc138860875"/>
      <w:bookmarkStart w:id="5850" w:name="_Toc163217868"/>
      <w:r w:rsidRPr="00BE5108">
        <w:rPr>
          <w:rFonts w:eastAsiaTheme="minorEastAsia"/>
        </w:rPr>
        <w:t>8.2.2.3</w:t>
      </w:r>
      <w:r w:rsidRPr="00BE5108">
        <w:rPr>
          <w:rFonts w:eastAsiaTheme="minorEastAsia"/>
        </w:rPr>
        <w:tab/>
        <w:t>Performance requirements for PDCCH</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5721256" w14:textId="77777777" w:rsidR="00345ACA" w:rsidRPr="00BE5108" w:rsidRDefault="00345ACA" w:rsidP="00345ACA">
      <w:pPr>
        <w:pStyle w:val="Heading5"/>
        <w:rPr>
          <w:rFonts w:eastAsiaTheme="minorEastAsia"/>
          <w:lang w:eastAsia="en-GB"/>
        </w:rPr>
      </w:pPr>
      <w:bookmarkStart w:id="5851" w:name="_Toc73963105"/>
      <w:bookmarkStart w:id="5852" w:name="_Toc75260282"/>
      <w:bookmarkStart w:id="5853" w:name="_Toc75275824"/>
      <w:bookmarkStart w:id="5854" w:name="_Toc75276335"/>
      <w:bookmarkStart w:id="5855" w:name="_Toc76541834"/>
      <w:bookmarkStart w:id="5856" w:name="_Toc82437604"/>
      <w:bookmarkStart w:id="5857" w:name="_Toc89944970"/>
      <w:bookmarkStart w:id="5858" w:name="_Toc98753988"/>
      <w:bookmarkStart w:id="5859" w:name="_Toc106179880"/>
      <w:bookmarkStart w:id="5860" w:name="_Toc106180391"/>
      <w:bookmarkStart w:id="5861" w:name="_Toc130396216"/>
      <w:bookmarkStart w:id="5862" w:name="_Toc137555490"/>
      <w:bookmarkStart w:id="5863" w:name="_Toc138857017"/>
      <w:bookmarkStart w:id="5864" w:name="_Toc138860876"/>
      <w:bookmarkStart w:id="5865" w:name="_Toc163217869"/>
      <w:r w:rsidRPr="00BE5108">
        <w:rPr>
          <w:rFonts w:eastAsiaTheme="minorEastAsia"/>
          <w:lang w:eastAsia="en-GB"/>
        </w:rPr>
        <w:t>8.2.2.3.1</w:t>
      </w:r>
      <w:r w:rsidRPr="00BE5108">
        <w:rPr>
          <w:rFonts w:eastAsiaTheme="minorEastAsia"/>
          <w:lang w:eastAsia="en-GB"/>
        </w:rPr>
        <w:tab/>
        <w:t>Definition and applicability</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866" w:name="_Toc73963106"/>
      <w:bookmarkStart w:id="5867" w:name="_Toc75260283"/>
      <w:bookmarkStart w:id="5868" w:name="_Toc75275825"/>
      <w:bookmarkStart w:id="5869" w:name="_Toc75276336"/>
      <w:bookmarkStart w:id="5870" w:name="_Toc76541835"/>
      <w:bookmarkStart w:id="5871" w:name="_Toc82437605"/>
      <w:bookmarkStart w:id="5872" w:name="_Toc89944971"/>
      <w:bookmarkStart w:id="5873" w:name="_Toc98753989"/>
      <w:bookmarkStart w:id="5874" w:name="_Toc106179881"/>
      <w:bookmarkStart w:id="5875" w:name="_Toc106180392"/>
      <w:bookmarkStart w:id="5876" w:name="_Toc130396217"/>
      <w:bookmarkStart w:id="5877" w:name="_Toc137555491"/>
      <w:bookmarkStart w:id="5878" w:name="_Toc138857018"/>
      <w:bookmarkStart w:id="5879" w:name="_Toc138860877"/>
      <w:bookmarkStart w:id="5880" w:name="_Toc163217870"/>
      <w:r w:rsidRPr="00BE5108">
        <w:rPr>
          <w:rFonts w:eastAsiaTheme="minorEastAsia"/>
          <w:lang w:eastAsia="en-GB"/>
        </w:rPr>
        <w:t>8.2.2.3.2</w:t>
      </w:r>
      <w:r w:rsidRPr="00BE5108">
        <w:rPr>
          <w:rFonts w:eastAsiaTheme="minorEastAsia"/>
          <w:lang w:eastAsia="en-GB"/>
        </w:rPr>
        <w:tab/>
        <w:t>Minimum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881" w:name="_Toc73963107"/>
      <w:bookmarkStart w:id="5882" w:name="_Toc75260284"/>
      <w:bookmarkStart w:id="5883" w:name="_Toc75275826"/>
      <w:bookmarkStart w:id="5884" w:name="_Toc75276337"/>
      <w:bookmarkStart w:id="5885" w:name="_Toc76541836"/>
      <w:bookmarkStart w:id="5886" w:name="_Toc82437606"/>
      <w:bookmarkStart w:id="5887" w:name="_Toc89944972"/>
      <w:bookmarkStart w:id="5888" w:name="_Toc98753990"/>
      <w:bookmarkStart w:id="5889" w:name="_Toc106179882"/>
      <w:bookmarkStart w:id="5890" w:name="_Toc106180393"/>
      <w:bookmarkStart w:id="5891" w:name="_Toc130396218"/>
      <w:bookmarkStart w:id="5892" w:name="_Toc137555492"/>
      <w:bookmarkStart w:id="5893" w:name="_Toc138857019"/>
      <w:bookmarkStart w:id="5894" w:name="_Toc138860878"/>
      <w:bookmarkStart w:id="5895" w:name="_Toc163217871"/>
      <w:r w:rsidRPr="00BE5108">
        <w:rPr>
          <w:rFonts w:eastAsiaTheme="minorEastAsia"/>
          <w:lang w:eastAsia="en-GB"/>
        </w:rPr>
        <w:t>8.2.2.3.3</w:t>
      </w:r>
      <w:r w:rsidRPr="00BE5108">
        <w:rPr>
          <w:rFonts w:eastAsiaTheme="minorEastAsia"/>
          <w:lang w:eastAsia="en-GB"/>
        </w:rPr>
        <w:tab/>
        <w:t>Test purpose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896" w:name="_Toc73963108"/>
      <w:bookmarkStart w:id="5897" w:name="_Toc75260285"/>
      <w:bookmarkStart w:id="5898" w:name="_Toc75275827"/>
      <w:bookmarkStart w:id="5899" w:name="_Toc75276338"/>
      <w:bookmarkStart w:id="5900" w:name="_Toc76541837"/>
      <w:bookmarkStart w:id="5901" w:name="_Toc82437607"/>
      <w:bookmarkStart w:id="5902" w:name="_Toc89944973"/>
      <w:bookmarkStart w:id="5903" w:name="_Toc98753991"/>
      <w:bookmarkStart w:id="5904" w:name="_Toc106179883"/>
      <w:bookmarkStart w:id="5905" w:name="_Toc106180394"/>
      <w:bookmarkStart w:id="5906" w:name="_Toc130396219"/>
      <w:bookmarkStart w:id="5907" w:name="_Toc137555493"/>
      <w:bookmarkStart w:id="5908" w:name="_Toc138857020"/>
      <w:bookmarkStart w:id="5909" w:name="_Toc138860879"/>
      <w:bookmarkStart w:id="5910" w:name="_Toc163217872"/>
      <w:r w:rsidRPr="00BE5108">
        <w:rPr>
          <w:rFonts w:eastAsiaTheme="minorEastAsia"/>
          <w:lang w:eastAsia="en-GB"/>
        </w:rPr>
        <w:t>8.2.2.3.4</w:t>
      </w:r>
      <w:r w:rsidRPr="00BE5108">
        <w:rPr>
          <w:rFonts w:eastAsiaTheme="minorEastAsia"/>
          <w:lang w:eastAsia="en-GB"/>
        </w:rPr>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911" w:name="_Toc73963109"/>
      <w:bookmarkStart w:id="5912" w:name="_Toc75260286"/>
      <w:bookmarkStart w:id="5913" w:name="_Toc75275828"/>
      <w:bookmarkStart w:id="5914" w:name="_Toc75276339"/>
      <w:bookmarkStart w:id="5915" w:name="_Toc76541838"/>
      <w:bookmarkStart w:id="5916" w:name="_Toc82437608"/>
      <w:bookmarkStart w:id="5917" w:name="_Toc89944974"/>
      <w:bookmarkStart w:id="5918" w:name="_Toc98753992"/>
      <w:bookmarkStart w:id="5919" w:name="_Toc106179884"/>
      <w:bookmarkStart w:id="5920" w:name="_Toc106180395"/>
      <w:bookmarkStart w:id="5921" w:name="_Toc130396220"/>
      <w:bookmarkStart w:id="5922" w:name="_Toc137555494"/>
      <w:bookmarkStart w:id="5923" w:name="_Toc138857021"/>
      <w:bookmarkStart w:id="5924" w:name="_Toc138860880"/>
      <w:bookmarkStart w:id="5925" w:name="_Toc163217873"/>
      <w:r w:rsidRPr="00BE5108">
        <w:rPr>
          <w:rFonts w:eastAsiaTheme="minorEastAsia"/>
          <w:lang w:eastAsia="en-GB"/>
        </w:rPr>
        <w:t>8.2.2.3.5</w:t>
      </w:r>
      <w:r w:rsidRPr="00BE5108">
        <w:rPr>
          <w:rFonts w:eastAsiaTheme="minorEastAsia"/>
          <w:lang w:eastAsia="en-GB"/>
        </w:rPr>
        <w:tab/>
        <w:t>Test requirement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926" w:name="_Toc73963110"/>
      <w:bookmarkStart w:id="5927" w:name="_Toc75260287"/>
      <w:bookmarkStart w:id="5928" w:name="_Toc75275829"/>
      <w:bookmarkStart w:id="5929" w:name="_Toc75276340"/>
      <w:bookmarkStart w:id="5930" w:name="_Toc76541839"/>
      <w:bookmarkStart w:id="5931" w:name="_Toc82437609"/>
      <w:bookmarkStart w:id="5932" w:name="_Toc89944975"/>
      <w:bookmarkStart w:id="5933" w:name="_Toc98753993"/>
      <w:bookmarkStart w:id="5934" w:name="_Toc106179885"/>
      <w:bookmarkStart w:id="5935" w:name="_Toc106180396"/>
      <w:bookmarkStart w:id="5936" w:name="_Toc130396221"/>
      <w:bookmarkStart w:id="5937" w:name="_Toc137555495"/>
      <w:bookmarkStart w:id="5938" w:name="_Toc138857022"/>
      <w:bookmarkStart w:id="5939" w:name="_Toc138860881"/>
      <w:bookmarkStart w:id="5940" w:name="_Toc163217874"/>
      <w:r w:rsidRPr="00BE5108">
        <w:rPr>
          <w:rFonts w:eastAsiaTheme="minorEastAsia"/>
        </w:rPr>
        <w:t>8.2.3</w:t>
      </w:r>
      <w:r w:rsidRPr="00BE5108">
        <w:rPr>
          <w:rFonts w:eastAsiaTheme="minorEastAsia"/>
        </w:rPr>
        <w:tab/>
        <w:t>CSI reporting requirements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AA91992" w14:textId="77777777" w:rsidR="00345ACA" w:rsidRPr="00BE5108" w:rsidRDefault="00345ACA" w:rsidP="00345ACA">
      <w:pPr>
        <w:pStyle w:val="Heading4"/>
        <w:rPr>
          <w:rFonts w:eastAsiaTheme="minorEastAsia"/>
        </w:rPr>
      </w:pPr>
      <w:bookmarkStart w:id="5941" w:name="_Toc73963111"/>
      <w:bookmarkStart w:id="5942" w:name="_Toc75260288"/>
      <w:bookmarkStart w:id="5943" w:name="_Toc75275830"/>
      <w:bookmarkStart w:id="5944" w:name="_Toc75276341"/>
      <w:bookmarkStart w:id="5945" w:name="_Toc76541840"/>
      <w:bookmarkStart w:id="5946" w:name="_Toc82437610"/>
      <w:bookmarkStart w:id="5947" w:name="_Toc89944976"/>
      <w:bookmarkStart w:id="5948" w:name="_Toc98753994"/>
      <w:bookmarkStart w:id="5949" w:name="_Toc106179886"/>
      <w:bookmarkStart w:id="5950" w:name="_Toc106180397"/>
      <w:bookmarkStart w:id="5951" w:name="_Toc130396222"/>
      <w:bookmarkStart w:id="5952" w:name="_Toc137555496"/>
      <w:bookmarkStart w:id="5953" w:name="_Toc138857023"/>
      <w:bookmarkStart w:id="5954" w:name="_Toc138860882"/>
      <w:bookmarkStart w:id="5955" w:name="_Toc163217875"/>
      <w:r w:rsidRPr="00BE5108">
        <w:rPr>
          <w:rFonts w:eastAsiaTheme="minorEastAsia"/>
        </w:rPr>
        <w:t>8.2.3.1</w:t>
      </w:r>
      <w:r w:rsidRPr="00BE5108">
        <w:rPr>
          <w:rFonts w:eastAsiaTheme="minorEastAsia"/>
        </w:rPr>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446CA1D" w14:textId="77777777" w:rsidR="00345ACA" w:rsidRPr="00BE5108" w:rsidRDefault="00345ACA" w:rsidP="00345ACA">
      <w:pPr>
        <w:pStyle w:val="Heading5"/>
        <w:rPr>
          <w:rFonts w:eastAsiaTheme="minorEastAsia"/>
        </w:rPr>
      </w:pPr>
      <w:bookmarkStart w:id="5956" w:name="_Toc73963112"/>
      <w:bookmarkStart w:id="5957" w:name="_Toc75260289"/>
      <w:bookmarkStart w:id="5958" w:name="_Toc75275831"/>
      <w:bookmarkStart w:id="5959" w:name="_Toc75276342"/>
      <w:bookmarkStart w:id="5960" w:name="_Toc76541841"/>
      <w:bookmarkStart w:id="5961" w:name="_Toc82437611"/>
      <w:bookmarkStart w:id="5962" w:name="_Toc89944977"/>
      <w:bookmarkStart w:id="5963" w:name="_Toc98753995"/>
      <w:bookmarkStart w:id="5964" w:name="_Toc106179887"/>
      <w:bookmarkStart w:id="5965" w:name="_Toc106180398"/>
      <w:bookmarkStart w:id="5966" w:name="_Toc130396223"/>
      <w:bookmarkStart w:id="5967" w:name="_Toc137555497"/>
      <w:bookmarkStart w:id="5968" w:name="_Toc138857024"/>
      <w:bookmarkStart w:id="5969" w:name="_Toc138860883"/>
      <w:bookmarkStart w:id="5970" w:name="_Toc163217876"/>
      <w:r w:rsidRPr="00BE5108">
        <w:rPr>
          <w:rFonts w:eastAsiaTheme="minorEastAsia"/>
        </w:rPr>
        <w:t>8.2.3.1.1</w:t>
      </w:r>
      <w:r w:rsidRPr="00BE5108">
        <w:rPr>
          <w:rFonts w:eastAsiaTheme="minorEastAsia"/>
        </w:rPr>
        <w:tab/>
        <w:t>Applicability rule for IAB-MT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AC4665F" w14:textId="77777777" w:rsidR="00345ACA" w:rsidRPr="00BE5108" w:rsidRDefault="00345ACA" w:rsidP="00345ACA">
      <w:pPr>
        <w:pStyle w:val="Heading6"/>
        <w:rPr>
          <w:rFonts w:eastAsiaTheme="minorEastAsia"/>
        </w:rPr>
      </w:pPr>
      <w:bookmarkStart w:id="5971" w:name="_Toc73963113"/>
      <w:bookmarkStart w:id="5972" w:name="_Toc75260290"/>
      <w:bookmarkStart w:id="5973" w:name="_Toc75275832"/>
      <w:bookmarkStart w:id="5974" w:name="_Toc75276343"/>
      <w:bookmarkStart w:id="5975" w:name="_Toc76541842"/>
      <w:bookmarkStart w:id="5976" w:name="_Toc82437612"/>
      <w:bookmarkStart w:id="5977" w:name="_Toc89944978"/>
      <w:bookmarkStart w:id="5978" w:name="_Toc98753996"/>
      <w:bookmarkStart w:id="5979" w:name="_Toc106179888"/>
      <w:bookmarkStart w:id="5980" w:name="_Toc106180399"/>
      <w:bookmarkStart w:id="5981" w:name="_Toc130396224"/>
      <w:bookmarkStart w:id="5982" w:name="_Toc137555498"/>
      <w:bookmarkStart w:id="5983" w:name="_Toc138857025"/>
      <w:bookmarkStart w:id="5984" w:name="_Toc138860884"/>
      <w:bookmarkStart w:id="5985" w:name="_Toc163217877"/>
      <w:r w:rsidRPr="00BE5108">
        <w:rPr>
          <w:rFonts w:eastAsiaTheme="minorEastAsia"/>
        </w:rPr>
        <w:t>8.2.3.1.1.1</w:t>
      </w:r>
      <w:r w:rsidRPr="00BE5108">
        <w:rPr>
          <w:rFonts w:eastAsiaTheme="minorEastAsia"/>
        </w:rPr>
        <w:tab/>
        <w:t>General</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663D7ACE" w14:textId="72372A6A" w:rsidR="00BB0386" w:rsidRDefault="00BB0386" w:rsidP="00BB0386">
      <w:pPr>
        <w:rPr>
          <w:lang w:eastAsia="zh-CN"/>
        </w:rPr>
      </w:pPr>
      <w:bookmarkStart w:id="5986" w:name="_Toc73963114"/>
      <w:bookmarkStart w:id="5987" w:name="_Toc75260291"/>
      <w:bookmarkStart w:id="5988" w:name="_Toc75275833"/>
      <w:bookmarkStart w:id="5989" w:name="_Toc75276344"/>
      <w:bookmarkStart w:id="5990"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5991" w:name="_Toc82437613"/>
      <w:bookmarkStart w:id="5992" w:name="_Toc89944979"/>
      <w:bookmarkStart w:id="5993" w:name="_Toc98753997"/>
      <w:bookmarkStart w:id="5994" w:name="_Toc106179889"/>
      <w:bookmarkStart w:id="5995" w:name="_Toc106180400"/>
      <w:bookmarkStart w:id="5996" w:name="_Toc130396225"/>
      <w:bookmarkStart w:id="5997" w:name="_Toc137555499"/>
      <w:bookmarkStart w:id="5998" w:name="_Toc138857026"/>
      <w:bookmarkStart w:id="5999" w:name="_Toc138860885"/>
      <w:bookmarkStart w:id="6000" w:name="_Toc16321787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001" w:name="_Toc73963115"/>
      <w:bookmarkStart w:id="6002" w:name="_Toc75260292"/>
      <w:bookmarkStart w:id="6003" w:name="_Toc75275834"/>
      <w:bookmarkStart w:id="6004" w:name="_Toc75276345"/>
      <w:bookmarkStart w:id="6005" w:name="_Toc76541844"/>
      <w:bookmarkStart w:id="6006" w:name="_Toc82437614"/>
      <w:bookmarkStart w:id="6007" w:name="_Toc89944980"/>
      <w:bookmarkStart w:id="6008" w:name="_Toc98753998"/>
      <w:bookmarkStart w:id="6009" w:name="_Toc106179890"/>
      <w:bookmarkStart w:id="6010" w:name="_Toc106180401"/>
      <w:bookmarkStart w:id="6011" w:name="_Toc130396226"/>
      <w:bookmarkStart w:id="6012" w:name="_Toc137555500"/>
      <w:bookmarkStart w:id="6013" w:name="_Toc138857027"/>
      <w:bookmarkStart w:id="6014" w:name="_Toc138860886"/>
      <w:bookmarkStart w:id="6015" w:name="_Toc163217879"/>
      <w:r w:rsidRPr="00BE5108">
        <w:rPr>
          <w:rFonts w:eastAsiaTheme="minorEastAsia"/>
        </w:rPr>
        <w:t>8.2.3.1.1.3</w:t>
      </w:r>
      <w:r w:rsidRPr="00BE5108">
        <w:rPr>
          <w:rFonts w:eastAsiaTheme="minorEastAsia"/>
        </w:rPr>
        <w:tab/>
        <w:t>Applicability of requirements for TDD with different UL-DL patterns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2142BC9" w14:textId="77777777" w:rsidR="00997B97" w:rsidRDefault="00997B97" w:rsidP="00997B97">
      <w:bookmarkStart w:id="6016" w:name="_Toc73963116"/>
      <w:bookmarkStart w:id="6017" w:name="_Toc75260293"/>
      <w:bookmarkStart w:id="6018" w:name="_Toc75275835"/>
      <w:bookmarkStart w:id="6019" w:name="_Toc75276346"/>
      <w:bookmarkStart w:id="602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021" w:name="_Toc82437615"/>
      <w:bookmarkStart w:id="6022" w:name="_Toc89944981"/>
      <w:bookmarkStart w:id="6023" w:name="_Toc98753999"/>
      <w:bookmarkStart w:id="6024" w:name="_Toc106179891"/>
      <w:bookmarkStart w:id="6025" w:name="_Toc106180402"/>
      <w:bookmarkStart w:id="6026" w:name="_Toc130396227"/>
      <w:bookmarkStart w:id="6027" w:name="_Toc137555501"/>
      <w:bookmarkStart w:id="6028" w:name="_Toc138857028"/>
      <w:bookmarkStart w:id="6029" w:name="_Toc138860887"/>
      <w:bookmarkStart w:id="6030" w:name="_Toc163217880"/>
      <w:r w:rsidRPr="008628E4">
        <w:t>8.2.3.1.1.4</w:t>
      </w:r>
      <w:r w:rsidRPr="008628E4">
        <w:tab/>
        <w:t>Applicability of requirements for IAB-MT features</w:t>
      </w:r>
      <w:bookmarkEnd w:id="6021"/>
      <w:bookmarkEnd w:id="6022"/>
      <w:bookmarkEnd w:id="6023"/>
      <w:bookmarkEnd w:id="6024"/>
      <w:bookmarkEnd w:id="6025"/>
      <w:bookmarkEnd w:id="6026"/>
      <w:bookmarkEnd w:id="6027"/>
      <w:bookmarkEnd w:id="6028"/>
      <w:bookmarkEnd w:id="6029"/>
      <w:bookmarkEnd w:id="603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031" w:name="_Toc75165403"/>
      <w:bookmarkStart w:id="6032" w:name="_Toc75334327"/>
      <w:bookmarkStart w:id="6033" w:name="_Toc75508519"/>
      <w:bookmarkStart w:id="6034" w:name="_Toc75816258"/>
      <w:bookmarkStart w:id="6035" w:name="_Toc76541416"/>
      <w:bookmarkStart w:id="6036" w:name="_Toc76541983"/>
      <w:bookmarkStart w:id="6037" w:name="_Toc82429873"/>
      <w:bookmarkStart w:id="6038" w:name="_Toc89940124"/>
      <w:bookmarkStart w:id="6039" w:name="_Toc98754450"/>
      <w:bookmarkStart w:id="6040" w:name="_Toc106178264"/>
      <w:bookmarkStart w:id="6041" w:name="_Toc114148982"/>
      <w:bookmarkStart w:id="6042" w:name="_Toc124151227"/>
      <w:bookmarkStart w:id="6043" w:name="_Toc130393767"/>
      <w:bookmarkStart w:id="6044" w:name="_Toc137555502"/>
      <w:bookmarkStart w:id="6045" w:name="_Toc138857029"/>
      <w:bookmarkStart w:id="6046" w:name="_Toc138860888"/>
      <w:bookmarkStart w:id="6047" w:name="_Toc163217881"/>
      <w:r w:rsidRPr="00C13E62">
        <w:t>8.2.3.1.2</w:t>
      </w:r>
      <w:r w:rsidRPr="00C13E62">
        <w:tab/>
        <w:t>Common test parameters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048" w:name="_Toc82437616"/>
      <w:bookmarkStart w:id="6049" w:name="_Toc89944982"/>
      <w:bookmarkStart w:id="6050" w:name="_Toc98754000"/>
      <w:bookmarkStart w:id="6051" w:name="_Toc106179892"/>
      <w:bookmarkStart w:id="6052" w:name="_Toc106180403"/>
      <w:bookmarkStart w:id="6053" w:name="_Toc130396228"/>
      <w:bookmarkStart w:id="6054" w:name="_Toc137555503"/>
      <w:bookmarkStart w:id="6055" w:name="_Toc138857030"/>
      <w:bookmarkStart w:id="6056" w:name="_Toc138860889"/>
      <w:bookmarkStart w:id="6057" w:name="_Toc163217882"/>
      <w:r w:rsidRPr="00BE5108">
        <w:rPr>
          <w:rFonts w:eastAsiaTheme="minorEastAsia"/>
        </w:rPr>
        <w:t>8.2.3.2</w:t>
      </w:r>
      <w:r w:rsidRPr="00BE5108">
        <w:rPr>
          <w:rFonts w:eastAsiaTheme="minorEastAsia"/>
        </w:rPr>
        <w:tab/>
        <w:t>Reporting Channel Quality Indicator (CQI)</w:t>
      </w:r>
      <w:bookmarkEnd w:id="6016"/>
      <w:bookmarkEnd w:id="6017"/>
      <w:bookmarkEnd w:id="6018"/>
      <w:bookmarkEnd w:id="6019"/>
      <w:bookmarkEnd w:id="6020"/>
      <w:bookmarkEnd w:id="6048"/>
      <w:bookmarkEnd w:id="6049"/>
      <w:bookmarkEnd w:id="6050"/>
      <w:bookmarkEnd w:id="6051"/>
      <w:bookmarkEnd w:id="6052"/>
      <w:bookmarkEnd w:id="6053"/>
      <w:bookmarkEnd w:id="6054"/>
      <w:bookmarkEnd w:id="6055"/>
      <w:bookmarkEnd w:id="6056"/>
      <w:bookmarkEnd w:id="6057"/>
    </w:p>
    <w:p w14:paraId="4F2D1B64" w14:textId="77777777" w:rsidR="00345ACA" w:rsidRPr="00BE5108" w:rsidRDefault="00345ACA" w:rsidP="00345ACA">
      <w:pPr>
        <w:pStyle w:val="Heading5"/>
        <w:rPr>
          <w:rFonts w:eastAsiaTheme="minorEastAsia"/>
        </w:rPr>
      </w:pPr>
      <w:bookmarkStart w:id="6058" w:name="_Toc73963117"/>
      <w:bookmarkStart w:id="6059" w:name="_Toc75260294"/>
      <w:bookmarkStart w:id="6060" w:name="_Toc75275836"/>
      <w:bookmarkStart w:id="6061" w:name="_Toc75276347"/>
      <w:bookmarkStart w:id="6062" w:name="_Toc76541846"/>
      <w:bookmarkStart w:id="6063" w:name="_Toc82437617"/>
      <w:bookmarkStart w:id="6064" w:name="_Toc89944983"/>
      <w:bookmarkStart w:id="6065" w:name="_Toc98754001"/>
      <w:bookmarkStart w:id="6066" w:name="_Toc106179893"/>
      <w:bookmarkStart w:id="6067" w:name="_Toc106180404"/>
      <w:bookmarkStart w:id="6068" w:name="_Toc130396229"/>
      <w:bookmarkStart w:id="6069" w:name="_Toc137555504"/>
      <w:bookmarkStart w:id="6070" w:name="_Toc138857031"/>
      <w:bookmarkStart w:id="6071" w:name="_Toc138860890"/>
      <w:bookmarkStart w:id="6072" w:name="_Toc163217883"/>
      <w:r w:rsidRPr="00BE5108">
        <w:rPr>
          <w:rFonts w:eastAsiaTheme="minorEastAsia"/>
        </w:rPr>
        <w:t>8.2.3.2.1</w:t>
      </w:r>
      <w:r w:rsidRPr="00BE5108">
        <w:rPr>
          <w:rFonts w:eastAsiaTheme="minorEastAsia"/>
        </w:rPr>
        <w:tab/>
        <w:t>Definition and applicability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073" w:name="_Toc73963118"/>
      <w:bookmarkStart w:id="6074" w:name="_Toc75260295"/>
      <w:bookmarkStart w:id="6075" w:name="_Toc75275837"/>
      <w:bookmarkStart w:id="6076" w:name="_Toc75276348"/>
      <w:bookmarkStart w:id="6077" w:name="_Toc76541847"/>
      <w:bookmarkStart w:id="6078" w:name="_Toc82437618"/>
      <w:bookmarkStart w:id="6079" w:name="_Toc89944984"/>
      <w:bookmarkStart w:id="6080" w:name="_Toc98754002"/>
      <w:bookmarkStart w:id="6081" w:name="_Toc106179894"/>
      <w:bookmarkStart w:id="6082" w:name="_Toc106180405"/>
      <w:bookmarkStart w:id="6083" w:name="_Toc130396230"/>
      <w:bookmarkStart w:id="6084" w:name="_Toc137555505"/>
      <w:bookmarkStart w:id="6085" w:name="_Toc138857032"/>
      <w:bookmarkStart w:id="6086" w:name="_Toc138860891"/>
      <w:bookmarkStart w:id="6087" w:name="_Toc163217884"/>
      <w:r w:rsidRPr="00BE5108">
        <w:rPr>
          <w:rFonts w:eastAsiaTheme="minorEastAsia"/>
        </w:rPr>
        <w:t>8.2.3.2.2</w:t>
      </w:r>
      <w:r w:rsidRPr="00BE5108">
        <w:rPr>
          <w:rFonts w:eastAsiaTheme="minorEastAsia"/>
        </w:rPr>
        <w:tab/>
        <w:t>Minimum requirement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088" w:name="_Toc73963119"/>
      <w:bookmarkStart w:id="6089" w:name="_Toc75260296"/>
      <w:bookmarkStart w:id="6090" w:name="_Toc75275838"/>
      <w:bookmarkStart w:id="6091" w:name="_Toc75276349"/>
      <w:bookmarkStart w:id="6092" w:name="_Toc76541848"/>
      <w:bookmarkStart w:id="6093" w:name="_Toc82437619"/>
      <w:bookmarkStart w:id="6094" w:name="_Toc89944985"/>
      <w:bookmarkStart w:id="6095" w:name="_Toc98754003"/>
      <w:bookmarkStart w:id="6096" w:name="_Toc106179895"/>
      <w:bookmarkStart w:id="6097" w:name="_Toc106180406"/>
      <w:bookmarkStart w:id="6098" w:name="_Toc130396231"/>
      <w:bookmarkStart w:id="6099" w:name="_Toc137555506"/>
      <w:bookmarkStart w:id="6100" w:name="_Toc138857033"/>
      <w:bookmarkStart w:id="6101" w:name="_Toc138860892"/>
      <w:bookmarkStart w:id="6102" w:name="_Toc163217885"/>
      <w:r w:rsidRPr="00BE5108">
        <w:rPr>
          <w:rFonts w:eastAsiaTheme="minorEastAsia"/>
        </w:rPr>
        <w:t>8.2.3.2.3</w:t>
      </w:r>
      <w:r w:rsidRPr="00BE5108">
        <w:rPr>
          <w:rFonts w:eastAsiaTheme="minorEastAsia"/>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103" w:name="_Toc73963120"/>
      <w:bookmarkStart w:id="6104" w:name="_Toc75260297"/>
      <w:bookmarkStart w:id="6105" w:name="_Toc75275839"/>
      <w:bookmarkStart w:id="6106" w:name="_Toc75276350"/>
      <w:bookmarkStart w:id="6107" w:name="_Toc76541849"/>
      <w:bookmarkStart w:id="6108" w:name="_Toc82437620"/>
      <w:bookmarkStart w:id="6109" w:name="_Toc89944986"/>
      <w:bookmarkStart w:id="6110" w:name="_Toc98754004"/>
      <w:bookmarkStart w:id="6111" w:name="_Toc106179896"/>
      <w:bookmarkStart w:id="6112" w:name="_Toc106180407"/>
      <w:bookmarkStart w:id="6113" w:name="_Toc130396232"/>
      <w:bookmarkStart w:id="6114" w:name="_Toc137555507"/>
      <w:bookmarkStart w:id="6115" w:name="_Toc138857034"/>
      <w:bookmarkStart w:id="6116" w:name="_Toc138860893"/>
      <w:bookmarkStart w:id="6117" w:name="_Toc163217886"/>
      <w:r w:rsidRPr="00BE5108">
        <w:rPr>
          <w:rFonts w:eastAsiaTheme="minorEastAsia"/>
        </w:rPr>
        <w:t>8.2.3.2.4</w:t>
      </w:r>
      <w:r w:rsidRPr="00BE5108">
        <w:rPr>
          <w:rFonts w:eastAsiaTheme="minorEastAsia"/>
        </w:rPr>
        <w:tab/>
        <w:t>Method of test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118" w:name="_Toc73963121"/>
      <w:bookmarkStart w:id="6119" w:name="_Toc75260298"/>
      <w:bookmarkStart w:id="6120" w:name="_Toc75275840"/>
      <w:bookmarkStart w:id="6121" w:name="_Toc75276351"/>
      <w:bookmarkStart w:id="6122" w:name="_Toc76541850"/>
      <w:bookmarkStart w:id="6123" w:name="_Toc82437621"/>
      <w:bookmarkStart w:id="6124" w:name="_Toc89944987"/>
      <w:bookmarkStart w:id="6125" w:name="_Toc98754005"/>
      <w:bookmarkStart w:id="6126" w:name="_Toc106179897"/>
      <w:bookmarkStart w:id="6127" w:name="_Toc106180408"/>
      <w:bookmarkStart w:id="6128" w:name="_Toc130396233"/>
      <w:bookmarkStart w:id="6129" w:name="_Toc137555508"/>
      <w:bookmarkStart w:id="6130" w:name="_Toc138857035"/>
      <w:bookmarkStart w:id="6131" w:name="_Toc138860894"/>
      <w:bookmarkStart w:id="6132" w:name="_Toc163217887"/>
      <w:r w:rsidRPr="00BE5108">
        <w:rPr>
          <w:rFonts w:eastAsiaTheme="minorEastAsia"/>
        </w:rPr>
        <w:t>8.2.3.2.5</w:t>
      </w:r>
      <w:r w:rsidRPr="00BE5108">
        <w:rPr>
          <w:rFonts w:eastAsiaTheme="minorEastAsia"/>
        </w:rPr>
        <w:tab/>
        <w:t>Test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133" w:name="_Toc73963122"/>
      <w:bookmarkStart w:id="6134" w:name="_Toc75260299"/>
      <w:bookmarkStart w:id="6135" w:name="_Toc75275841"/>
      <w:bookmarkStart w:id="6136" w:name="_Toc75276352"/>
      <w:bookmarkStart w:id="6137" w:name="_Toc76541851"/>
      <w:bookmarkStart w:id="6138" w:name="_Toc82437622"/>
      <w:bookmarkStart w:id="6139" w:name="_Toc89944988"/>
      <w:bookmarkStart w:id="6140" w:name="_Toc98754006"/>
      <w:bookmarkStart w:id="6141" w:name="_Toc106179898"/>
      <w:bookmarkStart w:id="6142" w:name="_Toc106180409"/>
      <w:bookmarkStart w:id="6143" w:name="_Toc130396234"/>
      <w:bookmarkStart w:id="6144" w:name="_Toc137555509"/>
      <w:bookmarkStart w:id="6145" w:name="_Toc138857036"/>
      <w:bookmarkStart w:id="6146" w:name="_Toc138860895"/>
      <w:bookmarkStart w:id="6147" w:name="_Toc163217888"/>
      <w:r w:rsidRPr="00BE5108">
        <w:rPr>
          <w:rFonts w:eastAsiaTheme="minorEastAsia"/>
        </w:rPr>
        <w:t>8.2.3.3</w:t>
      </w:r>
      <w:r w:rsidRPr="00BE5108">
        <w:rPr>
          <w:rFonts w:eastAsiaTheme="minorEastAsia"/>
        </w:rPr>
        <w:tab/>
        <w:t>Reporting of Precoding Matrix Indicator (PMI)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567032E" w14:textId="77777777" w:rsidR="00345ACA" w:rsidRPr="00BE5108" w:rsidRDefault="00345ACA" w:rsidP="00345ACA">
      <w:pPr>
        <w:pStyle w:val="Heading5"/>
        <w:rPr>
          <w:rFonts w:eastAsiaTheme="minorEastAsia"/>
        </w:rPr>
      </w:pPr>
      <w:bookmarkStart w:id="6148" w:name="_Toc73963123"/>
      <w:bookmarkStart w:id="6149" w:name="_Toc75260300"/>
      <w:bookmarkStart w:id="6150" w:name="_Toc75275842"/>
      <w:bookmarkStart w:id="6151" w:name="_Toc75276353"/>
      <w:bookmarkStart w:id="6152" w:name="_Toc76541852"/>
      <w:bookmarkStart w:id="6153" w:name="_Toc82437623"/>
      <w:bookmarkStart w:id="6154" w:name="_Toc89944989"/>
      <w:bookmarkStart w:id="6155" w:name="_Toc98754007"/>
      <w:bookmarkStart w:id="6156" w:name="_Toc106179899"/>
      <w:bookmarkStart w:id="6157" w:name="_Toc106180410"/>
      <w:bookmarkStart w:id="6158" w:name="_Toc130396235"/>
      <w:bookmarkStart w:id="6159" w:name="_Toc137555510"/>
      <w:bookmarkStart w:id="6160" w:name="_Toc138857037"/>
      <w:bookmarkStart w:id="6161" w:name="_Toc138860896"/>
      <w:bookmarkStart w:id="6162" w:name="_Toc163217889"/>
      <w:r w:rsidRPr="00BE5108">
        <w:rPr>
          <w:rFonts w:eastAsiaTheme="minorEastAsia"/>
        </w:rPr>
        <w:t>8.2.3.3.1</w:t>
      </w:r>
      <w:r w:rsidRPr="00BE5108">
        <w:rPr>
          <w:rFonts w:eastAsiaTheme="minorEastAsia"/>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6pt" o:ole="">
            <v:imagedata r:id="rId58" o:title=""/>
          </v:shape>
          <o:OLEObject Type="Embed" ProgID="Equation.3" ShapeID="_x0000_i1050" DrawAspect="Content" ObjectID="_1782901726"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0.95pt;height:14.95pt" o:ole="">
            <v:imagedata r:id="rId60" o:title=""/>
          </v:shape>
          <o:OLEObject Type="Embed" ProgID="Equation.DSMT4" ShapeID="_x0000_i1051" DrawAspect="Content" ObjectID="_1782901727"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9pt;height:14.95pt" o:ole="">
            <v:imagedata r:id="rId62" o:title=""/>
          </v:shape>
          <o:OLEObject Type="Embed" ProgID="Equation.DSMT4" ShapeID="_x0000_i1052" DrawAspect="Content" ObjectID="_1782901728"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1.05pt" o:ole="">
            <v:imagedata r:id="rId64" o:title=""/>
          </v:shape>
          <o:OLEObject Type="Embed" ProgID="Equation.DSMT4" ShapeID="_x0000_i1053" DrawAspect="Content" ObjectID="_1782901729"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4.95pt" o:ole="">
            <v:imagedata r:id="rId62" o:title=""/>
          </v:shape>
          <o:OLEObject Type="Embed" ProgID="Equation.DSMT4" ShapeID="_x0000_i1054" DrawAspect="Content" ObjectID="_1782901730"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163" w:name="_Toc73963124"/>
      <w:bookmarkStart w:id="6164" w:name="_Toc75260301"/>
      <w:bookmarkStart w:id="6165" w:name="_Toc75275843"/>
      <w:bookmarkStart w:id="6166" w:name="_Toc75276354"/>
      <w:bookmarkStart w:id="6167" w:name="_Toc76541853"/>
      <w:bookmarkStart w:id="6168" w:name="_Toc82437624"/>
      <w:bookmarkStart w:id="6169" w:name="_Toc89944990"/>
      <w:bookmarkStart w:id="6170" w:name="_Toc98754008"/>
      <w:bookmarkStart w:id="6171" w:name="_Toc106179900"/>
      <w:bookmarkStart w:id="6172" w:name="_Toc106180411"/>
      <w:bookmarkStart w:id="6173" w:name="_Toc130396236"/>
      <w:bookmarkStart w:id="6174" w:name="_Toc137555511"/>
      <w:bookmarkStart w:id="6175" w:name="_Toc138857038"/>
      <w:bookmarkStart w:id="6176" w:name="_Toc138860897"/>
      <w:bookmarkStart w:id="6177" w:name="_Toc163217890"/>
      <w:r w:rsidRPr="00BE5108">
        <w:rPr>
          <w:rFonts w:eastAsiaTheme="minorEastAsia"/>
        </w:rPr>
        <w:t>8.2.3.3.2</w:t>
      </w:r>
      <w:r w:rsidRPr="00BE5108">
        <w:rPr>
          <w:rFonts w:eastAsiaTheme="minorEastAsia"/>
        </w:rPr>
        <w:tab/>
        <w:t>Minimum requirement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178" w:name="_Toc73963125"/>
      <w:bookmarkStart w:id="6179" w:name="_Toc75260302"/>
      <w:bookmarkStart w:id="6180" w:name="_Toc75275844"/>
      <w:bookmarkStart w:id="6181" w:name="_Toc75276355"/>
      <w:bookmarkStart w:id="6182" w:name="_Toc76541854"/>
      <w:bookmarkStart w:id="6183" w:name="_Toc82437625"/>
      <w:bookmarkStart w:id="6184" w:name="_Toc89944991"/>
      <w:bookmarkStart w:id="6185" w:name="_Toc98754009"/>
      <w:bookmarkStart w:id="6186" w:name="_Toc106179901"/>
      <w:bookmarkStart w:id="6187" w:name="_Toc106180412"/>
      <w:bookmarkStart w:id="6188" w:name="_Toc130396237"/>
      <w:bookmarkStart w:id="6189" w:name="_Toc137555512"/>
      <w:bookmarkStart w:id="6190" w:name="_Toc138857039"/>
      <w:bookmarkStart w:id="6191" w:name="_Toc138860898"/>
      <w:bookmarkStart w:id="6192" w:name="_Toc163217891"/>
      <w:r w:rsidRPr="00BE5108">
        <w:rPr>
          <w:rFonts w:eastAsiaTheme="minorEastAsia"/>
        </w:rPr>
        <w:t>8.2.3.3.3</w:t>
      </w:r>
      <w:r w:rsidRPr="00BE5108">
        <w:rPr>
          <w:rFonts w:eastAsiaTheme="minorEastAsia"/>
        </w:rPr>
        <w:tab/>
        <w:t>Test purpose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193" w:name="_Toc73963126"/>
      <w:bookmarkStart w:id="6194" w:name="_Toc75260303"/>
      <w:bookmarkStart w:id="6195" w:name="_Toc75275845"/>
      <w:bookmarkStart w:id="6196" w:name="_Toc75276356"/>
      <w:bookmarkStart w:id="6197" w:name="_Toc76541855"/>
      <w:bookmarkStart w:id="6198" w:name="_Toc82437626"/>
      <w:bookmarkStart w:id="6199" w:name="_Toc89944992"/>
      <w:bookmarkStart w:id="6200" w:name="_Toc98754010"/>
      <w:bookmarkStart w:id="6201" w:name="_Toc106179902"/>
      <w:bookmarkStart w:id="6202" w:name="_Toc106180413"/>
      <w:bookmarkStart w:id="6203" w:name="_Toc130396238"/>
      <w:bookmarkStart w:id="6204" w:name="_Toc137555513"/>
      <w:bookmarkStart w:id="6205" w:name="_Toc138857040"/>
      <w:bookmarkStart w:id="6206" w:name="_Toc138860899"/>
      <w:bookmarkStart w:id="6207" w:name="_Toc163217892"/>
      <w:r w:rsidRPr="00BE5108">
        <w:rPr>
          <w:rFonts w:eastAsiaTheme="minorEastAsia"/>
        </w:rPr>
        <w:t>8.2.3.3.4</w:t>
      </w:r>
      <w:r w:rsidRPr="00BE5108">
        <w:rPr>
          <w:rFonts w:eastAsiaTheme="minorEastAsia"/>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208" w:name="_Toc73963127"/>
      <w:bookmarkStart w:id="6209" w:name="_Toc75260304"/>
      <w:bookmarkStart w:id="6210" w:name="_Toc75275846"/>
      <w:bookmarkStart w:id="6211" w:name="_Toc75276357"/>
      <w:bookmarkStart w:id="6212" w:name="_Toc76541856"/>
      <w:bookmarkStart w:id="6213" w:name="_Toc82437627"/>
      <w:bookmarkStart w:id="6214" w:name="_Toc89944993"/>
      <w:bookmarkStart w:id="6215" w:name="_Toc98754011"/>
      <w:bookmarkStart w:id="6216" w:name="_Toc106179903"/>
      <w:bookmarkStart w:id="6217" w:name="_Toc106180414"/>
      <w:bookmarkStart w:id="6218" w:name="_Toc130396239"/>
      <w:bookmarkStart w:id="6219" w:name="_Toc137555514"/>
      <w:bookmarkStart w:id="6220" w:name="_Toc138857041"/>
      <w:bookmarkStart w:id="6221" w:name="_Toc138860900"/>
      <w:bookmarkStart w:id="6222" w:name="_Toc163217893"/>
      <w:r w:rsidRPr="00BE5108">
        <w:rPr>
          <w:rFonts w:eastAsiaTheme="minorEastAsia"/>
        </w:rPr>
        <w:t>8.2.3.3.5</w:t>
      </w:r>
      <w:r w:rsidRPr="00BE5108">
        <w:rPr>
          <w:rFonts w:eastAsiaTheme="minorEastAsia"/>
        </w:rPr>
        <w:tab/>
        <w:t>Test requirement</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223" w:name="_Toc73963128"/>
      <w:bookmarkStart w:id="6224" w:name="_Toc75260305"/>
      <w:bookmarkStart w:id="6225" w:name="_Toc75275847"/>
      <w:bookmarkStart w:id="6226" w:name="_Toc75276358"/>
      <w:bookmarkStart w:id="6227" w:name="_Toc76541857"/>
      <w:bookmarkStart w:id="6228" w:name="_Toc82437628"/>
      <w:bookmarkStart w:id="6229" w:name="_Toc89944994"/>
      <w:bookmarkStart w:id="6230" w:name="_Toc98754012"/>
      <w:bookmarkStart w:id="6231" w:name="_Toc106179904"/>
      <w:bookmarkStart w:id="6232" w:name="_Toc106180415"/>
      <w:bookmarkStart w:id="6233" w:name="_Toc130396240"/>
      <w:bookmarkStart w:id="6234" w:name="_Toc137555515"/>
      <w:bookmarkStart w:id="6235" w:name="_Toc138857042"/>
      <w:bookmarkStart w:id="6236" w:name="_Toc138860901"/>
      <w:bookmarkStart w:id="6237" w:name="_Toc163217894"/>
      <w:r w:rsidRPr="00BE5108">
        <w:rPr>
          <w:rFonts w:eastAsiaTheme="minorEastAsia"/>
        </w:rPr>
        <w:t>8.2.3.4</w:t>
      </w:r>
      <w:r w:rsidRPr="00BE5108">
        <w:rPr>
          <w:rFonts w:eastAsiaTheme="minorEastAsia"/>
        </w:rPr>
        <w:tab/>
        <w:t>Reporting of Rank Indicator (RI)</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02C18D65" w14:textId="77777777" w:rsidR="00345ACA" w:rsidRPr="00BE5108" w:rsidRDefault="00345ACA" w:rsidP="00345ACA">
      <w:pPr>
        <w:pStyle w:val="Heading5"/>
        <w:rPr>
          <w:rFonts w:eastAsia="SimSun"/>
        </w:rPr>
      </w:pPr>
      <w:bookmarkStart w:id="6238" w:name="_Toc73963129"/>
      <w:bookmarkStart w:id="6239" w:name="_Toc75260306"/>
      <w:bookmarkStart w:id="6240" w:name="_Toc75275848"/>
      <w:bookmarkStart w:id="6241" w:name="_Toc75276359"/>
      <w:bookmarkStart w:id="6242" w:name="_Toc76541858"/>
      <w:bookmarkStart w:id="6243" w:name="_Toc82437629"/>
      <w:bookmarkStart w:id="6244" w:name="_Toc89944995"/>
      <w:bookmarkStart w:id="6245" w:name="_Toc98754013"/>
      <w:bookmarkStart w:id="6246" w:name="_Toc106179905"/>
      <w:bookmarkStart w:id="6247" w:name="_Toc106180416"/>
      <w:bookmarkStart w:id="6248" w:name="_Toc130396241"/>
      <w:bookmarkStart w:id="6249" w:name="_Toc137555516"/>
      <w:bookmarkStart w:id="6250" w:name="_Toc138857043"/>
      <w:bookmarkStart w:id="6251" w:name="_Toc138860902"/>
      <w:bookmarkStart w:id="6252" w:name="_Toc163217895"/>
      <w:r w:rsidRPr="00BE5108">
        <w:rPr>
          <w:rFonts w:eastAsiaTheme="minorEastAsia"/>
        </w:rPr>
        <w:t>8.2.3.4.1</w:t>
      </w:r>
      <w:r w:rsidRPr="00BE5108">
        <w:rPr>
          <w:rFonts w:eastAsiaTheme="minorEastAsia"/>
        </w:rPr>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253" w:name="_Toc73963130"/>
      <w:bookmarkStart w:id="6254" w:name="_Toc75260307"/>
      <w:bookmarkStart w:id="6255" w:name="_Toc75275849"/>
      <w:bookmarkStart w:id="6256" w:name="_Toc75276360"/>
      <w:bookmarkStart w:id="6257" w:name="_Toc76541859"/>
      <w:bookmarkStart w:id="6258" w:name="_Toc82437630"/>
      <w:bookmarkStart w:id="6259" w:name="_Toc89944996"/>
      <w:bookmarkStart w:id="6260" w:name="_Toc98754014"/>
      <w:bookmarkStart w:id="6261" w:name="_Toc106179906"/>
      <w:bookmarkStart w:id="6262" w:name="_Toc106180417"/>
      <w:bookmarkStart w:id="6263" w:name="_Toc130396242"/>
      <w:bookmarkStart w:id="6264" w:name="_Toc137555517"/>
      <w:bookmarkStart w:id="6265" w:name="_Toc138857044"/>
      <w:bookmarkStart w:id="6266" w:name="_Toc138860903"/>
      <w:bookmarkStart w:id="6267" w:name="_Toc163217896"/>
      <w:r w:rsidRPr="00BE5108">
        <w:rPr>
          <w:rFonts w:eastAsiaTheme="minorEastAsia"/>
        </w:rPr>
        <w:t>8.2.3.4.2</w:t>
      </w:r>
      <w:r w:rsidRPr="00BE5108">
        <w:rPr>
          <w:rFonts w:eastAsiaTheme="minorEastAsia"/>
        </w:rPr>
        <w:tab/>
        <w:t>Minimum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268" w:name="_Toc73963131"/>
      <w:bookmarkStart w:id="6269" w:name="_Toc75260308"/>
      <w:bookmarkStart w:id="6270" w:name="_Toc75275850"/>
      <w:bookmarkStart w:id="6271" w:name="_Toc75276361"/>
      <w:bookmarkStart w:id="6272" w:name="_Toc76541860"/>
      <w:bookmarkStart w:id="6273" w:name="_Toc82437631"/>
      <w:bookmarkStart w:id="6274" w:name="_Toc89944997"/>
      <w:bookmarkStart w:id="6275" w:name="_Toc98754015"/>
      <w:bookmarkStart w:id="6276" w:name="_Toc106179907"/>
      <w:bookmarkStart w:id="6277" w:name="_Toc106180418"/>
      <w:bookmarkStart w:id="6278" w:name="_Toc130396243"/>
      <w:bookmarkStart w:id="6279" w:name="_Toc137555518"/>
      <w:bookmarkStart w:id="6280" w:name="_Toc138857045"/>
      <w:bookmarkStart w:id="6281" w:name="_Toc138860904"/>
      <w:bookmarkStart w:id="6282" w:name="_Toc163217897"/>
      <w:r w:rsidRPr="00BE5108">
        <w:rPr>
          <w:rFonts w:eastAsiaTheme="minorEastAsia"/>
        </w:rPr>
        <w:t>8.2.3.4.3</w:t>
      </w:r>
      <w:r w:rsidRPr="00BE5108">
        <w:rPr>
          <w:rFonts w:eastAsiaTheme="minorEastAsia"/>
        </w:rPr>
        <w:tab/>
        <w:t>Test purpose</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283" w:name="_Toc73963132"/>
      <w:bookmarkStart w:id="6284" w:name="_Toc75260309"/>
      <w:bookmarkStart w:id="6285" w:name="_Toc75275851"/>
      <w:bookmarkStart w:id="6286" w:name="_Toc75276362"/>
      <w:bookmarkStart w:id="6287" w:name="_Toc76541861"/>
      <w:bookmarkStart w:id="6288" w:name="_Toc82437632"/>
      <w:bookmarkStart w:id="6289" w:name="_Toc89944998"/>
      <w:bookmarkStart w:id="6290" w:name="_Toc98754016"/>
      <w:bookmarkStart w:id="6291" w:name="_Toc106179908"/>
      <w:bookmarkStart w:id="6292" w:name="_Toc106180419"/>
      <w:bookmarkStart w:id="6293" w:name="_Toc130396244"/>
      <w:bookmarkStart w:id="6294" w:name="_Toc137555519"/>
      <w:bookmarkStart w:id="6295" w:name="_Toc138857046"/>
      <w:bookmarkStart w:id="6296" w:name="_Toc138860905"/>
      <w:bookmarkStart w:id="6297" w:name="_Toc163217898"/>
      <w:r w:rsidRPr="00BE5108">
        <w:rPr>
          <w:rFonts w:eastAsiaTheme="minorEastAsia"/>
        </w:rPr>
        <w:t>8.2.3.4.4</w:t>
      </w:r>
      <w:r w:rsidRPr="00BE5108">
        <w:rPr>
          <w:rFonts w:eastAsiaTheme="minorEastAsia"/>
        </w:rPr>
        <w:tab/>
        <w:t>Method of test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298" w:name="_Toc73963133"/>
      <w:bookmarkStart w:id="6299" w:name="_Toc75260310"/>
      <w:bookmarkStart w:id="6300" w:name="_Toc75275852"/>
      <w:bookmarkStart w:id="6301" w:name="_Toc75276363"/>
      <w:bookmarkStart w:id="6302" w:name="_Toc76541862"/>
      <w:bookmarkStart w:id="6303" w:name="_Toc82437633"/>
      <w:bookmarkStart w:id="6304" w:name="_Toc89944999"/>
      <w:bookmarkStart w:id="6305" w:name="_Toc98754017"/>
      <w:bookmarkStart w:id="6306" w:name="_Toc106179909"/>
      <w:bookmarkStart w:id="6307" w:name="_Toc106180420"/>
      <w:bookmarkStart w:id="6308" w:name="_Toc130396245"/>
      <w:bookmarkStart w:id="6309" w:name="_Toc137555520"/>
      <w:bookmarkStart w:id="6310" w:name="_Toc138857047"/>
      <w:bookmarkStart w:id="6311" w:name="_Toc138860906"/>
      <w:bookmarkStart w:id="6312" w:name="_Toc163217899"/>
      <w:r w:rsidRPr="00BE5108">
        <w:rPr>
          <w:rFonts w:eastAsiaTheme="minorEastAsia"/>
        </w:rPr>
        <w:t>8.2.3.4.5</w:t>
      </w:r>
      <w:r w:rsidRPr="00BE5108">
        <w:rPr>
          <w:rFonts w:eastAsiaTheme="minorEastAsia"/>
        </w:rPr>
        <w:tab/>
        <w:t>Test requirement</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31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314" w:name="_Toc75260311"/>
      <w:bookmarkStart w:id="6315" w:name="_Toc75275853"/>
      <w:bookmarkStart w:id="6316" w:name="_Toc75276364"/>
      <w:bookmarkStart w:id="6317" w:name="_Toc76541863"/>
      <w:bookmarkStart w:id="6318" w:name="_Toc82437634"/>
      <w:bookmarkStart w:id="6319" w:name="_Toc89945000"/>
      <w:bookmarkStart w:id="6320" w:name="_Toc98754018"/>
      <w:bookmarkStart w:id="6321" w:name="_Toc106179910"/>
      <w:bookmarkStart w:id="6322" w:name="_Toc106180421"/>
      <w:bookmarkStart w:id="6323" w:name="_Toc130396246"/>
      <w:bookmarkStart w:id="6324" w:name="_Toc137555521"/>
      <w:bookmarkStart w:id="6325" w:name="_Toc138857048"/>
      <w:bookmarkStart w:id="6326" w:name="_Toc138860907"/>
      <w:bookmarkStart w:id="6327" w:name="_Toc163217900"/>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4934F5B" w14:textId="77777777" w:rsidR="00C87888" w:rsidRPr="00BE5108" w:rsidRDefault="00C87888" w:rsidP="00E55627">
      <w:pPr>
        <w:pStyle w:val="Heading1"/>
        <w:rPr>
          <w:rFonts w:eastAsiaTheme="minorEastAsia"/>
        </w:rPr>
      </w:pPr>
      <w:bookmarkStart w:id="6328" w:name="_Toc73963135"/>
      <w:bookmarkStart w:id="6329" w:name="_Toc75260312"/>
      <w:bookmarkStart w:id="6330" w:name="_Toc75275854"/>
      <w:bookmarkStart w:id="6331" w:name="_Toc75276365"/>
      <w:bookmarkStart w:id="6332" w:name="_Toc76541864"/>
      <w:bookmarkStart w:id="6333" w:name="_Toc82437635"/>
      <w:bookmarkStart w:id="6334" w:name="_Toc89945001"/>
      <w:bookmarkStart w:id="6335" w:name="_Toc98754019"/>
      <w:bookmarkStart w:id="6336" w:name="_Toc106179911"/>
      <w:bookmarkStart w:id="6337" w:name="_Toc106180422"/>
      <w:bookmarkStart w:id="6338" w:name="_Toc130396247"/>
      <w:bookmarkStart w:id="6339" w:name="_Toc137555522"/>
      <w:bookmarkStart w:id="6340" w:name="_Toc138857049"/>
      <w:bookmarkStart w:id="6341" w:name="_Toc138860908"/>
      <w:bookmarkStart w:id="6342" w:name="_Toc163217901"/>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25817FF" w14:textId="39409F25" w:rsidR="002B3822" w:rsidRDefault="002B3822" w:rsidP="002B3822">
      <w:pPr>
        <w:pStyle w:val="Heading2"/>
        <w:rPr>
          <w:rFonts w:eastAsiaTheme="minorEastAsia"/>
        </w:rPr>
      </w:pPr>
      <w:bookmarkStart w:id="6343" w:name="_Toc73963136"/>
      <w:bookmarkStart w:id="6344" w:name="_Toc75260313"/>
      <w:bookmarkStart w:id="6345" w:name="_Toc75275855"/>
      <w:bookmarkStart w:id="6346" w:name="_Toc75276366"/>
      <w:bookmarkStart w:id="6347" w:name="_Toc76541865"/>
      <w:bookmarkStart w:id="6348" w:name="_Toc82437636"/>
      <w:bookmarkStart w:id="6349" w:name="_Toc89945002"/>
      <w:bookmarkStart w:id="6350" w:name="_Toc98754020"/>
      <w:bookmarkStart w:id="6351" w:name="_Toc106179912"/>
      <w:bookmarkStart w:id="6352" w:name="_Toc106180423"/>
      <w:bookmarkStart w:id="6353" w:name="_Toc130396248"/>
      <w:bookmarkStart w:id="6354" w:name="_Toc137555523"/>
      <w:bookmarkStart w:id="6355" w:name="_Toc138857050"/>
      <w:bookmarkStart w:id="6356" w:name="_Toc138860909"/>
      <w:bookmarkStart w:id="6357" w:name="_Toc163217902"/>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358" w:name="_Toc73963137"/>
      <w:bookmarkStart w:id="6359" w:name="_Toc75260315"/>
      <w:bookmarkStart w:id="6360" w:name="_Toc75275857"/>
      <w:bookmarkStart w:id="6361" w:name="_Toc75276367"/>
      <w:bookmarkStart w:id="6362" w:name="_Toc76541866"/>
      <w:bookmarkStart w:id="6363" w:name="_Toc82437637"/>
      <w:bookmarkStart w:id="6364" w:name="_Toc89945003"/>
      <w:bookmarkStart w:id="6365" w:name="_Toc98754021"/>
      <w:bookmarkStart w:id="6366" w:name="_Toc106179913"/>
      <w:bookmarkStart w:id="6367" w:name="_Toc106180424"/>
      <w:bookmarkStart w:id="6368" w:name="_Toc130396249"/>
      <w:bookmarkStart w:id="6369" w:name="_Toc137555524"/>
      <w:bookmarkStart w:id="6370" w:name="_Toc138857051"/>
      <w:bookmarkStart w:id="6371" w:name="_Toc138860910"/>
      <w:bookmarkStart w:id="6372" w:name="_Toc163217903"/>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DCBEA6A" w14:textId="77777777" w:rsidR="00C87888" w:rsidRPr="00BE5108" w:rsidRDefault="00C87888" w:rsidP="00EF3135">
      <w:pPr>
        <w:pStyle w:val="Heading3"/>
        <w:rPr>
          <w:rFonts w:eastAsiaTheme="minorEastAsia"/>
        </w:rPr>
      </w:pPr>
      <w:bookmarkStart w:id="6373" w:name="_Toc73963138"/>
      <w:bookmarkStart w:id="6374" w:name="_Toc75260316"/>
      <w:bookmarkStart w:id="6375" w:name="_Toc75275858"/>
      <w:bookmarkStart w:id="6376" w:name="_Toc75276368"/>
      <w:bookmarkStart w:id="6377" w:name="_Toc76541867"/>
      <w:bookmarkStart w:id="6378" w:name="_Toc82437638"/>
      <w:bookmarkStart w:id="6379" w:name="_Toc89945004"/>
      <w:bookmarkStart w:id="6380" w:name="_Toc98754022"/>
      <w:bookmarkStart w:id="6381" w:name="_Toc106179914"/>
      <w:bookmarkStart w:id="6382" w:name="_Toc106180425"/>
      <w:bookmarkStart w:id="6383" w:name="_Toc130396250"/>
      <w:bookmarkStart w:id="6384" w:name="_Toc137555525"/>
      <w:bookmarkStart w:id="6385" w:name="_Toc138857052"/>
      <w:bookmarkStart w:id="6386" w:name="_Toc138860911"/>
      <w:bookmarkStart w:id="6387" w:name="_Toc163217904"/>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EC94C3" w14:textId="77777777" w:rsidR="00C87888" w:rsidRPr="00BE5108" w:rsidRDefault="00C87888" w:rsidP="00C87888">
      <w:pPr>
        <w:rPr>
          <w:rFonts w:eastAsiaTheme="minorEastAsia"/>
        </w:rPr>
      </w:pPr>
      <w:bookmarkStart w:id="6388" w:name="OLE_LINK15"/>
      <w:bookmarkStart w:id="638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390" w:name="OLE_LINK11"/>
            <w:bookmarkStart w:id="6391" w:name="OLE_LINK12"/>
            <w:bookmarkStart w:id="639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388"/>
      <w:bookmarkEnd w:id="6389"/>
      <w:bookmarkEnd w:id="6390"/>
      <w:bookmarkEnd w:id="6391"/>
      <w:bookmarkEnd w:id="639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393" w:name="_Toc73963139"/>
      <w:bookmarkStart w:id="6394" w:name="_Toc75260317"/>
      <w:bookmarkStart w:id="6395" w:name="_Toc75275859"/>
      <w:bookmarkStart w:id="6396" w:name="_Toc75276369"/>
      <w:bookmarkStart w:id="6397" w:name="_Toc76541868"/>
      <w:bookmarkStart w:id="6398" w:name="_Toc82437639"/>
      <w:bookmarkStart w:id="6399" w:name="_Toc89945005"/>
      <w:bookmarkStart w:id="6400" w:name="_Toc98754023"/>
      <w:bookmarkStart w:id="6401" w:name="_Toc106179915"/>
      <w:bookmarkStart w:id="6402" w:name="_Toc106180426"/>
      <w:bookmarkStart w:id="6403" w:name="_Toc130396251"/>
      <w:bookmarkStart w:id="6404" w:name="_Toc137555526"/>
      <w:bookmarkStart w:id="6405" w:name="_Toc138857053"/>
      <w:bookmarkStart w:id="6406" w:name="_Toc138860912"/>
      <w:bookmarkStart w:id="6407" w:name="_Toc163217905"/>
      <w:r w:rsidRPr="00BE5108">
        <w:rPr>
          <w:rFonts w:eastAsiaTheme="minorEastAsia"/>
        </w:rPr>
        <w:t>A.2</w:t>
      </w:r>
      <w:r w:rsidRPr="00BE5108">
        <w:rPr>
          <w:rFonts w:eastAsiaTheme="minorEastAsia"/>
        </w:rPr>
        <w:tab/>
        <w:t>IAB-DU Fixed Reference Channels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7F35ABBB" w14:textId="77777777" w:rsidR="002263FD" w:rsidRPr="00BE5108" w:rsidRDefault="002263FD" w:rsidP="002263FD">
      <w:pPr>
        <w:pStyle w:val="Heading2"/>
        <w:rPr>
          <w:rFonts w:eastAsiaTheme="minorEastAsia"/>
        </w:rPr>
      </w:pPr>
      <w:bookmarkStart w:id="6408" w:name="_Toc73963140"/>
      <w:bookmarkStart w:id="6409" w:name="_Toc75260318"/>
      <w:bookmarkStart w:id="6410" w:name="_Toc75275860"/>
      <w:bookmarkStart w:id="6411" w:name="_Toc75276370"/>
      <w:bookmarkStart w:id="6412" w:name="_Toc76541869"/>
      <w:bookmarkStart w:id="6413" w:name="_Toc82437640"/>
      <w:bookmarkStart w:id="6414" w:name="_Toc89945006"/>
      <w:bookmarkStart w:id="6415" w:name="_Toc98754024"/>
      <w:bookmarkStart w:id="6416" w:name="_Toc106179916"/>
      <w:bookmarkStart w:id="6417" w:name="_Toc106180427"/>
      <w:bookmarkStart w:id="6418" w:name="_Toc130396252"/>
      <w:bookmarkStart w:id="6419" w:name="_Toc137555527"/>
      <w:bookmarkStart w:id="6420" w:name="_Toc138857054"/>
      <w:bookmarkStart w:id="6421" w:name="_Toc138860913"/>
      <w:bookmarkStart w:id="6422" w:name="_Toc163217906"/>
      <w:r w:rsidRPr="00BE5108">
        <w:rPr>
          <w:rFonts w:eastAsiaTheme="minorEastAsia"/>
        </w:rPr>
        <w:t>A.2.1</w:t>
      </w:r>
      <w:r w:rsidRPr="00BE5108">
        <w:rPr>
          <w:rFonts w:eastAsiaTheme="minorEastAsia"/>
        </w:rPr>
        <w:tab/>
        <w:t>Fixed Reference Channels for PUSCH performance requirements (QPSK, R = 193/1024)</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23" w:name="_Toc73963141"/>
      <w:bookmarkStart w:id="6424" w:name="_Toc75260319"/>
      <w:bookmarkStart w:id="6425" w:name="_Toc75275861"/>
      <w:bookmarkStart w:id="6426" w:name="_Toc75276371"/>
      <w:bookmarkStart w:id="6427" w:name="_Toc76541870"/>
      <w:bookmarkStart w:id="6428" w:name="_Toc82437641"/>
      <w:bookmarkStart w:id="6429" w:name="_Toc89945007"/>
      <w:bookmarkStart w:id="6430" w:name="_Toc98754025"/>
      <w:bookmarkStart w:id="6431" w:name="_Toc106179917"/>
      <w:bookmarkStart w:id="6432" w:name="_Toc106180428"/>
      <w:bookmarkStart w:id="6433" w:name="_Toc130396253"/>
      <w:bookmarkStart w:id="6434" w:name="_Toc137555528"/>
      <w:bookmarkStart w:id="6435" w:name="_Toc138857055"/>
      <w:bookmarkStart w:id="6436" w:name="_Toc138860914"/>
      <w:bookmarkStart w:id="6437" w:name="_Toc163217907"/>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38" w:name="_Toc73963142"/>
      <w:bookmarkStart w:id="6439" w:name="_Toc75260320"/>
      <w:bookmarkStart w:id="6440" w:name="_Toc75275862"/>
      <w:bookmarkStart w:id="6441" w:name="_Toc75276372"/>
      <w:bookmarkStart w:id="6442" w:name="_Toc76541871"/>
      <w:bookmarkStart w:id="6443" w:name="_Toc82437642"/>
      <w:bookmarkStart w:id="6444" w:name="_Toc89945008"/>
      <w:bookmarkStart w:id="6445" w:name="_Toc98754026"/>
      <w:bookmarkStart w:id="6446" w:name="_Toc106179918"/>
      <w:bookmarkStart w:id="6447" w:name="_Toc106180429"/>
      <w:bookmarkStart w:id="6448" w:name="_Toc130396254"/>
      <w:bookmarkStart w:id="6449" w:name="_Toc137555529"/>
      <w:bookmarkStart w:id="6450" w:name="_Toc138857056"/>
      <w:bookmarkStart w:id="6451" w:name="_Toc138860915"/>
      <w:bookmarkStart w:id="6452" w:name="_Toc163217908"/>
      <w:r w:rsidRPr="00BE5108">
        <w:rPr>
          <w:rFonts w:eastAsiaTheme="minorEastAsia"/>
        </w:rPr>
        <w:t>A.2.3</w:t>
      </w:r>
      <w:r w:rsidRPr="00BE5108">
        <w:rPr>
          <w:rFonts w:eastAsiaTheme="minorEastAsia"/>
        </w:rPr>
        <w:tab/>
        <w:t>Fixed Reference Channels for PUSCH performance requirements (16QAM, R = 658/1024)</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453" w:name="_Toc73963143"/>
      <w:bookmarkStart w:id="6454" w:name="_Toc75260321"/>
      <w:bookmarkStart w:id="6455" w:name="_Toc75275863"/>
      <w:bookmarkStart w:id="6456" w:name="_Toc75276373"/>
      <w:bookmarkStart w:id="6457" w:name="_Toc76541872"/>
      <w:bookmarkStart w:id="6458" w:name="_Toc82437643"/>
      <w:bookmarkStart w:id="6459" w:name="_Toc89945009"/>
      <w:bookmarkStart w:id="6460" w:name="_Toc98754027"/>
      <w:bookmarkStart w:id="6461" w:name="_Toc106179919"/>
      <w:bookmarkStart w:id="6462" w:name="_Toc106180430"/>
      <w:bookmarkStart w:id="6463" w:name="_Toc130396255"/>
      <w:bookmarkStart w:id="6464" w:name="_Toc137555530"/>
      <w:bookmarkStart w:id="6465" w:name="_Toc138857057"/>
      <w:bookmarkStart w:id="6466" w:name="_Toc138860916"/>
      <w:bookmarkStart w:id="6467" w:name="_Toc163217909"/>
      <w:r w:rsidRPr="00BE5108">
        <w:rPr>
          <w:rFonts w:eastAsiaTheme="minorEastAsia"/>
        </w:rPr>
        <w:t>A.2.4</w:t>
      </w:r>
      <w:r w:rsidRPr="00BE5108">
        <w:rPr>
          <w:rFonts w:eastAsiaTheme="minorEastAsia"/>
        </w:rPr>
        <w:tab/>
        <w:t>Fixed Reference Channels for PUSCH performance requirements (64QAM, R = 567/1024)</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468" w:name="_Toc73963144"/>
      <w:bookmarkStart w:id="6469" w:name="_Toc75260322"/>
      <w:bookmarkStart w:id="6470" w:name="_Toc75275864"/>
      <w:bookmarkStart w:id="6471" w:name="_Toc75276374"/>
      <w:bookmarkStart w:id="6472" w:name="_Toc76541873"/>
      <w:bookmarkStart w:id="6473" w:name="_Toc82437644"/>
      <w:bookmarkStart w:id="6474" w:name="_Toc89945010"/>
      <w:bookmarkStart w:id="6475" w:name="_Toc98754028"/>
      <w:bookmarkStart w:id="6476" w:name="_Toc106179920"/>
      <w:bookmarkStart w:id="6477" w:name="_Toc106180431"/>
      <w:bookmarkStart w:id="6478" w:name="_Toc130396256"/>
      <w:bookmarkStart w:id="6479" w:name="_Toc137555531"/>
      <w:bookmarkStart w:id="6480" w:name="_Toc138857058"/>
      <w:bookmarkStart w:id="6481" w:name="_Toc138860917"/>
      <w:bookmarkStart w:id="6482" w:name="_Toc163217910"/>
      <w:r w:rsidRPr="00BE5108">
        <w:rPr>
          <w:rFonts w:eastAsiaTheme="minorEastAsia"/>
        </w:rPr>
        <w:t>A.2.5</w:t>
      </w:r>
      <w:r w:rsidRPr="00BE5108">
        <w:rPr>
          <w:rFonts w:eastAsiaTheme="minorEastAsia"/>
        </w:rPr>
        <w:tab/>
        <w:t>PRACH test preambles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483" w:name="_Toc73963145"/>
      <w:bookmarkStart w:id="6484" w:name="_Toc75260323"/>
      <w:bookmarkStart w:id="6485" w:name="_Toc75275865"/>
      <w:bookmarkStart w:id="6486" w:name="_Toc75276375"/>
      <w:bookmarkStart w:id="6487" w:name="_Toc76541874"/>
      <w:bookmarkStart w:id="6488" w:name="_Toc82437645"/>
      <w:bookmarkStart w:id="6489" w:name="_Toc89945011"/>
      <w:bookmarkStart w:id="6490" w:name="_Toc98754029"/>
      <w:bookmarkStart w:id="6491" w:name="_Toc106179921"/>
      <w:bookmarkStart w:id="6492" w:name="_Toc106180432"/>
      <w:bookmarkStart w:id="6493" w:name="_Toc130396257"/>
      <w:bookmarkStart w:id="6494" w:name="_Toc137555532"/>
      <w:bookmarkStart w:id="6495" w:name="_Toc138857059"/>
      <w:bookmarkStart w:id="6496" w:name="_Toc138860918"/>
      <w:bookmarkStart w:id="6497" w:name="_Toc163217911"/>
      <w:r w:rsidRPr="00BE5108">
        <w:rPr>
          <w:rFonts w:eastAsiaTheme="minorEastAsia"/>
        </w:rPr>
        <w:t>A.3</w:t>
      </w:r>
      <w:r w:rsidRPr="00BE5108">
        <w:rPr>
          <w:rFonts w:eastAsiaTheme="minorEastAsia"/>
        </w:rPr>
        <w:tab/>
        <w:t>IAB-MT Fixed Reference Channels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62006A66" w14:textId="77777777" w:rsidR="002263FD" w:rsidRPr="00BE5108" w:rsidRDefault="002263FD" w:rsidP="002263FD">
      <w:pPr>
        <w:pStyle w:val="Heading2"/>
        <w:rPr>
          <w:rFonts w:eastAsiaTheme="minorEastAsia"/>
        </w:rPr>
      </w:pPr>
      <w:bookmarkStart w:id="6498" w:name="_Toc73963146"/>
      <w:bookmarkStart w:id="6499" w:name="_Toc75260324"/>
      <w:bookmarkStart w:id="6500" w:name="_Toc75275866"/>
      <w:bookmarkStart w:id="6501" w:name="_Toc75276376"/>
      <w:bookmarkStart w:id="6502" w:name="_Toc76541875"/>
      <w:bookmarkStart w:id="6503" w:name="_Toc82437646"/>
      <w:bookmarkStart w:id="6504" w:name="_Toc89945012"/>
      <w:bookmarkStart w:id="6505" w:name="_Toc98754030"/>
      <w:bookmarkStart w:id="6506" w:name="_Toc106179922"/>
      <w:bookmarkStart w:id="6507" w:name="_Toc106180433"/>
      <w:bookmarkStart w:id="6508" w:name="_Toc130396258"/>
      <w:bookmarkStart w:id="6509" w:name="_Toc137555533"/>
      <w:bookmarkStart w:id="6510" w:name="_Toc138857060"/>
      <w:bookmarkStart w:id="6511" w:name="_Toc138860919"/>
      <w:bookmarkStart w:id="6512" w:name="_Toc163217912"/>
      <w:r w:rsidRPr="00BE5108">
        <w:rPr>
          <w:rFonts w:eastAsiaTheme="minorEastAsia"/>
        </w:rPr>
        <w:t>A.3.1</w:t>
      </w:r>
      <w:r w:rsidRPr="00BE5108">
        <w:rPr>
          <w:rFonts w:eastAsiaTheme="minorEastAsia"/>
        </w:rPr>
        <w:tab/>
        <w:t>Fixed Reference Channels for PDSCH performance requirements (16QAM)</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13" w:name="_Toc73963147"/>
      <w:bookmarkStart w:id="6514" w:name="_Toc75260325"/>
      <w:bookmarkStart w:id="6515" w:name="_Toc75275867"/>
      <w:bookmarkStart w:id="6516" w:name="_Toc75276377"/>
      <w:bookmarkStart w:id="6517" w:name="_Toc76541876"/>
      <w:bookmarkStart w:id="6518" w:name="_Toc82437647"/>
      <w:bookmarkStart w:id="6519" w:name="_Toc89945013"/>
      <w:bookmarkStart w:id="6520" w:name="_Toc98754031"/>
      <w:bookmarkStart w:id="6521" w:name="_Toc106179923"/>
      <w:bookmarkStart w:id="6522" w:name="_Toc106180434"/>
      <w:bookmarkStart w:id="6523" w:name="_Toc130396259"/>
      <w:bookmarkStart w:id="6524" w:name="_Toc137555534"/>
      <w:bookmarkStart w:id="6525" w:name="_Toc138857061"/>
      <w:bookmarkStart w:id="6526" w:name="_Toc138860920"/>
      <w:bookmarkStart w:id="6527" w:name="_Toc163217913"/>
      <w:r w:rsidRPr="00BE5108">
        <w:rPr>
          <w:rFonts w:eastAsiaTheme="minorEastAsia"/>
        </w:rPr>
        <w:t>A.3.2</w:t>
      </w:r>
      <w:r w:rsidRPr="00BE5108">
        <w:rPr>
          <w:rFonts w:eastAsiaTheme="minorEastAsia"/>
        </w:rPr>
        <w:tab/>
        <w:t>Fixed Reference Channels for PDSCH performance requirements (64QAM)</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28" w:name="_Toc73963148"/>
      <w:bookmarkStart w:id="6529" w:name="_Toc75260326"/>
      <w:bookmarkStart w:id="6530" w:name="_Toc75275868"/>
      <w:bookmarkStart w:id="6531" w:name="_Toc75276378"/>
      <w:bookmarkStart w:id="6532" w:name="_Toc76541877"/>
      <w:bookmarkStart w:id="6533" w:name="_Toc82437648"/>
      <w:bookmarkStart w:id="6534" w:name="_Toc89945014"/>
      <w:bookmarkStart w:id="6535" w:name="_Toc98754032"/>
      <w:bookmarkStart w:id="6536" w:name="_Toc106179924"/>
      <w:bookmarkStart w:id="6537" w:name="_Toc106180435"/>
      <w:bookmarkStart w:id="6538" w:name="_Toc130396260"/>
      <w:bookmarkStart w:id="6539" w:name="_Toc137555535"/>
      <w:bookmarkStart w:id="6540" w:name="_Toc138857062"/>
      <w:bookmarkStart w:id="6541" w:name="_Toc138860921"/>
      <w:bookmarkStart w:id="6542" w:name="_Toc163217914"/>
      <w:r w:rsidRPr="00BE5108">
        <w:rPr>
          <w:rFonts w:eastAsiaTheme="minorEastAsia"/>
        </w:rPr>
        <w:t>A.3.3</w:t>
      </w:r>
      <w:r w:rsidRPr="00BE5108">
        <w:rPr>
          <w:rFonts w:eastAsiaTheme="minorEastAsia"/>
        </w:rPr>
        <w:tab/>
        <w:t>Fixed Reference Channels for PDSCH performance requirements (256QAM)</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43" w:name="_Toc73963149"/>
      <w:bookmarkStart w:id="6544" w:name="_Toc75260327"/>
      <w:bookmarkStart w:id="6545" w:name="_Toc75275869"/>
      <w:bookmarkStart w:id="6546" w:name="_Toc75276379"/>
      <w:bookmarkStart w:id="6547" w:name="_Toc76541878"/>
      <w:bookmarkStart w:id="6548" w:name="_Toc82437649"/>
      <w:bookmarkStart w:id="6549" w:name="_Toc89945015"/>
      <w:bookmarkStart w:id="6550" w:name="_Toc98754033"/>
      <w:bookmarkStart w:id="6551" w:name="_Toc106179925"/>
      <w:bookmarkStart w:id="6552" w:name="_Toc106180436"/>
      <w:bookmarkStart w:id="6553" w:name="_Toc130396261"/>
      <w:bookmarkStart w:id="6554" w:name="_Toc137555536"/>
      <w:bookmarkStart w:id="6555" w:name="_Toc138857063"/>
      <w:bookmarkStart w:id="6556" w:name="_Toc138860922"/>
      <w:bookmarkStart w:id="6557" w:name="_Toc163217915"/>
      <w:r w:rsidRPr="00BE5108">
        <w:rPr>
          <w:rFonts w:eastAsiaTheme="minorEastAsia"/>
        </w:rPr>
        <w:t>A.3.4</w:t>
      </w:r>
      <w:r w:rsidRPr="00BE5108">
        <w:rPr>
          <w:rFonts w:eastAsiaTheme="minorEastAsia"/>
        </w:rPr>
        <w:tab/>
        <w:t>Fixed Reference Channels for PDCCH performance requirements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58" w:name="_Toc73963150"/>
      <w:bookmarkStart w:id="6559" w:name="_Toc75260328"/>
      <w:bookmarkStart w:id="6560" w:name="_Toc75275870"/>
      <w:bookmarkStart w:id="6561" w:name="_Toc75276380"/>
      <w:bookmarkStart w:id="6562" w:name="_Toc76541879"/>
      <w:bookmarkStart w:id="6563" w:name="_Toc82437650"/>
      <w:bookmarkStart w:id="6564" w:name="_Toc89945016"/>
      <w:bookmarkStart w:id="6565" w:name="_Toc98754034"/>
      <w:bookmarkStart w:id="6566" w:name="_Toc106179926"/>
      <w:bookmarkStart w:id="6567" w:name="_Toc106180437"/>
      <w:bookmarkStart w:id="6568" w:name="_Toc130396262"/>
      <w:bookmarkStart w:id="6569" w:name="_Toc137555537"/>
      <w:bookmarkStart w:id="6570" w:name="_Toc138857064"/>
      <w:bookmarkStart w:id="6571" w:name="_Toc138860923"/>
      <w:bookmarkStart w:id="6572" w:name="_Toc163217916"/>
      <w:r w:rsidRPr="00BE5108">
        <w:rPr>
          <w:rFonts w:eastAsiaTheme="minorEastAsia"/>
        </w:rPr>
        <w:t>A.3.5</w:t>
      </w:r>
      <w:r w:rsidRPr="00BE5108">
        <w:rPr>
          <w:rFonts w:eastAsiaTheme="minorEastAsia"/>
        </w:rPr>
        <w:tab/>
        <w:t>Fixed Reference Channels for CSI reporting performance requirements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573"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6574" w:name="_Toc75260329"/>
      <w:bookmarkStart w:id="6575" w:name="_Toc75275871"/>
      <w:bookmarkStart w:id="6576" w:name="_Toc75276381"/>
      <w:bookmarkStart w:id="6577" w:name="_Toc76541880"/>
      <w:bookmarkStart w:id="6578" w:name="_Toc82437651"/>
      <w:bookmarkStart w:id="6579" w:name="_Toc89945017"/>
      <w:bookmarkStart w:id="6580" w:name="_Toc98754035"/>
      <w:bookmarkStart w:id="6581" w:name="_Toc106179927"/>
      <w:bookmarkStart w:id="6582" w:name="_Toc106180438"/>
      <w:bookmarkStart w:id="6583" w:name="_Toc130396263"/>
      <w:bookmarkStart w:id="6584" w:name="_Toc137555538"/>
      <w:bookmarkStart w:id="6585" w:name="_Toc138857065"/>
      <w:bookmarkStart w:id="6586" w:name="_Toc138860924"/>
      <w:bookmarkStart w:id="6587" w:name="_Toc163217917"/>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B8584FF" w14:textId="77777777" w:rsidR="00AD1976" w:rsidRPr="00BE5108" w:rsidRDefault="00AD1976" w:rsidP="00E55627">
      <w:pPr>
        <w:pStyle w:val="Heading1"/>
        <w:rPr>
          <w:rFonts w:eastAsiaTheme="minorEastAsia"/>
        </w:rPr>
      </w:pPr>
      <w:bookmarkStart w:id="6588" w:name="_Toc73963152"/>
      <w:bookmarkStart w:id="6589" w:name="_Toc75260330"/>
      <w:bookmarkStart w:id="6590" w:name="_Toc75275872"/>
      <w:bookmarkStart w:id="6591" w:name="_Toc75276382"/>
      <w:bookmarkStart w:id="6592" w:name="_Toc76541881"/>
      <w:bookmarkStart w:id="6593" w:name="_Toc82437652"/>
      <w:bookmarkStart w:id="6594" w:name="_Toc89945018"/>
      <w:bookmarkStart w:id="6595" w:name="_Toc98754036"/>
      <w:bookmarkStart w:id="6596" w:name="_Toc106179928"/>
      <w:bookmarkStart w:id="6597" w:name="_Toc106180439"/>
      <w:bookmarkStart w:id="6598" w:name="_Toc130396264"/>
      <w:bookmarkStart w:id="6599" w:name="_Toc137555539"/>
      <w:bookmarkStart w:id="6600" w:name="_Toc138857066"/>
      <w:bookmarkStart w:id="6601" w:name="_Toc138860925"/>
      <w:bookmarkStart w:id="6602" w:name="_Toc163217918"/>
      <w:r w:rsidRPr="00BE5108">
        <w:rPr>
          <w:rFonts w:eastAsiaTheme="minorEastAsia"/>
        </w:rPr>
        <w:t>B.1</w:t>
      </w:r>
      <w:r w:rsidRPr="00BE5108">
        <w:rPr>
          <w:rFonts w:eastAsiaTheme="minorEastAsia"/>
        </w:rPr>
        <w:tab/>
        <w:t>General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603" w:name="_Toc73963153"/>
      <w:bookmarkStart w:id="6604" w:name="_Toc75260331"/>
      <w:bookmarkStart w:id="6605" w:name="_Toc75275873"/>
      <w:bookmarkStart w:id="6606" w:name="_Toc75276383"/>
      <w:bookmarkStart w:id="6607" w:name="_Toc76541882"/>
      <w:bookmarkStart w:id="6608" w:name="_Toc82437653"/>
      <w:bookmarkStart w:id="6609" w:name="_Toc89945019"/>
      <w:bookmarkStart w:id="6610" w:name="_Toc98754037"/>
      <w:bookmarkStart w:id="6611" w:name="_Toc106179929"/>
      <w:bookmarkStart w:id="6612" w:name="_Toc106180440"/>
      <w:bookmarkStart w:id="6613" w:name="_Toc130396265"/>
      <w:bookmarkStart w:id="6614" w:name="_Toc137555540"/>
      <w:bookmarkStart w:id="6615" w:name="_Toc138857067"/>
      <w:bookmarkStart w:id="6616" w:name="_Toc138860926"/>
      <w:bookmarkStart w:id="6617" w:name="_Toc163217919"/>
      <w:r w:rsidRPr="00BE5108">
        <w:rPr>
          <w:rFonts w:eastAsiaTheme="minorEastAsia"/>
        </w:rPr>
        <w:t>B.2</w:t>
      </w:r>
      <w:r w:rsidRPr="00BE5108">
        <w:rPr>
          <w:rFonts w:eastAsiaTheme="minorEastAsia"/>
        </w:rPr>
        <w:tab/>
        <w:t>Normal test environment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618" w:name="_Toc73963154"/>
      <w:bookmarkStart w:id="6619" w:name="_Toc75260332"/>
      <w:bookmarkStart w:id="6620" w:name="_Toc75275874"/>
      <w:bookmarkStart w:id="6621" w:name="_Toc75276384"/>
      <w:bookmarkStart w:id="6622" w:name="_Toc76541883"/>
      <w:bookmarkStart w:id="6623" w:name="_Toc82437654"/>
      <w:bookmarkStart w:id="6624" w:name="_Toc89945020"/>
      <w:bookmarkStart w:id="6625" w:name="_Toc98754038"/>
      <w:bookmarkStart w:id="6626" w:name="_Toc106179930"/>
      <w:bookmarkStart w:id="6627" w:name="_Toc106180441"/>
      <w:bookmarkStart w:id="6628" w:name="_Toc130396266"/>
      <w:bookmarkStart w:id="6629" w:name="_Toc137555541"/>
      <w:bookmarkStart w:id="6630" w:name="_Toc138857068"/>
      <w:bookmarkStart w:id="6631" w:name="_Toc138860927"/>
      <w:bookmarkStart w:id="6632" w:name="_Toc163217920"/>
      <w:r w:rsidRPr="00BE5108">
        <w:rPr>
          <w:rFonts w:eastAsiaTheme="minorEastAsia"/>
        </w:rPr>
        <w:t>B.3</w:t>
      </w:r>
      <w:r w:rsidRPr="00BE5108">
        <w:rPr>
          <w:rFonts w:eastAsiaTheme="minorEastAsia"/>
        </w:rPr>
        <w:tab/>
        <w:t>Extreme test environment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038A45A" w14:textId="515BC8E7" w:rsidR="00051AAE" w:rsidRPr="00BE5108" w:rsidRDefault="00051AAE" w:rsidP="00051AAE">
      <w:pPr>
        <w:pStyle w:val="Heading2"/>
        <w:rPr>
          <w:rFonts w:eastAsiaTheme="minorEastAsia"/>
        </w:rPr>
      </w:pPr>
      <w:bookmarkStart w:id="6633" w:name="_Toc75275875"/>
      <w:bookmarkStart w:id="6634" w:name="_Toc75276385"/>
      <w:bookmarkStart w:id="6635" w:name="_Toc76541884"/>
      <w:bookmarkStart w:id="6636" w:name="_Toc82437655"/>
      <w:bookmarkStart w:id="6637" w:name="_Toc89945021"/>
      <w:bookmarkStart w:id="6638" w:name="_Toc98754039"/>
      <w:bookmarkStart w:id="6639" w:name="_Toc106179931"/>
      <w:bookmarkStart w:id="6640" w:name="_Toc106180442"/>
      <w:bookmarkStart w:id="6641" w:name="_Toc130396267"/>
      <w:bookmarkStart w:id="6642" w:name="_Toc137555542"/>
      <w:bookmarkStart w:id="6643" w:name="_Toc138857069"/>
      <w:bookmarkStart w:id="6644" w:name="_Toc138860928"/>
      <w:bookmarkStart w:id="6645" w:name="_Toc163217921"/>
      <w:r w:rsidRPr="00BE5108">
        <w:rPr>
          <w:rFonts w:eastAsiaTheme="minorEastAsia"/>
        </w:rPr>
        <w:t>B.3.1</w:t>
      </w:r>
      <w:r w:rsidRPr="00BE5108">
        <w:rPr>
          <w:rFonts w:eastAsiaTheme="minorEastAsia"/>
        </w:rPr>
        <w:tab/>
        <w:t>General</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46" w:name="_Toc73963155"/>
      <w:bookmarkStart w:id="6647" w:name="_Toc75260333"/>
      <w:bookmarkStart w:id="6648" w:name="_Toc75275876"/>
      <w:bookmarkStart w:id="6649" w:name="_Toc75276386"/>
      <w:bookmarkStart w:id="6650" w:name="_Toc76541885"/>
      <w:bookmarkStart w:id="6651" w:name="_Toc82437656"/>
      <w:bookmarkStart w:id="6652" w:name="_Toc89945022"/>
      <w:bookmarkStart w:id="6653" w:name="_Toc98754040"/>
      <w:bookmarkStart w:id="6654" w:name="_Toc106179932"/>
      <w:bookmarkStart w:id="6655" w:name="_Toc106180443"/>
      <w:bookmarkStart w:id="6656" w:name="_Toc130396268"/>
      <w:bookmarkStart w:id="6657" w:name="_Toc137555543"/>
      <w:bookmarkStart w:id="6658" w:name="_Toc138857070"/>
      <w:bookmarkStart w:id="6659" w:name="_Toc138860929"/>
      <w:bookmarkStart w:id="6660" w:name="_Toc16321792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61" w:name="_Toc73963156"/>
      <w:bookmarkStart w:id="6662" w:name="_Toc75260334"/>
      <w:bookmarkStart w:id="6663" w:name="_Toc75275877"/>
      <w:bookmarkStart w:id="6664" w:name="_Toc75276387"/>
      <w:bookmarkStart w:id="6665" w:name="_Toc76541886"/>
      <w:bookmarkStart w:id="6666" w:name="_Toc82437657"/>
      <w:bookmarkStart w:id="6667" w:name="_Toc89945023"/>
      <w:bookmarkStart w:id="6668" w:name="_Toc98754041"/>
      <w:bookmarkStart w:id="6669" w:name="_Toc106179933"/>
      <w:bookmarkStart w:id="6670" w:name="_Toc106180444"/>
      <w:bookmarkStart w:id="6671" w:name="_Toc130396269"/>
      <w:bookmarkStart w:id="6672" w:name="_Toc137555544"/>
      <w:bookmarkStart w:id="6673" w:name="_Toc138857071"/>
      <w:bookmarkStart w:id="6674" w:name="_Toc138860930"/>
      <w:bookmarkStart w:id="6675" w:name="_Toc163217923"/>
      <w:r w:rsidRPr="00BE5108">
        <w:rPr>
          <w:rFonts w:eastAsiaTheme="minorEastAsia"/>
        </w:rPr>
        <w:t>B.4</w:t>
      </w:r>
      <w:r w:rsidRPr="00BE5108">
        <w:rPr>
          <w:rFonts w:eastAsiaTheme="minorEastAsia"/>
        </w:rPr>
        <w:tab/>
        <w:t>Vibration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676" w:name="_Toc73963157"/>
      <w:bookmarkStart w:id="6677" w:name="_Toc75260335"/>
      <w:bookmarkStart w:id="6678" w:name="_Toc75275878"/>
      <w:bookmarkStart w:id="6679" w:name="_Toc75276388"/>
      <w:bookmarkStart w:id="6680" w:name="_Toc76541887"/>
      <w:bookmarkStart w:id="6681" w:name="_Toc82437658"/>
      <w:bookmarkStart w:id="6682" w:name="_Toc89945024"/>
      <w:bookmarkStart w:id="6683" w:name="_Toc98754042"/>
      <w:bookmarkStart w:id="6684" w:name="_Toc106179934"/>
      <w:bookmarkStart w:id="6685" w:name="_Toc106180445"/>
      <w:bookmarkStart w:id="6686" w:name="_Toc130396270"/>
      <w:bookmarkStart w:id="6687" w:name="_Toc137555545"/>
      <w:bookmarkStart w:id="6688" w:name="_Toc138857072"/>
      <w:bookmarkStart w:id="6689" w:name="_Toc138860931"/>
      <w:bookmarkStart w:id="6690" w:name="_Toc163217924"/>
      <w:r w:rsidRPr="00BE5108">
        <w:rPr>
          <w:rFonts w:eastAsiaTheme="minorEastAsia"/>
        </w:rPr>
        <w:t>B.5</w:t>
      </w:r>
      <w:r w:rsidRPr="00BE5108">
        <w:rPr>
          <w:rFonts w:eastAsiaTheme="minorEastAsia"/>
        </w:rPr>
        <w:tab/>
        <w:t>Power supply</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691" w:name="_Toc73963158"/>
      <w:bookmarkStart w:id="6692" w:name="_Toc75260336"/>
      <w:bookmarkStart w:id="6693" w:name="_Toc75275879"/>
      <w:bookmarkStart w:id="6694" w:name="_Toc75276389"/>
      <w:bookmarkStart w:id="6695" w:name="_Toc76541888"/>
      <w:bookmarkStart w:id="6696" w:name="_Toc82437659"/>
      <w:bookmarkStart w:id="6697" w:name="_Toc89945025"/>
      <w:bookmarkStart w:id="6698" w:name="_Toc98754043"/>
      <w:bookmarkStart w:id="6699" w:name="_Toc106179935"/>
      <w:bookmarkStart w:id="6700" w:name="_Toc106180446"/>
      <w:bookmarkStart w:id="6701" w:name="_Toc130396271"/>
      <w:bookmarkStart w:id="6702" w:name="_Toc137555546"/>
      <w:bookmarkStart w:id="6703" w:name="_Toc138857073"/>
      <w:bookmarkStart w:id="6704" w:name="_Toc138860932"/>
      <w:bookmarkStart w:id="6705" w:name="_Toc163217925"/>
      <w:r w:rsidRPr="00BE5108">
        <w:rPr>
          <w:rFonts w:eastAsiaTheme="minorEastAsia"/>
          <w:lang w:eastAsia="sv-SE"/>
        </w:rPr>
        <w:t>B.6</w:t>
      </w:r>
      <w:r w:rsidRPr="00BE5108">
        <w:rPr>
          <w:rFonts w:eastAsiaTheme="minorEastAsia"/>
          <w:lang w:eastAsia="sv-SE"/>
        </w:rPr>
        <w:tab/>
        <w:t>Measurement of test environments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706"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6707" w:name="_Toc75260337"/>
      <w:bookmarkStart w:id="6708" w:name="_Toc75275880"/>
      <w:bookmarkStart w:id="6709" w:name="_Toc75276390"/>
      <w:bookmarkStart w:id="6710" w:name="_Toc76541889"/>
      <w:bookmarkStart w:id="6711" w:name="_Toc82437660"/>
      <w:bookmarkStart w:id="6712" w:name="_Toc89945026"/>
      <w:bookmarkStart w:id="6713" w:name="_Toc98754044"/>
      <w:bookmarkStart w:id="6714" w:name="_Toc106179936"/>
      <w:bookmarkStart w:id="6715" w:name="_Toc106180447"/>
      <w:bookmarkStart w:id="6716" w:name="_Toc130396272"/>
      <w:bookmarkStart w:id="6717" w:name="_Toc137555547"/>
      <w:bookmarkStart w:id="6718" w:name="_Toc138857074"/>
      <w:bookmarkStart w:id="6719" w:name="_Toc138860933"/>
      <w:bookmarkStart w:id="6720" w:name="_Toc163217926"/>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0992730D" w14:textId="77777777" w:rsidR="00AD1976" w:rsidRPr="00BE5108" w:rsidRDefault="00AD1976" w:rsidP="00E55627">
      <w:pPr>
        <w:pStyle w:val="Heading1"/>
        <w:rPr>
          <w:rFonts w:eastAsiaTheme="minorEastAsia"/>
        </w:rPr>
      </w:pPr>
      <w:bookmarkStart w:id="6721" w:name="_Toc73963160"/>
      <w:bookmarkStart w:id="6722" w:name="_Toc75260338"/>
      <w:bookmarkStart w:id="6723" w:name="_Toc75275881"/>
      <w:bookmarkStart w:id="6724" w:name="_Toc75276391"/>
      <w:bookmarkStart w:id="6725" w:name="_Toc76541890"/>
      <w:bookmarkStart w:id="6726" w:name="_Toc82437661"/>
      <w:bookmarkStart w:id="6727" w:name="_Toc89945027"/>
      <w:bookmarkStart w:id="6728" w:name="_Toc98754045"/>
      <w:bookmarkStart w:id="6729" w:name="_Toc106179937"/>
      <w:bookmarkStart w:id="6730" w:name="_Toc106180448"/>
      <w:bookmarkStart w:id="6731" w:name="_Toc130396273"/>
      <w:bookmarkStart w:id="6732" w:name="_Toc137555548"/>
      <w:bookmarkStart w:id="6733" w:name="_Toc138857075"/>
      <w:bookmarkStart w:id="6734" w:name="_Toc138860934"/>
      <w:bookmarkStart w:id="6735" w:name="_Toc16321792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7EF03981"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672BE1">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736" w:name="OLE_LINK129"/>
            <w:bookmarkStart w:id="6737" w:name="OLE_LINK130"/>
            <w:r w:rsidRPr="00BE5108">
              <w:t>(Note</w:t>
            </w:r>
            <w:r>
              <w:t xml:space="preserve"> 1</w:t>
            </w:r>
            <w:r w:rsidRPr="00BE5108">
              <w:t>)</w:t>
            </w:r>
            <w:bookmarkEnd w:id="6736"/>
            <w:bookmarkEnd w:id="673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6738" w:name="_Toc73963161"/>
      <w:bookmarkStart w:id="6739" w:name="_Toc75260339"/>
      <w:bookmarkStart w:id="6740" w:name="_Toc75275882"/>
      <w:bookmarkStart w:id="6741" w:name="_Toc75276392"/>
      <w:bookmarkStart w:id="6742" w:name="_Toc76541891"/>
      <w:bookmarkStart w:id="6743" w:name="_Toc82437662"/>
      <w:bookmarkStart w:id="6744" w:name="_Toc89945028"/>
      <w:bookmarkStart w:id="6745" w:name="_Toc98754046"/>
      <w:bookmarkStart w:id="6746" w:name="_Toc106179938"/>
      <w:bookmarkStart w:id="6747" w:name="_Toc106180449"/>
      <w:bookmarkStart w:id="6748" w:name="_Toc130396274"/>
      <w:bookmarkStart w:id="6749" w:name="_Toc137555549"/>
      <w:bookmarkStart w:id="6750" w:name="_Toc138857076"/>
      <w:bookmarkStart w:id="6751" w:name="_Toc138860935"/>
      <w:bookmarkStart w:id="6752" w:name="_Toc163217928"/>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753" w:name="_Toc73963162"/>
      <w:bookmarkStart w:id="6754" w:name="_Toc75260340"/>
      <w:bookmarkStart w:id="6755" w:name="_Toc75275883"/>
      <w:bookmarkStart w:id="6756" w:name="_Toc75276393"/>
    </w:p>
    <w:p w14:paraId="613F3BF7" w14:textId="42BEF910" w:rsidR="00AD1976" w:rsidRPr="00BE5108" w:rsidRDefault="00AD1976" w:rsidP="00E55627">
      <w:pPr>
        <w:pStyle w:val="Heading1"/>
        <w:rPr>
          <w:rFonts w:eastAsiaTheme="minorEastAsia"/>
          <w:lang w:eastAsia="sv-SE"/>
        </w:rPr>
      </w:pPr>
      <w:bookmarkStart w:id="6757" w:name="_Toc76541892"/>
      <w:bookmarkStart w:id="6758" w:name="_Toc82437663"/>
      <w:bookmarkStart w:id="6759" w:name="_Toc89945029"/>
      <w:bookmarkStart w:id="6760" w:name="_Toc98754047"/>
      <w:bookmarkStart w:id="6761" w:name="_Toc106179939"/>
      <w:bookmarkStart w:id="6762" w:name="_Toc106180450"/>
      <w:bookmarkStart w:id="6763" w:name="_Toc130396275"/>
      <w:bookmarkStart w:id="6764" w:name="_Toc137555550"/>
      <w:bookmarkStart w:id="6765" w:name="_Toc138857077"/>
      <w:bookmarkStart w:id="6766" w:name="_Toc138860936"/>
      <w:bookmarkStart w:id="6767" w:name="_Toc163217929"/>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6B72E50" w14:textId="77777777" w:rsidR="002263FD" w:rsidRPr="00BE5108" w:rsidRDefault="002263FD" w:rsidP="002263FD">
      <w:pPr>
        <w:pStyle w:val="Heading3"/>
        <w:rPr>
          <w:rFonts w:eastAsiaTheme="minorEastAsia"/>
          <w:lang w:eastAsia="sv-SE"/>
        </w:rPr>
      </w:pPr>
      <w:bookmarkStart w:id="6768" w:name="_Toc73963163"/>
      <w:bookmarkStart w:id="6769" w:name="_Toc75260341"/>
      <w:bookmarkStart w:id="6770" w:name="_Toc75275884"/>
      <w:bookmarkStart w:id="6771" w:name="_Toc75276394"/>
      <w:bookmarkStart w:id="6772" w:name="_Toc76541893"/>
      <w:bookmarkStart w:id="6773" w:name="_Toc82437664"/>
      <w:bookmarkStart w:id="6774" w:name="_Toc89945030"/>
      <w:bookmarkStart w:id="6775" w:name="_Toc98754048"/>
      <w:bookmarkStart w:id="6776" w:name="_Toc106179940"/>
      <w:bookmarkStart w:id="6777" w:name="_Toc106180451"/>
      <w:bookmarkStart w:id="6778" w:name="_Toc130396276"/>
      <w:bookmarkStart w:id="6779" w:name="_Toc137555551"/>
      <w:bookmarkStart w:id="6780" w:name="_Toc138857078"/>
      <w:bookmarkStart w:id="6781" w:name="_Toc138860937"/>
      <w:bookmarkStart w:id="6782" w:name="_Toc163217930"/>
      <w:r w:rsidRPr="00BE5108">
        <w:rPr>
          <w:rFonts w:eastAsiaTheme="minorEastAsia"/>
          <w:lang w:eastAsia="sv-SE"/>
        </w:rPr>
        <w:t>C.3.1</w:t>
      </w:r>
      <w:r w:rsidRPr="00BE5108">
        <w:rPr>
          <w:rFonts w:eastAsiaTheme="minorEastAsia"/>
          <w:lang w:eastAsia="sv-SE"/>
        </w:rPr>
        <w:tab/>
        <w:t>List IAB-DU TTs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6783" w:name="_Toc73963164"/>
      <w:bookmarkStart w:id="6784" w:name="_Toc75260342"/>
      <w:bookmarkStart w:id="6785" w:name="_Toc75275885"/>
      <w:bookmarkStart w:id="6786" w:name="_Toc75276395"/>
      <w:bookmarkStart w:id="6787" w:name="_Toc76541894"/>
      <w:bookmarkStart w:id="6788" w:name="_Toc82437665"/>
      <w:bookmarkStart w:id="6789" w:name="_Toc89945031"/>
      <w:bookmarkStart w:id="6790" w:name="_Toc98754049"/>
      <w:bookmarkStart w:id="6791" w:name="_Toc106179941"/>
      <w:bookmarkStart w:id="6792" w:name="_Toc106180452"/>
      <w:bookmarkStart w:id="6793" w:name="_Toc130396277"/>
      <w:bookmarkStart w:id="6794" w:name="_Toc137555552"/>
      <w:bookmarkStart w:id="6795" w:name="_Toc138857079"/>
      <w:bookmarkStart w:id="6796" w:name="_Toc138860938"/>
      <w:bookmarkStart w:id="6797" w:name="_Toc163217931"/>
      <w:r w:rsidRPr="00BE5108">
        <w:rPr>
          <w:rFonts w:eastAsiaTheme="minorEastAsia"/>
          <w:lang w:eastAsia="sv-SE"/>
        </w:rPr>
        <w:t>C.3.2</w:t>
      </w:r>
      <w:r w:rsidRPr="00BE5108">
        <w:rPr>
          <w:rFonts w:eastAsiaTheme="minorEastAsia"/>
          <w:lang w:eastAsia="sv-SE"/>
        </w:rPr>
        <w:tab/>
        <w:t>List IAB-MT TTs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6798" w:name="_Toc73963165"/>
      <w:bookmarkStart w:id="6799" w:name="_Toc75260343"/>
      <w:bookmarkStart w:id="6800" w:name="_Toc75275886"/>
      <w:bookmarkStart w:id="6801" w:name="_Toc75276396"/>
      <w:bookmarkStart w:id="6802" w:name="_Toc76541895"/>
      <w:bookmarkStart w:id="6803" w:name="_Toc82437666"/>
      <w:bookmarkStart w:id="6804" w:name="_Toc89945032"/>
      <w:bookmarkStart w:id="6805" w:name="_Toc98754050"/>
      <w:bookmarkStart w:id="6806" w:name="_Toc106179942"/>
      <w:bookmarkStart w:id="6807" w:name="_Toc106180453"/>
      <w:bookmarkStart w:id="6808" w:name="_Toc130396278"/>
      <w:bookmarkStart w:id="6809" w:name="_Toc137555553"/>
      <w:bookmarkStart w:id="6810" w:name="_Toc138857080"/>
      <w:bookmarkStart w:id="6811" w:name="_Toc138860939"/>
      <w:bookmarkStart w:id="6812" w:name="_Toc163217932"/>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8C18CF4" w14:textId="77777777" w:rsidR="008D3EE5" w:rsidRPr="00BE5108" w:rsidRDefault="008D3EE5" w:rsidP="00E55627">
      <w:pPr>
        <w:pStyle w:val="Heading1"/>
        <w:rPr>
          <w:rFonts w:eastAsiaTheme="minorEastAsia"/>
        </w:rPr>
      </w:pPr>
      <w:bookmarkStart w:id="6813" w:name="_Toc73963166"/>
      <w:bookmarkStart w:id="6814" w:name="_Toc75260344"/>
      <w:bookmarkStart w:id="6815" w:name="_Toc75275887"/>
      <w:bookmarkStart w:id="6816" w:name="_Toc75276397"/>
      <w:bookmarkStart w:id="6817" w:name="_Toc76541896"/>
      <w:bookmarkStart w:id="6818" w:name="_Toc82437667"/>
      <w:bookmarkStart w:id="6819" w:name="_Toc89945033"/>
      <w:bookmarkStart w:id="6820" w:name="_Toc98754051"/>
      <w:bookmarkStart w:id="6821" w:name="_Toc106179943"/>
      <w:bookmarkStart w:id="6822" w:name="_Toc106180454"/>
      <w:bookmarkStart w:id="6823" w:name="_Toc130396279"/>
      <w:bookmarkStart w:id="6824" w:name="_Toc137555554"/>
      <w:bookmarkStart w:id="6825" w:name="_Toc138857081"/>
      <w:bookmarkStart w:id="6826" w:name="_Toc138860940"/>
      <w:bookmarkStart w:id="6827" w:name="_Toc16321793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4493241" w14:textId="77777777" w:rsidR="008D3EE5" w:rsidRPr="00BE5108" w:rsidRDefault="008D3EE5" w:rsidP="00E55627">
      <w:pPr>
        <w:pStyle w:val="Heading2"/>
        <w:rPr>
          <w:rFonts w:eastAsiaTheme="minorEastAsia"/>
        </w:rPr>
      </w:pPr>
      <w:bookmarkStart w:id="6828" w:name="_Toc73963167"/>
      <w:bookmarkStart w:id="6829" w:name="_Toc75260345"/>
      <w:bookmarkStart w:id="6830" w:name="_Toc75275888"/>
      <w:bookmarkStart w:id="6831" w:name="_Toc75276398"/>
      <w:bookmarkStart w:id="6832" w:name="_Toc76541897"/>
      <w:bookmarkStart w:id="6833" w:name="_Toc82437668"/>
      <w:bookmarkStart w:id="6834" w:name="_Toc89945034"/>
      <w:bookmarkStart w:id="6835" w:name="_Toc98754052"/>
      <w:bookmarkStart w:id="6836" w:name="_Toc106179944"/>
      <w:bookmarkStart w:id="6837" w:name="_Toc106180455"/>
      <w:bookmarkStart w:id="6838" w:name="_Toc130396280"/>
      <w:bookmarkStart w:id="6839" w:name="_Toc137555555"/>
      <w:bookmarkStart w:id="6840" w:name="_Toc138857082"/>
      <w:bookmarkStart w:id="6841" w:name="_Toc138860941"/>
      <w:bookmarkStart w:id="6842" w:name="_Toc16321793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6.6pt" o:ole="">
            <v:imagedata r:id="rId70" o:title=""/>
          </v:shape>
          <o:OLEObject Type="Embed" ProgID="Word.Picture.8" ShapeID="_x0000_i1055" DrawAspect="Content" ObjectID="_1782901731"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6.6pt" o:ole="">
            <v:imagedata r:id="rId72" o:title=""/>
          </v:shape>
          <o:OLEObject Type="Embed" ProgID="Word.Picture.8" ShapeID="_x0000_i1056" DrawAspect="Content" ObjectID="_1782901732"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843" w:name="_Toc73963168"/>
      <w:bookmarkStart w:id="6844" w:name="_Toc75260346"/>
      <w:bookmarkStart w:id="6845" w:name="_Toc75275889"/>
      <w:bookmarkStart w:id="6846" w:name="_Toc75276399"/>
      <w:bookmarkStart w:id="6847" w:name="_Toc76541898"/>
      <w:bookmarkStart w:id="6848" w:name="_Toc82437669"/>
      <w:bookmarkStart w:id="6849" w:name="_Toc89945035"/>
      <w:bookmarkStart w:id="6850" w:name="_Toc98754053"/>
      <w:bookmarkStart w:id="6851" w:name="_Toc106179945"/>
      <w:bookmarkStart w:id="6852" w:name="_Toc106180456"/>
      <w:bookmarkStart w:id="6853" w:name="_Toc130396281"/>
      <w:bookmarkStart w:id="6854" w:name="_Toc137555556"/>
      <w:bookmarkStart w:id="6855" w:name="_Toc138857083"/>
      <w:bookmarkStart w:id="6856" w:name="_Toc138860942"/>
      <w:bookmarkStart w:id="6857" w:name="_Toc163217935"/>
      <w:r w:rsidRPr="00BE5108">
        <w:rPr>
          <w:rFonts w:eastAsiaTheme="minorEastAsia"/>
        </w:rPr>
        <w:t>D.1.2</w:t>
      </w:r>
      <w:r w:rsidRPr="00BE5108">
        <w:rPr>
          <w:rFonts w:eastAsiaTheme="minorEastAsia"/>
        </w:rPr>
        <w:tab/>
        <w:t>Transmitter intermodulation for IAB type 1-H</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4.95pt" o:ole="">
            <v:imagedata r:id="rId74" o:title=""/>
          </v:shape>
          <o:OLEObject Type="Embed" ProgID="Word.Picture.8" ShapeID="_x0000_i1057" DrawAspect="Content" ObjectID="_1782901733"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6858" w:name="_Toc73963169"/>
      <w:bookmarkStart w:id="6859" w:name="_Toc75260347"/>
      <w:bookmarkStart w:id="6860" w:name="_Toc75275890"/>
      <w:bookmarkStart w:id="6861" w:name="_Toc75276400"/>
      <w:bookmarkStart w:id="6862" w:name="_Toc76541899"/>
      <w:bookmarkStart w:id="6863" w:name="_Toc82437670"/>
      <w:bookmarkStart w:id="6864" w:name="_Toc89945036"/>
      <w:bookmarkStart w:id="6865" w:name="_Toc98754054"/>
      <w:bookmarkStart w:id="6866" w:name="_Toc106179946"/>
      <w:bookmarkStart w:id="6867" w:name="_Toc106180457"/>
      <w:bookmarkStart w:id="6868" w:name="_Toc130396282"/>
      <w:bookmarkStart w:id="6869" w:name="_Toc137555557"/>
      <w:bookmarkStart w:id="6870" w:name="_Toc138857084"/>
      <w:bookmarkStart w:id="6871" w:name="_Toc138860943"/>
      <w:bookmarkStart w:id="6872" w:name="_Toc163217936"/>
      <w:r w:rsidRPr="00BE5108">
        <w:rPr>
          <w:rFonts w:eastAsiaTheme="minorEastAsia"/>
        </w:rPr>
        <w:t>D.1.3</w:t>
      </w:r>
      <w:r w:rsidRPr="00BE5108">
        <w:rPr>
          <w:rFonts w:eastAsiaTheme="minorEastAsia"/>
        </w:rPr>
        <w:tab/>
        <w:t>Transmitter spurious emissions for IAB type 1-H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6.6pt" o:ole="">
            <v:imagedata r:id="rId76" o:title=""/>
          </v:shape>
          <o:OLEObject Type="Embed" ProgID="Word.Picture.8" ShapeID="_x0000_i1058" DrawAspect="Content" ObjectID="_1782901734"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6.6pt" o:ole="">
            <v:imagedata r:id="rId78" o:title=""/>
          </v:shape>
          <o:OLEObject Type="Embed" ProgID="Word.Picture.8" ShapeID="_x0000_i1059" DrawAspect="Content" ObjectID="_1782901735"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873" w:name="_Toc73963170"/>
      <w:bookmarkStart w:id="6874" w:name="_Toc75260348"/>
      <w:bookmarkStart w:id="6875" w:name="_Toc75275891"/>
      <w:bookmarkStart w:id="6876" w:name="_Toc75276401"/>
      <w:bookmarkStart w:id="6877" w:name="_Toc76541900"/>
      <w:bookmarkStart w:id="6878" w:name="_Toc82437671"/>
      <w:bookmarkStart w:id="6879" w:name="_Toc89945037"/>
      <w:bookmarkStart w:id="6880" w:name="_Toc98754055"/>
      <w:bookmarkStart w:id="6881" w:name="_Toc106179947"/>
      <w:bookmarkStart w:id="6882" w:name="_Toc106180458"/>
      <w:bookmarkStart w:id="6883" w:name="_Toc130396283"/>
      <w:bookmarkStart w:id="6884" w:name="_Toc137555558"/>
      <w:bookmarkStart w:id="6885" w:name="_Toc138857085"/>
      <w:bookmarkStart w:id="6886" w:name="_Toc138860944"/>
      <w:bookmarkStart w:id="6887" w:name="_Toc163217937"/>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6.6pt" o:ole="">
            <v:imagedata r:id="rId80" o:title=""/>
          </v:shape>
          <o:OLEObject Type="Embed" ProgID="Word.Picture.8" ShapeID="_x0000_i1060" DrawAspect="Content" ObjectID="_1782901736"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888" w:name="_Toc73963171"/>
      <w:bookmarkStart w:id="6889" w:name="_Toc75260349"/>
      <w:bookmarkStart w:id="6890" w:name="_Toc75275892"/>
      <w:bookmarkStart w:id="6891" w:name="_Toc75276402"/>
      <w:bookmarkStart w:id="6892" w:name="_Toc76541901"/>
      <w:bookmarkStart w:id="6893" w:name="_Toc82437672"/>
      <w:bookmarkStart w:id="6894" w:name="_Toc89945038"/>
      <w:bookmarkStart w:id="6895" w:name="_Toc98754056"/>
      <w:bookmarkStart w:id="6896" w:name="_Toc106179948"/>
      <w:bookmarkStart w:id="6897" w:name="_Toc106180459"/>
      <w:bookmarkStart w:id="6898" w:name="_Toc130396284"/>
      <w:bookmarkStart w:id="6899" w:name="_Toc137555559"/>
      <w:bookmarkStart w:id="6900" w:name="_Toc138857086"/>
      <w:bookmarkStart w:id="6901" w:name="_Toc138860945"/>
      <w:bookmarkStart w:id="6902" w:name="_Toc163217938"/>
      <w:r w:rsidRPr="00BE5108">
        <w:rPr>
          <w:rFonts w:eastAsiaTheme="minorEastAsia"/>
        </w:rPr>
        <w:t>D.2</w:t>
      </w:r>
      <w:r w:rsidRPr="00BE5108">
        <w:rPr>
          <w:rFonts w:eastAsiaTheme="minorEastAsia"/>
        </w:rPr>
        <w:tab/>
        <w:t>IAB type 1-H receiver</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E5813ED" w14:textId="77777777" w:rsidR="008D3EE5" w:rsidRPr="00BE5108" w:rsidRDefault="008D3EE5" w:rsidP="00E55627">
      <w:pPr>
        <w:pStyle w:val="Heading2"/>
        <w:rPr>
          <w:rFonts w:eastAsiaTheme="minorEastAsia"/>
        </w:rPr>
      </w:pPr>
      <w:bookmarkStart w:id="6903" w:name="_Toc73963172"/>
      <w:bookmarkStart w:id="6904" w:name="_Toc75260350"/>
      <w:bookmarkStart w:id="6905" w:name="_Toc75275893"/>
      <w:bookmarkStart w:id="6906" w:name="_Toc75276403"/>
      <w:bookmarkStart w:id="6907" w:name="_Toc76541902"/>
      <w:bookmarkStart w:id="6908" w:name="_Toc82437673"/>
      <w:bookmarkStart w:id="6909" w:name="_Toc89945039"/>
      <w:bookmarkStart w:id="6910" w:name="_Toc98754057"/>
      <w:bookmarkStart w:id="6911" w:name="_Toc106179949"/>
      <w:bookmarkStart w:id="6912" w:name="_Toc106180460"/>
      <w:bookmarkStart w:id="6913" w:name="_Toc130396285"/>
      <w:bookmarkStart w:id="6914" w:name="_Toc137555560"/>
      <w:bookmarkStart w:id="6915" w:name="_Toc138857087"/>
      <w:bookmarkStart w:id="6916" w:name="_Toc138860946"/>
      <w:bookmarkStart w:id="6917" w:name="_Toc163217939"/>
      <w:r w:rsidRPr="00BE5108">
        <w:rPr>
          <w:rFonts w:eastAsiaTheme="minorEastAsia"/>
        </w:rPr>
        <w:t>D.2.1</w:t>
      </w:r>
      <w:r w:rsidRPr="00BE5108">
        <w:rPr>
          <w:rFonts w:eastAsiaTheme="minorEastAsia"/>
        </w:rPr>
        <w:tab/>
        <w:t>Reference sensitivity level for IAB type 1-H</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6.6pt" o:ole="">
            <v:imagedata r:id="rId82" o:title=""/>
          </v:shape>
          <o:OLEObject Type="Embed" ProgID="Word.Picture.8" ShapeID="_x0000_i1061" DrawAspect="Content" ObjectID="_1782901737"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918" w:name="_Toc73963173"/>
      <w:bookmarkStart w:id="6919" w:name="_Toc75260351"/>
      <w:bookmarkStart w:id="6920" w:name="_Toc75275894"/>
      <w:bookmarkStart w:id="6921" w:name="_Toc75276404"/>
      <w:bookmarkStart w:id="6922" w:name="_Toc76541903"/>
      <w:bookmarkStart w:id="6923" w:name="_Toc82437674"/>
      <w:bookmarkStart w:id="6924" w:name="_Toc89945040"/>
      <w:bookmarkStart w:id="6925" w:name="_Toc98754058"/>
      <w:bookmarkStart w:id="6926" w:name="_Toc106179950"/>
      <w:bookmarkStart w:id="6927" w:name="_Toc106180461"/>
      <w:bookmarkStart w:id="6928" w:name="_Toc130396286"/>
      <w:bookmarkStart w:id="6929" w:name="_Toc137555561"/>
      <w:bookmarkStart w:id="6930" w:name="_Toc138857088"/>
      <w:bookmarkStart w:id="6931" w:name="_Toc138860947"/>
      <w:bookmarkStart w:id="6932" w:name="_Toc163217940"/>
      <w:r w:rsidRPr="00BE5108">
        <w:rPr>
          <w:rFonts w:eastAsiaTheme="minorEastAsia"/>
        </w:rPr>
        <w:t>D.2.2</w:t>
      </w:r>
      <w:r w:rsidRPr="00BE5108">
        <w:rPr>
          <w:rFonts w:eastAsiaTheme="minorEastAsia"/>
        </w:rPr>
        <w:tab/>
        <w:t>Receiver dynamic range for IAB type 1-H</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6.6pt" o:ole="">
            <v:imagedata r:id="rId84" o:title=""/>
          </v:shape>
          <o:OLEObject Type="Embed" ProgID="Word.Picture.8" ShapeID="_x0000_i1062" DrawAspect="Content" ObjectID="_1782901738"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933" w:name="_Toc73963174"/>
      <w:bookmarkStart w:id="6934" w:name="_Toc75260352"/>
      <w:bookmarkStart w:id="6935" w:name="_Toc75275895"/>
      <w:bookmarkStart w:id="6936" w:name="_Toc75276405"/>
      <w:bookmarkStart w:id="6937" w:name="_Toc76541904"/>
      <w:bookmarkStart w:id="6938" w:name="_Toc82437675"/>
      <w:bookmarkStart w:id="6939" w:name="_Toc89945041"/>
      <w:bookmarkStart w:id="6940" w:name="_Toc98754059"/>
      <w:bookmarkStart w:id="6941" w:name="_Toc106179951"/>
      <w:bookmarkStart w:id="6942" w:name="_Toc106180462"/>
      <w:bookmarkStart w:id="6943" w:name="_Toc130396287"/>
      <w:bookmarkStart w:id="6944" w:name="_Toc137555562"/>
      <w:bookmarkStart w:id="6945" w:name="_Toc138857089"/>
      <w:bookmarkStart w:id="6946" w:name="_Toc138860948"/>
      <w:bookmarkStart w:id="6947" w:name="_Toc163217941"/>
      <w:r w:rsidRPr="00BE5108">
        <w:rPr>
          <w:rFonts w:eastAsiaTheme="minorEastAsia"/>
        </w:rPr>
        <w:t>D.2.3</w:t>
      </w:r>
      <w:r w:rsidRPr="00BE5108">
        <w:rPr>
          <w:rFonts w:eastAsiaTheme="minorEastAsia"/>
        </w:rPr>
        <w:tab/>
        <w:t>Receiver adjacent channel selectivity and narrowband blocking for IAB type 1-H</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6.6pt" o:ole="">
            <v:imagedata r:id="rId86" o:title=""/>
          </v:shape>
          <o:OLEObject Type="Embed" ProgID="Word.Picture.8" ShapeID="_x0000_i1063" DrawAspect="Content" ObjectID="_1782901739"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6948" w:name="_Toc73963175"/>
      <w:bookmarkStart w:id="6949" w:name="_Toc75260353"/>
      <w:bookmarkStart w:id="6950" w:name="_Toc75275896"/>
      <w:bookmarkStart w:id="6951" w:name="_Toc75276406"/>
      <w:bookmarkStart w:id="6952" w:name="_Toc76541905"/>
      <w:bookmarkStart w:id="6953" w:name="_Toc82437676"/>
      <w:bookmarkStart w:id="6954" w:name="_Toc89945042"/>
      <w:bookmarkStart w:id="6955" w:name="_Toc98754060"/>
      <w:bookmarkStart w:id="6956" w:name="_Toc106179952"/>
      <w:bookmarkStart w:id="6957" w:name="_Toc106180463"/>
      <w:bookmarkStart w:id="6958" w:name="_Toc130396288"/>
      <w:bookmarkStart w:id="6959" w:name="_Toc137555563"/>
      <w:bookmarkStart w:id="6960" w:name="_Toc138857090"/>
      <w:bookmarkStart w:id="6961" w:name="_Toc138860949"/>
      <w:bookmarkStart w:id="6962" w:name="_Toc163217942"/>
      <w:r w:rsidRPr="00BE5108">
        <w:rPr>
          <w:rFonts w:eastAsiaTheme="minorEastAsia"/>
        </w:rPr>
        <w:t>D.2.4</w:t>
      </w:r>
      <w:r w:rsidRPr="00BE5108">
        <w:rPr>
          <w:rFonts w:eastAsiaTheme="minorEastAsia"/>
        </w:rPr>
        <w:tab/>
        <w:t>Receiver spurious emissions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6.6pt" o:ole="">
            <v:imagedata r:id="rId88" o:title=""/>
          </v:shape>
          <o:OLEObject Type="Embed" ProgID="Word.Picture.8" ShapeID="_x0000_i1064" DrawAspect="Content" ObjectID="_1782901740"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6.6pt" o:ole="">
            <v:imagedata r:id="rId90" o:title=""/>
          </v:shape>
          <o:OLEObject Type="Embed" ProgID="Word.Picture.8" ShapeID="_x0000_i1065" DrawAspect="Content" ObjectID="_1782901741"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963" w:name="_Toc73963176"/>
      <w:bookmarkStart w:id="6964" w:name="_Toc75260354"/>
      <w:bookmarkStart w:id="6965" w:name="_Toc75275897"/>
      <w:bookmarkStart w:id="6966" w:name="_Toc75276407"/>
      <w:bookmarkStart w:id="6967" w:name="_Toc76541906"/>
      <w:bookmarkStart w:id="6968" w:name="_Toc82437677"/>
      <w:bookmarkStart w:id="6969" w:name="_Toc89945043"/>
      <w:bookmarkStart w:id="6970" w:name="_Toc98754061"/>
      <w:bookmarkStart w:id="6971" w:name="_Toc106179953"/>
      <w:bookmarkStart w:id="6972" w:name="_Toc106180464"/>
      <w:bookmarkStart w:id="6973" w:name="_Toc130396289"/>
      <w:bookmarkStart w:id="6974" w:name="_Toc137555564"/>
      <w:bookmarkStart w:id="6975" w:name="_Toc138857091"/>
      <w:bookmarkStart w:id="6976" w:name="_Toc138860950"/>
      <w:bookmarkStart w:id="6977" w:name="_Toc163217943"/>
      <w:r w:rsidRPr="00BE5108">
        <w:rPr>
          <w:rFonts w:eastAsiaTheme="minorEastAsia"/>
        </w:rPr>
        <w:t>D.2.5</w:t>
      </w:r>
      <w:r w:rsidRPr="00BE5108">
        <w:rPr>
          <w:rFonts w:eastAsiaTheme="minorEastAsia"/>
        </w:rPr>
        <w:tab/>
        <w:t>Receiver In-channel selectivity for IAB type 1-H</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6.6pt" o:ole="">
            <v:imagedata r:id="rId92" o:title=""/>
          </v:shape>
          <o:OLEObject Type="Embed" ProgID="Word.Picture.8" ShapeID="_x0000_i1066" DrawAspect="Content" ObjectID="_1782901742"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978" w:name="_Toc73963177"/>
      <w:bookmarkStart w:id="6979" w:name="_Toc75260355"/>
      <w:bookmarkStart w:id="6980" w:name="_Toc75275898"/>
      <w:bookmarkStart w:id="6981" w:name="_Toc75276408"/>
      <w:bookmarkStart w:id="6982" w:name="_Toc76541907"/>
      <w:bookmarkStart w:id="6983" w:name="_Toc82437678"/>
      <w:bookmarkStart w:id="6984" w:name="_Toc89945044"/>
      <w:bookmarkStart w:id="6985" w:name="_Toc98754062"/>
      <w:bookmarkStart w:id="6986" w:name="_Toc106179954"/>
      <w:bookmarkStart w:id="6987" w:name="_Toc106180465"/>
      <w:bookmarkStart w:id="6988" w:name="_Toc130396290"/>
      <w:bookmarkStart w:id="6989" w:name="_Toc137555565"/>
      <w:bookmarkStart w:id="6990" w:name="_Toc138857092"/>
      <w:bookmarkStart w:id="6991" w:name="_Toc138860951"/>
      <w:bookmarkStart w:id="6992" w:name="_Toc163217944"/>
      <w:r w:rsidRPr="00BE5108">
        <w:rPr>
          <w:rFonts w:eastAsiaTheme="minorEastAsia"/>
        </w:rPr>
        <w:t>D.2.6</w:t>
      </w:r>
      <w:r w:rsidRPr="00BE5108">
        <w:rPr>
          <w:rFonts w:eastAsiaTheme="minorEastAsia"/>
        </w:rPr>
        <w:tab/>
        <w:t>Receiver intermodulation for IAB type 1-H</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95pt;height:201.6pt" o:ole="">
            <v:imagedata r:id="rId94" o:title=""/>
          </v:shape>
          <o:OLEObject Type="Embed" ProgID="Word.Picture.8" ShapeID="_x0000_i1067" DrawAspect="Content" ObjectID="_1782901743"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6993" w:name="_Toc73963178"/>
      <w:bookmarkStart w:id="6994" w:name="_Toc75260356"/>
      <w:bookmarkStart w:id="6995" w:name="_Toc75275899"/>
      <w:bookmarkStart w:id="6996" w:name="_Toc75276409"/>
      <w:bookmarkStart w:id="6997" w:name="_Toc76541908"/>
      <w:bookmarkStart w:id="6998" w:name="_Toc82437679"/>
      <w:bookmarkStart w:id="6999" w:name="_Toc89945045"/>
      <w:bookmarkStart w:id="7000" w:name="_Toc98754063"/>
      <w:bookmarkStart w:id="7001" w:name="_Toc106179955"/>
      <w:bookmarkStart w:id="7002" w:name="_Toc106180466"/>
      <w:bookmarkStart w:id="7003" w:name="_Toc130396291"/>
      <w:bookmarkStart w:id="7004" w:name="_Toc137555566"/>
      <w:bookmarkStart w:id="7005" w:name="_Toc138857093"/>
      <w:bookmarkStart w:id="7006" w:name="_Toc138860952"/>
      <w:bookmarkStart w:id="7007" w:name="_Toc163217945"/>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9A6621C" w14:textId="77777777" w:rsidR="002263FD" w:rsidRPr="00BE5108" w:rsidRDefault="002263FD" w:rsidP="002263FD">
      <w:pPr>
        <w:pStyle w:val="Heading3"/>
        <w:rPr>
          <w:rFonts w:eastAsiaTheme="minorEastAsia"/>
          <w:lang w:eastAsia="zh-CN"/>
        </w:rPr>
      </w:pPr>
      <w:bookmarkStart w:id="7008" w:name="_Toc73963179"/>
      <w:bookmarkStart w:id="7009" w:name="_Toc75260357"/>
      <w:bookmarkStart w:id="7010" w:name="_Toc75275900"/>
      <w:bookmarkStart w:id="7011" w:name="_Toc75276410"/>
      <w:bookmarkStart w:id="7012" w:name="_Toc76541909"/>
      <w:bookmarkStart w:id="7013" w:name="_Toc82437680"/>
      <w:bookmarkStart w:id="7014" w:name="_Toc89945046"/>
      <w:bookmarkStart w:id="7015" w:name="_Toc98754064"/>
      <w:bookmarkStart w:id="7016" w:name="_Toc106179956"/>
      <w:bookmarkStart w:id="7017" w:name="_Toc106180467"/>
      <w:bookmarkStart w:id="7018" w:name="_Toc130396292"/>
      <w:bookmarkStart w:id="7019" w:name="_Toc137555567"/>
      <w:bookmarkStart w:id="7020" w:name="_Toc138857094"/>
      <w:bookmarkStart w:id="7021" w:name="_Toc138860953"/>
      <w:bookmarkStart w:id="7022" w:name="_Toc16321794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6.05pt" o:ole="">
            <v:imagedata r:id="rId96" o:title=""/>
          </v:shape>
          <o:OLEObject Type="Embed" ProgID="Word.Picture.8" ShapeID="_x0000_i1068" DrawAspect="Content" ObjectID="_1782901744"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023" w:name="_Toc73963180"/>
      <w:bookmarkStart w:id="7024" w:name="_Toc75260358"/>
      <w:bookmarkStart w:id="7025" w:name="_Toc75275901"/>
      <w:bookmarkStart w:id="7026" w:name="_Toc75276411"/>
      <w:bookmarkStart w:id="7027" w:name="_Toc76541910"/>
      <w:bookmarkStart w:id="7028" w:name="_Toc82437681"/>
      <w:bookmarkStart w:id="7029" w:name="_Toc89945047"/>
      <w:bookmarkStart w:id="7030" w:name="_Toc98754065"/>
      <w:bookmarkStart w:id="7031" w:name="_Toc106179957"/>
      <w:bookmarkStart w:id="7032" w:name="_Toc106180468"/>
      <w:bookmarkStart w:id="7033" w:name="_Toc130396293"/>
      <w:bookmarkStart w:id="7034" w:name="_Toc137555568"/>
      <w:bookmarkStart w:id="7035" w:name="_Toc138857095"/>
      <w:bookmarkStart w:id="7036" w:name="_Toc138860954"/>
      <w:bookmarkStart w:id="7037" w:name="_Toc16321794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038" w:name="_Hlk82436567"/>
      <w:r w:rsidRPr="00BE5108">
        <w:rPr>
          <w:rFonts w:eastAsiaTheme="minorEastAsia"/>
        </w:rPr>
        <w:tab/>
      </w:r>
      <w:bookmarkEnd w:id="703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039" w:name="_Toc73963181"/>
      <w:bookmarkStart w:id="7040" w:name="_Toc75260359"/>
      <w:bookmarkStart w:id="7041" w:name="_Toc75275902"/>
      <w:bookmarkStart w:id="7042" w:name="_Toc75276412"/>
      <w:bookmarkStart w:id="7043" w:name="_Toc76541911"/>
      <w:bookmarkStart w:id="7044" w:name="_Toc82437682"/>
      <w:bookmarkStart w:id="7045" w:name="_Toc89945048"/>
      <w:bookmarkStart w:id="7046" w:name="_Toc98754066"/>
      <w:bookmarkStart w:id="7047" w:name="_Toc106179958"/>
      <w:bookmarkStart w:id="7048" w:name="_Toc106180469"/>
      <w:bookmarkStart w:id="7049" w:name="_Toc130396294"/>
      <w:bookmarkStart w:id="7050" w:name="_Toc137555569"/>
      <w:bookmarkStart w:id="7051" w:name="_Toc138857096"/>
      <w:bookmarkStart w:id="7052" w:name="_Toc138860955"/>
      <w:bookmarkStart w:id="7053" w:name="_Toc16321794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05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055" w:name="_Toc75260360"/>
      <w:bookmarkStart w:id="7056" w:name="_Toc75275903"/>
      <w:bookmarkStart w:id="7057" w:name="_Toc75276413"/>
      <w:bookmarkStart w:id="7058" w:name="_Toc76541912"/>
      <w:bookmarkStart w:id="7059" w:name="_Toc82437683"/>
      <w:bookmarkStart w:id="7060" w:name="_Toc89945049"/>
      <w:bookmarkStart w:id="7061" w:name="_Toc98754067"/>
      <w:bookmarkStart w:id="7062" w:name="_Toc106179959"/>
      <w:bookmarkStart w:id="7063" w:name="_Toc106180470"/>
      <w:bookmarkStart w:id="7064" w:name="_Toc130396295"/>
      <w:bookmarkStart w:id="7065" w:name="_Toc137555570"/>
      <w:bookmarkStart w:id="7066" w:name="_Toc138857097"/>
      <w:bookmarkStart w:id="7067" w:name="_Toc138860956"/>
      <w:bookmarkStart w:id="7068" w:name="_Toc163217949"/>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3C2EDC1A" w14:textId="3A20ECC0" w:rsidR="008D3EE5" w:rsidRPr="00BE5108" w:rsidRDefault="008D3EE5" w:rsidP="00E55627">
      <w:pPr>
        <w:pStyle w:val="Heading1"/>
        <w:rPr>
          <w:rFonts w:eastAsiaTheme="minorEastAsia"/>
          <w:lang w:eastAsia="en-GB"/>
        </w:rPr>
      </w:pPr>
      <w:bookmarkStart w:id="7069" w:name="_Toc73963183"/>
      <w:bookmarkStart w:id="7070" w:name="_Toc75260361"/>
      <w:bookmarkStart w:id="7071" w:name="_Toc75275904"/>
      <w:bookmarkStart w:id="7072" w:name="_Toc75276414"/>
      <w:bookmarkStart w:id="7073" w:name="_Toc76541913"/>
      <w:bookmarkStart w:id="7074" w:name="_Toc82437684"/>
      <w:bookmarkStart w:id="7075" w:name="_Toc89945050"/>
      <w:bookmarkStart w:id="7076" w:name="_Toc98754068"/>
      <w:bookmarkStart w:id="7077" w:name="_Toc106179960"/>
      <w:bookmarkStart w:id="7078" w:name="_Toc106180471"/>
      <w:bookmarkStart w:id="7079" w:name="_Toc130396296"/>
      <w:bookmarkStart w:id="7080" w:name="_Toc137555571"/>
      <w:bookmarkStart w:id="7081" w:name="_Toc138857098"/>
      <w:bookmarkStart w:id="7082" w:name="_Toc138860957"/>
      <w:bookmarkStart w:id="7083" w:name="_Toc163217950"/>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084" w:name="_Toc73963184"/>
      <w:bookmarkStart w:id="7085" w:name="_Toc75260362"/>
      <w:bookmarkStart w:id="7086" w:name="_Toc75275905"/>
      <w:bookmarkStart w:id="7087" w:name="_Toc75276415"/>
      <w:bookmarkStart w:id="7088" w:name="_Toc76541914"/>
      <w:bookmarkStart w:id="7089" w:name="_Toc82437685"/>
      <w:bookmarkStart w:id="7090" w:name="_Toc89945051"/>
      <w:bookmarkStart w:id="7091" w:name="_Toc98754069"/>
      <w:bookmarkStart w:id="7092" w:name="_Toc106179961"/>
      <w:bookmarkStart w:id="7093" w:name="_Toc106180472"/>
      <w:bookmarkStart w:id="7094" w:name="_Toc130396297"/>
      <w:bookmarkStart w:id="7095" w:name="_Toc137555572"/>
      <w:bookmarkStart w:id="7096" w:name="_Toc138857099"/>
      <w:bookmarkStart w:id="7097" w:name="_Toc138860958"/>
      <w:bookmarkStart w:id="7098" w:name="_Toc163217951"/>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099"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100" w:name="_Toc75260363"/>
      <w:bookmarkStart w:id="7101" w:name="_Toc75275906"/>
      <w:bookmarkStart w:id="7102" w:name="_Toc75276416"/>
      <w:bookmarkStart w:id="7103" w:name="_Toc76541915"/>
      <w:bookmarkStart w:id="7104" w:name="_Toc82437686"/>
      <w:bookmarkStart w:id="7105" w:name="_Toc89945052"/>
      <w:bookmarkStart w:id="7106" w:name="_Toc98754070"/>
      <w:bookmarkStart w:id="7107" w:name="_Toc106179962"/>
      <w:bookmarkStart w:id="7108" w:name="_Toc106180473"/>
      <w:bookmarkStart w:id="7109" w:name="_Toc130396298"/>
      <w:bookmarkStart w:id="7110" w:name="_Toc137555573"/>
      <w:bookmarkStart w:id="7111" w:name="_Toc138857100"/>
      <w:bookmarkStart w:id="7112" w:name="_Toc138860959"/>
      <w:bookmarkStart w:id="7113" w:name="_Toc163217952"/>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CC6E4A0" w14:textId="6DBB3918" w:rsidR="00224940" w:rsidRPr="00BE5108" w:rsidRDefault="00224940" w:rsidP="006E01F2">
      <w:pPr>
        <w:pStyle w:val="Heading1"/>
        <w:rPr>
          <w:rFonts w:eastAsiaTheme="minorEastAsia"/>
        </w:rPr>
      </w:pPr>
      <w:bookmarkStart w:id="7114" w:name="_Toc73963186"/>
      <w:bookmarkStart w:id="7115" w:name="_Toc75260364"/>
      <w:bookmarkStart w:id="7116" w:name="_Toc75275907"/>
      <w:bookmarkStart w:id="7117" w:name="_Toc75276417"/>
      <w:bookmarkStart w:id="7118" w:name="_Toc76541916"/>
      <w:bookmarkStart w:id="7119" w:name="_Toc82437687"/>
      <w:bookmarkStart w:id="7120" w:name="_Toc89945053"/>
      <w:bookmarkStart w:id="7121" w:name="_Toc98754071"/>
      <w:bookmarkStart w:id="7122" w:name="_Toc106179963"/>
      <w:bookmarkStart w:id="7123" w:name="_Toc106180474"/>
      <w:bookmarkStart w:id="7124" w:name="_Toc130396299"/>
      <w:bookmarkStart w:id="7125" w:name="_Toc137555574"/>
      <w:bookmarkStart w:id="7126" w:name="_Toc138857101"/>
      <w:bookmarkStart w:id="7127" w:name="_Toc138860960"/>
      <w:bookmarkStart w:id="7128" w:name="_Toc163217953"/>
      <w:r w:rsidRPr="00BE5108">
        <w:rPr>
          <w:rFonts w:eastAsiaTheme="minorEastAsia"/>
        </w:rPr>
        <w:t>F.1</w:t>
      </w:r>
      <w:r w:rsidRPr="00BE5108">
        <w:rPr>
          <w:rFonts w:eastAsiaTheme="minorEastAsia"/>
        </w:rPr>
        <w:tab/>
        <w:t>Static propagation condition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129" w:name="_Toc73963187"/>
      <w:bookmarkStart w:id="7130" w:name="_Toc75260365"/>
      <w:bookmarkStart w:id="7131" w:name="_Toc75275908"/>
      <w:bookmarkStart w:id="7132" w:name="_Toc75276418"/>
      <w:bookmarkStart w:id="7133" w:name="_Toc76541917"/>
      <w:bookmarkStart w:id="7134" w:name="_Toc82437688"/>
      <w:bookmarkStart w:id="7135" w:name="_Toc89945054"/>
      <w:bookmarkStart w:id="7136" w:name="_Toc98754072"/>
      <w:bookmarkStart w:id="7137" w:name="_Toc106179964"/>
      <w:bookmarkStart w:id="7138" w:name="_Toc106180475"/>
      <w:bookmarkStart w:id="7139" w:name="_Toc130396300"/>
      <w:bookmarkStart w:id="7140" w:name="_Toc137555575"/>
      <w:bookmarkStart w:id="7141" w:name="_Toc138857102"/>
      <w:bookmarkStart w:id="7142" w:name="_Toc138860961"/>
      <w:bookmarkStart w:id="7143" w:name="_Toc163217954"/>
      <w:r w:rsidRPr="00BE5108">
        <w:rPr>
          <w:rFonts w:eastAsiaTheme="minorEastAsia"/>
        </w:rPr>
        <w:t>F1.1</w:t>
      </w:r>
      <w:r w:rsidRPr="00BE5108">
        <w:rPr>
          <w:rFonts w:eastAsiaTheme="minorEastAsia"/>
        </w:rPr>
        <w:tab/>
        <w:t>IAB-MT receiver with 2RX</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144" w:name="_Toc73963188"/>
      <w:bookmarkStart w:id="7145" w:name="_Toc75260366"/>
      <w:bookmarkStart w:id="7146" w:name="_Toc75275909"/>
      <w:bookmarkStart w:id="7147" w:name="_Toc75276419"/>
      <w:bookmarkStart w:id="7148" w:name="_Toc76541918"/>
      <w:bookmarkStart w:id="7149" w:name="_Toc82437689"/>
      <w:bookmarkStart w:id="7150" w:name="_Toc89945055"/>
      <w:bookmarkStart w:id="7151" w:name="_Toc98754073"/>
      <w:bookmarkStart w:id="7152" w:name="_Toc106179965"/>
      <w:bookmarkStart w:id="7153" w:name="_Toc106180476"/>
      <w:bookmarkStart w:id="7154" w:name="_Toc130396301"/>
      <w:bookmarkStart w:id="7155" w:name="_Toc137555576"/>
      <w:bookmarkStart w:id="7156" w:name="_Toc138857103"/>
      <w:bookmarkStart w:id="7157" w:name="_Toc138860962"/>
      <w:bookmarkStart w:id="7158" w:name="_Toc163217955"/>
      <w:r w:rsidRPr="00BE5108">
        <w:rPr>
          <w:rFonts w:eastAsiaTheme="minorEastAsia"/>
        </w:rPr>
        <w:t>F.2</w:t>
      </w:r>
      <w:r w:rsidRPr="00BE5108">
        <w:rPr>
          <w:rFonts w:eastAsiaTheme="minorEastAsia"/>
        </w:rPr>
        <w:tab/>
        <w:t>Multi-path fading propagation conditions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128CB45D" w14:textId="135A5E0D" w:rsidR="00051AAE" w:rsidRPr="00BE5108" w:rsidRDefault="00051AAE" w:rsidP="00051AAE">
      <w:pPr>
        <w:pStyle w:val="Heading2"/>
        <w:rPr>
          <w:rFonts w:eastAsiaTheme="minorEastAsia"/>
        </w:rPr>
      </w:pPr>
      <w:bookmarkStart w:id="7159" w:name="_Toc75275910"/>
      <w:bookmarkStart w:id="7160" w:name="_Toc75276420"/>
      <w:bookmarkStart w:id="7161" w:name="_Toc76541919"/>
      <w:bookmarkStart w:id="7162" w:name="_Toc82437690"/>
      <w:bookmarkStart w:id="7163" w:name="_Toc89945056"/>
      <w:bookmarkStart w:id="7164" w:name="_Toc98754074"/>
      <w:bookmarkStart w:id="7165" w:name="_Toc106179966"/>
      <w:bookmarkStart w:id="7166" w:name="_Toc106180477"/>
      <w:bookmarkStart w:id="7167" w:name="_Toc130396302"/>
      <w:bookmarkStart w:id="7168" w:name="_Toc137555577"/>
      <w:bookmarkStart w:id="7169" w:name="_Toc138857104"/>
      <w:bookmarkStart w:id="7170" w:name="_Toc138860963"/>
      <w:bookmarkStart w:id="7171" w:name="_Toc163217956"/>
      <w:r w:rsidRPr="00BE5108">
        <w:rPr>
          <w:rFonts w:eastAsiaTheme="minorEastAsia"/>
        </w:rPr>
        <w:t>F.2.1</w:t>
      </w:r>
      <w:r w:rsidRPr="00BE5108">
        <w:rPr>
          <w:rFonts w:eastAsiaTheme="minorEastAsia"/>
        </w:rPr>
        <w:tab/>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172" w:name="_Toc73963189"/>
      <w:bookmarkStart w:id="7173" w:name="_Toc75260367"/>
      <w:bookmarkStart w:id="7174" w:name="_Toc75275911"/>
      <w:bookmarkStart w:id="7175" w:name="_Toc75276421"/>
      <w:bookmarkStart w:id="7176" w:name="_Toc76541920"/>
      <w:bookmarkStart w:id="7177" w:name="_Toc82437691"/>
      <w:bookmarkStart w:id="7178" w:name="_Toc89945057"/>
      <w:bookmarkStart w:id="7179" w:name="_Toc98754075"/>
      <w:bookmarkStart w:id="7180" w:name="_Toc106179967"/>
      <w:bookmarkStart w:id="7181" w:name="_Toc106180478"/>
      <w:bookmarkStart w:id="7182" w:name="_Toc130396303"/>
      <w:bookmarkStart w:id="7183" w:name="_Toc137555578"/>
      <w:bookmarkStart w:id="7184" w:name="_Toc138857105"/>
      <w:bookmarkStart w:id="7185" w:name="_Toc138860964"/>
      <w:bookmarkStart w:id="7186" w:name="_Toc163217957"/>
      <w:r w:rsidRPr="00BE5108">
        <w:rPr>
          <w:rFonts w:eastAsiaTheme="minorEastAsia"/>
        </w:rPr>
        <w:t>F.2.</w:t>
      </w:r>
      <w:r w:rsidR="00051AAE" w:rsidRPr="00BE5108">
        <w:rPr>
          <w:rFonts w:eastAsiaTheme="minorEastAsia"/>
        </w:rPr>
        <w:t>2</w:t>
      </w:r>
      <w:r w:rsidRPr="00BE5108">
        <w:rPr>
          <w:rFonts w:eastAsiaTheme="minorEastAsia"/>
        </w:rPr>
        <w:tab/>
        <w:t>Delay profiles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251DABB7" w14:textId="3AC1AB74" w:rsidR="00051AAE" w:rsidRPr="00BE5108" w:rsidRDefault="00051AAE" w:rsidP="00051AAE">
      <w:pPr>
        <w:pStyle w:val="Heading3"/>
        <w:rPr>
          <w:rFonts w:eastAsiaTheme="minorEastAsia"/>
        </w:rPr>
      </w:pPr>
      <w:bookmarkStart w:id="7187" w:name="_Toc75275912"/>
      <w:bookmarkStart w:id="7188" w:name="_Toc75276422"/>
      <w:bookmarkStart w:id="7189" w:name="_Toc76541921"/>
      <w:bookmarkStart w:id="7190" w:name="_Toc82437692"/>
      <w:bookmarkStart w:id="7191" w:name="_Toc89945058"/>
      <w:bookmarkStart w:id="7192" w:name="_Toc98754076"/>
      <w:bookmarkStart w:id="7193" w:name="_Toc106179968"/>
      <w:bookmarkStart w:id="7194" w:name="_Toc106180479"/>
      <w:bookmarkStart w:id="7195" w:name="_Toc130396304"/>
      <w:bookmarkStart w:id="7196" w:name="_Toc137555579"/>
      <w:bookmarkStart w:id="7197" w:name="_Toc138857106"/>
      <w:bookmarkStart w:id="7198" w:name="_Toc138860965"/>
      <w:bookmarkStart w:id="7199" w:name="_Toc163217958"/>
      <w:r w:rsidRPr="00BE5108">
        <w:rPr>
          <w:rFonts w:eastAsiaTheme="minorEastAsia"/>
        </w:rPr>
        <w:t>F.2.2.1</w:t>
      </w:r>
      <w:r w:rsidRPr="00BE5108">
        <w:rPr>
          <w:rFonts w:eastAsiaTheme="minorEastAsia"/>
        </w:rPr>
        <w:tab/>
        <w:t>General</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200" w:name="_Toc73963190"/>
      <w:bookmarkStart w:id="7201" w:name="_Toc75260368"/>
      <w:bookmarkStart w:id="7202" w:name="_Toc75275913"/>
      <w:bookmarkStart w:id="7203" w:name="_Toc75276423"/>
      <w:bookmarkStart w:id="7204" w:name="_Toc76541922"/>
      <w:bookmarkStart w:id="7205" w:name="_Toc82437693"/>
      <w:bookmarkStart w:id="7206" w:name="_Toc89945059"/>
      <w:bookmarkStart w:id="7207" w:name="_Toc98754077"/>
      <w:bookmarkStart w:id="7208" w:name="_Toc106179969"/>
      <w:bookmarkStart w:id="7209" w:name="_Toc106180480"/>
      <w:bookmarkStart w:id="7210" w:name="_Toc130396305"/>
      <w:bookmarkStart w:id="7211" w:name="_Toc137555580"/>
      <w:bookmarkStart w:id="7212" w:name="_Toc138857107"/>
      <w:bookmarkStart w:id="7213" w:name="_Toc138860966"/>
      <w:bookmarkStart w:id="7214" w:name="_Toc16321795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215" w:name="_Toc73963191"/>
      <w:bookmarkStart w:id="7216" w:name="_Toc75260369"/>
      <w:bookmarkStart w:id="7217" w:name="_Toc75275914"/>
      <w:bookmarkStart w:id="7218" w:name="_Toc75276424"/>
      <w:bookmarkStart w:id="7219" w:name="_Toc76541923"/>
      <w:bookmarkStart w:id="7220" w:name="_Toc82437694"/>
      <w:bookmarkStart w:id="7221" w:name="_Toc89945060"/>
      <w:bookmarkStart w:id="7222" w:name="_Toc98754078"/>
      <w:bookmarkStart w:id="7223" w:name="_Toc106179970"/>
      <w:bookmarkStart w:id="7224" w:name="_Toc106180481"/>
      <w:bookmarkStart w:id="7225" w:name="_Toc130396306"/>
      <w:bookmarkStart w:id="7226" w:name="_Toc137555581"/>
      <w:bookmarkStart w:id="7227" w:name="_Toc138857108"/>
      <w:bookmarkStart w:id="7228" w:name="_Toc138860967"/>
      <w:bookmarkStart w:id="7229" w:name="_Toc16321796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230" w:name="_Toc73963192"/>
      <w:bookmarkStart w:id="7231" w:name="_Toc75260370"/>
      <w:bookmarkStart w:id="7232" w:name="_Toc75275915"/>
      <w:bookmarkStart w:id="7233" w:name="_Toc75276425"/>
      <w:bookmarkStart w:id="7234" w:name="_Toc76541924"/>
      <w:bookmarkStart w:id="7235" w:name="_Toc82437695"/>
      <w:bookmarkStart w:id="7236" w:name="_Toc89945061"/>
      <w:bookmarkStart w:id="7237" w:name="_Toc98754079"/>
      <w:bookmarkStart w:id="7238" w:name="_Toc106179971"/>
      <w:bookmarkStart w:id="7239" w:name="_Toc106180482"/>
      <w:bookmarkStart w:id="7240" w:name="_Toc130396307"/>
      <w:bookmarkStart w:id="7241" w:name="_Toc137555582"/>
      <w:bookmarkStart w:id="7242" w:name="_Toc138857109"/>
      <w:bookmarkStart w:id="7243" w:name="_Toc138860968"/>
      <w:bookmarkStart w:id="7244" w:name="_Toc16321796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389F8F9E" w14:textId="29AFE253" w:rsidR="00051AAE" w:rsidRPr="00BE5108" w:rsidRDefault="00051AAE" w:rsidP="00051AAE">
      <w:pPr>
        <w:pStyle w:val="Heading3"/>
        <w:rPr>
          <w:rFonts w:eastAsiaTheme="minorEastAsia"/>
        </w:rPr>
      </w:pPr>
      <w:bookmarkStart w:id="7245" w:name="_Toc75275916"/>
      <w:bookmarkStart w:id="7246" w:name="_Toc75276426"/>
      <w:bookmarkStart w:id="7247" w:name="_Toc76541925"/>
      <w:bookmarkStart w:id="7248" w:name="_Toc82437696"/>
      <w:bookmarkStart w:id="7249" w:name="_Toc89945062"/>
      <w:bookmarkStart w:id="7250" w:name="_Toc98754080"/>
      <w:bookmarkStart w:id="7251" w:name="_Toc106179972"/>
      <w:bookmarkStart w:id="7252" w:name="_Toc106180483"/>
      <w:bookmarkStart w:id="7253" w:name="_Toc130396308"/>
      <w:bookmarkStart w:id="7254" w:name="_Toc137555583"/>
      <w:bookmarkStart w:id="7255" w:name="_Toc138857110"/>
      <w:bookmarkStart w:id="7256" w:name="_Toc138860969"/>
      <w:bookmarkStart w:id="7257" w:name="_Toc163217962"/>
      <w:r w:rsidRPr="00BE5108">
        <w:rPr>
          <w:rFonts w:eastAsiaTheme="minorEastAsia"/>
        </w:rPr>
        <w:t>F.2.4.1</w:t>
      </w:r>
      <w:r w:rsidRPr="00BE5108">
        <w:rPr>
          <w:rFonts w:eastAsiaTheme="minorEastAsia"/>
        </w:rPr>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258" w:name="_Toc73963193"/>
      <w:bookmarkStart w:id="7259" w:name="_Toc75260371"/>
      <w:bookmarkStart w:id="7260" w:name="_Toc75275917"/>
      <w:bookmarkStart w:id="7261" w:name="_Toc75276427"/>
      <w:bookmarkStart w:id="7262" w:name="_Toc76541926"/>
      <w:bookmarkStart w:id="7263" w:name="_Toc82437697"/>
      <w:bookmarkStart w:id="7264" w:name="_Toc89945063"/>
      <w:bookmarkStart w:id="7265" w:name="_Toc98754081"/>
      <w:bookmarkStart w:id="7266" w:name="_Toc106179973"/>
      <w:bookmarkStart w:id="7267" w:name="_Toc106180484"/>
      <w:bookmarkStart w:id="7268" w:name="_Toc130396309"/>
      <w:bookmarkStart w:id="7269" w:name="_Toc137555584"/>
      <w:bookmarkStart w:id="7270" w:name="_Toc138857111"/>
      <w:bookmarkStart w:id="7271" w:name="_Toc138860970"/>
      <w:bookmarkStart w:id="7272" w:name="_Toc16321796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74468BE" w14:textId="7BBE7A89" w:rsidR="00051AAE" w:rsidRPr="00BE5108" w:rsidRDefault="00051AAE" w:rsidP="00463AFD">
      <w:pPr>
        <w:pStyle w:val="Heading4"/>
        <w:rPr>
          <w:rFonts w:eastAsiaTheme="minorHAnsi"/>
        </w:rPr>
      </w:pPr>
      <w:bookmarkStart w:id="7273" w:name="_Toc75275918"/>
      <w:bookmarkStart w:id="7274" w:name="_Toc75276428"/>
      <w:bookmarkStart w:id="7275" w:name="_Toc76541927"/>
      <w:bookmarkStart w:id="7276" w:name="_Toc82437698"/>
      <w:bookmarkStart w:id="7277" w:name="_Toc89945064"/>
      <w:bookmarkStart w:id="7278" w:name="_Toc98754082"/>
      <w:bookmarkStart w:id="7279" w:name="_Toc106179974"/>
      <w:bookmarkStart w:id="7280" w:name="_Toc106180485"/>
      <w:bookmarkStart w:id="7281" w:name="_Toc130396310"/>
      <w:bookmarkStart w:id="7282" w:name="_Toc137555585"/>
      <w:bookmarkStart w:id="7283" w:name="_Toc138857112"/>
      <w:bookmarkStart w:id="7284" w:name="_Toc138860971"/>
      <w:bookmarkStart w:id="7285" w:name="_Toc163217964"/>
      <w:r w:rsidRPr="00BE5108">
        <w:rPr>
          <w:rFonts w:eastAsiaTheme="minorEastAsia"/>
          <w:lang w:eastAsia="ko-KR"/>
        </w:rPr>
        <w:t>F.2.4.2.1</w:t>
      </w:r>
      <w:r w:rsidRPr="00BE5108">
        <w:rPr>
          <w:rFonts w:eastAsiaTheme="minorEastAsia"/>
          <w:lang w:eastAsia="ko-KR"/>
        </w:rPr>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286" w:name="_Toc73963194"/>
      <w:bookmarkStart w:id="7287" w:name="_Toc75260372"/>
      <w:bookmarkStart w:id="7288" w:name="_Toc75275919"/>
      <w:bookmarkStart w:id="7289" w:name="_Toc75276429"/>
      <w:bookmarkStart w:id="7290" w:name="_Toc76541928"/>
      <w:bookmarkStart w:id="7291" w:name="_Toc82437699"/>
      <w:bookmarkStart w:id="7292" w:name="_Toc89945065"/>
      <w:bookmarkStart w:id="7293" w:name="_Toc98754083"/>
      <w:bookmarkStart w:id="7294" w:name="_Toc106179975"/>
      <w:bookmarkStart w:id="7295" w:name="_Toc106180486"/>
      <w:bookmarkStart w:id="7296" w:name="_Toc130396311"/>
      <w:bookmarkStart w:id="7297" w:name="_Toc137555586"/>
      <w:bookmarkStart w:id="7298" w:name="_Toc138857113"/>
      <w:bookmarkStart w:id="7299" w:name="_Toc138860972"/>
      <w:bookmarkStart w:id="7300" w:name="_Toc16321796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D31349" w:rsidRDefault="00224940" w:rsidP="00224940">
      <w:pPr>
        <w:pStyle w:val="TH"/>
        <w:rPr>
          <w:rFonts w:eastAsiaTheme="minorEastAsia"/>
          <w:lang w:val="fr-FR"/>
        </w:rPr>
      </w:pPr>
      <w:r w:rsidRPr="00D31349">
        <w:rPr>
          <w:rFonts w:eastAsiaTheme="minorEastAsia"/>
          <w:lang w:val="fr-FR"/>
        </w:rPr>
        <w:t>Table F.2.</w:t>
      </w:r>
      <w:r w:rsidR="00051AAE" w:rsidRPr="00D31349">
        <w:rPr>
          <w:rFonts w:eastAsiaTheme="minorEastAsia"/>
          <w:lang w:val="fr-FR"/>
        </w:rPr>
        <w:t>4</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D31349"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782901745"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301" w:name="_Toc73963195"/>
      <w:bookmarkStart w:id="7302" w:name="_Toc75260373"/>
      <w:bookmarkStart w:id="7303" w:name="_Toc75275920"/>
      <w:bookmarkStart w:id="7304" w:name="_Toc75276430"/>
      <w:bookmarkStart w:id="7305" w:name="_Toc76541929"/>
      <w:bookmarkStart w:id="7306" w:name="_Toc82437700"/>
      <w:bookmarkStart w:id="7307" w:name="_Toc89945066"/>
      <w:bookmarkStart w:id="7308" w:name="_Toc98754084"/>
      <w:bookmarkStart w:id="7309" w:name="_Toc106179976"/>
      <w:bookmarkStart w:id="7310" w:name="_Toc106180487"/>
      <w:bookmarkStart w:id="7311" w:name="_Toc130396312"/>
      <w:bookmarkStart w:id="7312" w:name="_Toc137555587"/>
      <w:bookmarkStart w:id="7313" w:name="_Toc138857114"/>
      <w:bookmarkStart w:id="7314" w:name="_Toc138860973"/>
      <w:bookmarkStart w:id="7315" w:name="_Toc16321796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39.9pt;height:14.95pt" o:ole="">
                  <v:imagedata r:id="rId128" o:title=""/>
                </v:shape>
                <o:OLEObject Type="Embed" ProgID="Equation.3" ShapeID="_x0000_i1070" DrawAspect="Content" ObjectID="_1782901746"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39.9pt;height:14.95pt" o:ole="">
                  <v:imagedata r:id="rId130" o:title=""/>
                </v:shape>
                <o:OLEObject Type="Embed" ProgID="Equation.3" ShapeID="_x0000_i1071" DrawAspect="Content" ObjectID="_1782901747"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39.9pt;height:14.95pt" o:ole="">
                  <v:imagedata r:id="rId132" o:title=""/>
                </v:shape>
                <o:OLEObject Type="Embed" ProgID="Equation.3" ShapeID="_x0000_i1072" DrawAspect="Content" ObjectID="_1782901748"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39.9pt;height:14.95pt" o:ole="">
                  <v:imagedata r:id="rId130" o:title=""/>
                </v:shape>
                <o:OLEObject Type="Embed" ProgID="Equation.3" ShapeID="_x0000_i1073" DrawAspect="Content" ObjectID="_1782901749"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39.9pt;height:14.95pt" o:ole="">
                  <v:imagedata r:id="rId132" o:title=""/>
                </v:shape>
                <o:OLEObject Type="Embed" ProgID="Equation.3" ShapeID="_x0000_i1074" DrawAspect="Content" ObjectID="_1782901750"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39.9pt;height:14.95pt" o:ole="">
                  <v:imagedata r:id="rId136" o:title=""/>
                </v:shape>
                <o:OLEObject Type="Embed" ProgID="Equation.3" ShapeID="_x0000_i1075" DrawAspect="Content" ObjectID="_1782901751"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39.9pt;height:14.95pt" o:ole="">
                  <v:imagedata r:id="rId136" o:title=""/>
                </v:shape>
                <o:OLEObject Type="Embed" ProgID="Equation.3" ShapeID="_x0000_i1076" DrawAspect="Content" ObjectID="_1782901752"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316" w:name="_Toc73963196"/>
      <w:bookmarkStart w:id="7317" w:name="_Toc75260374"/>
      <w:bookmarkStart w:id="7318" w:name="_Toc75275921"/>
      <w:bookmarkStart w:id="7319" w:name="_Toc75276431"/>
      <w:bookmarkStart w:id="7320" w:name="_Toc76541930"/>
      <w:bookmarkStart w:id="7321" w:name="_Toc82437701"/>
      <w:bookmarkStart w:id="7322" w:name="_Toc89945067"/>
      <w:bookmarkStart w:id="7323" w:name="_Toc98754085"/>
      <w:bookmarkStart w:id="7324" w:name="_Toc106179977"/>
      <w:bookmarkStart w:id="7325" w:name="_Toc106180488"/>
      <w:bookmarkStart w:id="7326" w:name="_Toc130396313"/>
      <w:bookmarkStart w:id="7327" w:name="_Toc137555588"/>
      <w:bookmarkStart w:id="7328" w:name="_Toc138857115"/>
      <w:bookmarkStart w:id="7329" w:name="_Toc138860974"/>
      <w:bookmarkStart w:id="7330" w:name="_Toc16321796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642C3EBA" w14:textId="5236CD48" w:rsidR="00DF12B4" w:rsidRPr="00BE5108" w:rsidRDefault="00DF12B4" w:rsidP="00DF12B4">
      <w:pPr>
        <w:pStyle w:val="Heading4"/>
        <w:rPr>
          <w:rFonts w:eastAsiaTheme="minorEastAsia"/>
        </w:rPr>
      </w:pPr>
      <w:bookmarkStart w:id="7331" w:name="_Toc75275922"/>
      <w:bookmarkStart w:id="7332" w:name="_Toc75276432"/>
      <w:bookmarkStart w:id="7333" w:name="_Toc76541931"/>
      <w:bookmarkStart w:id="7334" w:name="_Toc82437702"/>
      <w:bookmarkStart w:id="7335" w:name="_Toc89945068"/>
      <w:bookmarkStart w:id="7336" w:name="_Toc98754086"/>
      <w:bookmarkStart w:id="7337" w:name="_Toc106179978"/>
      <w:bookmarkStart w:id="7338" w:name="_Toc106180489"/>
      <w:bookmarkStart w:id="7339" w:name="_Toc130396314"/>
      <w:bookmarkStart w:id="7340" w:name="_Toc137555589"/>
      <w:bookmarkStart w:id="7341" w:name="_Toc138857116"/>
      <w:bookmarkStart w:id="7342" w:name="_Toc138860975"/>
      <w:bookmarkStart w:id="7343" w:name="_Toc163217968"/>
      <w:r w:rsidRPr="00BE5108">
        <w:rPr>
          <w:rFonts w:eastAsiaTheme="minorEastAsia"/>
        </w:rPr>
        <w:t>F.2.4.3.1</w:t>
      </w:r>
      <w:r w:rsidRPr="00BE5108">
        <w:rPr>
          <w:rFonts w:eastAsiaTheme="minorEastAsia"/>
        </w:rPr>
        <w:tab/>
        <w:t>General</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344" w:name="_Toc73963197"/>
      <w:bookmarkStart w:id="7345" w:name="_Toc75260375"/>
      <w:bookmarkStart w:id="7346" w:name="_Toc75275923"/>
      <w:bookmarkStart w:id="7347" w:name="_Toc75276433"/>
      <w:bookmarkStart w:id="7348" w:name="_Toc76541932"/>
      <w:bookmarkStart w:id="7349" w:name="_Toc82437703"/>
      <w:bookmarkStart w:id="7350" w:name="_Toc89945069"/>
      <w:bookmarkStart w:id="7351" w:name="_Toc98754087"/>
      <w:bookmarkStart w:id="7352" w:name="_Toc106179979"/>
      <w:bookmarkStart w:id="7353" w:name="_Toc106180490"/>
      <w:bookmarkStart w:id="7354" w:name="_Toc130396315"/>
      <w:bookmarkStart w:id="7355" w:name="_Toc137555590"/>
      <w:bookmarkStart w:id="7356" w:name="_Toc138857117"/>
      <w:bookmarkStart w:id="7357" w:name="_Toc138860976"/>
      <w:bookmarkStart w:id="7358" w:name="_Toc16321796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359" w:name="_Toc73963198"/>
      <w:bookmarkStart w:id="7360" w:name="_Toc75260376"/>
      <w:bookmarkStart w:id="7361" w:name="_Toc75275924"/>
      <w:bookmarkStart w:id="7362" w:name="_Toc75276434"/>
      <w:bookmarkStart w:id="7363" w:name="_Toc76541933"/>
      <w:bookmarkStart w:id="7364" w:name="_Toc82437704"/>
      <w:bookmarkStart w:id="7365" w:name="_Toc89945070"/>
      <w:bookmarkStart w:id="7366" w:name="_Toc98754088"/>
      <w:bookmarkStart w:id="7367" w:name="_Toc106179980"/>
      <w:bookmarkStart w:id="7368" w:name="_Toc106180491"/>
      <w:bookmarkStart w:id="7369" w:name="_Toc130396316"/>
      <w:bookmarkStart w:id="7370" w:name="_Toc137555591"/>
      <w:bookmarkStart w:id="7371" w:name="_Toc138857118"/>
      <w:bookmarkStart w:id="7372" w:name="_Toc138860977"/>
      <w:bookmarkStart w:id="7373" w:name="_Toc16321797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67C5185" w14:textId="10C06770" w:rsidR="00224940" w:rsidRPr="00BE5108" w:rsidRDefault="00224940" w:rsidP="00AD5F8C">
      <w:pPr>
        <w:pStyle w:val="Heading5"/>
        <w:rPr>
          <w:rFonts w:eastAsiaTheme="minorEastAsia"/>
        </w:rPr>
      </w:pPr>
      <w:bookmarkStart w:id="7374" w:name="_Toc73963199"/>
      <w:bookmarkStart w:id="7375" w:name="_Toc75260377"/>
      <w:bookmarkStart w:id="7376" w:name="_Toc75275925"/>
      <w:bookmarkStart w:id="7377" w:name="_Toc75276435"/>
      <w:bookmarkStart w:id="7378" w:name="_Toc76541934"/>
      <w:bookmarkStart w:id="7379" w:name="_Toc82437705"/>
      <w:bookmarkStart w:id="7380" w:name="_Toc89945071"/>
      <w:bookmarkStart w:id="7381" w:name="_Toc98754089"/>
      <w:bookmarkStart w:id="7382" w:name="_Toc106179981"/>
      <w:bookmarkStart w:id="7383" w:name="_Toc106180492"/>
      <w:bookmarkStart w:id="7384" w:name="_Toc130396317"/>
      <w:bookmarkStart w:id="7385" w:name="_Toc137555592"/>
      <w:bookmarkStart w:id="7386" w:name="_Toc138857119"/>
      <w:bookmarkStart w:id="7387" w:name="_Toc138860978"/>
      <w:bookmarkStart w:id="7388" w:name="_Toc163217971"/>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389" w:name="_Toc73963200"/>
      <w:bookmarkStart w:id="7390" w:name="_Toc75260378"/>
      <w:bookmarkStart w:id="7391" w:name="_Toc75275926"/>
      <w:bookmarkStart w:id="7392" w:name="_Toc75276436"/>
      <w:bookmarkStart w:id="7393" w:name="_Toc76541935"/>
      <w:bookmarkStart w:id="7394" w:name="_Toc82437706"/>
      <w:bookmarkStart w:id="7395" w:name="_Toc89945072"/>
      <w:bookmarkStart w:id="7396" w:name="_Toc98754090"/>
      <w:bookmarkStart w:id="7397" w:name="_Toc106179982"/>
      <w:bookmarkStart w:id="7398" w:name="_Toc106180493"/>
      <w:bookmarkStart w:id="7399" w:name="_Toc130396318"/>
      <w:bookmarkStart w:id="7400" w:name="_Toc137555593"/>
      <w:bookmarkStart w:id="7401" w:name="_Toc138857120"/>
      <w:bookmarkStart w:id="7402" w:name="_Toc138860979"/>
      <w:bookmarkStart w:id="7403" w:name="_Toc163217972"/>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404" w:name="_Toc73963201"/>
      <w:bookmarkStart w:id="7405" w:name="_Toc75260379"/>
      <w:bookmarkStart w:id="7406" w:name="_Toc75275927"/>
      <w:bookmarkStart w:id="7407" w:name="_Toc75276437"/>
      <w:bookmarkStart w:id="7408" w:name="_Toc76541936"/>
      <w:bookmarkStart w:id="7409" w:name="_Toc82437707"/>
      <w:bookmarkStart w:id="7410" w:name="_Toc89945073"/>
      <w:bookmarkStart w:id="7411" w:name="_Toc98754091"/>
      <w:bookmarkStart w:id="7412" w:name="_Toc106179983"/>
      <w:bookmarkStart w:id="7413" w:name="_Toc106180494"/>
      <w:bookmarkStart w:id="7414" w:name="_Toc130396319"/>
      <w:bookmarkStart w:id="7415" w:name="_Toc137555594"/>
      <w:bookmarkStart w:id="7416" w:name="_Toc138857121"/>
      <w:bookmarkStart w:id="7417" w:name="_Toc138860980"/>
      <w:bookmarkStart w:id="7418" w:name="_Toc16321797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419" w:name="_Toc124377555"/>
      <w:bookmarkStart w:id="7420" w:name="_Toc123936538"/>
      <w:bookmarkStart w:id="7421" w:name="_Toc114566226"/>
      <w:bookmarkStart w:id="7422" w:name="_Toc107477365"/>
      <w:bookmarkStart w:id="7423" w:name="_Toc107420067"/>
      <w:bookmarkStart w:id="7424" w:name="_Toc107235097"/>
      <w:bookmarkStart w:id="7425" w:name="_Toc107233479"/>
      <w:bookmarkStart w:id="7426" w:name="_Toc106737712"/>
      <w:bookmarkStart w:id="7427" w:name="_Toc106543614"/>
      <w:bookmarkStart w:id="7428" w:name="_Toc98849760"/>
      <w:bookmarkStart w:id="7429" w:name="_Toc91440970"/>
      <w:bookmarkStart w:id="7430" w:name="_Toc83742480"/>
      <w:bookmarkStart w:id="7431" w:name="_Toc76653207"/>
      <w:bookmarkStart w:id="7432" w:name="_Toc76652363"/>
      <w:bookmarkStart w:id="7433" w:name="_Toc76572496"/>
      <w:bookmarkStart w:id="7434" w:name="_Toc76298484"/>
      <w:bookmarkStart w:id="7435" w:name="_Toc67918409"/>
      <w:bookmarkStart w:id="7436" w:name="_Toc61121213"/>
      <w:bookmarkStart w:id="7437" w:name="_Toc53176885"/>
      <w:bookmarkStart w:id="7438" w:name="_Toc137555595"/>
      <w:bookmarkStart w:id="7439" w:name="_Toc138857122"/>
      <w:bookmarkStart w:id="7440" w:name="_Toc138860981"/>
      <w:bookmarkStart w:id="7441" w:name="_Toc163217974"/>
      <w:r>
        <w:t>F</w:t>
      </w:r>
      <w:r w:rsidRPr="0007073E">
        <w:t>.2.</w:t>
      </w:r>
      <w:r>
        <w:t>4</w:t>
      </w:r>
      <w:r w:rsidRPr="0007073E">
        <w:t>.</w:t>
      </w:r>
      <w:r>
        <w:t>3</w:t>
      </w:r>
      <w:r w:rsidRPr="0007073E">
        <w:t>.</w:t>
      </w:r>
      <w:r>
        <w:t>5</w:t>
      </w:r>
      <w:r w:rsidRPr="0007073E">
        <w:rPr>
          <w:lang w:eastAsia="zh-CN"/>
        </w:rPr>
        <w:tab/>
      </w:r>
      <w:r w:rsidRPr="0007073E">
        <w:t>Beam steering approach</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6.95pt;height:21.05pt" o:ole="">
            <v:imagedata r:id="rId158" o:title=""/>
          </v:shape>
          <o:OLEObject Type="Embed" ProgID="Equation.3" ShapeID="_x0000_i1077" DrawAspect="Content" ObjectID="_1782901753"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70.05pt;height:36pt" o:ole="">
            <v:imagedata r:id="rId160" o:title=""/>
          </v:shape>
          <o:OLEObject Type="Embed" ProgID="Equation.3" ShapeID="_x0000_i1078" DrawAspect="Content" ObjectID="_1782901754"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2.1pt;height:21.05pt" o:ole="">
            <v:imagedata r:id="rId162" o:title=""/>
          </v:shape>
          <o:OLEObject Type="Embed" ProgID="Equation.3" ShapeID="_x0000_i1079" DrawAspect="Content" ObjectID="_1782901755"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39.9pt;height:21.05pt" o:ole="">
            <v:imagedata r:id="rId164" o:title=""/>
          </v:shape>
          <o:OLEObject Type="Embed" ProgID="Equation.3" ShapeID="_x0000_i1080" DrawAspect="Content" ObjectID="_1782901756"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39.9pt;height:21.05pt" o:ole="">
            <v:imagedata r:id="rId166" o:title=""/>
          </v:shape>
          <o:OLEObject Type="Embed" ProgID="Equation.3" ShapeID="_x0000_i1081" DrawAspect="Content" ObjectID="_1782901757"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4.95pt;height:21.05pt" o:ole="">
            <v:imagedata r:id="rId168" o:title=""/>
          </v:shape>
          <o:OLEObject Type="Embed" ProgID="Equation.3" ShapeID="_x0000_i1082" DrawAspect="Content" ObjectID="_1782901758"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4.95pt;height:21.05pt" o:ole="">
            <v:imagedata r:id="rId170" o:title=""/>
          </v:shape>
          <o:OLEObject Type="Embed" ProgID="Equation.3" ShapeID="_x0000_i1083" DrawAspect="Content" ObjectID="_1782901759"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4.95pt;height:21.05pt" o:ole="">
            <v:imagedata r:id="rId172" o:title=""/>
          </v:shape>
          <o:OLEObject Type="Embed" ProgID="Equation.3" ShapeID="_x0000_i1084" DrawAspect="Content" ObjectID="_1782901760"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5.95pt;height:21.05pt" o:ole="">
            <v:imagedata r:id="rId174" o:title=""/>
          </v:shape>
          <o:OLEObject Type="Embed" ProgID="Equation.3" ShapeID="_x0000_i1085" DrawAspect="Content" ObjectID="_1782901761"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tab/>
      </w:r>
      <w:r w:rsidRPr="0007073E">
        <w:rPr>
          <w:rFonts w:eastAsia="SimSun"/>
        </w:rPr>
        <w:object w:dxaOrig="1845" w:dyaOrig="675" w14:anchorId="0815F25A">
          <v:shape id="_x0000_i1086" type="#_x0000_t75" style="width:91.95pt;height:36pt" o:ole="">
            <v:imagedata r:id="rId176" o:title=""/>
          </v:shape>
          <o:OLEObject Type="Embed" ProgID="Equation.3" ShapeID="_x0000_i1086" DrawAspect="Content" ObjectID="_1782901762"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4.05pt;height:50.95pt" o:ole="">
            <v:imagedata r:id="rId178" o:title=""/>
          </v:shape>
          <o:OLEObject Type="Embed" ProgID="Equation.3" ShapeID="_x0000_i1087" DrawAspect="Content" ObjectID="_1782901763"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45pt;height:61.5pt" o:ole="">
            <v:imagedata r:id="rId180" o:title=""/>
          </v:shape>
          <o:OLEObject Type="Embed" ProgID="Equation.3" ShapeID="_x0000_i1088" DrawAspect="Content" ObjectID="_1782901764"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6.05pt;height:21.05pt" o:ole="">
            <v:imagedata r:id="rId182" o:title=""/>
          </v:shape>
          <o:OLEObject Type="Embed" ProgID="Equation.3" ShapeID="_x0000_i1089" DrawAspect="Content" ObjectID="_1782901765"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1.05pt;height:21.05pt" o:ole="">
            <v:imagedata r:id="rId184" o:title=""/>
          </v:shape>
          <o:OLEObject Type="Embed" ProgID="Equation.3" ShapeID="_x0000_i1090" DrawAspect="Content" ObjectID="_1782901766"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5pt;height:21.05pt" o:ole="">
            <v:imagedata r:id="rId186" o:title=""/>
          </v:shape>
          <o:OLEObject Type="Embed" ProgID="Equation.3" ShapeID="_x0000_i1091" DrawAspect="Content" ObjectID="_1782901767" r:id="rId187"/>
        </w:object>
      </w:r>
      <w:r w:rsidRPr="0007073E">
        <w:rPr>
          <w:rFonts w:eastAsia="SimSun"/>
        </w:rPr>
        <w:t xml:space="preserve">, where </w:t>
      </w:r>
      <w:r w:rsidRPr="0007073E">
        <w:rPr>
          <w:rFonts w:eastAsia="SimSun"/>
          <w:position w:val="-14"/>
        </w:rPr>
        <w:object w:dxaOrig="390" w:dyaOrig="435" w14:anchorId="169BC14B">
          <v:shape id="_x0000_i1092" type="#_x0000_t75" style="width:21.05pt;height:21.05pt" o:ole="">
            <v:imagedata r:id="rId188" o:title=""/>
          </v:shape>
          <o:OLEObject Type="Embed" ProgID="Equation.3" ShapeID="_x0000_i1092" DrawAspect="Content" ObjectID="_1782901768"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0.95pt;height:21.05pt" o:ole="">
            <v:imagedata r:id="rId190" o:title=""/>
          </v:shape>
          <o:OLEObject Type="Embed" ProgID="Equation.3" ShapeID="_x0000_i1093" DrawAspect="Content" ObjectID="_1782901769" r:id="rId191"/>
        </w:object>
      </w:r>
      <w:r w:rsidRPr="0007073E">
        <w:rPr>
          <w:rFonts w:eastAsia="SimSun"/>
        </w:rPr>
        <w:t xml:space="preserve">, </w:t>
      </w:r>
      <w:r w:rsidRPr="0007073E">
        <w:rPr>
          <w:rFonts w:eastAsia="SimSun"/>
          <w:position w:val="-6"/>
        </w:rPr>
        <w:object w:dxaOrig="255" w:dyaOrig="210" w14:anchorId="3DA11F9D">
          <v:shape id="_x0000_i1094" type="#_x0000_t75" style="width:14.95pt;height:11.1pt" o:ole="">
            <v:imagedata r:id="rId192" o:title=""/>
          </v:shape>
          <o:OLEObject Type="Embed" ProgID="Equation.3" ShapeID="_x0000_i1094" DrawAspect="Content" ObjectID="_1782901770"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6.05pt;height:21.05pt" o:ole="">
            <v:imagedata r:id="rId194" o:title=""/>
          </v:shape>
          <o:OLEObject Type="Embed" ProgID="Equation.3" ShapeID="_x0000_i1095" DrawAspect="Content" ObjectID="_1782901771"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1.1pt;height:11.1pt" o:ole="">
            <v:imagedata r:id="rId196" o:title=""/>
          </v:shape>
          <o:OLEObject Type="Embed" ProgID="Equation.3" ShapeID="_x0000_i1096" DrawAspect="Content" ObjectID="_1782901772"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5pt;height:11.1pt" o:ole="">
            <v:imagedata r:id="rId198" o:title=""/>
          </v:shape>
          <o:OLEObject Type="Embed" ProgID="Equation.3" ShapeID="_x0000_i1097" DrawAspect="Content" ObjectID="_1782901773"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8.1pt;height:21.05pt" o:ole="">
            <v:imagedata r:id="rId200" o:title=""/>
          </v:shape>
          <o:OLEObject Type="Embed" ProgID="Equation.3" ShapeID="_x0000_i1098" DrawAspect="Content" ObjectID="_1782901774"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8pt;height:36pt" o:ole="">
            <v:imagedata r:id="rId202" o:title=""/>
          </v:shape>
          <o:OLEObject Type="Embed" ProgID="Equation.3" ShapeID="_x0000_i1099" DrawAspect="Content" ObjectID="_1782901775" r:id="rId203"/>
        </w:object>
      </w:r>
    </w:p>
    <w:p w14:paraId="692BC965" w14:textId="77777777" w:rsidR="00D25564" w:rsidRPr="00D31349" w:rsidRDefault="00D25564" w:rsidP="00D25564">
      <w:pPr>
        <w:pStyle w:val="TH"/>
        <w:rPr>
          <w:rFonts w:eastAsia="DengXian"/>
        </w:rPr>
      </w:pPr>
      <w:r w:rsidRPr="00D31349">
        <w:rPr>
          <w:rFonts w:eastAsia="DengXian"/>
        </w:rPr>
        <w:t xml:space="preserve">Table </w:t>
      </w:r>
      <w:r w:rsidRPr="00D31349">
        <w:rPr>
          <w:rFonts w:eastAsia="DengXian"/>
          <w:lang w:eastAsia="zh-CN"/>
        </w:rPr>
        <w:t>F.2.4.3.5-1</w:t>
      </w:r>
      <w:r w:rsidRPr="00D31349">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4.95pt;height:11.1pt" o:ole="">
                  <v:imagedata r:id="rId204" o:title=""/>
                </v:shape>
                <o:OLEObject Type="Embed" ProgID="Equation.3" ShapeID="_x0000_i1100" DrawAspect="Content" ObjectID="_1782901776"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42"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443" w:name="_Toc75260380"/>
      <w:bookmarkStart w:id="7444" w:name="_Toc75275928"/>
      <w:bookmarkStart w:id="7445" w:name="_Toc75276438"/>
      <w:bookmarkStart w:id="7446" w:name="_Toc76541937"/>
      <w:bookmarkStart w:id="7447" w:name="_Toc82437708"/>
      <w:bookmarkStart w:id="7448" w:name="_Toc89945074"/>
      <w:bookmarkStart w:id="7449" w:name="_Toc98754092"/>
      <w:bookmarkStart w:id="7450" w:name="_Toc106179984"/>
      <w:bookmarkStart w:id="7451" w:name="_Toc106180495"/>
      <w:bookmarkStart w:id="7452" w:name="_Toc130396320"/>
      <w:bookmarkStart w:id="7453" w:name="_Toc137555596"/>
      <w:bookmarkStart w:id="7454" w:name="_Toc138857123"/>
      <w:bookmarkStart w:id="7455" w:name="_Toc138860982"/>
      <w:bookmarkStart w:id="7456" w:name="_Toc163217975"/>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57"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458" w:name="_Toc75260381"/>
      <w:bookmarkStart w:id="7459" w:name="_Toc75275929"/>
      <w:bookmarkStart w:id="7460" w:name="_Toc75276439"/>
      <w:bookmarkStart w:id="7461" w:name="_Toc76541938"/>
      <w:bookmarkStart w:id="7462" w:name="_Toc82437709"/>
      <w:bookmarkStart w:id="7463" w:name="_Toc89945075"/>
      <w:bookmarkStart w:id="7464" w:name="_Toc98754093"/>
      <w:bookmarkStart w:id="7465" w:name="_Toc106179985"/>
      <w:bookmarkStart w:id="7466" w:name="_Toc106180496"/>
      <w:bookmarkStart w:id="7467" w:name="_Toc130396321"/>
      <w:bookmarkStart w:id="7468" w:name="_Toc137555597"/>
      <w:bookmarkStart w:id="7469" w:name="_Toc138857124"/>
      <w:bookmarkStart w:id="7470" w:name="_Toc138860983"/>
      <w:bookmarkStart w:id="7471" w:name="_Toc163217976"/>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462978B9" w14:textId="77777777" w:rsidR="00AD1976" w:rsidRPr="00BE5108" w:rsidRDefault="00AD1976" w:rsidP="00E55627">
      <w:pPr>
        <w:pStyle w:val="Heading1"/>
        <w:rPr>
          <w:rFonts w:eastAsiaTheme="minorEastAsia"/>
          <w:lang w:eastAsia="zh-CN"/>
        </w:rPr>
      </w:pPr>
      <w:bookmarkStart w:id="7472" w:name="_Toc73963204"/>
      <w:bookmarkStart w:id="7473" w:name="_Toc75260382"/>
      <w:bookmarkStart w:id="7474" w:name="_Toc75275930"/>
      <w:bookmarkStart w:id="7475" w:name="_Toc75276440"/>
      <w:bookmarkStart w:id="7476" w:name="_Toc76541939"/>
      <w:bookmarkStart w:id="7477" w:name="_Toc82437710"/>
      <w:bookmarkStart w:id="7478" w:name="_Toc89945076"/>
      <w:bookmarkStart w:id="7479" w:name="_Toc98754094"/>
      <w:bookmarkStart w:id="7480" w:name="_Toc106179986"/>
      <w:bookmarkStart w:id="7481" w:name="_Toc106180497"/>
      <w:bookmarkStart w:id="7482" w:name="_Toc130396322"/>
      <w:bookmarkStart w:id="7483" w:name="_Toc137555598"/>
      <w:bookmarkStart w:id="7484" w:name="_Toc138857125"/>
      <w:bookmarkStart w:id="7485" w:name="_Toc138860984"/>
      <w:bookmarkStart w:id="7486" w:name="_Toc16321797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487" w:name="_Toc73963205"/>
      <w:bookmarkStart w:id="7488" w:name="_Toc75260383"/>
      <w:bookmarkStart w:id="7489" w:name="_Toc75275931"/>
      <w:bookmarkStart w:id="7490" w:name="_Toc75276441"/>
      <w:bookmarkStart w:id="7491" w:name="_Toc76541940"/>
      <w:bookmarkStart w:id="7492" w:name="_Toc82437711"/>
      <w:bookmarkStart w:id="7493" w:name="_Toc89945077"/>
      <w:bookmarkStart w:id="7494" w:name="_Toc98754095"/>
      <w:bookmarkStart w:id="7495" w:name="_Toc106179987"/>
      <w:bookmarkStart w:id="7496" w:name="_Toc106180498"/>
      <w:bookmarkStart w:id="7497" w:name="_Toc130396323"/>
      <w:bookmarkStart w:id="7498" w:name="_Toc137555599"/>
      <w:bookmarkStart w:id="7499" w:name="_Toc138857126"/>
      <w:bookmarkStart w:id="7500" w:name="_Toc138860985"/>
      <w:bookmarkStart w:id="7501" w:name="_Toc163217978"/>
      <w:r w:rsidRPr="00BE5108">
        <w:rPr>
          <w:rFonts w:eastAsiaTheme="minorEastAsia"/>
        </w:rPr>
        <w:t>H.1</w:t>
      </w:r>
      <w:r w:rsidRPr="00BE5108">
        <w:rPr>
          <w:rFonts w:eastAsiaTheme="minorEastAsia"/>
        </w:rPr>
        <w:tab/>
        <w:t>General</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02" w:name="_Toc73963206"/>
      <w:bookmarkStart w:id="7503" w:name="_Toc75260384"/>
      <w:bookmarkStart w:id="7504" w:name="_Toc75275932"/>
      <w:bookmarkStart w:id="7505" w:name="_Toc75276442"/>
      <w:bookmarkStart w:id="7506" w:name="_Toc76541941"/>
      <w:bookmarkStart w:id="7507" w:name="_Toc82437712"/>
      <w:bookmarkStart w:id="7508" w:name="_Toc89945078"/>
      <w:bookmarkStart w:id="7509" w:name="_Toc98754096"/>
      <w:bookmarkStart w:id="7510" w:name="_Toc106179988"/>
      <w:bookmarkStart w:id="7511" w:name="_Toc106180499"/>
      <w:bookmarkStart w:id="7512" w:name="_Toc130396324"/>
      <w:bookmarkStart w:id="7513" w:name="_Toc137555600"/>
      <w:bookmarkStart w:id="7514" w:name="_Toc138857127"/>
      <w:bookmarkStart w:id="7515" w:name="_Toc138860986"/>
      <w:bookmarkStart w:id="7516" w:name="_Toc163217979"/>
      <w:r w:rsidRPr="00BE5108">
        <w:rPr>
          <w:rFonts w:eastAsiaTheme="minorEastAsia"/>
        </w:rPr>
        <w:t>H.2</w:t>
      </w:r>
      <w:r w:rsidRPr="00BE5108">
        <w:rPr>
          <w:rFonts w:eastAsiaTheme="minorEastAsia"/>
        </w:rPr>
        <w:tab/>
        <w:t>Basic principles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17" w:name="_Toc73963207"/>
      <w:bookmarkStart w:id="7518" w:name="_Toc75260385"/>
      <w:bookmarkStart w:id="7519" w:name="_Toc75275933"/>
      <w:bookmarkStart w:id="7520" w:name="_Toc75276443"/>
      <w:bookmarkStart w:id="7521" w:name="_Toc76541942"/>
      <w:bookmarkStart w:id="7522" w:name="_Toc82437713"/>
      <w:bookmarkStart w:id="7523" w:name="_Toc89945079"/>
      <w:bookmarkStart w:id="7524" w:name="_Toc98754097"/>
      <w:bookmarkStart w:id="7525" w:name="_Toc106179989"/>
      <w:bookmarkStart w:id="7526" w:name="_Toc106180500"/>
      <w:bookmarkStart w:id="7527" w:name="_Toc130396325"/>
      <w:bookmarkStart w:id="7528" w:name="_Toc137555601"/>
      <w:bookmarkStart w:id="7529" w:name="_Toc138857128"/>
      <w:bookmarkStart w:id="7530" w:name="_Toc138860987"/>
      <w:bookmarkStart w:id="7531" w:name="_Toc163217980"/>
      <w:r w:rsidRPr="00BE5108">
        <w:rPr>
          <w:rFonts w:eastAsiaTheme="minorEastAsia"/>
        </w:rPr>
        <w:t>H.2.1</w:t>
      </w:r>
      <w:r w:rsidRPr="00BE5108">
        <w:rPr>
          <w:rFonts w:eastAsiaTheme="minorEastAsia"/>
        </w:rPr>
        <w:tab/>
        <w:t>Output signal of the TX under test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32" w:name="_Toc73963208"/>
      <w:bookmarkStart w:id="7533" w:name="_Toc75260386"/>
      <w:bookmarkStart w:id="7534" w:name="_Toc75275934"/>
      <w:bookmarkStart w:id="7535" w:name="_Toc75276444"/>
      <w:bookmarkStart w:id="7536" w:name="_Toc76541943"/>
      <w:bookmarkStart w:id="7537" w:name="_Toc82437714"/>
      <w:bookmarkStart w:id="7538" w:name="_Toc89945080"/>
      <w:bookmarkStart w:id="7539" w:name="_Toc98754098"/>
      <w:bookmarkStart w:id="7540" w:name="_Toc106179990"/>
      <w:bookmarkStart w:id="7541" w:name="_Toc106180501"/>
      <w:bookmarkStart w:id="7542" w:name="_Toc130396326"/>
      <w:bookmarkStart w:id="7543" w:name="_Toc137555602"/>
      <w:bookmarkStart w:id="7544" w:name="_Toc138857129"/>
      <w:bookmarkStart w:id="7545" w:name="_Toc138860988"/>
      <w:bookmarkStart w:id="7546" w:name="_Toc163217981"/>
      <w:r w:rsidRPr="00BE5108">
        <w:rPr>
          <w:rFonts w:eastAsiaTheme="minorEastAsia"/>
        </w:rPr>
        <w:t>H.2.2</w:t>
      </w:r>
      <w:r w:rsidRPr="00BE5108">
        <w:rPr>
          <w:rFonts w:eastAsiaTheme="minorEastAsia"/>
        </w:rPr>
        <w:tab/>
        <w:t>Ideal signal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47" w:name="_Toc73963209"/>
      <w:bookmarkStart w:id="7548" w:name="_Toc75260387"/>
      <w:bookmarkStart w:id="7549" w:name="_Toc75275935"/>
      <w:bookmarkStart w:id="7550" w:name="_Toc75276445"/>
      <w:bookmarkStart w:id="7551" w:name="_Toc76541944"/>
      <w:bookmarkStart w:id="7552" w:name="_Toc82437715"/>
      <w:bookmarkStart w:id="7553" w:name="_Toc89945081"/>
      <w:bookmarkStart w:id="7554" w:name="_Toc98754099"/>
      <w:bookmarkStart w:id="7555" w:name="_Toc106179991"/>
      <w:bookmarkStart w:id="7556" w:name="_Toc106180502"/>
      <w:bookmarkStart w:id="7557" w:name="_Toc130396327"/>
      <w:bookmarkStart w:id="7558" w:name="_Toc137555603"/>
      <w:bookmarkStart w:id="7559" w:name="_Toc138857130"/>
      <w:bookmarkStart w:id="7560" w:name="_Toc138860989"/>
      <w:bookmarkStart w:id="7561" w:name="_Toc163217982"/>
      <w:r w:rsidRPr="00BE5108">
        <w:rPr>
          <w:rFonts w:eastAsiaTheme="minorEastAsia"/>
        </w:rPr>
        <w:t>H.2.3</w:t>
      </w:r>
      <w:r w:rsidRPr="00BE5108">
        <w:rPr>
          <w:rFonts w:eastAsiaTheme="minorEastAsia"/>
        </w:rPr>
        <w:tab/>
        <w:t>Measurement results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62" w:name="_Toc73963210"/>
      <w:bookmarkStart w:id="7563" w:name="_Toc75260388"/>
      <w:bookmarkStart w:id="7564" w:name="_Toc75275936"/>
      <w:bookmarkStart w:id="7565" w:name="_Toc75276446"/>
      <w:bookmarkStart w:id="7566" w:name="_Toc76541945"/>
      <w:bookmarkStart w:id="7567" w:name="_Toc82437716"/>
      <w:bookmarkStart w:id="7568" w:name="_Toc89945082"/>
      <w:bookmarkStart w:id="7569" w:name="_Toc98754100"/>
      <w:bookmarkStart w:id="7570" w:name="_Toc106179992"/>
      <w:bookmarkStart w:id="7571" w:name="_Toc106180503"/>
      <w:bookmarkStart w:id="7572" w:name="_Toc130396328"/>
      <w:bookmarkStart w:id="7573" w:name="_Toc137555604"/>
      <w:bookmarkStart w:id="7574" w:name="_Toc138857131"/>
      <w:bookmarkStart w:id="7575" w:name="_Toc138860990"/>
      <w:bookmarkStart w:id="7576" w:name="_Toc163217983"/>
      <w:r w:rsidRPr="00BE5108">
        <w:rPr>
          <w:rFonts w:eastAsiaTheme="minorEastAsia"/>
        </w:rPr>
        <w:t>H.2.4</w:t>
      </w:r>
      <w:r w:rsidRPr="00BE5108">
        <w:rPr>
          <w:rFonts w:eastAsiaTheme="minorEastAsia"/>
        </w:rPr>
        <w:tab/>
        <w:t>Measurement points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5pt;height:252pt" o:ole="">
            <v:imagedata r:id="rId206" o:title=""/>
          </v:shape>
          <o:OLEObject Type="Embed" ProgID="Word.Picture.8" ShapeID="_x0000_i1101" DrawAspect="Content" ObjectID="_1782901777"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77" w:name="_Toc73963211"/>
      <w:bookmarkStart w:id="7578" w:name="_Toc75260389"/>
      <w:bookmarkStart w:id="7579" w:name="_Toc75275937"/>
      <w:bookmarkStart w:id="7580" w:name="_Toc75276447"/>
      <w:bookmarkStart w:id="7581" w:name="_Toc76541946"/>
      <w:bookmarkStart w:id="7582" w:name="_Toc82437717"/>
      <w:bookmarkStart w:id="7583" w:name="_Toc89945083"/>
      <w:bookmarkStart w:id="7584" w:name="_Toc98754101"/>
      <w:bookmarkStart w:id="7585" w:name="_Toc106179993"/>
      <w:bookmarkStart w:id="7586" w:name="_Toc106180504"/>
      <w:bookmarkStart w:id="7587" w:name="_Toc130396329"/>
      <w:bookmarkStart w:id="7588" w:name="_Toc137555605"/>
      <w:bookmarkStart w:id="7589" w:name="_Toc138857132"/>
      <w:bookmarkStart w:id="7590" w:name="_Toc138860991"/>
      <w:bookmarkStart w:id="7591" w:name="_Toc163217984"/>
      <w:r w:rsidRPr="00BE5108">
        <w:rPr>
          <w:rFonts w:eastAsiaTheme="minorEastAsia"/>
        </w:rPr>
        <w:t>H.3</w:t>
      </w:r>
      <w:r w:rsidRPr="00BE5108">
        <w:rPr>
          <w:rFonts w:eastAsiaTheme="minorEastAsia"/>
        </w:rPr>
        <w:tab/>
        <w:t>Pre-FFT minimization process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592" w:name="_Toc73963212"/>
      <w:bookmarkStart w:id="7593" w:name="_Toc75260390"/>
      <w:bookmarkStart w:id="7594" w:name="_Toc75275938"/>
      <w:bookmarkStart w:id="7595" w:name="_Toc75276448"/>
      <w:bookmarkStart w:id="7596" w:name="_Toc76541947"/>
      <w:bookmarkStart w:id="7597" w:name="_Toc82437718"/>
      <w:bookmarkStart w:id="7598" w:name="_Toc89945084"/>
      <w:bookmarkStart w:id="7599" w:name="_Toc98754102"/>
      <w:bookmarkStart w:id="7600" w:name="_Toc106179994"/>
      <w:bookmarkStart w:id="7601" w:name="_Toc106180505"/>
      <w:bookmarkStart w:id="7602" w:name="_Toc130396330"/>
      <w:bookmarkStart w:id="7603" w:name="_Toc137555606"/>
      <w:bookmarkStart w:id="7604" w:name="_Toc138857133"/>
      <w:bookmarkStart w:id="7605" w:name="_Toc138860992"/>
      <w:bookmarkStart w:id="7606" w:name="_Toc163217985"/>
      <w:r w:rsidRPr="00BE5108">
        <w:rPr>
          <w:rFonts w:eastAsiaTheme="minorEastAsia"/>
        </w:rPr>
        <w:t>H.4</w:t>
      </w:r>
      <w:r w:rsidRPr="00BE5108">
        <w:rPr>
          <w:rFonts w:eastAsiaTheme="minorEastAsia"/>
        </w:rPr>
        <w:tab/>
        <w:t>Timing of the FFT window</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07" w:name="_Toc73963213"/>
      <w:bookmarkStart w:id="7608" w:name="_Toc75260391"/>
      <w:bookmarkStart w:id="7609" w:name="_Toc75275939"/>
      <w:bookmarkStart w:id="7610" w:name="_Toc75276449"/>
      <w:bookmarkStart w:id="7611" w:name="_Toc76541948"/>
      <w:bookmarkStart w:id="7612" w:name="_Toc82437719"/>
      <w:bookmarkStart w:id="7613" w:name="_Toc89945085"/>
      <w:bookmarkStart w:id="7614" w:name="_Toc98754103"/>
      <w:bookmarkStart w:id="7615" w:name="_Toc106179995"/>
      <w:bookmarkStart w:id="7616" w:name="_Toc106180506"/>
      <w:bookmarkStart w:id="7617" w:name="_Toc130396331"/>
      <w:bookmarkStart w:id="7618" w:name="_Toc137555607"/>
      <w:bookmarkStart w:id="7619" w:name="_Toc138857134"/>
      <w:bookmarkStart w:id="7620" w:name="_Toc138860993"/>
      <w:bookmarkStart w:id="7621" w:name="_Toc163217986"/>
      <w:r w:rsidRPr="00BE5108">
        <w:rPr>
          <w:rFonts w:eastAsiaTheme="minorEastAsia"/>
        </w:rPr>
        <w:t>H.5</w:t>
      </w:r>
      <w:r w:rsidRPr="00BE5108">
        <w:rPr>
          <w:rFonts w:eastAsiaTheme="minorEastAsia"/>
        </w:rPr>
        <w:tab/>
        <w:t>Resource element TX power</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22" w:name="_Toc73963214"/>
      <w:bookmarkStart w:id="7623" w:name="_Toc75260392"/>
      <w:bookmarkStart w:id="7624" w:name="_Toc75275940"/>
      <w:bookmarkStart w:id="7625" w:name="_Toc75276450"/>
      <w:bookmarkStart w:id="7626" w:name="_Toc76541949"/>
      <w:bookmarkStart w:id="7627" w:name="_Toc82437720"/>
      <w:bookmarkStart w:id="7628" w:name="_Toc89945086"/>
      <w:bookmarkStart w:id="7629" w:name="_Toc98754104"/>
      <w:bookmarkStart w:id="7630" w:name="_Toc106179996"/>
      <w:bookmarkStart w:id="7631" w:name="_Toc106180507"/>
      <w:bookmarkStart w:id="7632" w:name="_Toc130396332"/>
      <w:bookmarkStart w:id="7633" w:name="_Toc137555608"/>
      <w:bookmarkStart w:id="7634" w:name="_Toc138857135"/>
      <w:bookmarkStart w:id="7635" w:name="_Toc138860994"/>
      <w:bookmarkStart w:id="7636" w:name="_Toc163217987"/>
      <w:r w:rsidRPr="00BE5108">
        <w:rPr>
          <w:rFonts w:eastAsiaTheme="minorEastAsia"/>
        </w:rPr>
        <w:t>H.6</w:t>
      </w:r>
      <w:r w:rsidRPr="00BE5108">
        <w:rPr>
          <w:rFonts w:eastAsiaTheme="minorEastAsia"/>
        </w:rPr>
        <w:tab/>
        <w:t>Post-FFT equalisation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5pt;height:366.1pt" o:ole="">
            <v:imagedata r:id="rId208" o:title=""/>
          </v:shape>
          <o:OLEObject Type="Embed" ProgID="Word.Picture.8" ShapeID="_x0000_i1102" DrawAspect="Content" ObjectID="_1782901778"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37" w:name="_Toc73963215"/>
      <w:bookmarkStart w:id="7638" w:name="_Toc75260393"/>
      <w:bookmarkStart w:id="7639" w:name="_Toc75275941"/>
      <w:bookmarkStart w:id="7640" w:name="_Toc75276451"/>
      <w:bookmarkStart w:id="7641" w:name="_Toc76541950"/>
      <w:bookmarkStart w:id="7642" w:name="_Toc82437721"/>
      <w:bookmarkStart w:id="7643" w:name="_Toc89945087"/>
      <w:bookmarkStart w:id="7644" w:name="_Toc98754105"/>
      <w:bookmarkStart w:id="7645" w:name="_Toc106179997"/>
      <w:bookmarkStart w:id="7646" w:name="_Toc106180508"/>
      <w:bookmarkStart w:id="7647" w:name="_Toc130396333"/>
      <w:bookmarkStart w:id="7648" w:name="_Toc137555609"/>
      <w:bookmarkStart w:id="7649" w:name="_Toc138857136"/>
      <w:bookmarkStart w:id="7650" w:name="_Toc138860995"/>
      <w:bookmarkStart w:id="7651" w:name="_Toc163217988"/>
      <w:r w:rsidRPr="00BE5108">
        <w:rPr>
          <w:rFonts w:eastAsiaTheme="minorEastAsia"/>
        </w:rPr>
        <w:t>H.7</w:t>
      </w:r>
      <w:r w:rsidRPr="00BE5108">
        <w:rPr>
          <w:rFonts w:eastAsiaTheme="minorEastAsia"/>
        </w:rPr>
        <w:tab/>
        <w:t>EVM</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CA47AD2" w14:textId="77777777" w:rsidR="00AD1976" w:rsidRPr="00BE5108" w:rsidRDefault="00AD1976" w:rsidP="00E55627">
      <w:pPr>
        <w:pStyle w:val="Heading2"/>
        <w:rPr>
          <w:rFonts w:eastAsiaTheme="minorEastAsia"/>
        </w:rPr>
      </w:pPr>
      <w:bookmarkStart w:id="7652" w:name="_Toc73963216"/>
      <w:bookmarkStart w:id="7653" w:name="_Toc75260394"/>
      <w:bookmarkStart w:id="7654" w:name="_Toc75275942"/>
      <w:bookmarkStart w:id="7655" w:name="_Toc75276452"/>
      <w:bookmarkStart w:id="7656" w:name="_Toc76541951"/>
      <w:bookmarkStart w:id="7657" w:name="_Toc82437722"/>
      <w:bookmarkStart w:id="7658" w:name="_Toc89945088"/>
      <w:bookmarkStart w:id="7659" w:name="_Toc98754106"/>
      <w:bookmarkStart w:id="7660" w:name="_Toc106179998"/>
      <w:bookmarkStart w:id="7661" w:name="_Toc106180509"/>
      <w:bookmarkStart w:id="7662" w:name="_Toc130396334"/>
      <w:bookmarkStart w:id="7663" w:name="_Toc137555610"/>
      <w:bookmarkStart w:id="7664" w:name="_Toc138857137"/>
      <w:bookmarkStart w:id="7665" w:name="_Toc138860996"/>
      <w:bookmarkStart w:id="7666" w:name="_Toc163217989"/>
      <w:r w:rsidRPr="00BE5108">
        <w:rPr>
          <w:rFonts w:eastAsiaTheme="minorEastAsia"/>
        </w:rPr>
        <w:t>H.7.0</w:t>
      </w:r>
      <w:r w:rsidR="00431A0C" w:rsidRPr="00BE5108">
        <w:rPr>
          <w:rFonts w:eastAsiaTheme="minorEastAsia"/>
        </w:rPr>
        <w:tab/>
      </w:r>
      <w:r w:rsidRPr="00BE5108">
        <w:rPr>
          <w:rFonts w:eastAsiaTheme="minorEastAsia"/>
        </w:rPr>
        <w:t>General</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67" w:name="_Toc73963217"/>
      <w:bookmarkStart w:id="7668" w:name="_Toc75260395"/>
      <w:bookmarkStart w:id="7669" w:name="_Toc75275943"/>
      <w:bookmarkStart w:id="7670" w:name="_Toc75276453"/>
      <w:bookmarkStart w:id="7671" w:name="_Toc76541952"/>
      <w:bookmarkStart w:id="7672" w:name="_Toc82437723"/>
      <w:bookmarkStart w:id="7673" w:name="_Toc89945089"/>
      <w:bookmarkStart w:id="7674" w:name="_Toc98754107"/>
      <w:bookmarkStart w:id="7675" w:name="_Toc106179999"/>
      <w:bookmarkStart w:id="7676" w:name="_Toc106180510"/>
      <w:bookmarkStart w:id="7677" w:name="_Toc130396335"/>
      <w:bookmarkStart w:id="7678" w:name="_Toc137555611"/>
      <w:bookmarkStart w:id="7679" w:name="_Toc138857138"/>
      <w:bookmarkStart w:id="7680" w:name="_Toc138860997"/>
      <w:bookmarkStart w:id="7681" w:name="_Toc16321799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C273FD"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C273FD"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C273FD"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C273FD"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82" w:name="_Toc73963218"/>
      <w:bookmarkStart w:id="7683" w:name="_Toc75260396"/>
      <w:bookmarkStart w:id="7684" w:name="_Toc75275944"/>
      <w:bookmarkStart w:id="7685" w:name="_Toc75276454"/>
      <w:bookmarkStart w:id="7686" w:name="_Toc76541953"/>
      <w:bookmarkStart w:id="7687" w:name="_Toc82437724"/>
      <w:bookmarkStart w:id="7688" w:name="_Toc89945090"/>
      <w:bookmarkStart w:id="7689" w:name="_Toc98754108"/>
      <w:bookmarkStart w:id="7690" w:name="_Toc106180000"/>
      <w:bookmarkStart w:id="7691" w:name="_Toc106180511"/>
      <w:bookmarkStart w:id="7692" w:name="_Toc130396336"/>
      <w:bookmarkStart w:id="7693" w:name="_Toc137555612"/>
      <w:bookmarkStart w:id="7694" w:name="_Toc138857139"/>
      <w:bookmarkStart w:id="7695" w:name="_Toc138860998"/>
      <w:bookmarkStart w:id="7696" w:name="_Toc163217991"/>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1BDAD943" w14:textId="77777777" w:rsidR="00054A22" w:rsidRPr="00BE5108" w:rsidRDefault="00054A22" w:rsidP="00EF3135">
      <w:pPr>
        <w:rPr>
          <w:rFonts w:eastAsiaTheme="minorEastAsia"/>
        </w:rPr>
      </w:pPr>
      <w:bookmarkStart w:id="7697" w:name="historyclause"/>
      <w:bookmarkEnd w:id="769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r w:rsidR="00BB77EE" w:rsidRPr="00D229FD" w14:paraId="299BC2F0" w14:textId="77777777" w:rsidTr="0055705D">
        <w:trPr>
          <w:jc w:val="center"/>
        </w:trPr>
        <w:tc>
          <w:tcPr>
            <w:tcW w:w="800" w:type="dxa"/>
            <w:shd w:val="solid" w:color="FFFFFF" w:fill="auto"/>
          </w:tcPr>
          <w:p w14:paraId="0913C563" w14:textId="30E4DCDB" w:rsidR="00BB77EE" w:rsidRDefault="00BB77EE" w:rsidP="008F6189">
            <w:pPr>
              <w:pStyle w:val="TAC"/>
              <w:rPr>
                <w:sz w:val="16"/>
                <w:szCs w:val="16"/>
              </w:rPr>
            </w:pPr>
            <w:r>
              <w:rPr>
                <w:sz w:val="16"/>
                <w:szCs w:val="16"/>
              </w:rPr>
              <w:t>2024-04</w:t>
            </w:r>
          </w:p>
        </w:tc>
        <w:tc>
          <w:tcPr>
            <w:tcW w:w="900" w:type="dxa"/>
            <w:shd w:val="solid" w:color="FFFFFF" w:fill="auto"/>
          </w:tcPr>
          <w:p w14:paraId="56882B73" w14:textId="0A696CDB" w:rsidR="00BB77EE" w:rsidRDefault="00BB77EE" w:rsidP="008F6189">
            <w:pPr>
              <w:pStyle w:val="TAC"/>
              <w:rPr>
                <w:sz w:val="16"/>
                <w:szCs w:val="16"/>
              </w:rPr>
            </w:pPr>
            <w:r>
              <w:rPr>
                <w:sz w:val="16"/>
                <w:szCs w:val="16"/>
              </w:rPr>
              <w:t>RAN#103</w:t>
            </w:r>
          </w:p>
        </w:tc>
        <w:tc>
          <w:tcPr>
            <w:tcW w:w="994" w:type="dxa"/>
            <w:shd w:val="solid" w:color="FFFFFF" w:fill="auto"/>
          </w:tcPr>
          <w:p w14:paraId="40F7CC5C" w14:textId="475B77FB" w:rsidR="00BB77EE" w:rsidRPr="008F6189" w:rsidRDefault="00BB77EE" w:rsidP="008F6189">
            <w:pPr>
              <w:pStyle w:val="TAC"/>
              <w:rPr>
                <w:sz w:val="16"/>
                <w:szCs w:val="16"/>
              </w:rPr>
            </w:pPr>
            <w:r w:rsidRPr="00BB77EE">
              <w:rPr>
                <w:sz w:val="16"/>
                <w:szCs w:val="16"/>
              </w:rPr>
              <w:t>RP-240560</w:t>
            </w:r>
          </w:p>
        </w:tc>
        <w:tc>
          <w:tcPr>
            <w:tcW w:w="566" w:type="dxa"/>
            <w:shd w:val="solid" w:color="FFFFFF" w:fill="auto"/>
          </w:tcPr>
          <w:p w14:paraId="7D67BE0F" w14:textId="2B250363" w:rsidR="00BB77EE" w:rsidRPr="008F6189" w:rsidRDefault="00BB77EE" w:rsidP="008F6189">
            <w:pPr>
              <w:pStyle w:val="TAL"/>
              <w:rPr>
                <w:sz w:val="16"/>
                <w:szCs w:val="16"/>
              </w:rPr>
            </w:pPr>
            <w:r>
              <w:rPr>
                <w:sz w:val="16"/>
                <w:szCs w:val="16"/>
              </w:rPr>
              <w:t>0041</w:t>
            </w:r>
          </w:p>
        </w:tc>
        <w:tc>
          <w:tcPr>
            <w:tcW w:w="567" w:type="dxa"/>
            <w:shd w:val="solid" w:color="FFFFFF" w:fill="auto"/>
          </w:tcPr>
          <w:p w14:paraId="0FF34116" w14:textId="77777777" w:rsidR="00BB77EE" w:rsidRPr="008F6189" w:rsidRDefault="00BB77EE" w:rsidP="008F6189">
            <w:pPr>
              <w:pStyle w:val="TAR"/>
              <w:rPr>
                <w:sz w:val="16"/>
                <w:szCs w:val="16"/>
              </w:rPr>
            </w:pPr>
          </w:p>
        </w:tc>
        <w:tc>
          <w:tcPr>
            <w:tcW w:w="425" w:type="dxa"/>
            <w:shd w:val="solid" w:color="FFFFFF" w:fill="auto"/>
          </w:tcPr>
          <w:p w14:paraId="02149162" w14:textId="39F18BA8" w:rsidR="00BB77EE" w:rsidRPr="008F6189" w:rsidRDefault="00BB77EE" w:rsidP="008F6189">
            <w:pPr>
              <w:pStyle w:val="TAC"/>
              <w:rPr>
                <w:sz w:val="16"/>
                <w:szCs w:val="16"/>
              </w:rPr>
            </w:pPr>
            <w:r>
              <w:rPr>
                <w:sz w:val="16"/>
                <w:szCs w:val="16"/>
              </w:rPr>
              <w:t>F</w:t>
            </w:r>
          </w:p>
        </w:tc>
        <w:tc>
          <w:tcPr>
            <w:tcW w:w="4679" w:type="dxa"/>
            <w:shd w:val="solid" w:color="FFFFFF" w:fill="auto"/>
          </w:tcPr>
          <w:p w14:paraId="6A1A0C67" w14:textId="0F8B29DF" w:rsidR="00BB77EE" w:rsidRPr="008F6189" w:rsidRDefault="00BB77EE" w:rsidP="008F6189">
            <w:pPr>
              <w:pStyle w:val="TAL"/>
              <w:rPr>
                <w:sz w:val="16"/>
                <w:szCs w:val="16"/>
              </w:rPr>
            </w:pPr>
            <w:r w:rsidRPr="00BB77EE">
              <w:rPr>
                <w:sz w:val="16"/>
                <w:szCs w:val="16"/>
              </w:rPr>
              <w:t>(NR_IAB-Perf) CR for TS 38.176-1, Correction on Classes for IAB-DU</w:t>
            </w:r>
          </w:p>
        </w:tc>
        <w:tc>
          <w:tcPr>
            <w:tcW w:w="708" w:type="dxa"/>
            <w:shd w:val="solid" w:color="FFFFFF" w:fill="auto"/>
          </w:tcPr>
          <w:p w14:paraId="045AC748" w14:textId="2DC1DAC7" w:rsidR="00BB77EE" w:rsidRDefault="00BB77EE" w:rsidP="008F6189">
            <w:pPr>
              <w:pStyle w:val="TAC"/>
              <w:rPr>
                <w:sz w:val="16"/>
                <w:szCs w:val="16"/>
              </w:rPr>
            </w:pPr>
            <w:r>
              <w:rPr>
                <w:sz w:val="16"/>
                <w:szCs w:val="16"/>
              </w:rPr>
              <w:t>16.8.0</w:t>
            </w:r>
          </w:p>
        </w:tc>
      </w:tr>
      <w:tr w:rsidR="00BB77EE" w:rsidRPr="00D229FD" w14:paraId="2D16C1C7" w14:textId="77777777" w:rsidTr="00B24F5A">
        <w:trPr>
          <w:trHeight w:val="1059"/>
          <w:jc w:val="center"/>
        </w:trPr>
        <w:tc>
          <w:tcPr>
            <w:tcW w:w="800" w:type="dxa"/>
            <w:shd w:val="solid" w:color="FFFFFF" w:fill="auto"/>
          </w:tcPr>
          <w:p w14:paraId="18240242" w14:textId="24CFB36A" w:rsidR="00BB77EE" w:rsidRDefault="00BB77EE" w:rsidP="00BB77EE">
            <w:pPr>
              <w:pStyle w:val="TAC"/>
              <w:rPr>
                <w:sz w:val="16"/>
                <w:szCs w:val="16"/>
              </w:rPr>
            </w:pPr>
            <w:r>
              <w:rPr>
                <w:sz w:val="16"/>
                <w:szCs w:val="16"/>
              </w:rPr>
              <w:t>2024-04</w:t>
            </w:r>
          </w:p>
        </w:tc>
        <w:tc>
          <w:tcPr>
            <w:tcW w:w="900" w:type="dxa"/>
            <w:shd w:val="solid" w:color="FFFFFF" w:fill="auto"/>
          </w:tcPr>
          <w:p w14:paraId="387768FB" w14:textId="4F22BF3A" w:rsidR="00BB77EE" w:rsidRDefault="00BB77EE" w:rsidP="00BB77EE">
            <w:pPr>
              <w:pStyle w:val="TAC"/>
              <w:rPr>
                <w:sz w:val="16"/>
                <w:szCs w:val="16"/>
              </w:rPr>
            </w:pPr>
            <w:r>
              <w:rPr>
                <w:sz w:val="16"/>
                <w:szCs w:val="16"/>
              </w:rPr>
              <w:t>RAN#103</w:t>
            </w:r>
          </w:p>
        </w:tc>
        <w:tc>
          <w:tcPr>
            <w:tcW w:w="994" w:type="dxa"/>
            <w:shd w:val="solid" w:color="FFFFFF" w:fill="auto"/>
          </w:tcPr>
          <w:p w14:paraId="58033834" w14:textId="434B10C4" w:rsidR="00BB77EE" w:rsidRPr="008F6189" w:rsidRDefault="00BB77EE" w:rsidP="00BB77EE">
            <w:pPr>
              <w:pStyle w:val="TAC"/>
              <w:rPr>
                <w:sz w:val="16"/>
                <w:szCs w:val="16"/>
              </w:rPr>
            </w:pPr>
            <w:r w:rsidRPr="00BB77EE">
              <w:rPr>
                <w:sz w:val="16"/>
                <w:szCs w:val="16"/>
              </w:rPr>
              <w:t>RP-240590</w:t>
            </w:r>
          </w:p>
        </w:tc>
        <w:tc>
          <w:tcPr>
            <w:tcW w:w="566" w:type="dxa"/>
            <w:shd w:val="solid" w:color="FFFFFF" w:fill="auto"/>
          </w:tcPr>
          <w:p w14:paraId="0E9006A0" w14:textId="5D06ED2F" w:rsidR="00BB77EE" w:rsidRPr="008F6189" w:rsidRDefault="00BB77EE" w:rsidP="00BB77EE">
            <w:pPr>
              <w:pStyle w:val="TAL"/>
              <w:rPr>
                <w:sz w:val="16"/>
                <w:szCs w:val="16"/>
              </w:rPr>
            </w:pPr>
            <w:r>
              <w:rPr>
                <w:sz w:val="16"/>
                <w:szCs w:val="16"/>
              </w:rPr>
              <w:t>0044</w:t>
            </w:r>
          </w:p>
        </w:tc>
        <w:tc>
          <w:tcPr>
            <w:tcW w:w="567" w:type="dxa"/>
            <w:shd w:val="solid" w:color="FFFFFF" w:fill="auto"/>
          </w:tcPr>
          <w:p w14:paraId="465AD289" w14:textId="77777777" w:rsidR="00BB77EE" w:rsidRPr="008F6189" w:rsidRDefault="00BB77EE" w:rsidP="00BB77EE">
            <w:pPr>
              <w:pStyle w:val="TAR"/>
              <w:rPr>
                <w:sz w:val="16"/>
                <w:szCs w:val="16"/>
              </w:rPr>
            </w:pPr>
          </w:p>
        </w:tc>
        <w:tc>
          <w:tcPr>
            <w:tcW w:w="425" w:type="dxa"/>
            <w:shd w:val="solid" w:color="FFFFFF" w:fill="auto"/>
          </w:tcPr>
          <w:p w14:paraId="254BA444" w14:textId="39C3187C" w:rsidR="00BB77EE" w:rsidRPr="008F6189" w:rsidRDefault="00BB77EE" w:rsidP="00BB77EE">
            <w:pPr>
              <w:pStyle w:val="TAC"/>
              <w:rPr>
                <w:sz w:val="16"/>
                <w:szCs w:val="16"/>
              </w:rPr>
            </w:pPr>
            <w:r>
              <w:rPr>
                <w:sz w:val="16"/>
                <w:szCs w:val="16"/>
              </w:rPr>
              <w:t>F</w:t>
            </w:r>
          </w:p>
        </w:tc>
        <w:tc>
          <w:tcPr>
            <w:tcW w:w="4679" w:type="dxa"/>
            <w:shd w:val="solid" w:color="FFFFFF" w:fill="auto"/>
          </w:tcPr>
          <w:p w14:paraId="61E99E04" w14:textId="75AFDEBC" w:rsidR="00BB77EE" w:rsidRPr="008F6189" w:rsidRDefault="00BB77EE" w:rsidP="00BB77EE">
            <w:pPr>
              <w:pStyle w:val="TAL"/>
              <w:rPr>
                <w:sz w:val="16"/>
                <w:szCs w:val="16"/>
              </w:rPr>
            </w:pPr>
            <w:r w:rsidRPr="00BB77EE">
              <w:rPr>
                <w:sz w:val="16"/>
                <w:szCs w:val="16"/>
              </w:rPr>
              <w:t>(NR_IAB-Perf) CR for TS 38.176-1, Correction due to scaling factor for IAB-MT type 1-O changes</w:t>
            </w:r>
          </w:p>
        </w:tc>
        <w:tc>
          <w:tcPr>
            <w:tcW w:w="708" w:type="dxa"/>
            <w:shd w:val="solid" w:color="FFFFFF" w:fill="auto"/>
          </w:tcPr>
          <w:p w14:paraId="5A5FED12" w14:textId="116F494B" w:rsidR="00BB77EE" w:rsidRDefault="00BB77EE" w:rsidP="00BB77EE">
            <w:pPr>
              <w:pStyle w:val="TAC"/>
              <w:rPr>
                <w:sz w:val="16"/>
                <w:szCs w:val="16"/>
              </w:rPr>
            </w:pPr>
            <w:r>
              <w:rPr>
                <w:sz w:val="16"/>
                <w:szCs w:val="16"/>
              </w:rPr>
              <w:t>16.8.0</w:t>
            </w:r>
          </w:p>
        </w:tc>
      </w:tr>
      <w:tr w:rsidR="00BB77EE" w:rsidRPr="00D229FD" w14:paraId="65B619F9" w14:textId="77777777" w:rsidTr="0055705D">
        <w:trPr>
          <w:jc w:val="center"/>
        </w:trPr>
        <w:tc>
          <w:tcPr>
            <w:tcW w:w="800" w:type="dxa"/>
            <w:shd w:val="solid" w:color="FFFFFF" w:fill="auto"/>
          </w:tcPr>
          <w:p w14:paraId="6B5B7EE4" w14:textId="50155881" w:rsidR="00BB77EE" w:rsidRDefault="00BB77EE" w:rsidP="00BB77EE">
            <w:pPr>
              <w:pStyle w:val="TAC"/>
              <w:rPr>
                <w:sz w:val="16"/>
                <w:szCs w:val="16"/>
              </w:rPr>
            </w:pPr>
            <w:r>
              <w:rPr>
                <w:sz w:val="16"/>
                <w:szCs w:val="16"/>
              </w:rPr>
              <w:t>2024-04</w:t>
            </w:r>
          </w:p>
        </w:tc>
        <w:tc>
          <w:tcPr>
            <w:tcW w:w="900" w:type="dxa"/>
            <w:shd w:val="solid" w:color="FFFFFF" w:fill="auto"/>
          </w:tcPr>
          <w:p w14:paraId="301FD6F5" w14:textId="5DF12188" w:rsidR="00BB77EE" w:rsidRDefault="00BB77EE" w:rsidP="00BB77EE">
            <w:pPr>
              <w:pStyle w:val="TAC"/>
              <w:rPr>
                <w:sz w:val="16"/>
                <w:szCs w:val="16"/>
              </w:rPr>
            </w:pPr>
            <w:r>
              <w:rPr>
                <w:sz w:val="16"/>
                <w:szCs w:val="16"/>
              </w:rPr>
              <w:t>RAN#103</w:t>
            </w:r>
          </w:p>
        </w:tc>
        <w:tc>
          <w:tcPr>
            <w:tcW w:w="994" w:type="dxa"/>
            <w:shd w:val="solid" w:color="FFFFFF" w:fill="auto"/>
          </w:tcPr>
          <w:p w14:paraId="50863EA8" w14:textId="69C9E506" w:rsidR="00BB77EE" w:rsidRPr="008F6189" w:rsidRDefault="00D448C4" w:rsidP="00BB77EE">
            <w:pPr>
              <w:pStyle w:val="TAC"/>
              <w:rPr>
                <w:sz w:val="16"/>
                <w:szCs w:val="16"/>
              </w:rPr>
            </w:pPr>
            <w:r w:rsidRPr="00BB77EE">
              <w:rPr>
                <w:sz w:val="16"/>
                <w:szCs w:val="16"/>
              </w:rPr>
              <w:t>RP-240560</w:t>
            </w:r>
          </w:p>
        </w:tc>
        <w:tc>
          <w:tcPr>
            <w:tcW w:w="566" w:type="dxa"/>
            <w:shd w:val="solid" w:color="FFFFFF" w:fill="auto"/>
          </w:tcPr>
          <w:p w14:paraId="491EA213" w14:textId="4DF01C82" w:rsidR="00BB77EE" w:rsidRPr="008F6189" w:rsidRDefault="00BB77EE" w:rsidP="00BB77EE">
            <w:pPr>
              <w:pStyle w:val="TAL"/>
              <w:rPr>
                <w:sz w:val="16"/>
                <w:szCs w:val="16"/>
              </w:rPr>
            </w:pPr>
            <w:r>
              <w:rPr>
                <w:sz w:val="16"/>
                <w:szCs w:val="16"/>
              </w:rPr>
              <w:t>0048</w:t>
            </w:r>
          </w:p>
        </w:tc>
        <w:tc>
          <w:tcPr>
            <w:tcW w:w="567" w:type="dxa"/>
            <w:shd w:val="solid" w:color="FFFFFF" w:fill="auto"/>
          </w:tcPr>
          <w:p w14:paraId="373C9416" w14:textId="77777777" w:rsidR="00BB77EE" w:rsidRPr="008F6189" w:rsidRDefault="00BB77EE" w:rsidP="00BB77EE">
            <w:pPr>
              <w:pStyle w:val="TAR"/>
              <w:rPr>
                <w:sz w:val="16"/>
                <w:szCs w:val="16"/>
              </w:rPr>
            </w:pPr>
          </w:p>
        </w:tc>
        <w:tc>
          <w:tcPr>
            <w:tcW w:w="425" w:type="dxa"/>
            <w:shd w:val="solid" w:color="FFFFFF" w:fill="auto"/>
          </w:tcPr>
          <w:p w14:paraId="2A09DA06" w14:textId="5F31A0EC" w:rsidR="00BB77EE" w:rsidRPr="008F6189" w:rsidRDefault="00BB77EE" w:rsidP="00BB77EE">
            <w:pPr>
              <w:pStyle w:val="TAC"/>
              <w:rPr>
                <w:sz w:val="16"/>
                <w:szCs w:val="16"/>
              </w:rPr>
            </w:pPr>
            <w:r>
              <w:rPr>
                <w:sz w:val="16"/>
                <w:szCs w:val="16"/>
              </w:rPr>
              <w:t>F</w:t>
            </w:r>
          </w:p>
        </w:tc>
        <w:tc>
          <w:tcPr>
            <w:tcW w:w="4679" w:type="dxa"/>
            <w:shd w:val="solid" w:color="FFFFFF" w:fill="auto"/>
          </w:tcPr>
          <w:p w14:paraId="56FDDD56" w14:textId="002E6953" w:rsidR="00BB77EE" w:rsidRPr="008F6189" w:rsidRDefault="00BB77EE" w:rsidP="00BB77EE">
            <w:pPr>
              <w:pStyle w:val="TAL"/>
              <w:rPr>
                <w:sz w:val="16"/>
                <w:szCs w:val="16"/>
              </w:rPr>
            </w:pPr>
            <w:r w:rsidRPr="00BB77EE">
              <w:rPr>
                <w:sz w:val="16"/>
                <w:szCs w:val="16"/>
              </w:rPr>
              <w:t>(NR_IAB-Perf)   CR for TS 38.176-1, Correction on IAB-MT Output power dynamics test requirements</w:t>
            </w:r>
          </w:p>
        </w:tc>
        <w:tc>
          <w:tcPr>
            <w:tcW w:w="708" w:type="dxa"/>
            <w:shd w:val="solid" w:color="FFFFFF" w:fill="auto"/>
          </w:tcPr>
          <w:p w14:paraId="64211F2E" w14:textId="2DC3AD9A" w:rsidR="00BB77EE" w:rsidRDefault="00BB77EE" w:rsidP="00BB77EE">
            <w:pPr>
              <w:pStyle w:val="TAC"/>
              <w:rPr>
                <w:sz w:val="16"/>
                <w:szCs w:val="16"/>
              </w:rPr>
            </w:pPr>
            <w:r>
              <w:rPr>
                <w:sz w:val="16"/>
                <w:szCs w:val="16"/>
              </w:rPr>
              <w:t>16.8.0</w:t>
            </w:r>
          </w:p>
        </w:tc>
      </w:tr>
      <w:tr w:rsidR="005F503C" w:rsidRPr="00D229FD" w14:paraId="7ED08C34" w14:textId="77777777" w:rsidTr="0055705D">
        <w:trPr>
          <w:jc w:val="center"/>
        </w:trPr>
        <w:tc>
          <w:tcPr>
            <w:tcW w:w="800" w:type="dxa"/>
            <w:shd w:val="solid" w:color="FFFFFF" w:fill="auto"/>
          </w:tcPr>
          <w:p w14:paraId="1E92201E" w14:textId="44BC1046" w:rsidR="005F503C" w:rsidRDefault="005F503C" w:rsidP="005F503C">
            <w:pPr>
              <w:pStyle w:val="TAC"/>
              <w:rPr>
                <w:sz w:val="16"/>
                <w:szCs w:val="16"/>
              </w:rPr>
            </w:pPr>
            <w:r>
              <w:rPr>
                <w:sz w:val="16"/>
                <w:szCs w:val="16"/>
              </w:rPr>
              <w:t>2024-06</w:t>
            </w:r>
          </w:p>
        </w:tc>
        <w:tc>
          <w:tcPr>
            <w:tcW w:w="900" w:type="dxa"/>
            <w:shd w:val="solid" w:color="FFFFFF" w:fill="auto"/>
          </w:tcPr>
          <w:p w14:paraId="66E6DC30" w14:textId="6B169C45" w:rsidR="005F503C" w:rsidRDefault="005F503C" w:rsidP="005F503C">
            <w:pPr>
              <w:pStyle w:val="TAC"/>
              <w:rPr>
                <w:sz w:val="16"/>
                <w:szCs w:val="16"/>
              </w:rPr>
            </w:pPr>
            <w:r>
              <w:rPr>
                <w:sz w:val="16"/>
                <w:szCs w:val="16"/>
              </w:rPr>
              <w:t>RAN#103</w:t>
            </w:r>
          </w:p>
        </w:tc>
        <w:tc>
          <w:tcPr>
            <w:tcW w:w="994" w:type="dxa"/>
            <w:shd w:val="solid" w:color="FFFFFF" w:fill="auto"/>
          </w:tcPr>
          <w:p w14:paraId="7C253693" w14:textId="77777777" w:rsidR="005F503C" w:rsidRDefault="005F503C" w:rsidP="005F503C">
            <w:pPr>
              <w:overflowPunct/>
              <w:autoSpaceDE/>
              <w:autoSpaceDN/>
              <w:adjustRightInd/>
              <w:spacing w:after="0"/>
              <w:jc w:val="center"/>
              <w:textAlignment w:val="auto"/>
              <w:rPr>
                <w:rFonts w:ascii="Arial" w:hAnsi="Arial" w:cs="Arial"/>
                <w:sz w:val="16"/>
                <w:szCs w:val="16"/>
                <w:lang w:eastAsia="zh-CN"/>
              </w:rPr>
            </w:pPr>
            <w:r>
              <w:rPr>
                <w:rFonts w:ascii="Arial" w:hAnsi="Arial" w:cs="Arial"/>
                <w:sz w:val="16"/>
                <w:szCs w:val="16"/>
              </w:rPr>
              <w:t>RP-241397</w:t>
            </w:r>
          </w:p>
          <w:p w14:paraId="419A0D9B" w14:textId="77777777" w:rsidR="005F503C" w:rsidRPr="00BB77EE" w:rsidRDefault="005F503C" w:rsidP="005F503C">
            <w:pPr>
              <w:pStyle w:val="TAC"/>
              <w:jc w:val="left"/>
              <w:rPr>
                <w:sz w:val="16"/>
                <w:szCs w:val="16"/>
              </w:rPr>
            </w:pPr>
          </w:p>
        </w:tc>
        <w:tc>
          <w:tcPr>
            <w:tcW w:w="566" w:type="dxa"/>
            <w:shd w:val="solid" w:color="FFFFFF" w:fill="auto"/>
          </w:tcPr>
          <w:p w14:paraId="4E08C9ED" w14:textId="0F818A1B" w:rsidR="005F503C" w:rsidRDefault="005F503C" w:rsidP="005F503C">
            <w:pPr>
              <w:pStyle w:val="TAL"/>
              <w:rPr>
                <w:sz w:val="16"/>
                <w:szCs w:val="16"/>
              </w:rPr>
            </w:pPr>
            <w:r>
              <w:rPr>
                <w:rFonts w:cs="Arial"/>
                <w:sz w:val="16"/>
                <w:szCs w:val="16"/>
              </w:rPr>
              <w:t>0051</w:t>
            </w:r>
          </w:p>
        </w:tc>
        <w:tc>
          <w:tcPr>
            <w:tcW w:w="567" w:type="dxa"/>
            <w:shd w:val="solid" w:color="FFFFFF" w:fill="auto"/>
          </w:tcPr>
          <w:p w14:paraId="4237620A" w14:textId="779BD824" w:rsidR="005F503C" w:rsidRPr="008F6189" w:rsidRDefault="005F503C" w:rsidP="005F503C">
            <w:pPr>
              <w:pStyle w:val="TAR"/>
              <w:rPr>
                <w:sz w:val="16"/>
                <w:szCs w:val="16"/>
              </w:rPr>
            </w:pPr>
            <w:r>
              <w:rPr>
                <w:rFonts w:cs="Arial"/>
                <w:sz w:val="16"/>
                <w:szCs w:val="16"/>
              </w:rPr>
              <w:t> </w:t>
            </w:r>
          </w:p>
        </w:tc>
        <w:tc>
          <w:tcPr>
            <w:tcW w:w="425" w:type="dxa"/>
            <w:shd w:val="solid" w:color="FFFFFF" w:fill="auto"/>
          </w:tcPr>
          <w:p w14:paraId="61B8E469" w14:textId="30BFCEF8" w:rsidR="005F503C" w:rsidRDefault="005F503C" w:rsidP="005F503C">
            <w:pPr>
              <w:pStyle w:val="TAC"/>
              <w:rPr>
                <w:sz w:val="16"/>
                <w:szCs w:val="16"/>
              </w:rPr>
            </w:pPr>
            <w:r>
              <w:rPr>
                <w:rFonts w:cs="Arial"/>
                <w:sz w:val="16"/>
                <w:szCs w:val="16"/>
              </w:rPr>
              <w:t>F</w:t>
            </w:r>
          </w:p>
        </w:tc>
        <w:tc>
          <w:tcPr>
            <w:tcW w:w="4679" w:type="dxa"/>
            <w:shd w:val="solid" w:color="FFFFFF" w:fill="auto"/>
          </w:tcPr>
          <w:p w14:paraId="1A2EDD78" w14:textId="77777777" w:rsidR="005F503C" w:rsidRDefault="005F503C" w:rsidP="005F503C">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CR to 38.176-1: Correction of test tolerance value for IAB-MT total power dynamic range (rel-16)</w:t>
            </w:r>
          </w:p>
          <w:p w14:paraId="0D1F74A0" w14:textId="77777777" w:rsidR="005F503C" w:rsidRPr="00BB77EE" w:rsidRDefault="005F503C" w:rsidP="005F503C">
            <w:pPr>
              <w:pStyle w:val="TAL"/>
              <w:rPr>
                <w:sz w:val="16"/>
                <w:szCs w:val="16"/>
              </w:rPr>
            </w:pPr>
          </w:p>
        </w:tc>
        <w:tc>
          <w:tcPr>
            <w:tcW w:w="708" w:type="dxa"/>
            <w:shd w:val="solid" w:color="FFFFFF" w:fill="auto"/>
          </w:tcPr>
          <w:p w14:paraId="0AC9E7DC" w14:textId="6E1A46A9" w:rsidR="005F503C" w:rsidRDefault="005F503C" w:rsidP="005F503C">
            <w:pPr>
              <w:pStyle w:val="TAC"/>
              <w:rPr>
                <w:sz w:val="16"/>
                <w:szCs w:val="16"/>
              </w:rPr>
            </w:pPr>
            <w:r>
              <w:rPr>
                <w:sz w:val="16"/>
                <w:szCs w:val="16"/>
              </w:rPr>
              <w:t>16.8.0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2B122" w14:textId="77777777" w:rsidR="003926B4" w:rsidRPr="008025B8" w:rsidRDefault="003926B4">
      <w:pPr>
        <w:rPr>
          <w:rFonts w:eastAsiaTheme="minorEastAsia"/>
        </w:rPr>
      </w:pPr>
      <w:r w:rsidRPr="008025B8">
        <w:rPr>
          <w:rFonts w:eastAsiaTheme="minorEastAsia"/>
        </w:rPr>
        <w:separator/>
      </w:r>
    </w:p>
  </w:endnote>
  <w:endnote w:type="continuationSeparator" w:id="0">
    <w:p w14:paraId="3AE847BF" w14:textId="77777777" w:rsidR="003926B4" w:rsidRPr="008025B8" w:rsidRDefault="003926B4">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1DDA9F" w14:textId="77777777" w:rsidR="003926B4" w:rsidRPr="008025B8" w:rsidRDefault="003926B4">
      <w:pPr>
        <w:rPr>
          <w:rFonts w:eastAsiaTheme="minorEastAsia"/>
        </w:rPr>
      </w:pPr>
      <w:r w:rsidRPr="008025B8">
        <w:rPr>
          <w:rFonts w:eastAsiaTheme="minorEastAsia"/>
        </w:rPr>
        <w:separator/>
      </w:r>
    </w:p>
  </w:footnote>
  <w:footnote w:type="continuationSeparator" w:id="0">
    <w:p w14:paraId="2786D4C3" w14:textId="77777777" w:rsidR="003926B4" w:rsidRPr="008025B8" w:rsidRDefault="003926B4">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9767B8F"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C273FD">
      <w:rPr>
        <w:rFonts w:ascii="Arial" w:eastAsiaTheme="minorEastAsia" w:hAnsi="Arial" w:cs="Arial"/>
        <w:b/>
        <w:noProof/>
        <w:sz w:val="18"/>
        <w:szCs w:val="18"/>
      </w:rPr>
      <w:t>3GPP TS 38.176-1 V16.9.0 (2024-06)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60D56F0"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C273FD">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33F9"/>
    <w:rsid w:val="003355C3"/>
    <w:rsid w:val="00337BAB"/>
    <w:rsid w:val="003448CD"/>
    <w:rsid w:val="00345ACA"/>
    <w:rsid w:val="0035462D"/>
    <w:rsid w:val="00360C4F"/>
    <w:rsid w:val="003671B1"/>
    <w:rsid w:val="00371159"/>
    <w:rsid w:val="00371FDB"/>
    <w:rsid w:val="00376295"/>
    <w:rsid w:val="003765B8"/>
    <w:rsid w:val="003823B6"/>
    <w:rsid w:val="0038613B"/>
    <w:rsid w:val="003926B4"/>
    <w:rsid w:val="00392ACA"/>
    <w:rsid w:val="003A2ECC"/>
    <w:rsid w:val="003A4350"/>
    <w:rsid w:val="003B4DE0"/>
    <w:rsid w:val="003C3971"/>
    <w:rsid w:val="003E2A5F"/>
    <w:rsid w:val="003F1A86"/>
    <w:rsid w:val="00412605"/>
    <w:rsid w:val="004221DF"/>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5F503C"/>
    <w:rsid w:val="0060001F"/>
    <w:rsid w:val="00602AEA"/>
    <w:rsid w:val="00614FDF"/>
    <w:rsid w:val="0062020F"/>
    <w:rsid w:val="00620F7A"/>
    <w:rsid w:val="00623D73"/>
    <w:rsid w:val="0063543D"/>
    <w:rsid w:val="00645AB0"/>
    <w:rsid w:val="00647114"/>
    <w:rsid w:val="00660E25"/>
    <w:rsid w:val="00665CC4"/>
    <w:rsid w:val="006725BC"/>
    <w:rsid w:val="00672BE1"/>
    <w:rsid w:val="00673DEA"/>
    <w:rsid w:val="006A0418"/>
    <w:rsid w:val="006A323F"/>
    <w:rsid w:val="006A517E"/>
    <w:rsid w:val="006B30D0"/>
    <w:rsid w:val="006B337C"/>
    <w:rsid w:val="006C2A43"/>
    <w:rsid w:val="006C3D95"/>
    <w:rsid w:val="006E01F2"/>
    <w:rsid w:val="006E5C86"/>
    <w:rsid w:val="006E6B1B"/>
    <w:rsid w:val="00701116"/>
    <w:rsid w:val="007102EA"/>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A6409"/>
    <w:rsid w:val="008B50DA"/>
    <w:rsid w:val="008B7162"/>
    <w:rsid w:val="008C2B94"/>
    <w:rsid w:val="008C384C"/>
    <w:rsid w:val="008C5635"/>
    <w:rsid w:val="008D3EE5"/>
    <w:rsid w:val="008D5D1C"/>
    <w:rsid w:val="008D5F80"/>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71936"/>
    <w:rsid w:val="00975A6B"/>
    <w:rsid w:val="00980189"/>
    <w:rsid w:val="00992EA7"/>
    <w:rsid w:val="00997B97"/>
    <w:rsid w:val="009B78E2"/>
    <w:rsid w:val="009C4FD4"/>
    <w:rsid w:val="009C7587"/>
    <w:rsid w:val="009D5C18"/>
    <w:rsid w:val="009F37B7"/>
    <w:rsid w:val="009F5265"/>
    <w:rsid w:val="00A10F02"/>
    <w:rsid w:val="00A164B4"/>
    <w:rsid w:val="00A2254A"/>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A0F2F"/>
    <w:rsid w:val="00AB3799"/>
    <w:rsid w:val="00AC572F"/>
    <w:rsid w:val="00AC6BC6"/>
    <w:rsid w:val="00AD1976"/>
    <w:rsid w:val="00AD5F8C"/>
    <w:rsid w:val="00AE65E2"/>
    <w:rsid w:val="00AF5CDD"/>
    <w:rsid w:val="00B045F3"/>
    <w:rsid w:val="00B15449"/>
    <w:rsid w:val="00B24F5A"/>
    <w:rsid w:val="00B2672D"/>
    <w:rsid w:val="00B30A39"/>
    <w:rsid w:val="00B37129"/>
    <w:rsid w:val="00B376C1"/>
    <w:rsid w:val="00B41A40"/>
    <w:rsid w:val="00B4590E"/>
    <w:rsid w:val="00B4666F"/>
    <w:rsid w:val="00B6284C"/>
    <w:rsid w:val="00B93086"/>
    <w:rsid w:val="00BA19ED"/>
    <w:rsid w:val="00BA387F"/>
    <w:rsid w:val="00BA433A"/>
    <w:rsid w:val="00BA4B8D"/>
    <w:rsid w:val="00BA6BAA"/>
    <w:rsid w:val="00BB0386"/>
    <w:rsid w:val="00BB77EE"/>
    <w:rsid w:val="00BC0F7D"/>
    <w:rsid w:val="00BD2812"/>
    <w:rsid w:val="00BD7D31"/>
    <w:rsid w:val="00BE3255"/>
    <w:rsid w:val="00BE5108"/>
    <w:rsid w:val="00BF128E"/>
    <w:rsid w:val="00C07071"/>
    <w:rsid w:val="00C0725D"/>
    <w:rsid w:val="00C074DD"/>
    <w:rsid w:val="00C1496A"/>
    <w:rsid w:val="00C23BDF"/>
    <w:rsid w:val="00C2732A"/>
    <w:rsid w:val="00C273FD"/>
    <w:rsid w:val="00C30BB8"/>
    <w:rsid w:val="00C33079"/>
    <w:rsid w:val="00C36564"/>
    <w:rsid w:val="00C403DD"/>
    <w:rsid w:val="00C45231"/>
    <w:rsid w:val="00C47591"/>
    <w:rsid w:val="00C640F0"/>
    <w:rsid w:val="00C6770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3D97"/>
    <w:rsid w:val="00D244FC"/>
    <w:rsid w:val="00D25564"/>
    <w:rsid w:val="00D27117"/>
    <w:rsid w:val="00D31349"/>
    <w:rsid w:val="00D448C4"/>
    <w:rsid w:val="00D46E36"/>
    <w:rsid w:val="00D47065"/>
    <w:rsid w:val="00D51631"/>
    <w:rsid w:val="00D54A3B"/>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41AC"/>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8D5D1C"/>
  </w:style>
  <w:style w:type="paragraph" w:styleId="BodyTextFirstIndent">
    <w:name w:val="Body Text First Indent"/>
    <w:basedOn w:val="BodyText"/>
    <w:link w:val="BodyTextFirstIndentChar"/>
    <w:rsid w:val="008D5D1C"/>
    <w:pPr>
      <w:ind w:firstLine="360"/>
    </w:pPr>
    <w:rPr>
      <w:rFonts w:eastAsia="Times New Roman"/>
    </w:rPr>
  </w:style>
  <w:style w:type="character" w:customStyle="1" w:styleId="BodyTextFirstIndentChar">
    <w:name w:val="Body Text First Indent Char"/>
    <w:basedOn w:val="BodyTextChar"/>
    <w:link w:val="BodyTextFirstIndent"/>
    <w:rsid w:val="008D5D1C"/>
    <w:rPr>
      <w:rFonts w:eastAsia="Times New Roman"/>
      <w:lang w:eastAsia="en-US"/>
    </w:rPr>
  </w:style>
  <w:style w:type="paragraph" w:styleId="BodyTextFirstIndent2">
    <w:name w:val="Body Text First Indent 2"/>
    <w:basedOn w:val="BodyTextIndent"/>
    <w:link w:val="BodyTextFirstIndent2Char"/>
    <w:rsid w:val="008D5D1C"/>
    <w:pPr>
      <w:spacing w:after="180"/>
      <w:ind w:left="360" w:firstLine="360"/>
    </w:pPr>
  </w:style>
  <w:style w:type="character" w:customStyle="1" w:styleId="BodyTextFirstIndent2Char">
    <w:name w:val="Body Text First Indent 2 Char"/>
    <w:basedOn w:val="BodyTextIndentChar"/>
    <w:link w:val="BodyTextFirstIndent2"/>
    <w:rsid w:val="008D5D1C"/>
    <w:rPr>
      <w:rFonts w:eastAsia="Times New Roman"/>
      <w:lang w:eastAsia="en-US"/>
    </w:rPr>
  </w:style>
  <w:style w:type="paragraph" w:styleId="Closing">
    <w:name w:val="Closing"/>
    <w:basedOn w:val="Normal"/>
    <w:link w:val="ClosingChar"/>
    <w:rsid w:val="008D5D1C"/>
    <w:pPr>
      <w:spacing w:after="0"/>
      <w:ind w:left="4320"/>
    </w:pPr>
  </w:style>
  <w:style w:type="character" w:customStyle="1" w:styleId="ClosingChar">
    <w:name w:val="Closing Char"/>
    <w:basedOn w:val="DefaultParagraphFont"/>
    <w:link w:val="Closing"/>
    <w:rsid w:val="008D5D1C"/>
    <w:rPr>
      <w:rFonts w:eastAsia="Times New Roman"/>
      <w:lang w:eastAsia="en-US"/>
    </w:rPr>
  </w:style>
  <w:style w:type="paragraph" w:styleId="E-mailSignature">
    <w:name w:val="E-mail Signature"/>
    <w:basedOn w:val="Normal"/>
    <w:link w:val="E-mailSignatureChar"/>
    <w:rsid w:val="008D5D1C"/>
    <w:pPr>
      <w:spacing w:after="0"/>
    </w:pPr>
  </w:style>
  <w:style w:type="character" w:customStyle="1" w:styleId="E-mailSignatureChar">
    <w:name w:val="E-mail Signature Char"/>
    <w:basedOn w:val="DefaultParagraphFont"/>
    <w:link w:val="E-mailSignature"/>
    <w:rsid w:val="008D5D1C"/>
    <w:rPr>
      <w:rFonts w:eastAsia="Times New Roman"/>
      <w:lang w:eastAsia="en-US"/>
    </w:rPr>
  </w:style>
  <w:style w:type="paragraph" w:styleId="EnvelopeAddress">
    <w:name w:val="envelope address"/>
    <w:basedOn w:val="Normal"/>
    <w:rsid w:val="008D5D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D5D1C"/>
    <w:pPr>
      <w:spacing w:after="0"/>
    </w:pPr>
    <w:rPr>
      <w:rFonts w:asciiTheme="majorHAnsi" w:eastAsiaTheme="majorEastAsia" w:hAnsiTheme="majorHAnsi" w:cstheme="majorBidi"/>
    </w:rPr>
  </w:style>
  <w:style w:type="paragraph" w:styleId="HTMLAddress">
    <w:name w:val="HTML Address"/>
    <w:basedOn w:val="Normal"/>
    <w:link w:val="HTMLAddressChar"/>
    <w:rsid w:val="008D5D1C"/>
    <w:pPr>
      <w:spacing w:after="0"/>
    </w:pPr>
    <w:rPr>
      <w:i/>
      <w:iCs/>
    </w:rPr>
  </w:style>
  <w:style w:type="character" w:customStyle="1" w:styleId="HTMLAddressChar">
    <w:name w:val="HTML Address Char"/>
    <w:basedOn w:val="DefaultParagraphFont"/>
    <w:link w:val="HTMLAddress"/>
    <w:rsid w:val="008D5D1C"/>
    <w:rPr>
      <w:rFonts w:eastAsia="Times New Roman"/>
      <w:i/>
      <w:iCs/>
      <w:lang w:eastAsia="en-US"/>
    </w:rPr>
  </w:style>
  <w:style w:type="paragraph" w:styleId="Index3">
    <w:name w:val="index 3"/>
    <w:basedOn w:val="Normal"/>
    <w:next w:val="Normal"/>
    <w:rsid w:val="008D5D1C"/>
    <w:pPr>
      <w:spacing w:after="0"/>
      <w:ind w:left="600" w:hanging="200"/>
    </w:pPr>
  </w:style>
  <w:style w:type="paragraph" w:styleId="Index4">
    <w:name w:val="index 4"/>
    <w:basedOn w:val="Normal"/>
    <w:next w:val="Normal"/>
    <w:rsid w:val="008D5D1C"/>
    <w:pPr>
      <w:spacing w:after="0"/>
      <w:ind w:left="800" w:hanging="200"/>
    </w:pPr>
  </w:style>
  <w:style w:type="paragraph" w:styleId="Index5">
    <w:name w:val="index 5"/>
    <w:basedOn w:val="Normal"/>
    <w:next w:val="Normal"/>
    <w:rsid w:val="008D5D1C"/>
    <w:pPr>
      <w:spacing w:after="0"/>
      <w:ind w:left="1000" w:hanging="200"/>
    </w:pPr>
  </w:style>
  <w:style w:type="paragraph" w:styleId="Index6">
    <w:name w:val="index 6"/>
    <w:basedOn w:val="Normal"/>
    <w:next w:val="Normal"/>
    <w:rsid w:val="008D5D1C"/>
    <w:pPr>
      <w:spacing w:after="0"/>
      <w:ind w:left="1200" w:hanging="200"/>
    </w:pPr>
  </w:style>
  <w:style w:type="paragraph" w:styleId="Index7">
    <w:name w:val="index 7"/>
    <w:basedOn w:val="Normal"/>
    <w:next w:val="Normal"/>
    <w:rsid w:val="008D5D1C"/>
    <w:pPr>
      <w:spacing w:after="0"/>
      <w:ind w:left="1400" w:hanging="200"/>
    </w:pPr>
  </w:style>
  <w:style w:type="paragraph" w:styleId="Index8">
    <w:name w:val="index 8"/>
    <w:basedOn w:val="Normal"/>
    <w:next w:val="Normal"/>
    <w:rsid w:val="008D5D1C"/>
    <w:pPr>
      <w:spacing w:after="0"/>
      <w:ind w:left="1600" w:hanging="200"/>
    </w:pPr>
  </w:style>
  <w:style w:type="paragraph" w:styleId="Index9">
    <w:name w:val="index 9"/>
    <w:basedOn w:val="Normal"/>
    <w:next w:val="Normal"/>
    <w:rsid w:val="008D5D1C"/>
    <w:pPr>
      <w:spacing w:after="0"/>
      <w:ind w:left="1800" w:hanging="200"/>
    </w:pPr>
  </w:style>
  <w:style w:type="paragraph" w:styleId="IntenseQuote">
    <w:name w:val="Intense Quote"/>
    <w:basedOn w:val="Normal"/>
    <w:next w:val="Normal"/>
    <w:link w:val="IntenseQuoteChar"/>
    <w:uiPriority w:val="30"/>
    <w:qFormat/>
    <w:rsid w:val="008D5D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D5D1C"/>
    <w:rPr>
      <w:rFonts w:eastAsia="Times New Roman"/>
      <w:i/>
      <w:iCs/>
      <w:color w:val="4472C4" w:themeColor="accent1"/>
      <w:lang w:eastAsia="en-US"/>
    </w:rPr>
  </w:style>
  <w:style w:type="paragraph" w:styleId="ListContinue">
    <w:name w:val="List Continue"/>
    <w:basedOn w:val="Normal"/>
    <w:rsid w:val="008D5D1C"/>
    <w:pPr>
      <w:spacing w:after="120"/>
      <w:ind w:left="360"/>
      <w:contextualSpacing/>
    </w:pPr>
  </w:style>
  <w:style w:type="paragraph" w:styleId="ListContinue2">
    <w:name w:val="List Continue 2"/>
    <w:basedOn w:val="Normal"/>
    <w:rsid w:val="008D5D1C"/>
    <w:pPr>
      <w:spacing w:after="120"/>
      <w:ind w:left="720"/>
      <w:contextualSpacing/>
    </w:pPr>
  </w:style>
  <w:style w:type="paragraph" w:styleId="ListContinue3">
    <w:name w:val="List Continue 3"/>
    <w:basedOn w:val="Normal"/>
    <w:rsid w:val="008D5D1C"/>
    <w:pPr>
      <w:spacing w:after="120"/>
      <w:ind w:left="1080"/>
      <w:contextualSpacing/>
    </w:pPr>
  </w:style>
  <w:style w:type="paragraph" w:styleId="ListContinue4">
    <w:name w:val="List Continue 4"/>
    <w:basedOn w:val="Normal"/>
    <w:rsid w:val="008D5D1C"/>
    <w:pPr>
      <w:spacing w:after="120"/>
      <w:ind w:left="1440"/>
      <w:contextualSpacing/>
    </w:pPr>
  </w:style>
  <w:style w:type="paragraph" w:styleId="ListContinue5">
    <w:name w:val="List Continue 5"/>
    <w:basedOn w:val="Normal"/>
    <w:rsid w:val="008D5D1C"/>
    <w:pPr>
      <w:spacing w:after="120"/>
      <w:ind w:left="1800"/>
      <w:contextualSpacing/>
    </w:pPr>
  </w:style>
  <w:style w:type="paragraph" w:styleId="MacroText">
    <w:name w:val="macro"/>
    <w:link w:val="MacroTextChar"/>
    <w:rsid w:val="008D5D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8D5D1C"/>
    <w:rPr>
      <w:rFonts w:ascii="Consolas" w:eastAsia="Times New Roman" w:hAnsi="Consolas"/>
      <w:lang w:eastAsia="en-US"/>
    </w:rPr>
  </w:style>
  <w:style w:type="paragraph" w:styleId="MessageHeader">
    <w:name w:val="Message Header"/>
    <w:basedOn w:val="Normal"/>
    <w:link w:val="MessageHeaderChar"/>
    <w:rsid w:val="008D5D1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D5D1C"/>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8D5D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D5D1C"/>
    <w:rPr>
      <w:rFonts w:eastAsia="Times New Roman"/>
      <w:i/>
      <w:iCs/>
      <w:color w:val="404040" w:themeColor="text1" w:themeTint="BF"/>
      <w:lang w:eastAsia="en-US"/>
    </w:rPr>
  </w:style>
  <w:style w:type="paragraph" w:styleId="Salutation">
    <w:name w:val="Salutation"/>
    <w:basedOn w:val="Normal"/>
    <w:next w:val="Normal"/>
    <w:link w:val="SalutationChar"/>
    <w:rsid w:val="008D5D1C"/>
  </w:style>
  <w:style w:type="character" w:customStyle="1" w:styleId="SalutationChar">
    <w:name w:val="Salutation Char"/>
    <w:basedOn w:val="DefaultParagraphFont"/>
    <w:link w:val="Salutation"/>
    <w:rsid w:val="008D5D1C"/>
    <w:rPr>
      <w:rFonts w:eastAsia="Times New Roman"/>
      <w:lang w:eastAsia="en-US"/>
    </w:rPr>
  </w:style>
  <w:style w:type="paragraph" w:styleId="Signature">
    <w:name w:val="Signature"/>
    <w:basedOn w:val="Normal"/>
    <w:link w:val="SignatureChar"/>
    <w:rsid w:val="008D5D1C"/>
    <w:pPr>
      <w:spacing w:after="0"/>
      <w:ind w:left="4320"/>
    </w:pPr>
  </w:style>
  <w:style w:type="character" w:customStyle="1" w:styleId="SignatureChar">
    <w:name w:val="Signature Char"/>
    <w:basedOn w:val="DefaultParagraphFont"/>
    <w:link w:val="Signature"/>
    <w:rsid w:val="008D5D1C"/>
    <w:rPr>
      <w:rFonts w:eastAsia="Times New Roman"/>
      <w:lang w:eastAsia="en-US"/>
    </w:rPr>
  </w:style>
  <w:style w:type="paragraph" w:styleId="Subtitle">
    <w:name w:val="Subtitle"/>
    <w:basedOn w:val="Normal"/>
    <w:next w:val="Normal"/>
    <w:link w:val="SubtitleChar"/>
    <w:qFormat/>
    <w:rsid w:val="008D5D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D5D1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D5D1C"/>
    <w:pPr>
      <w:spacing w:after="0"/>
      <w:ind w:left="200" w:hanging="200"/>
    </w:pPr>
  </w:style>
  <w:style w:type="paragraph" w:styleId="TOAHeading">
    <w:name w:val="toa heading"/>
    <w:basedOn w:val="Normal"/>
    <w:next w:val="Normal"/>
    <w:rsid w:val="008D5D1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625152">
      <w:bodyDiv w:val="1"/>
      <w:marLeft w:val="0"/>
      <w:marRight w:val="0"/>
      <w:marTop w:val="0"/>
      <w:marBottom w:val="0"/>
      <w:divBdr>
        <w:top w:val="none" w:sz="0" w:space="0" w:color="auto"/>
        <w:left w:val="none" w:sz="0" w:space="0" w:color="auto"/>
        <w:bottom w:val="none" w:sz="0" w:space="0" w:color="auto"/>
        <w:right w:val="none" w:sz="0" w:space="0" w:color="auto"/>
      </w:divBdr>
    </w:div>
    <w:div w:id="379519523">
      <w:bodyDiv w:val="1"/>
      <w:marLeft w:val="0"/>
      <w:marRight w:val="0"/>
      <w:marTop w:val="0"/>
      <w:marBottom w:val="0"/>
      <w:divBdr>
        <w:top w:val="none" w:sz="0" w:space="0" w:color="auto"/>
        <w:left w:val="none" w:sz="0" w:space="0" w:color="auto"/>
        <w:bottom w:val="none" w:sz="0" w:space="0" w:color="auto"/>
        <w:right w:val="none" w:sz="0" w:space="0" w:color="auto"/>
      </w:divBdr>
    </w:div>
    <w:div w:id="171284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12</Pages>
  <Words>76163</Words>
  <Characters>434134</Characters>
  <Application>Microsoft Office Word</Application>
  <DocSecurity>0</DocSecurity>
  <Lines>3617</Lines>
  <Paragraphs>1018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509279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56</cp:revision>
  <cp:lastPrinted>2019-02-25T14:05:00Z</cp:lastPrinted>
  <dcterms:created xsi:type="dcterms:W3CDTF">2022-04-01T08:38:00Z</dcterms:created>
  <dcterms:modified xsi:type="dcterms:W3CDTF">2024-07-19T12:40:00Z</dcterms:modified>
</cp:coreProperties>
</file>