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2A7D36" w:rsidRPr="006C53D9" w14:paraId="605886B2" w14:textId="77777777" w:rsidTr="003F39F0">
        <w:trPr>
          <w:jc w:val="center"/>
        </w:trPr>
        <w:tc>
          <w:tcPr>
            <w:tcW w:w="1169" w:type="dxa"/>
            <w:vMerge w:val="restart"/>
            <w:shd w:val="clear" w:color="auto" w:fill="auto"/>
            <w:vAlign w:val="center"/>
          </w:tcPr>
          <w:p w14:paraId="605886A9" w14:textId="77777777" w:rsidR="002A7D36" w:rsidRPr="006C53D9" w:rsidRDefault="002A7D36" w:rsidP="002A7D36">
            <w:pPr>
              <w:pStyle w:val="TAC"/>
            </w:pPr>
            <w:r w:rsidRPr="006C53D9">
              <w:t>Conditions</w:t>
            </w:r>
          </w:p>
        </w:tc>
        <w:tc>
          <w:tcPr>
            <w:tcW w:w="1198" w:type="dxa"/>
            <w:vMerge w:val="restart"/>
            <w:vAlign w:val="center"/>
          </w:tcPr>
          <w:p w14:paraId="605886AA" w14:textId="77777777" w:rsidR="002A7D36" w:rsidRPr="006C53D9" w:rsidRDefault="002A7D36" w:rsidP="002A7D36">
            <w:pPr>
              <w:pStyle w:val="TAC"/>
            </w:pPr>
            <w:r w:rsidRPr="006C53D9">
              <w:t>Rx Beam Peak</w:t>
            </w:r>
          </w:p>
        </w:tc>
        <w:tc>
          <w:tcPr>
            <w:tcW w:w="1216" w:type="dxa"/>
            <w:shd w:val="clear" w:color="auto" w:fill="auto"/>
            <w:vAlign w:val="center"/>
          </w:tcPr>
          <w:p w14:paraId="605886AB"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552FC0F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AD"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2A7D36" w:rsidRPr="006C53D9" w:rsidRDefault="002A7D36" w:rsidP="002A7D36">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BC" w14:textId="77777777" w:rsidTr="003F39F0">
        <w:trPr>
          <w:jc w:val="center"/>
        </w:trPr>
        <w:tc>
          <w:tcPr>
            <w:tcW w:w="1169" w:type="dxa"/>
            <w:vMerge/>
            <w:shd w:val="clear" w:color="auto" w:fill="auto"/>
            <w:vAlign w:val="center"/>
          </w:tcPr>
          <w:p w14:paraId="605886B3" w14:textId="77777777" w:rsidR="002A7D36" w:rsidRPr="006C53D9" w:rsidRDefault="002A7D36" w:rsidP="002A7D36">
            <w:pPr>
              <w:pStyle w:val="TAC"/>
            </w:pPr>
          </w:p>
        </w:tc>
        <w:tc>
          <w:tcPr>
            <w:tcW w:w="1198" w:type="dxa"/>
            <w:vMerge/>
          </w:tcPr>
          <w:p w14:paraId="605886B4" w14:textId="77777777" w:rsidR="002A7D36" w:rsidRPr="006C53D9" w:rsidRDefault="002A7D36" w:rsidP="002A7D36">
            <w:pPr>
              <w:pStyle w:val="TAC"/>
              <w:rPr>
                <w:szCs w:val="22"/>
                <w:lang w:val="en-US"/>
              </w:rPr>
            </w:pPr>
          </w:p>
        </w:tc>
        <w:tc>
          <w:tcPr>
            <w:tcW w:w="1216" w:type="dxa"/>
            <w:shd w:val="clear" w:color="auto" w:fill="auto"/>
            <w:vAlign w:val="center"/>
          </w:tcPr>
          <w:p w14:paraId="605886B5"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B6" w14:textId="3E344600"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B7" w14:textId="77777777" w:rsidR="002A7D36" w:rsidRPr="006C53D9" w:rsidRDefault="002A7D36" w:rsidP="002A7D36">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2A7D36" w:rsidRPr="006C53D9" w:rsidRDefault="002A7D36" w:rsidP="002A7D36">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2A7D36" w:rsidRPr="006C53D9" w:rsidRDefault="002A7D36" w:rsidP="002A7D36">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2A7D36" w:rsidRPr="006C53D9" w:rsidRDefault="002A7D36" w:rsidP="002A7D36">
            <w:pPr>
              <w:pStyle w:val="TAC"/>
              <w:rPr>
                <w:lang w:val="en-US"/>
              </w:rPr>
            </w:pPr>
          </w:p>
        </w:tc>
        <w:tc>
          <w:tcPr>
            <w:tcW w:w="1092" w:type="dxa"/>
            <w:vMerge/>
            <w:shd w:val="clear" w:color="auto" w:fill="auto"/>
            <w:vAlign w:val="center"/>
          </w:tcPr>
          <w:p w14:paraId="605886BB" w14:textId="77777777" w:rsidR="002A7D36" w:rsidRPr="006C53D9" w:rsidRDefault="002A7D36" w:rsidP="002A7D36">
            <w:pPr>
              <w:pStyle w:val="TAC"/>
              <w:rPr>
                <w:lang w:val="en-US"/>
              </w:rPr>
            </w:pPr>
          </w:p>
        </w:tc>
      </w:tr>
      <w:tr w:rsidR="002A7D36" w:rsidRPr="006C53D9" w14:paraId="58FD3AC8" w14:textId="77777777" w:rsidTr="003F39F0">
        <w:trPr>
          <w:jc w:val="center"/>
        </w:trPr>
        <w:tc>
          <w:tcPr>
            <w:tcW w:w="1169" w:type="dxa"/>
            <w:vMerge/>
            <w:shd w:val="clear" w:color="auto" w:fill="auto"/>
            <w:vAlign w:val="center"/>
          </w:tcPr>
          <w:p w14:paraId="127CD7CF" w14:textId="77777777" w:rsidR="002A7D36" w:rsidRPr="006C53D9" w:rsidRDefault="002A7D36" w:rsidP="002A7D36">
            <w:pPr>
              <w:pStyle w:val="TAC"/>
            </w:pPr>
          </w:p>
        </w:tc>
        <w:tc>
          <w:tcPr>
            <w:tcW w:w="1198" w:type="dxa"/>
            <w:vMerge/>
          </w:tcPr>
          <w:p w14:paraId="5A6FCE47" w14:textId="77777777" w:rsidR="002A7D36" w:rsidRPr="006C53D9" w:rsidRDefault="002A7D36" w:rsidP="002A7D36">
            <w:pPr>
              <w:pStyle w:val="TAC"/>
              <w:rPr>
                <w:szCs w:val="22"/>
                <w:lang w:val="en-US"/>
              </w:rPr>
            </w:pPr>
          </w:p>
        </w:tc>
        <w:tc>
          <w:tcPr>
            <w:tcW w:w="1216" w:type="dxa"/>
            <w:shd w:val="clear" w:color="auto" w:fill="auto"/>
            <w:vAlign w:val="center"/>
          </w:tcPr>
          <w:p w14:paraId="0E496ED6" w14:textId="4BAF9775"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2A7D36" w:rsidRPr="006C53D9" w:rsidRDefault="002A7D36" w:rsidP="002A7D36">
            <w:pPr>
              <w:pStyle w:val="TAC"/>
              <w:rPr>
                <w:rFonts w:eastAsia="Yu Mincho"/>
                <w:lang w:eastAsia="ja-JP"/>
              </w:rPr>
            </w:pPr>
          </w:p>
        </w:tc>
        <w:tc>
          <w:tcPr>
            <w:tcW w:w="792" w:type="dxa"/>
            <w:vAlign w:val="center"/>
          </w:tcPr>
          <w:p w14:paraId="1DDBF762" w14:textId="77777777" w:rsidR="002A7D36" w:rsidRPr="006C53D9" w:rsidRDefault="002A7D36" w:rsidP="002A7D36">
            <w:pPr>
              <w:pStyle w:val="TAC"/>
              <w:rPr>
                <w:rFonts w:eastAsia="Yu Mincho"/>
                <w:lang w:eastAsia="ja-JP"/>
              </w:rPr>
            </w:pPr>
          </w:p>
        </w:tc>
        <w:tc>
          <w:tcPr>
            <w:tcW w:w="792" w:type="dxa"/>
            <w:vAlign w:val="center"/>
          </w:tcPr>
          <w:p w14:paraId="1AAE275F" w14:textId="2A52491C" w:rsidR="002A7D36" w:rsidRPr="006C53D9" w:rsidRDefault="002A7D36" w:rsidP="002A7D36">
            <w:pPr>
              <w:pStyle w:val="TAC"/>
              <w:rPr>
                <w:rFonts w:eastAsia="Yu Mincho"/>
                <w:lang w:eastAsia="ja-JP"/>
              </w:rPr>
            </w:pPr>
            <w:r>
              <w:rPr>
                <w:rFonts w:eastAsia="Yu Mincho"/>
                <w:lang w:eastAsia="ja-JP"/>
              </w:rPr>
              <w:t>-105.5</w:t>
            </w:r>
          </w:p>
        </w:tc>
        <w:tc>
          <w:tcPr>
            <w:tcW w:w="959" w:type="dxa"/>
            <w:vAlign w:val="center"/>
          </w:tcPr>
          <w:p w14:paraId="262926E7"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13C63906" w14:textId="77777777" w:rsidR="002A7D36" w:rsidRPr="006C53D9" w:rsidRDefault="002A7D36" w:rsidP="002A7D36">
            <w:pPr>
              <w:pStyle w:val="TAC"/>
              <w:rPr>
                <w:lang w:val="en-US"/>
              </w:rPr>
            </w:pPr>
          </w:p>
        </w:tc>
        <w:tc>
          <w:tcPr>
            <w:tcW w:w="1092" w:type="dxa"/>
            <w:vMerge/>
            <w:shd w:val="clear" w:color="auto" w:fill="auto"/>
            <w:vAlign w:val="center"/>
          </w:tcPr>
          <w:p w14:paraId="36864B22" w14:textId="77777777" w:rsidR="002A7D36" w:rsidRPr="006C53D9" w:rsidRDefault="002A7D36" w:rsidP="002A7D36">
            <w:pPr>
              <w:pStyle w:val="TAC"/>
              <w:rPr>
                <w:lang w:val="en-US"/>
              </w:rPr>
            </w:pPr>
          </w:p>
        </w:tc>
      </w:tr>
      <w:tr w:rsidR="002A7D36" w:rsidRPr="006C53D9" w14:paraId="605886C6" w14:textId="77777777" w:rsidTr="003F39F0">
        <w:trPr>
          <w:jc w:val="center"/>
        </w:trPr>
        <w:tc>
          <w:tcPr>
            <w:tcW w:w="1169" w:type="dxa"/>
            <w:vMerge/>
            <w:shd w:val="clear" w:color="auto" w:fill="auto"/>
            <w:vAlign w:val="center"/>
          </w:tcPr>
          <w:p w14:paraId="605886BD" w14:textId="77777777" w:rsidR="002A7D36" w:rsidRPr="006C53D9" w:rsidRDefault="002A7D36" w:rsidP="002A7D36">
            <w:pPr>
              <w:pStyle w:val="TAC"/>
              <w:rPr>
                <w:lang w:val="en-US"/>
              </w:rPr>
            </w:pPr>
          </w:p>
        </w:tc>
        <w:tc>
          <w:tcPr>
            <w:tcW w:w="1198" w:type="dxa"/>
            <w:vMerge/>
          </w:tcPr>
          <w:p w14:paraId="605886BE" w14:textId="77777777" w:rsidR="002A7D36" w:rsidRPr="006C53D9" w:rsidRDefault="002A7D36" w:rsidP="002A7D36">
            <w:pPr>
              <w:pStyle w:val="TAC"/>
              <w:rPr>
                <w:szCs w:val="22"/>
                <w:lang w:val="en-US"/>
              </w:rPr>
            </w:pPr>
          </w:p>
        </w:tc>
        <w:tc>
          <w:tcPr>
            <w:tcW w:w="1216" w:type="dxa"/>
            <w:shd w:val="clear" w:color="auto" w:fill="auto"/>
            <w:vAlign w:val="center"/>
          </w:tcPr>
          <w:p w14:paraId="605886BF"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C0" w14:textId="5C8AB7E6" w:rsidR="002A7D36" w:rsidRPr="006C53D9" w:rsidRDefault="002A7D36" w:rsidP="002A7D36">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792" w:type="dxa"/>
            <w:vAlign w:val="center"/>
          </w:tcPr>
          <w:p w14:paraId="605886C1" w14:textId="77777777" w:rsidR="002A7D36" w:rsidRPr="006C53D9" w:rsidRDefault="002A7D36" w:rsidP="002A7D36">
            <w:pPr>
              <w:pStyle w:val="TAC"/>
            </w:pPr>
          </w:p>
        </w:tc>
        <w:tc>
          <w:tcPr>
            <w:tcW w:w="792" w:type="dxa"/>
            <w:vAlign w:val="center"/>
          </w:tcPr>
          <w:p w14:paraId="605886C2" w14:textId="77777777" w:rsidR="002A7D36" w:rsidRPr="006C53D9" w:rsidRDefault="002A7D36" w:rsidP="002A7D36">
            <w:pPr>
              <w:pStyle w:val="TAC"/>
            </w:pPr>
            <w:r w:rsidRPr="006C53D9">
              <w:rPr>
                <w:rFonts w:eastAsia="Yu Mincho"/>
                <w:lang w:eastAsia="ja-JP"/>
              </w:rPr>
              <w:t>-106.5</w:t>
            </w:r>
          </w:p>
        </w:tc>
        <w:tc>
          <w:tcPr>
            <w:tcW w:w="959" w:type="dxa"/>
            <w:vAlign w:val="center"/>
          </w:tcPr>
          <w:p w14:paraId="605886C3" w14:textId="77777777" w:rsidR="002A7D36" w:rsidRPr="006C53D9" w:rsidRDefault="002A7D36" w:rsidP="002A7D36">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2A7D36" w:rsidRPr="006C53D9" w:rsidRDefault="002A7D36" w:rsidP="002A7D36">
            <w:pPr>
              <w:pStyle w:val="TAC"/>
              <w:rPr>
                <w:lang w:val="en-US"/>
              </w:rPr>
            </w:pPr>
          </w:p>
        </w:tc>
        <w:tc>
          <w:tcPr>
            <w:tcW w:w="1092" w:type="dxa"/>
            <w:vMerge/>
            <w:shd w:val="clear" w:color="auto" w:fill="auto"/>
            <w:vAlign w:val="center"/>
          </w:tcPr>
          <w:p w14:paraId="605886C5" w14:textId="77777777" w:rsidR="002A7D36" w:rsidRPr="006C53D9" w:rsidRDefault="002A7D36" w:rsidP="002A7D36">
            <w:pPr>
              <w:pStyle w:val="TAC"/>
              <w:rPr>
                <w:lang w:val="en-US"/>
              </w:rPr>
            </w:pPr>
          </w:p>
        </w:tc>
      </w:tr>
      <w:tr w:rsidR="002A7D36" w:rsidRPr="006C53D9" w14:paraId="605886D0" w14:textId="77777777" w:rsidTr="003F39F0">
        <w:trPr>
          <w:jc w:val="center"/>
        </w:trPr>
        <w:tc>
          <w:tcPr>
            <w:tcW w:w="1169" w:type="dxa"/>
            <w:vMerge/>
            <w:shd w:val="clear" w:color="auto" w:fill="auto"/>
            <w:vAlign w:val="center"/>
          </w:tcPr>
          <w:p w14:paraId="605886C7" w14:textId="77777777" w:rsidR="002A7D36" w:rsidRPr="006C53D9" w:rsidRDefault="002A7D36" w:rsidP="002A7D36">
            <w:pPr>
              <w:pStyle w:val="TAC"/>
              <w:rPr>
                <w:lang w:val="en-US"/>
              </w:rPr>
            </w:pPr>
          </w:p>
        </w:tc>
        <w:tc>
          <w:tcPr>
            <w:tcW w:w="1198" w:type="dxa"/>
            <w:vMerge/>
          </w:tcPr>
          <w:p w14:paraId="605886C8" w14:textId="77777777" w:rsidR="002A7D36" w:rsidRPr="006C53D9" w:rsidRDefault="002A7D36" w:rsidP="002A7D36">
            <w:pPr>
              <w:pStyle w:val="TAC"/>
              <w:rPr>
                <w:szCs w:val="22"/>
                <w:lang w:val="en-US"/>
              </w:rPr>
            </w:pPr>
          </w:p>
        </w:tc>
        <w:tc>
          <w:tcPr>
            <w:tcW w:w="1216" w:type="dxa"/>
            <w:shd w:val="clear" w:color="auto" w:fill="auto"/>
            <w:vAlign w:val="center"/>
          </w:tcPr>
          <w:p w14:paraId="605886C9"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CA" w14:textId="29B5868D"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792" w:type="dxa"/>
            <w:vAlign w:val="center"/>
          </w:tcPr>
          <w:p w14:paraId="605886CB" w14:textId="77777777" w:rsidR="002A7D36" w:rsidRPr="006C53D9" w:rsidRDefault="002A7D36" w:rsidP="002A7D36">
            <w:pPr>
              <w:pStyle w:val="TAC"/>
            </w:pPr>
            <w:r w:rsidRPr="006C53D9">
              <w:rPr>
                <w:rFonts w:eastAsia="Yu Mincho"/>
                <w:lang w:eastAsia="ja-JP"/>
              </w:rPr>
              <w:t>-110.8</w:t>
            </w:r>
          </w:p>
        </w:tc>
        <w:tc>
          <w:tcPr>
            <w:tcW w:w="792" w:type="dxa"/>
            <w:vAlign w:val="center"/>
          </w:tcPr>
          <w:p w14:paraId="605886CC" w14:textId="77777777" w:rsidR="002A7D36" w:rsidRPr="006C53D9" w:rsidRDefault="002A7D36" w:rsidP="002A7D36">
            <w:pPr>
              <w:pStyle w:val="TAC"/>
            </w:pPr>
            <w:r w:rsidRPr="006C53D9">
              <w:rPr>
                <w:rFonts w:eastAsia="Yu Mincho"/>
                <w:lang w:eastAsia="ja-JP"/>
              </w:rPr>
              <w:t>-109.1</w:t>
            </w:r>
          </w:p>
        </w:tc>
        <w:tc>
          <w:tcPr>
            <w:tcW w:w="959" w:type="dxa"/>
            <w:vAlign w:val="center"/>
          </w:tcPr>
          <w:p w14:paraId="605886CD" w14:textId="77777777" w:rsidR="002A7D36" w:rsidRPr="006C53D9" w:rsidRDefault="002A7D36" w:rsidP="002A7D36">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2A7D36" w:rsidRPr="006C53D9" w:rsidRDefault="002A7D36" w:rsidP="002A7D36">
            <w:pPr>
              <w:pStyle w:val="TAC"/>
            </w:pPr>
          </w:p>
        </w:tc>
        <w:tc>
          <w:tcPr>
            <w:tcW w:w="1092" w:type="dxa"/>
            <w:vMerge/>
            <w:shd w:val="clear" w:color="auto" w:fill="auto"/>
            <w:vAlign w:val="center"/>
          </w:tcPr>
          <w:p w14:paraId="605886CF" w14:textId="77777777" w:rsidR="002A7D36" w:rsidRPr="006C53D9" w:rsidRDefault="002A7D36" w:rsidP="002A7D36">
            <w:pPr>
              <w:pStyle w:val="TAC"/>
              <w:rPr>
                <w:lang w:val="en-US"/>
              </w:rPr>
            </w:pPr>
          </w:p>
        </w:tc>
      </w:tr>
      <w:tr w:rsidR="002A7D36" w:rsidRPr="006C53D9" w14:paraId="605886DA" w14:textId="77777777" w:rsidTr="003F39F0">
        <w:trPr>
          <w:jc w:val="center"/>
        </w:trPr>
        <w:tc>
          <w:tcPr>
            <w:tcW w:w="1169" w:type="dxa"/>
            <w:vMerge/>
            <w:shd w:val="clear" w:color="auto" w:fill="auto"/>
            <w:vAlign w:val="center"/>
          </w:tcPr>
          <w:p w14:paraId="605886D1" w14:textId="77777777" w:rsidR="002A7D36" w:rsidRPr="006C53D9" w:rsidRDefault="002A7D36" w:rsidP="002A7D36">
            <w:pPr>
              <w:pStyle w:val="TAC"/>
              <w:rPr>
                <w:lang w:val="en-US"/>
              </w:rPr>
            </w:pPr>
          </w:p>
        </w:tc>
        <w:tc>
          <w:tcPr>
            <w:tcW w:w="1198" w:type="dxa"/>
            <w:vMerge w:val="restart"/>
            <w:vAlign w:val="center"/>
          </w:tcPr>
          <w:p w14:paraId="605886D2" w14:textId="77777777" w:rsidR="002A7D36" w:rsidRPr="006C53D9" w:rsidRDefault="002A7D36" w:rsidP="002A7D36">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5A68A043" w:rsidR="002A7D36" w:rsidRPr="006C53D9" w:rsidRDefault="002A7D36" w:rsidP="002A7D36">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5"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2A7D36" w:rsidRPr="006C53D9" w:rsidRDefault="002A7D36" w:rsidP="002A7D36">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6E4" w14:textId="77777777" w:rsidTr="003F39F0">
        <w:trPr>
          <w:jc w:val="center"/>
        </w:trPr>
        <w:tc>
          <w:tcPr>
            <w:tcW w:w="1169" w:type="dxa"/>
            <w:vMerge/>
            <w:shd w:val="clear" w:color="auto" w:fill="auto"/>
            <w:vAlign w:val="center"/>
          </w:tcPr>
          <w:p w14:paraId="605886DB" w14:textId="77777777" w:rsidR="002A7D36" w:rsidRPr="006C53D9" w:rsidRDefault="002A7D36" w:rsidP="002A7D36">
            <w:pPr>
              <w:pStyle w:val="TAC"/>
              <w:rPr>
                <w:lang w:val="en-US"/>
              </w:rPr>
            </w:pPr>
          </w:p>
        </w:tc>
        <w:tc>
          <w:tcPr>
            <w:tcW w:w="1198" w:type="dxa"/>
            <w:vMerge/>
          </w:tcPr>
          <w:p w14:paraId="605886DC" w14:textId="77777777" w:rsidR="002A7D36" w:rsidRPr="006C53D9" w:rsidRDefault="002A7D36" w:rsidP="002A7D36">
            <w:pPr>
              <w:pStyle w:val="TAC"/>
              <w:rPr>
                <w:szCs w:val="22"/>
                <w:lang w:val="en-US"/>
              </w:rPr>
            </w:pPr>
          </w:p>
        </w:tc>
        <w:tc>
          <w:tcPr>
            <w:tcW w:w="1216" w:type="dxa"/>
            <w:shd w:val="clear" w:color="auto" w:fill="auto"/>
            <w:vAlign w:val="center"/>
          </w:tcPr>
          <w:p w14:paraId="605886DD"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6DE" w14:textId="6CB01317" w:rsidR="002A7D36" w:rsidRPr="006C53D9" w:rsidRDefault="002A7D36" w:rsidP="002A7D36">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DF" w14:textId="77777777" w:rsidR="002A7D36" w:rsidRPr="006C53D9" w:rsidRDefault="002A7D36" w:rsidP="002A7D36">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2A7D36" w:rsidRPr="006C53D9" w:rsidRDefault="002A7D36" w:rsidP="002A7D36">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2A7D36" w:rsidRPr="006C53D9" w:rsidRDefault="002A7D36" w:rsidP="002A7D36">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2A7D36" w:rsidRPr="006C53D9" w:rsidRDefault="002A7D36" w:rsidP="002A7D36">
            <w:pPr>
              <w:pStyle w:val="TAC"/>
            </w:pPr>
          </w:p>
        </w:tc>
        <w:tc>
          <w:tcPr>
            <w:tcW w:w="1092" w:type="dxa"/>
            <w:vMerge/>
            <w:shd w:val="clear" w:color="auto" w:fill="auto"/>
            <w:vAlign w:val="center"/>
          </w:tcPr>
          <w:p w14:paraId="605886E3" w14:textId="77777777" w:rsidR="002A7D36" w:rsidRPr="006C53D9" w:rsidRDefault="002A7D36" w:rsidP="002A7D36">
            <w:pPr>
              <w:pStyle w:val="TAC"/>
              <w:rPr>
                <w:lang w:val="en-US"/>
              </w:rPr>
            </w:pPr>
          </w:p>
        </w:tc>
      </w:tr>
      <w:tr w:rsidR="002A7D36" w:rsidRPr="006C53D9" w14:paraId="0AAD9531" w14:textId="77777777" w:rsidTr="003F39F0">
        <w:trPr>
          <w:jc w:val="center"/>
        </w:trPr>
        <w:tc>
          <w:tcPr>
            <w:tcW w:w="1169" w:type="dxa"/>
            <w:vMerge/>
            <w:shd w:val="clear" w:color="auto" w:fill="auto"/>
            <w:vAlign w:val="center"/>
          </w:tcPr>
          <w:p w14:paraId="09B601F6" w14:textId="77777777" w:rsidR="002A7D36" w:rsidRPr="006C53D9" w:rsidRDefault="002A7D36" w:rsidP="002A7D36">
            <w:pPr>
              <w:pStyle w:val="TAC"/>
              <w:rPr>
                <w:lang w:val="en-US"/>
              </w:rPr>
            </w:pPr>
          </w:p>
        </w:tc>
        <w:tc>
          <w:tcPr>
            <w:tcW w:w="1198" w:type="dxa"/>
            <w:vMerge/>
          </w:tcPr>
          <w:p w14:paraId="2675E800" w14:textId="77777777" w:rsidR="002A7D36" w:rsidRPr="006C53D9" w:rsidRDefault="002A7D36" w:rsidP="002A7D36">
            <w:pPr>
              <w:pStyle w:val="TAC"/>
              <w:rPr>
                <w:szCs w:val="22"/>
                <w:lang w:val="en-US"/>
              </w:rPr>
            </w:pPr>
          </w:p>
        </w:tc>
        <w:tc>
          <w:tcPr>
            <w:tcW w:w="1216" w:type="dxa"/>
            <w:shd w:val="clear" w:color="auto" w:fill="auto"/>
            <w:vAlign w:val="center"/>
          </w:tcPr>
          <w:p w14:paraId="1452133B" w14:textId="55D8FF92"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2A7D36" w:rsidRPr="006C53D9" w:rsidRDefault="002A7D36" w:rsidP="002A7D36">
            <w:pPr>
              <w:pStyle w:val="TAC"/>
              <w:rPr>
                <w:rFonts w:eastAsia="Yu Mincho"/>
                <w:lang w:eastAsia="ja-JP"/>
              </w:rPr>
            </w:pPr>
          </w:p>
        </w:tc>
        <w:tc>
          <w:tcPr>
            <w:tcW w:w="792" w:type="dxa"/>
            <w:vAlign w:val="center"/>
          </w:tcPr>
          <w:p w14:paraId="60133100" w14:textId="77777777" w:rsidR="002A7D36" w:rsidRPr="006C53D9" w:rsidRDefault="002A7D36" w:rsidP="002A7D36">
            <w:pPr>
              <w:pStyle w:val="TAC"/>
              <w:rPr>
                <w:rFonts w:eastAsia="Yu Mincho"/>
                <w:lang w:eastAsia="ja-JP"/>
              </w:rPr>
            </w:pPr>
          </w:p>
        </w:tc>
        <w:tc>
          <w:tcPr>
            <w:tcW w:w="792" w:type="dxa"/>
            <w:vAlign w:val="center"/>
          </w:tcPr>
          <w:p w14:paraId="5B4BC542" w14:textId="00D1679F" w:rsidR="002A7D36" w:rsidRPr="006C53D9" w:rsidRDefault="002A7D36" w:rsidP="002A7D36">
            <w:pPr>
              <w:pStyle w:val="TAC"/>
              <w:rPr>
                <w:rFonts w:eastAsia="Yu Mincho"/>
                <w:lang w:eastAsia="ja-JP"/>
              </w:rPr>
            </w:pPr>
            <w:r>
              <w:rPr>
                <w:rFonts w:eastAsia="Yu Mincho"/>
                <w:lang w:eastAsia="ja-JP"/>
              </w:rPr>
              <w:t>-92.7</w:t>
            </w:r>
          </w:p>
        </w:tc>
        <w:tc>
          <w:tcPr>
            <w:tcW w:w="959" w:type="dxa"/>
            <w:vAlign w:val="center"/>
          </w:tcPr>
          <w:p w14:paraId="04DB6346" w14:textId="77777777" w:rsidR="002A7D36" w:rsidRPr="006C53D9" w:rsidRDefault="002A7D36" w:rsidP="002A7D36">
            <w:pPr>
              <w:pStyle w:val="TAC"/>
              <w:rPr>
                <w:rFonts w:eastAsia="Yu Mincho"/>
                <w:lang w:eastAsia="ja-JP"/>
              </w:rPr>
            </w:pPr>
          </w:p>
        </w:tc>
        <w:tc>
          <w:tcPr>
            <w:tcW w:w="1604" w:type="dxa"/>
            <w:vMerge/>
            <w:shd w:val="clear" w:color="auto" w:fill="auto"/>
            <w:vAlign w:val="center"/>
          </w:tcPr>
          <w:p w14:paraId="6F7C364A" w14:textId="77777777" w:rsidR="002A7D36" w:rsidRPr="006C53D9" w:rsidRDefault="002A7D36" w:rsidP="002A7D36">
            <w:pPr>
              <w:pStyle w:val="TAC"/>
            </w:pPr>
          </w:p>
        </w:tc>
        <w:tc>
          <w:tcPr>
            <w:tcW w:w="1092" w:type="dxa"/>
            <w:vMerge/>
            <w:shd w:val="clear" w:color="auto" w:fill="auto"/>
            <w:vAlign w:val="center"/>
          </w:tcPr>
          <w:p w14:paraId="0B3BA820" w14:textId="77777777" w:rsidR="002A7D36" w:rsidRPr="006C53D9" w:rsidRDefault="002A7D36" w:rsidP="002A7D36">
            <w:pPr>
              <w:pStyle w:val="TAC"/>
              <w:rPr>
                <w:lang w:val="en-US"/>
              </w:rPr>
            </w:pPr>
          </w:p>
        </w:tc>
      </w:tr>
      <w:tr w:rsidR="002A7D36" w:rsidRPr="006C53D9" w14:paraId="605886EE" w14:textId="77777777" w:rsidTr="003F39F0">
        <w:trPr>
          <w:jc w:val="center"/>
        </w:trPr>
        <w:tc>
          <w:tcPr>
            <w:tcW w:w="1169" w:type="dxa"/>
            <w:vMerge/>
            <w:shd w:val="clear" w:color="auto" w:fill="auto"/>
            <w:vAlign w:val="center"/>
          </w:tcPr>
          <w:p w14:paraId="605886E5" w14:textId="77777777" w:rsidR="002A7D36" w:rsidRPr="006C53D9" w:rsidRDefault="002A7D36" w:rsidP="002A7D36">
            <w:pPr>
              <w:pStyle w:val="TAC"/>
              <w:rPr>
                <w:lang w:val="en-US"/>
              </w:rPr>
            </w:pPr>
          </w:p>
        </w:tc>
        <w:tc>
          <w:tcPr>
            <w:tcW w:w="1198" w:type="dxa"/>
            <w:vMerge/>
          </w:tcPr>
          <w:p w14:paraId="605886E6" w14:textId="77777777" w:rsidR="002A7D36" w:rsidRPr="006C53D9" w:rsidRDefault="002A7D36" w:rsidP="002A7D36">
            <w:pPr>
              <w:pStyle w:val="TAC"/>
              <w:rPr>
                <w:szCs w:val="22"/>
                <w:lang w:val="en-US"/>
              </w:rPr>
            </w:pPr>
          </w:p>
        </w:tc>
        <w:tc>
          <w:tcPr>
            <w:tcW w:w="1216" w:type="dxa"/>
            <w:shd w:val="clear" w:color="auto" w:fill="auto"/>
            <w:vAlign w:val="center"/>
          </w:tcPr>
          <w:p w14:paraId="605886E7"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6E8" w14:textId="63977653" w:rsidR="002A7D36" w:rsidRPr="006C53D9" w:rsidRDefault="002A7D36" w:rsidP="002A7D36">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792" w:type="dxa"/>
            <w:vAlign w:val="center"/>
          </w:tcPr>
          <w:p w14:paraId="605886E9" w14:textId="77777777" w:rsidR="002A7D36" w:rsidRPr="006C53D9" w:rsidRDefault="002A7D36" w:rsidP="002A7D36">
            <w:pPr>
              <w:pStyle w:val="TAC"/>
            </w:pPr>
          </w:p>
        </w:tc>
        <w:tc>
          <w:tcPr>
            <w:tcW w:w="792" w:type="dxa"/>
            <w:vAlign w:val="center"/>
          </w:tcPr>
          <w:p w14:paraId="605886EA" w14:textId="77777777" w:rsidR="002A7D36" w:rsidRPr="006C53D9" w:rsidRDefault="002A7D36" w:rsidP="002A7D36">
            <w:pPr>
              <w:pStyle w:val="TAC"/>
            </w:pPr>
            <w:r w:rsidRPr="006C53D9">
              <w:rPr>
                <w:rFonts w:eastAsia="Yu Mincho"/>
                <w:lang w:eastAsia="ja-JP"/>
              </w:rPr>
              <w:t>-93.9</w:t>
            </w:r>
          </w:p>
        </w:tc>
        <w:tc>
          <w:tcPr>
            <w:tcW w:w="959" w:type="dxa"/>
            <w:vAlign w:val="center"/>
          </w:tcPr>
          <w:p w14:paraId="605886EB" w14:textId="77777777" w:rsidR="002A7D36" w:rsidRPr="006C53D9" w:rsidRDefault="002A7D36" w:rsidP="002A7D36">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2A7D36" w:rsidRPr="006C53D9" w:rsidRDefault="002A7D36" w:rsidP="002A7D36">
            <w:pPr>
              <w:pStyle w:val="TAC"/>
            </w:pPr>
          </w:p>
        </w:tc>
        <w:tc>
          <w:tcPr>
            <w:tcW w:w="1092" w:type="dxa"/>
            <w:vMerge/>
            <w:shd w:val="clear" w:color="auto" w:fill="auto"/>
            <w:vAlign w:val="center"/>
          </w:tcPr>
          <w:p w14:paraId="605886ED" w14:textId="77777777" w:rsidR="002A7D36" w:rsidRPr="006C53D9" w:rsidRDefault="002A7D36" w:rsidP="002A7D36">
            <w:pPr>
              <w:pStyle w:val="TAC"/>
              <w:rPr>
                <w:lang w:val="en-US"/>
              </w:rPr>
            </w:pPr>
          </w:p>
        </w:tc>
      </w:tr>
      <w:tr w:rsidR="002A7D36" w:rsidRPr="006C53D9" w14:paraId="605886F8" w14:textId="77777777" w:rsidTr="003F39F0">
        <w:trPr>
          <w:jc w:val="center"/>
        </w:trPr>
        <w:tc>
          <w:tcPr>
            <w:tcW w:w="1169" w:type="dxa"/>
            <w:vMerge/>
            <w:shd w:val="clear" w:color="auto" w:fill="auto"/>
            <w:vAlign w:val="center"/>
          </w:tcPr>
          <w:p w14:paraId="605886EF" w14:textId="77777777" w:rsidR="002A7D36" w:rsidRPr="006C53D9" w:rsidRDefault="002A7D36" w:rsidP="002A7D36">
            <w:pPr>
              <w:pStyle w:val="TAC"/>
              <w:rPr>
                <w:lang w:val="en-US"/>
              </w:rPr>
            </w:pPr>
          </w:p>
        </w:tc>
        <w:tc>
          <w:tcPr>
            <w:tcW w:w="1198" w:type="dxa"/>
            <w:vMerge/>
          </w:tcPr>
          <w:p w14:paraId="605886F0" w14:textId="77777777" w:rsidR="002A7D36" w:rsidRPr="006C53D9" w:rsidRDefault="002A7D36" w:rsidP="002A7D36">
            <w:pPr>
              <w:pStyle w:val="TAC"/>
              <w:rPr>
                <w:szCs w:val="22"/>
                <w:lang w:val="en-US"/>
              </w:rPr>
            </w:pPr>
          </w:p>
        </w:tc>
        <w:tc>
          <w:tcPr>
            <w:tcW w:w="1216" w:type="dxa"/>
            <w:shd w:val="clear" w:color="auto" w:fill="auto"/>
            <w:vAlign w:val="center"/>
          </w:tcPr>
          <w:p w14:paraId="605886F1"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6F2" w14:textId="731DAED5"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792" w:type="dxa"/>
            <w:vAlign w:val="center"/>
          </w:tcPr>
          <w:p w14:paraId="605886F3" w14:textId="77777777" w:rsidR="002A7D36" w:rsidRPr="006C53D9" w:rsidRDefault="002A7D36" w:rsidP="002A7D36">
            <w:pPr>
              <w:pStyle w:val="TAC"/>
            </w:pPr>
            <w:r w:rsidRPr="006C53D9">
              <w:rPr>
                <w:rFonts w:eastAsia="Yu Mincho"/>
                <w:lang w:eastAsia="ja-JP"/>
              </w:rPr>
              <w:t>-99.8</w:t>
            </w:r>
          </w:p>
        </w:tc>
        <w:tc>
          <w:tcPr>
            <w:tcW w:w="792" w:type="dxa"/>
            <w:vAlign w:val="center"/>
          </w:tcPr>
          <w:p w14:paraId="605886F4" w14:textId="77777777" w:rsidR="002A7D36" w:rsidRPr="006C53D9" w:rsidRDefault="002A7D36" w:rsidP="002A7D36">
            <w:pPr>
              <w:pStyle w:val="TAC"/>
            </w:pPr>
            <w:r w:rsidRPr="006C53D9">
              <w:rPr>
                <w:rFonts w:eastAsia="Yu Mincho"/>
                <w:lang w:eastAsia="ja-JP"/>
              </w:rPr>
              <w:t>-98.2</w:t>
            </w:r>
          </w:p>
        </w:tc>
        <w:tc>
          <w:tcPr>
            <w:tcW w:w="959" w:type="dxa"/>
            <w:vAlign w:val="center"/>
          </w:tcPr>
          <w:p w14:paraId="605886F5" w14:textId="77777777" w:rsidR="002A7D36" w:rsidRPr="006C53D9" w:rsidRDefault="002A7D36" w:rsidP="002A7D36">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2A7D36" w:rsidRPr="006C53D9" w:rsidRDefault="002A7D36" w:rsidP="002A7D36">
            <w:pPr>
              <w:pStyle w:val="TAC"/>
            </w:pPr>
          </w:p>
        </w:tc>
        <w:tc>
          <w:tcPr>
            <w:tcW w:w="1092" w:type="dxa"/>
            <w:vMerge/>
            <w:shd w:val="clear" w:color="auto" w:fill="auto"/>
            <w:vAlign w:val="center"/>
          </w:tcPr>
          <w:p w14:paraId="605886F7" w14:textId="77777777" w:rsidR="002A7D36" w:rsidRPr="006C53D9" w:rsidRDefault="002A7D36" w:rsidP="002A7D36">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26F32089" w14:textId="5FC5D3D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700" w14:textId="613C6057" w:rsidR="0059104B" w:rsidRPr="006C53D9" w:rsidRDefault="002A7D36" w:rsidP="002A7D36">
      <w:pPr>
        <w:pStyle w:val="EditorsNote"/>
        <w:rPr>
          <w:i/>
          <w:color w:val="auto"/>
          <w:lang w:eastAsia="sv-SE"/>
        </w:rPr>
      </w:pPr>
      <w:r w:rsidRPr="006C53D9">
        <w:rPr>
          <w:i/>
          <w:color w:val="auto"/>
          <w:lang w:eastAsia="sv-SE"/>
        </w:rPr>
        <w:t xml:space="preserve">- </w:t>
      </w:r>
      <w:r w:rsidRPr="006C53D9">
        <w:rPr>
          <w:i/>
          <w:iCs/>
          <w:color w:val="auto"/>
        </w:rPr>
        <w:t>The value of Z for Power class4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pPr>
      <w:bookmarkStart w:id="10" w:name="_Hlk521161665"/>
      <w:r w:rsidRPr="006C53D9">
        <w:t>B.2.1.1</w:t>
      </w:r>
      <w:r w:rsidRPr="006C53D9">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BF73F7"/>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3B6C48" w:rsidRPr="006C53D9" w14:paraId="60588725" w14:textId="77777777" w:rsidTr="008811A1">
        <w:trPr>
          <w:jc w:val="center"/>
        </w:trPr>
        <w:tc>
          <w:tcPr>
            <w:tcW w:w="1441" w:type="dxa"/>
            <w:shd w:val="clear" w:color="auto" w:fill="auto"/>
            <w:vAlign w:val="bottom"/>
          </w:tcPr>
          <w:p w14:paraId="60588721" w14:textId="241270EC" w:rsidR="003B6C48" w:rsidRPr="006C53D9" w:rsidRDefault="003B6C48" w:rsidP="003B6C48">
            <w:pPr>
              <w:pStyle w:val="TAC"/>
            </w:pPr>
            <w:r>
              <w:t>18</w:t>
            </w:r>
          </w:p>
        </w:tc>
        <w:tc>
          <w:tcPr>
            <w:tcW w:w="1442" w:type="dxa"/>
            <w:shd w:val="clear" w:color="auto" w:fill="auto"/>
            <w:vAlign w:val="bottom"/>
          </w:tcPr>
          <w:p w14:paraId="60588722" w14:textId="1970AFA1" w:rsidR="003B6C48" w:rsidRPr="006C53D9" w:rsidRDefault="003B6C48" w:rsidP="003B6C48">
            <w:pPr>
              <w:pStyle w:val="TAC"/>
            </w:pPr>
            <w:r w:rsidRPr="006C53D9">
              <w:t>9.0</w:t>
            </w:r>
          </w:p>
        </w:tc>
        <w:tc>
          <w:tcPr>
            <w:tcW w:w="1441" w:type="dxa"/>
            <w:shd w:val="clear" w:color="auto" w:fill="auto"/>
            <w:vAlign w:val="bottom"/>
          </w:tcPr>
          <w:p w14:paraId="60588723" w14:textId="77777777" w:rsidR="003B6C48" w:rsidRPr="006C53D9" w:rsidRDefault="003B6C48" w:rsidP="003B6C48">
            <w:pPr>
              <w:pStyle w:val="TAC"/>
            </w:pPr>
            <w:r w:rsidRPr="006C53D9">
              <w:t>7.0</w:t>
            </w:r>
          </w:p>
        </w:tc>
        <w:tc>
          <w:tcPr>
            <w:tcW w:w="1442" w:type="dxa"/>
            <w:shd w:val="clear" w:color="auto" w:fill="auto"/>
            <w:vAlign w:val="bottom"/>
          </w:tcPr>
          <w:p w14:paraId="60588724" w14:textId="77777777" w:rsidR="003B6C48" w:rsidRPr="006C53D9" w:rsidRDefault="003B6C48" w:rsidP="003B6C48">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3B6C48" w:rsidRPr="006C53D9" w14:paraId="60588742" w14:textId="77777777" w:rsidTr="008811A1">
        <w:trPr>
          <w:jc w:val="center"/>
        </w:trPr>
        <w:tc>
          <w:tcPr>
            <w:tcW w:w="1441" w:type="dxa"/>
            <w:shd w:val="clear" w:color="auto" w:fill="auto"/>
            <w:vAlign w:val="bottom"/>
          </w:tcPr>
          <w:p w14:paraId="6058873E" w14:textId="232151CA" w:rsidR="003B6C48" w:rsidRPr="006C53D9" w:rsidRDefault="003B6C48" w:rsidP="003B6C48">
            <w:pPr>
              <w:pStyle w:val="TAC"/>
            </w:pPr>
            <w:r>
              <w:t>18</w:t>
            </w:r>
          </w:p>
        </w:tc>
        <w:tc>
          <w:tcPr>
            <w:tcW w:w="1442" w:type="dxa"/>
            <w:shd w:val="clear" w:color="auto" w:fill="auto"/>
            <w:vAlign w:val="bottom"/>
          </w:tcPr>
          <w:p w14:paraId="6058873F" w14:textId="217052B5" w:rsidR="003B6C48" w:rsidRPr="006C53D9" w:rsidRDefault="003B6C48" w:rsidP="003B6C48">
            <w:pPr>
              <w:pStyle w:val="TAC"/>
            </w:pPr>
            <w:r w:rsidRPr="006C53D9">
              <w:t>9.0</w:t>
            </w:r>
          </w:p>
        </w:tc>
        <w:tc>
          <w:tcPr>
            <w:tcW w:w="1441" w:type="dxa"/>
            <w:shd w:val="clear" w:color="auto" w:fill="auto"/>
            <w:vAlign w:val="bottom"/>
          </w:tcPr>
          <w:p w14:paraId="60588740" w14:textId="77777777" w:rsidR="003B6C48" w:rsidRPr="006C53D9" w:rsidRDefault="003B6C48" w:rsidP="003B6C48">
            <w:pPr>
              <w:pStyle w:val="TAC"/>
            </w:pPr>
            <w:r w:rsidRPr="006C53D9">
              <w:t>7.0</w:t>
            </w:r>
          </w:p>
        </w:tc>
        <w:tc>
          <w:tcPr>
            <w:tcW w:w="1442" w:type="dxa"/>
            <w:shd w:val="clear" w:color="auto" w:fill="auto"/>
            <w:vAlign w:val="bottom"/>
          </w:tcPr>
          <w:p w14:paraId="60588741" w14:textId="77777777" w:rsidR="003B6C48" w:rsidRPr="006C53D9" w:rsidRDefault="003B6C48" w:rsidP="003B6C48">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t>B.2.1.4</w:t>
      </w:r>
      <w:r w:rsidRPr="006C53D9">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pPr>
      <w:bookmarkStart w:id="13" w:name="_Hlk11241989"/>
      <w:r w:rsidRPr="006C53D9">
        <w:t>B.2.1.5</w:t>
      </w:r>
      <w:r w:rsidRPr="006C53D9">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BF73F7">
      <w:pPr>
        <w:pStyle w:val="TH"/>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BF73F7">
      <w:pPr>
        <w:pStyle w:val="TF"/>
        <w:rPr>
          <w:lang w:eastAsia="ja-JP"/>
        </w:rPr>
      </w:pPr>
      <w:r w:rsidRPr="006C53D9">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3B6C48" w:rsidRPr="006C53D9" w14:paraId="5C1985C3" w14:textId="77777777" w:rsidTr="008811A1">
        <w:trPr>
          <w:jc w:val="center"/>
        </w:trPr>
        <w:tc>
          <w:tcPr>
            <w:tcW w:w="1441" w:type="dxa"/>
            <w:shd w:val="clear" w:color="auto" w:fill="auto"/>
            <w:vAlign w:val="bottom"/>
          </w:tcPr>
          <w:p w14:paraId="241EACF1" w14:textId="77777777" w:rsidR="003B6C48" w:rsidRPr="006C53D9" w:rsidRDefault="003B6C48" w:rsidP="003B6C48">
            <w:pPr>
              <w:pStyle w:val="TAC"/>
            </w:pPr>
            <w:r w:rsidRPr="006C53D9">
              <w:t>Minimum, dBi</w:t>
            </w:r>
          </w:p>
        </w:tc>
        <w:tc>
          <w:tcPr>
            <w:tcW w:w="1442" w:type="dxa"/>
          </w:tcPr>
          <w:p w14:paraId="47DD6647" w14:textId="504B796A" w:rsidR="003B6C48" w:rsidRPr="006C53D9" w:rsidRDefault="003B6C48" w:rsidP="003B6C48">
            <w:pPr>
              <w:pStyle w:val="TAC"/>
            </w:pPr>
            <w:r>
              <w:t>0</w:t>
            </w:r>
          </w:p>
        </w:tc>
        <w:tc>
          <w:tcPr>
            <w:tcW w:w="1442" w:type="dxa"/>
            <w:shd w:val="clear" w:color="auto" w:fill="auto"/>
            <w:vAlign w:val="bottom"/>
          </w:tcPr>
          <w:p w14:paraId="13A98BA3" w14:textId="77777777" w:rsidR="003B6C48" w:rsidRPr="006C53D9" w:rsidRDefault="003B6C48" w:rsidP="003B6C48">
            <w:pPr>
              <w:pStyle w:val="TAC"/>
            </w:pPr>
            <w:r w:rsidRPr="006C53D9">
              <w:t>FFS</w:t>
            </w:r>
          </w:p>
        </w:tc>
        <w:tc>
          <w:tcPr>
            <w:tcW w:w="1441" w:type="dxa"/>
            <w:shd w:val="clear" w:color="auto" w:fill="auto"/>
            <w:vAlign w:val="bottom"/>
          </w:tcPr>
          <w:p w14:paraId="6A5E9785" w14:textId="77777777" w:rsidR="003B6C48" w:rsidRPr="006C53D9" w:rsidRDefault="003B6C48" w:rsidP="003B6C48">
            <w:pPr>
              <w:pStyle w:val="TAC"/>
            </w:pPr>
            <w:r w:rsidRPr="006C53D9">
              <w:t>-10</w:t>
            </w:r>
          </w:p>
        </w:tc>
        <w:tc>
          <w:tcPr>
            <w:tcW w:w="1442" w:type="dxa"/>
            <w:shd w:val="clear" w:color="auto" w:fill="auto"/>
            <w:vAlign w:val="bottom"/>
          </w:tcPr>
          <w:p w14:paraId="49E7C912" w14:textId="77777777" w:rsidR="003B6C48" w:rsidRPr="006C53D9" w:rsidRDefault="003B6C48" w:rsidP="003B6C48">
            <w:pPr>
              <w:pStyle w:val="TAC"/>
            </w:pPr>
            <w:r w:rsidRPr="006C53D9">
              <w:t>FFS</w:t>
            </w:r>
          </w:p>
        </w:tc>
      </w:tr>
      <w:tr w:rsidR="003B6C48" w:rsidRPr="006C53D9" w14:paraId="3E45B2C7" w14:textId="77777777" w:rsidTr="008811A1">
        <w:trPr>
          <w:jc w:val="center"/>
        </w:trPr>
        <w:tc>
          <w:tcPr>
            <w:tcW w:w="1441" w:type="dxa"/>
            <w:shd w:val="clear" w:color="auto" w:fill="auto"/>
            <w:vAlign w:val="bottom"/>
          </w:tcPr>
          <w:p w14:paraId="5A2D7BF4" w14:textId="77777777" w:rsidR="003B6C48" w:rsidRPr="006C53D9" w:rsidRDefault="003B6C48" w:rsidP="003B6C48">
            <w:pPr>
              <w:pStyle w:val="TAC"/>
            </w:pPr>
            <w:r w:rsidRPr="006C53D9">
              <w:t>Maximum, dBi</w:t>
            </w:r>
          </w:p>
        </w:tc>
        <w:tc>
          <w:tcPr>
            <w:tcW w:w="1442" w:type="dxa"/>
          </w:tcPr>
          <w:p w14:paraId="1DF931FC" w14:textId="7A7DB8D6" w:rsidR="003B6C48" w:rsidRPr="006C53D9" w:rsidRDefault="003B6C48" w:rsidP="003B6C48">
            <w:pPr>
              <w:pStyle w:val="TAC"/>
            </w:pPr>
            <w:r>
              <w:t>+50</w:t>
            </w:r>
          </w:p>
        </w:tc>
        <w:tc>
          <w:tcPr>
            <w:tcW w:w="1442" w:type="dxa"/>
            <w:shd w:val="clear" w:color="auto" w:fill="auto"/>
            <w:vAlign w:val="bottom"/>
          </w:tcPr>
          <w:p w14:paraId="7BFF4B10" w14:textId="77777777" w:rsidR="003B6C48" w:rsidRPr="006C53D9" w:rsidRDefault="003B6C48" w:rsidP="003B6C48">
            <w:pPr>
              <w:pStyle w:val="TAC"/>
            </w:pPr>
            <w:r w:rsidRPr="006C53D9">
              <w:t>FFS</w:t>
            </w:r>
          </w:p>
        </w:tc>
        <w:tc>
          <w:tcPr>
            <w:tcW w:w="1441" w:type="dxa"/>
            <w:shd w:val="clear" w:color="auto" w:fill="auto"/>
            <w:vAlign w:val="bottom"/>
          </w:tcPr>
          <w:p w14:paraId="0BEF9FB3" w14:textId="77777777" w:rsidR="003B6C48" w:rsidRPr="006C53D9" w:rsidRDefault="003B6C48" w:rsidP="003B6C48">
            <w:pPr>
              <w:pStyle w:val="TAC"/>
            </w:pPr>
            <w:r w:rsidRPr="006C53D9">
              <w:t>+20</w:t>
            </w:r>
          </w:p>
        </w:tc>
        <w:tc>
          <w:tcPr>
            <w:tcW w:w="1442" w:type="dxa"/>
            <w:shd w:val="clear" w:color="auto" w:fill="auto"/>
            <w:vAlign w:val="bottom"/>
          </w:tcPr>
          <w:p w14:paraId="02CE4550" w14:textId="77777777" w:rsidR="003B6C48" w:rsidRPr="006C53D9" w:rsidRDefault="003B6C48" w:rsidP="003B6C48">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3B6C48"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4428E812"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69AB4E26"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rPr>
        <w:tab/>
        <w:t>Alignment of Rough beam to Rx beam Peak</w:t>
      </w:r>
    </w:p>
    <w:p w14:paraId="5BB6E62D" w14:textId="77777777" w:rsidR="00013475" w:rsidRDefault="00013475" w:rsidP="00013475">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12A92CEF" w14:textId="77777777" w:rsidR="00013475" w:rsidRDefault="00013475" w:rsidP="00013475">
      <w:pPr>
        <w:rPr>
          <w:rFonts w:eastAsia="Malgun Gothic"/>
          <w:highlight w:val="yellow"/>
          <w:lang w:val="en-US"/>
        </w:rPr>
      </w:pPr>
      <w:r>
        <w:lastRenderedPageBreak/>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3B6C48"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05BDDF7" w:rsidR="003B6C48" w:rsidRDefault="003B6C48" w:rsidP="003B6C48">
            <w:pPr>
              <w:spacing w:after="0"/>
              <w:jc w:val="center"/>
              <w:rPr>
                <w:rFonts w:ascii="Arial" w:eastAsiaTheme="minorEastAsia" w:hAnsi="Arial"/>
                <w:sz w:val="18"/>
                <w:szCs w:val="22"/>
                <w:lang w:eastAsia="ko-KR"/>
              </w:rPr>
            </w:pPr>
            <w:r>
              <w:rPr>
                <w:rFonts w:ascii="Arial" w:eastAsia="Calibri" w:hAnsi="Arial"/>
                <w:sz w:val="18"/>
                <w:szCs w:val="22"/>
              </w:rPr>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063300FA" w:rsidR="003B6C48" w:rsidRDefault="003B6C48" w:rsidP="003B6C48">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3B6C48" w:rsidRDefault="003B6C48" w:rsidP="003B6C48">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37BCA4D1" w14:textId="77777777" w:rsidR="00767E05" w:rsidRPr="00F37DEE" w:rsidRDefault="00767E05" w:rsidP="00767E05">
      <w:pPr>
        <w:pStyle w:val="Heading3"/>
        <w:rPr>
          <w:rFonts w:eastAsiaTheme="minorEastAsia"/>
        </w:rPr>
      </w:pPr>
      <w:r w:rsidRPr="00F37DEE">
        <w:rPr>
          <w:rFonts w:eastAsiaTheme="minorEastAsia"/>
        </w:rPr>
        <w:t>B.2.1.6</w:t>
      </w:r>
      <w:r w:rsidRPr="00F37DEE">
        <w:rPr>
          <w:rFonts w:eastAsiaTheme="minorEastAsia"/>
        </w:rPr>
        <w:tab/>
        <w:t>Gain to PRS-RSRP measurement point for FR2</w:t>
      </w:r>
    </w:p>
    <w:p w14:paraId="5B0BC0F6" w14:textId="77777777" w:rsidR="00767E05" w:rsidRPr="00F37DEE" w:rsidRDefault="00767E05" w:rsidP="00767E05">
      <w:pPr>
        <w:pStyle w:val="Heading4"/>
        <w:rPr>
          <w:rFonts w:eastAsiaTheme="minorEastAsia"/>
        </w:rPr>
      </w:pPr>
      <w:r w:rsidRPr="00767E05">
        <w:t>B.2.1.6.1</w:t>
      </w:r>
      <w:r w:rsidRPr="00767E05">
        <w:tab/>
        <w:t>Gain to PRS-RSRP measurement point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lastRenderedPageBreak/>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2A7D36" w:rsidRPr="006C53D9" w14:paraId="605887BD" w14:textId="77777777" w:rsidTr="007331B6">
        <w:trPr>
          <w:jc w:val="center"/>
        </w:trPr>
        <w:tc>
          <w:tcPr>
            <w:tcW w:w="1171" w:type="dxa"/>
            <w:vMerge w:val="restart"/>
            <w:shd w:val="clear" w:color="auto" w:fill="auto"/>
            <w:vAlign w:val="center"/>
          </w:tcPr>
          <w:p w14:paraId="605887B4" w14:textId="77777777" w:rsidR="002A7D36" w:rsidRPr="006C53D9" w:rsidRDefault="002A7D36" w:rsidP="002A7D36">
            <w:pPr>
              <w:pStyle w:val="TAC"/>
            </w:pPr>
            <w:r w:rsidRPr="006C53D9">
              <w:t>Conditions</w:t>
            </w:r>
          </w:p>
        </w:tc>
        <w:tc>
          <w:tcPr>
            <w:tcW w:w="1150" w:type="dxa"/>
            <w:vMerge w:val="restart"/>
            <w:vAlign w:val="center"/>
          </w:tcPr>
          <w:p w14:paraId="605887B5" w14:textId="77777777" w:rsidR="002A7D36" w:rsidRPr="006C53D9" w:rsidRDefault="002A7D36" w:rsidP="002A7D36">
            <w:pPr>
              <w:pStyle w:val="TAC"/>
            </w:pPr>
            <w:r w:rsidRPr="006C53D9">
              <w:t>Rx Beam Peak</w:t>
            </w:r>
          </w:p>
        </w:tc>
        <w:tc>
          <w:tcPr>
            <w:tcW w:w="1179" w:type="dxa"/>
            <w:shd w:val="clear" w:color="auto" w:fill="auto"/>
            <w:vAlign w:val="center"/>
          </w:tcPr>
          <w:p w14:paraId="605887B6"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5CC3B9CA"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B8" w14:textId="77777777" w:rsidR="002A7D36" w:rsidRPr="006C53D9" w:rsidRDefault="002A7D36" w:rsidP="002A7D36">
            <w:pPr>
              <w:pStyle w:val="TAC"/>
            </w:pPr>
            <w:r w:rsidRPr="006C53D9">
              <w:t>-113.8</w:t>
            </w:r>
          </w:p>
        </w:tc>
        <w:tc>
          <w:tcPr>
            <w:tcW w:w="949" w:type="dxa"/>
            <w:vAlign w:val="center"/>
          </w:tcPr>
          <w:p w14:paraId="605887B9"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2A7D36" w:rsidRPr="006C53D9" w:rsidRDefault="002A7D36" w:rsidP="002A7D36">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C7" w14:textId="77777777" w:rsidTr="007331B6">
        <w:trPr>
          <w:jc w:val="center"/>
        </w:trPr>
        <w:tc>
          <w:tcPr>
            <w:tcW w:w="1171" w:type="dxa"/>
            <w:vMerge/>
            <w:shd w:val="clear" w:color="auto" w:fill="auto"/>
            <w:vAlign w:val="center"/>
          </w:tcPr>
          <w:p w14:paraId="605887BE" w14:textId="77777777" w:rsidR="002A7D36" w:rsidRPr="006C53D9" w:rsidRDefault="002A7D36" w:rsidP="002A7D36">
            <w:pPr>
              <w:pStyle w:val="TAC"/>
            </w:pPr>
          </w:p>
        </w:tc>
        <w:tc>
          <w:tcPr>
            <w:tcW w:w="1150" w:type="dxa"/>
            <w:vMerge/>
          </w:tcPr>
          <w:p w14:paraId="605887BF" w14:textId="77777777" w:rsidR="002A7D36" w:rsidRPr="006C53D9" w:rsidRDefault="002A7D36" w:rsidP="002A7D36">
            <w:pPr>
              <w:pStyle w:val="TAC"/>
              <w:rPr>
                <w:szCs w:val="22"/>
                <w:lang w:val="en-US"/>
              </w:rPr>
            </w:pPr>
          </w:p>
        </w:tc>
        <w:tc>
          <w:tcPr>
            <w:tcW w:w="1179" w:type="dxa"/>
            <w:shd w:val="clear" w:color="auto" w:fill="auto"/>
            <w:vAlign w:val="center"/>
          </w:tcPr>
          <w:p w14:paraId="605887C0"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C1" w14:textId="68BD52D4"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C2" w14:textId="77777777" w:rsidR="002A7D36" w:rsidRPr="006C53D9" w:rsidRDefault="002A7D36" w:rsidP="002A7D36">
            <w:pPr>
              <w:pStyle w:val="TAC"/>
            </w:pPr>
            <w:r w:rsidRPr="006C53D9">
              <w:t>-113.8</w:t>
            </w:r>
          </w:p>
        </w:tc>
        <w:tc>
          <w:tcPr>
            <w:tcW w:w="949" w:type="dxa"/>
            <w:vAlign w:val="center"/>
          </w:tcPr>
          <w:p w14:paraId="605887C3" w14:textId="77777777" w:rsidR="002A7D36" w:rsidRPr="006C53D9" w:rsidRDefault="002A7D36" w:rsidP="002A7D36">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2A7D36" w:rsidRPr="006C53D9" w:rsidRDefault="002A7D36" w:rsidP="002A7D36">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C6" w14:textId="77777777" w:rsidR="002A7D36" w:rsidRPr="006C53D9" w:rsidRDefault="002A7D36" w:rsidP="002A7D36">
            <w:pPr>
              <w:pStyle w:val="TAC"/>
              <w:rPr>
                <w:rFonts w:cs="Arial"/>
                <w:lang w:val="en-US"/>
              </w:rPr>
            </w:pPr>
          </w:p>
        </w:tc>
      </w:tr>
      <w:tr w:rsidR="002A7D36" w:rsidRPr="006C53D9" w14:paraId="24C887F9" w14:textId="77777777" w:rsidTr="007331B6">
        <w:trPr>
          <w:jc w:val="center"/>
        </w:trPr>
        <w:tc>
          <w:tcPr>
            <w:tcW w:w="1171" w:type="dxa"/>
            <w:vMerge/>
            <w:shd w:val="clear" w:color="auto" w:fill="auto"/>
            <w:vAlign w:val="center"/>
          </w:tcPr>
          <w:p w14:paraId="0FAD3872" w14:textId="77777777" w:rsidR="002A7D36" w:rsidRPr="006C53D9" w:rsidRDefault="002A7D36" w:rsidP="002A7D36">
            <w:pPr>
              <w:pStyle w:val="TAC"/>
            </w:pPr>
          </w:p>
        </w:tc>
        <w:tc>
          <w:tcPr>
            <w:tcW w:w="1150" w:type="dxa"/>
            <w:vMerge/>
          </w:tcPr>
          <w:p w14:paraId="035B3713" w14:textId="77777777" w:rsidR="002A7D36" w:rsidRPr="006C53D9" w:rsidRDefault="002A7D36" w:rsidP="002A7D36">
            <w:pPr>
              <w:pStyle w:val="TAC"/>
              <w:rPr>
                <w:szCs w:val="22"/>
                <w:lang w:val="en-US"/>
              </w:rPr>
            </w:pPr>
          </w:p>
        </w:tc>
        <w:tc>
          <w:tcPr>
            <w:tcW w:w="1179" w:type="dxa"/>
            <w:shd w:val="clear" w:color="auto" w:fill="auto"/>
            <w:vAlign w:val="center"/>
          </w:tcPr>
          <w:p w14:paraId="5D5C7638" w14:textId="21F69E77"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2A7D36" w:rsidRPr="006C53D9" w:rsidRDefault="002A7D36" w:rsidP="002A7D36">
            <w:pPr>
              <w:pStyle w:val="TAC"/>
              <w:rPr>
                <w:rFonts w:eastAsia="Yu Mincho"/>
                <w:lang w:eastAsia="ja-JP"/>
              </w:rPr>
            </w:pPr>
          </w:p>
        </w:tc>
        <w:tc>
          <w:tcPr>
            <w:tcW w:w="959" w:type="dxa"/>
            <w:vAlign w:val="center"/>
          </w:tcPr>
          <w:p w14:paraId="34CFBC13" w14:textId="77777777" w:rsidR="002A7D36" w:rsidRPr="006C53D9" w:rsidRDefault="002A7D36" w:rsidP="002A7D36">
            <w:pPr>
              <w:pStyle w:val="TAC"/>
            </w:pPr>
          </w:p>
        </w:tc>
        <w:tc>
          <w:tcPr>
            <w:tcW w:w="949" w:type="dxa"/>
            <w:vAlign w:val="center"/>
          </w:tcPr>
          <w:p w14:paraId="206EEA10" w14:textId="0D29F5C1" w:rsidR="002A7D36" w:rsidRPr="006C53D9" w:rsidRDefault="002A7D36" w:rsidP="002A7D36">
            <w:pPr>
              <w:pStyle w:val="TAC"/>
              <w:rPr>
                <w:rFonts w:eastAsia="Yu Mincho"/>
                <w:lang w:eastAsia="ja-JP"/>
              </w:rPr>
            </w:pPr>
            <w:r>
              <w:rPr>
                <w:rFonts w:eastAsia="Yu Mincho"/>
                <w:lang w:eastAsia="ja-JP"/>
              </w:rPr>
              <w:t>-108.5</w:t>
            </w:r>
          </w:p>
        </w:tc>
        <w:tc>
          <w:tcPr>
            <w:tcW w:w="959" w:type="dxa"/>
            <w:vAlign w:val="center"/>
          </w:tcPr>
          <w:p w14:paraId="5A163463"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20E4AC3C" w14:textId="77777777" w:rsidR="002A7D36" w:rsidRPr="006C53D9" w:rsidRDefault="002A7D36" w:rsidP="002A7D36">
            <w:pPr>
              <w:pStyle w:val="TAC"/>
              <w:rPr>
                <w:rFonts w:cs="Arial"/>
                <w:lang w:val="en-US"/>
              </w:rPr>
            </w:pPr>
          </w:p>
        </w:tc>
        <w:tc>
          <w:tcPr>
            <w:tcW w:w="1012" w:type="dxa"/>
            <w:vMerge/>
            <w:shd w:val="clear" w:color="auto" w:fill="auto"/>
            <w:vAlign w:val="center"/>
          </w:tcPr>
          <w:p w14:paraId="7FB02D58" w14:textId="77777777" w:rsidR="002A7D36" w:rsidRPr="006C53D9" w:rsidRDefault="002A7D36" w:rsidP="002A7D36">
            <w:pPr>
              <w:pStyle w:val="TAC"/>
              <w:rPr>
                <w:rFonts w:cs="Arial"/>
                <w:lang w:val="en-US"/>
              </w:rPr>
            </w:pPr>
          </w:p>
        </w:tc>
      </w:tr>
      <w:tr w:rsidR="002A7D36" w:rsidRPr="006C53D9" w14:paraId="605887D1" w14:textId="77777777" w:rsidTr="007331B6">
        <w:trPr>
          <w:jc w:val="center"/>
        </w:trPr>
        <w:tc>
          <w:tcPr>
            <w:tcW w:w="1171" w:type="dxa"/>
            <w:vMerge/>
            <w:shd w:val="clear" w:color="auto" w:fill="auto"/>
            <w:vAlign w:val="center"/>
          </w:tcPr>
          <w:p w14:paraId="605887C8" w14:textId="77777777" w:rsidR="002A7D36" w:rsidRPr="006C53D9" w:rsidRDefault="002A7D36" w:rsidP="002A7D36">
            <w:pPr>
              <w:pStyle w:val="TAC"/>
              <w:rPr>
                <w:lang w:val="en-US"/>
              </w:rPr>
            </w:pPr>
          </w:p>
        </w:tc>
        <w:tc>
          <w:tcPr>
            <w:tcW w:w="1150" w:type="dxa"/>
            <w:vMerge/>
          </w:tcPr>
          <w:p w14:paraId="605887C9" w14:textId="77777777" w:rsidR="002A7D36" w:rsidRPr="006C53D9" w:rsidRDefault="002A7D36" w:rsidP="002A7D36">
            <w:pPr>
              <w:pStyle w:val="TAC"/>
              <w:rPr>
                <w:szCs w:val="22"/>
                <w:lang w:val="en-US"/>
              </w:rPr>
            </w:pPr>
          </w:p>
        </w:tc>
        <w:tc>
          <w:tcPr>
            <w:tcW w:w="1179" w:type="dxa"/>
            <w:shd w:val="clear" w:color="auto" w:fill="auto"/>
            <w:vAlign w:val="center"/>
          </w:tcPr>
          <w:p w14:paraId="605887CA"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CB" w14:textId="04C7EBB9" w:rsidR="002A7D36" w:rsidRPr="006C53D9" w:rsidRDefault="002A7D36" w:rsidP="002A7D36">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605887CC" w14:textId="77777777" w:rsidR="002A7D36" w:rsidRPr="006C53D9" w:rsidRDefault="002A7D36" w:rsidP="002A7D36">
            <w:pPr>
              <w:pStyle w:val="TAC"/>
            </w:pPr>
          </w:p>
        </w:tc>
        <w:tc>
          <w:tcPr>
            <w:tcW w:w="949" w:type="dxa"/>
            <w:vAlign w:val="center"/>
          </w:tcPr>
          <w:p w14:paraId="605887CD" w14:textId="77777777" w:rsidR="002A7D36" w:rsidRPr="006C53D9" w:rsidRDefault="002A7D36" w:rsidP="002A7D36">
            <w:pPr>
              <w:pStyle w:val="TAC"/>
            </w:pPr>
            <w:r w:rsidRPr="006C53D9">
              <w:rPr>
                <w:rFonts w:eastAsia="Yu Mincho"/>
                <w:lang w:eastAsia="ja-JP"/>
              </w:rPr>
              <w:t>-109.5</w:t>
            </w:r>
          </w:p>
        </w:tc>
        <w:tc>
          <w:tcPr>
            <w:tcW w:w="959" w:type="dxa"/>
            <w:vAlign w:val="center"/>
          </w:tcPr>
          <w:p w14:paraId="605887CE"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2A7D36" w:rsidRPr="006C53D9" w:rsidRDefault="002A7D36" w:rsidP="002A7D36">
            <w:pPr>
              <w:pStyle w:val="TAC"/>
              <w:rPr>
                <w:rFonts w:cs="Arial"/>
                <w:lang w:val="en-US"/>
              </w:rPr>
            </w:pPr>
          </w:p>
        </w:tc>
        <w:tc>
          <w:tcPr>
            <w:tcW w:w="1012" w:type="dxa"/>
            <w:vMerge/>
            <w:shd w:val="clear" w:color="auto" w:fill="auto"/>
            <w:vAlign w:val="center"/>
          </w:tcPr>
          <w:p w14:paraId="605887D0" w14:textId="77777777" w:rsidR="002A7D36" w:rsidRPr="006C53D9" w:rsidRDefault="002A7D36" w:rsidP="002A7D36">
            <w:pPr>
              <w:pStyle w:val="TAC"/>
              <w:rPr>
                <w:rFonts w:cs="Arial"/>
                <w:lang w:val="en-US"/>
              </w:rPr>
            </w:pPr>
          </w:p>
        </w:tc>
      </w:tr>
      <w:tr w:rsidR="002A7D36" w:rsidRPr="006C53D9" w14:paraId="605887DB" w14:textId="77777777" w:rsidTr="007331B6">
        <w:trPr>
          <w:jc w:val="center"/>
        </w:trPr>
        <w:tc>
          <w:tcPr>
            <w:tcW w:w="1171" w:type="dxa"/>
            <w:vMerge/>
            <w:shd w:val="clear" w:color="auto" w:fill="auto"/>
            <w:vAlign w:val="center"/>
          </w:tcPr>
          <w:p w14:paraId="605887D2" w14:textId="77777777" w:rsidR="002A7D36" w:rsidRPr="006C53D9" w:rsidRDefault="002A7D36" w:rsidP="002A7D36">
            <w:pPr>
              <w:pStyle w:val="TAC"/>
              <w:rPr>
                <w:lang w:val="en-US"/>
              </w:rPr>
            </w:pPr>
          </w:p>
        </w:tc>
        <w:tc>
          <w:tcPr>
            <w:tcW w:w="1150" w:type="dxa"/>
            <w:vMerge/>
          </w:tcPr>
          <w:p w14:paraId="605887D3" w14:textId="77777777" w:rsidR="002A7D36" w:rsidRPr="006C53D9" w:rsidRDefault="002A7D36" w:rsidP="002A7D36">
            <w:pPr>
              <w:pStyle w:val="TAC"/>
              <w:rPr>
                <w:szCs w:val="22"/>
                <w:lang w:val="en-US"/>
              </w:rPr>
            </w:pPr>
          </w:p>
        </w:tc>
        <w:tc>
          <w:tcPr>
            <w:tcW w:w="1179" w:type="dxa"/>
            <w:shd w:val="clear" w:color="auto" w:fill="auto"/>
            <w:vAlign w:val="center"/>
          </w:tcPr>
          <w:p w14:paraId="605887D4"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D5" w14:textId="00D292B0" w:rsidR="002A7D36" w:rsidRPr="006C53D9" w:rsidRDefault="002A7D36" w:rsidP="002A7D36">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605887D6" w14:textId="77777777" w:rsidR="002A7D36" w:rsidRPr="006C53D9" w:rsidRDefault="002A7D36" w:rsidP="002A7D36">
            <w:pPr>
              <w:pStyle w:val="TAC"/>
            </w:pPr>
            <w:r w:rsidRPr="006C53D9">
              <w:t>-113.8</w:t>
            </w:r>
          </w:p>
        </w:tc>
        <w:tc>
          <w:tcPr>
            <w:tcW w:w="949" w:type="dxa"/>
            <w:vAlign w:val="center"/>
          </w:tcPr>
          <w:p w14:paraId="605887D7" w14:textId="77777777" w:rsidR="002A7D36" w:rsidRPr="006C53D9" w:rsidRDefault="002A7D36" w:rsidP="002A7D36">
            <w:pPr>
              <w:pStyle w:val="TAC"/>
            </w:pPr>
            <w:r w:rsidRPr="006C53D9">
              <w:rPr>
                <w:rFonts w:eastAsia="Yu Mincho"/>
                <w:lang w:eastAsia="ja-JP"/>
              </w:rPr>
              <w:t>-112.1</w:t>
            </w:r>
          </w:p>
        </w:tc>
        <w:tc>
          <w:tcPr>
            <w:tcW w:w="959" w:type="dxa"/>
            <w:vAlign w:val="center"/>
          </w:tcPr>
          <w:p w14:paraId="605887D8" w14:textId="77777777" w:rsidR="002A7D36" w:rsidRPr="006C53D9" w:rsidRDefault="002A7D36" w:rsidP="002A7D36">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2A7D36" w:rsidRPr="006C53D9" w:rsidRDefault="002A7D36" w:rsidP="002A7D36">
            <w:pPr>
              <w:pStyle w:val="TAC"/>
              <w:rPr>
                <w:rFonts w:cs="Arial"/>
              </w:rPr>
            </w:pPr>
          </w:p>
        </w:tc>
        <w:tc>
          <w:tcPr>
            <w:tcW w:w="1012" w:type="dxa"/>
            <w:vMerge/>
            <w:shd w:val="clear" w:color="auto" w:fill="auto"/>
            <w:vAlign w:val="center"/>
          </w:tcPr>
          <w:p w14:paraId="605887DA" w14:textId="77777777" w:rsidR="002A7D36" w:rsidRPr="006C53D9" w:rsidRDefault="002A7D36" w:rsidP="002A7D36">
            <w:pPr>
              <w:pStyle w:val="TAC"/>
              <w:rPr>
                <w:rFonts w:cs="Arial"/>
                <w:lang w:val="en-US"/>
              </w:rPr>
            </w:pPr>
          </w:p>
        </w:tc>
      </w:tr>
      <w:tr w:rsidR="002A7D36" w:rsidRPr="006C53D9" w14:paraId="605887E5" w14:textId="77777777" w:rsidTr="007331B6">
        <w:trPr>
          <w:jc w:val="center"/>
        </w:trPr>
        <w:tc>
          <w:tcPr>
            <w:tcW w:w="1171" w:type="dxa"/>
            <w:vMerge/>
            <w:shd w:val="clear" w:color="auto" w:fill="auto"/>
            <w:vAlign w:val="center"/>
          </w:tcPr>
          <w:p w14:paraId="605887DC" w14:textId="77777777" w:rsidR="002A7D36" w:rsidRPr="006C53D9" w:rsidRDefault="002A7D36" w:rsidP="002A7D36">
            <w:pPr>
              <w:pStyle w:val="TAC"/>
              <w:rPr>
                <w:lang w:val="en-US"/>
              </w:rPr>
            </w:pPr>
          </w:p>
        </w:tc>
        <w:tc>
          <w:tcPr>
            <w:tcW w:w="1150" w:type="dxa"/>
            <w:vMerge w:val="restart"/>
            <w:vAlign w:val="center"/>
          </w:tcPr>
          <w:p w14:paraId="605887DD"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4437559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0" w14:textId="77777777" w:rsidR="002A7D36" w:rsidRPr="006C53D9" w:rsidRDefault="002A7D36" w:rsidP="002A7D36">
            <w:pPr>
              <w:pStyle w:val="TAC"/>
            </w:pPr>
            <w:r w:rsidRPr="006C53D9">
              <w:t>-102.8</w:t>
            </w:r>
          </w:p>
        </w:tc>
        <w:tc>
          <w:tcPr>
            <w:tcW w:w="949" w:type="dxa"/>
            <w:vAlign w:val="center"/>
          </w:tcPr>
          <w:p w14:paraId="605887E1"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2A7D36" w:rsidRPr="006C53D9" w:rsidRDefault="002A7D36" w:rsidP="002A7D36">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2A7D36" w:rsidRPr="006C53D9" w:rsidRDefault="002A7D36" w:rsidP="002A7D36">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2A7D36" w:rsidRPr="006C53D9" w:rsidRDefault="002A7D36" w:rsidP="002A7D36">
            <w:pPr>
              <w:pStyle w:val="TAC"/>
              <w:rPr>
                <w:rFonts w:eastAsia="Yu Mincho" w:cs="Arial"/>
                <w:lang w:eastAsia="ja-JP"/>
              </w:rPr>
            </w:pPr>
            <w:r w:rsidRPr="006C53D9">
              <w:rPr>
                <w:rFonts w:eastAsia="Yu Mincho" w:cs="Arial"/>
                <w:lang w:eastAsia="ja-JP"/>
              </w:rPr>
              <w:t>≥-6</w:t>
            </w:r>
          </w:p>
        </w:tc>
      </w:tr>
      <w:tr w:rsidR="002A7D36" w:rsidRPr="006C53D9" w14:paraId="605887EF" w14:textId="77777777" w:rsidTr="007331B6">
        <w:trPr>
          <w:jc w:val="center"/>
        </w:trPr>
        <w:tc>
          <w:tcPr>
            <w:tcW w:w="1171" w:type="dxa"/>
            <w:vMerge/>
            <w:shd w:val="clear" w:color="auto" w:fill="auto"/>
            <w:vAlign w:val="center"/>
          </w:tcPr>
          <w:p w14:paraId="605887E6" w14:textId="77777777" w:rsidR="002A7D36" w:rsidRPr="006C53D9" w:rsidRDefault="002A7D36" w:rsidP="002A7D36">
            <w:pPr>
              <w:pStyle w:val="TAC"/>
              <w:rPr>
                <w:lang w:val="en-US"/>
              </w:rPr>
            </w:pPr>
          </w:p>
        </w:tc>
        <w:tc>
          <w:tcPr>
            <w:tcW w:w="1150" w:type="dxa"/>
            <w:vMerge/>
          </w:tcPr>
          <w:p w14:paraId="605887E7" w14:textId="77777777" w:rsidR="002A7D36" w:rsidRPr="006C53D9" w:rsidRDefault="002A7D36" w:rsidP="002A7D36">
            <w:pPr>
              <w:pStyle w:val="TAC"/>
              <w:rPr>
                <w:szCs w:val="22"/>
                <w:lang w:val="en-US"/>
              </w:rPr>
            </w:pPr>
          </w:p>
        </w:tc>
        <w:tc>
          <w:tcPr>
            <w:tcW w:w="1179" w:type="dxa"/>
            <w:shd w:val="clear" w:color="auto" w:fill="auto"/>
            <w:vAlign w:val="center"/>
          </w:tcPr>
          <w:p w14:paraId="605887E8"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7E9" w14:textId="654AA81C"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EA" w14:textId="77777777" w:rsidR="002A7D36" w:rsidRPr="006C53D9" w:rsidRDefault="002A7D36" w:rsidP="002A7D36">
            <w:pPr>
              <w:pStyle w:val="TAC"/>
            </w:pPr>
            <w:r w:rsidRPr="006C53D9">
              <w:t>-102.8</w:t>
            </w:r>
          </w:p>
        </w:tc>
        <w:tc>
          <w:tcPr>
            <w:tcW w:w="949" w:type="dxa"/>
            <w:vAlign w:val="center"/>
          </w:tcPr>
          <w:p w14:paraId="605887EB" w14:textId="77777777" w:rsidR="002A7D36" w:rsidRPr="006C53D9" w:rsidRDefault="002A7D36" w:rsidP="002A7D36">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2A7D36" w:rsidRPr="006C53D9" w:rsidRDefault="002A7D36" w:rsidP="002A7D36">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32579BB" w14:textId="77777777" w:rsidTr="007331B6">
        <w:trPr>
          <w:jc w:val="center"/>
        </w:trPr>
        <w:tc>
          <w:tcPr>
            <w:tcW w:w="1171" w:type="dxa"/>
            <w:vMerge/>
            <w:shd w:val="clear" w:color="auto" w:fill="auto"/>
            <w:vAlign w:val="center"/>
          </w:tcPr>
          <w:p w14:paraId="63DE8E42" w14:textId="77777777" w:rsidR="002A7D36" w:rsidRPr="006C53D9" w:rsidRDefault="002A7D36" w:rsidP="002A7D36">
            <w:pPr>
              <w:pStyle w:val="TAC"/>
              <w:rPr>
                <w:lang w:val="en-US"/>
              </w:rPr>
            </w:pPr>
          </w:p>
        </w:tc>
        <w:tc>
          <w:tcPr>
            <w:tcW w:w="1150" w:type="dxa"/>
            <w:vMerge/>
          </w:tcPr>
          <w:p w14:paraId="6C046EA3" w14:textId="77777777" w:rsidR="002A7D36" w:rsidRPr="006C53D9" w:rsidRDefault="002A7D36" w:rsidP="002A7D36">
            <w:pPr>
              <w:pStyle w:val="TAC"/>
              <w:rPr>
                <w:szCs w:val="22"/>
                <w:lang w:val="en-US"/>
              </w:rPr>
            </w:pPr>
          </w:p>
        </w:tc>
        <w:tc>
          <w:tcPr>
            <w:tcW w:w="1179" w:type="dxa"/>
            <w:shd w:val="clear" w:color="auto" w:fill="auto"/>
            <w:vAlign w:val="center"/>
          </w:tcPr>
          <w:p w14:paraId="01155C4E" w14:textId="7046CB16"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2A7D36" w:rsidRPr="006C53D9" w:rsidRDefault="002A7D36" w:rsidP="002A7D36">
            <w:pPr>
              <w:pStyle w:val="TAC"/>
              <w:rPr>
                <w:rFonts w:eastAsia="Yu Mincho"/>
                <w:lang w:eastAsia="ja-JP"/>
              </w:rPr>
            </w:pPr>
          </w:p>
        </w:tc>
        <w:tc>
          <w:tcPr>
            <w:tcW w:w="959" w:type="dxa"/>
            <w:vAlign w:val="center"/>
          </w:tcPr>
          <w:p w14:paraId="51B94F46" w14:textId="77777777" w:rsidR="002A7D36" w:rsidRPr="006C53D9" w:rsidRDefault="002A7D36" w:rsidP="002A7D36">
            <w:pPr>
              <w:pStyle w:val="TAC"/>
            </w:pPr>
          </w:p>
        </w:tc>
        <w:tc>
          <w:tcPr>
            <w:tcW w:w="949" w:type="dxa"/>
            <w:vAlign w:val="center"/>
          </w:tcPr>
          <w:p w14:paraId="4D230CEE" w14:textId="66E9F131" w:rsidR="002A7D36" w:rsidRPr="006C53D9" w:rsidRDefault="002A7D36" w:rsidP="002A7D36">
            <w:pPr>
              <w:pStyle w:val="TAC"/>
              <w:rPr>
                <w:rFonts w:eastAsia="Yu Mincho"/>
                <w:lang w:eastAsia="ja-JP"/>
              </w:rPr>
            </w:pPr>
            <w:r>
              <w:rPr>
                <w:rFonts w:eastAsia="Yu Mincho"/>
                <w:lang w:eastAsia="ja-JP"/>
              </w:rPr>
              <w:t>-95.7</w:t>
            </w:r>
          </w:p>
        </w:tc>
        <w:tc>
          <w:tcPr>
            <w:tcW w:w="959" w:type="dxa"/>
            <w:vAlign w:val="center"/>
          </w:tcPr>
          <w:p w14:paraId="54B3D62F"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122CAD1B"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7F9" w14:textId="77777777" w:rsidTr="007331B6">
        <w:trPr>
          <w:jc w:val="center"/>
        </w:trPr>
        <w:tc>
          <w:tcPr>
            <w:tcW w:w="1171" w:type="dxa"/>
            <w:vMerge/>
            <w:shd w:val="clear" w:color="auto" w:fill="auto"/>
            <w:vAlign w:val="center"/>
          </w:tcPr>
          <w:p w14:paraId="605887F0" w14:textId="77777777" w:rsidR="002A7D36" w:rsidRPr="006C53D9" w:rsidRDefault="002A7D36" w:rsidP="002A7D36">
            <w:pPr>
              <w:pStyle w:val="TAC"/>
              <w:rPr>
                <w:lang w:val="en-US"/>
              </w:rPr>
            </w:pPr>
          </w:p>
        </w:tc>
        <w:tc>
          <w:tcPr>
            <w:tcW w:w="1150" w:type="dxa"/>
            <w:vMerge/>
          </w:tcPr>
          <w:p w14:paraId="605887F1" w14:textId="77777777" w:rsidR="002A7D36" w:rsidRPr="006C53D9" w:rsidRDefault="002A7D36" w:rsidP="002A7D36">
            <w:pPr>
              <w:pStyle w:val="TAC"/>
              <w:rPr>
                <w:szCs w:val="22"/>
                <w:lang w:val="en-US"/>
              </w:rPr>
            </w:pPr>
          </w:p>
        </w:tc>
        <w:tc>
          <w:tcPr>
            <w:tcW w:w="1179" w:type="dxa"/>
            <w:shd w:val="clear" w:color="auto" w:fill="auto"/>
            <w:vAlign w:val="center"/>
          </w:tcPr>
          <w:p w14:paraId="605887F2"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7F3" w14:textId="33EEEA12" w:rsidR="002A7D36" w:rsidRPr="006C53D9" w:rsidRDefault="002A7D36" w:rsidP="002A7D36">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05887F4" w14:textId="77777777" w:rsidR="002A7D36" w:rsidRPr="006C53D9" w:rsidRDefault="002A7D36" w:rsidP="002A7D36">
            <w:pPr>
              <w:pStyle w:val="TAC"/>
            </w:pPr>
          </w:p>
        </w:tc>
        <w:tc>
          <w:tcPr>
            <w:tcW w:w="949" w:type="dxa"/>
            <w:vAlign w:val="center"/>
          </w:tcPr>
          <w:p w14:paraId="605887F5" w14:textId="77777777" w:rsidR="002A7D36" w:rsidRPr="006C53D9" w:rsidRDefault="002A7D36" w:rsidP="002A7D36">
            <w:pPr>
              <w:pStyle w:val="TAC"/>
            </w:pPr>
            <w:r w:rsidRPr="006C53D9">
              <w:rPr>
                <w:rFonts w:eastAsia="Yu Mincho"/>
                <w:lang w:eastAsia="ja-JP"/>
              </w:rPr>
              <w:t>-96.9</w:t>
            </w:r>
          </w:p>
        </w:tc>
        <w:tc>
          <w:tcPr>
            <w:tcW w:w="959" w:type="dxa"/>
            <w:vAlign w:val="center"/>
          </w:tcPr>
          <w:p w14:paraId="605887F6" w14:textId="77777777" w:rsidR="002A7D36" w:rsidRPr="006C53D9" w:rsidRDefault="002A7D36" w:rsidP="002A7D36">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03" w14:textId="77777777" w:rsidTr="007331B6">
        <w:trPr>
          <w:jc w:val="center"/>
        </w:trPr>
        <w:tc>
          <w:tcPr>
            <w:tcW w:w="1171" w:type="dxa"/>
            <w:vMerge/>
            <w:shd w:val="clear" w:color="auto" w:fill="auto"/>
            <w:vAlign w:val="center"/>
          </w:tcPr>
          <w:p w14:paraId="605887FA" w14:textId="77777777" w:rsidR="002A7D36" w:rsidRPr="006C53D9" w:rsidRDefault="002A7D36" w:rsidP="002A7D36">
            <w:pPr>
              <w:pStyle w:val="TAC"/>
              <w:rPr>
                <w:lang w:val="en-US"/>
              </w:rPr>
            </w:pPr>
          </w:p>
        </w:tc>
        <w:tc>
          <w:tcPr>
            <w:tcW w:w="1150" w:type="dxa"/>
            <w:vMerge/>
          </w:tcPr>
          <w:p w14:paraId="605887FB" w14:textId="77777777" w:rsidR="002A7D36" w:rsidRPr="006C53D9" w:rsidRDefault="002A7D36" w:rsidP="002A7D36">
            <w:pPr>
              <w:pStyle w:val="TAC"/>
              <w:rPr>
                <w:szCs w:val="22"/>
                <w:lang w:val="en-US"/>
              </w:rPr>
            </w:pPr>
          </w:p>
        </w:tc>
        <w:tc>
          <w:tcPr>
            <w:tcW w:w="1179" w:type="dxa"/>
            <w:shd w:val="clear" w:color="auto" w:fill="auto"/>
            <w:vAlign w:val="center"/>
          </w:tcPr>
          <w:p w14:paraId="605887FC"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7FD" w14:textId="2605971F" w:rsidR="002A7D36" w:rsidRPr="006C53D9" w:rsidRDefault="002A7D36" w:rsidP="002A7D36">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605887FE" w14:textId="77777777" w:rsidR="002A7D36" w:rsidRPr="006C53D9" w:rsidRDefault="002A7D36" w:rsidP="002A7D36">
            <w:pPr>
              <w:pStyle w:val="TAC"/>
            </w:pPr>
            <w:r w:rsidRPr="006C53D9">
              <w:t>-102.8</w:t>
            </w:r>
          </w:p>
        </w:tc>
        <w:tc>
          <w:tcPr>
            <w:tcW w:w="949" w:type="dxa"/>
            <w:vAlign w:val="center"/>
          </w:tcPr>
          <w:p w14:paraId="605887FF" w14:textId="77777777" w:rsidR="002A7D36" w:rsidRPr="006C53D9" w:rsidRDefault="002A7D36" w:rsidP="002A7D36">
            <w:pPr>
              <w:pStyle w:val="TAC"/>
            </w:pPr>
            <w:r w:rsidRPr="006C53D9">
              <w:rPr>
                <w:rFonts w:eastAsia="Yu Mincho"/>
                <w:lang w:eastAsia="ja-JP"/>
              </w:rPr>
              <w:t>-101.2</w:t>
            </w:r>
          </w:p>
        </w:tc>
        <w:tc>
          <w:tcPr>
            <w:tcW w:w="959" w:type="dxa"/>
            <w:vAlign w:val="center"/>
          </w:tcPr>
          <w:p w14:paraId="60588800" w14:textId="77777777" w:rsidR="002A7D36" w:rsidRPr="006C53D9" w:rsidRDefault="002A7D36" w:rsidP="002A7D36">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6E54FD53" w14:textId="16E23745"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08EA567C" w14:textId="6B4C80A9" w:rsidR="004321C3" w:rsidRDefault="002A7D36" w:rsidP="002A7D36">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4"/>
    <w:p w14:paraId="6058884E" w14:textId="77777777" w:rsidR="0059104B" w:rsidRPr="006C53D9" w:rsidRDefault="0059104B" w:rsidP="00BF73F7">
      <w:pPr>
        <w:pStyle w:val="TH"/>
      </w:pPr>
      <w:r w:rsidRPr="006C53D9">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2A7D36" w:rsidRPr="006C53D9" w14:paraId="6058887C" w14:textId="77777777" w:rsidTr="007331B6">
        <w:trPr>
          <w:jc w:val="center"/>
        </w:trPr>
        <w:tc>
          <w:tcPr>
            <w:tcW w:w="1171" w:type="dxa"/>
            <w:vMerge w:val="restart"/>
            <w:shd w:val="clear" w:color="auto" w:fill="auto"/>
            <w:vAlign w:val="center"/>
          </w:tcPr>
          <w:p w14:paraId="60588873" w14:textId="77777777" w:rsidR="002A7D36" w:rsidRPr="006C53D9" w:rsidRDefault="002A7D36" w:rsidP="002A7D36">
            <w:pPr>
              <w:pStyle w:val="TAC"/>
            </w:pPr>
            <w:r w:rsidRPr="006C53D9">
              <w:t>Conditions</w:t>
            </w:r>
          </w:p>
        </w:tc>
        <w:tc>
          <w:tcPr>
            <w:tcW w:w="1150" w:type="dxa"/>
            <w:vMerge w:val="restart"/>
            <w:vAlign w:val="center"/>
          </w:tcPr>
          <w:p w14:paraId="60588874" w14:textId="77777777" w:rsidR="002A7D36" w:rsidRPr="006C53D9" w:rsidRDefault="002A7D36" w:rsidP="002A7D36">
            <w:pPr>
              <w:pStyle w:val="TAC"/>
            </w:pPr>
            <w:r w:rsidRPr="006C53D9">
              <w:t>Rx Beam Peak</w:t>
            </w:r>
          </w:p>
        </w:tc>
        <w:tc>
          <w:tcPr>
            <w:tcW w:w="1179" w:type="dxa"/>
            <w:shd w:val="clear" w:color="auto" w:fill="auto"/>
            <w:vAlign w:val="center"/>
          </w:tcPr>
          <w:p w14:paraId="60588875"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26144D30"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77" w14:textId="77777777" w:rsidR="002A7D36" w:rsidRPr="006C53D9" w:rsidRDefault="002A7D36" w:rsidP="002A7D36">
            <w:pPr>
              <w:pStyle w:val="TAC"/>
            </w:pPr>
            <w:r w:rsidRPr="006C53D9">
              <w:t>-111.8</w:t>
            </w:r>
          </w:p>
        </w:tc>
        <w:tc>
          <w:tcPr>
            <w:tcW w:w="949" w:type="dxa"/>
            <w:vAlign w:val="center"/>
          </w:tcPr>
          <w:p w14:paraId="60588878"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2A7D36" w:rsidRPr="006C53D9" w:rsidRDefault="002A7D36" w:rsidP="002A7D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86" w14:textId="77777777" w:rsidTr="007331B6">
        <w:trPr>
          <w:jc w:val="center"/>
        </w:trPr>
        <w:tc>
          <w:tcPr>
            <w:tcW w:w="1171" w:type="dxa"/>
            <w:vMerge/>
            <w:shd w:val="clear" w:color="auto" w:fill="auto"/>
            <w:vAlign w:val="center"/>
          </w:tcPr>
          <w:p w14:paraId="6058887D" w14:textId="77777777" w:rsidR="002A7D36" w:rsidRPr="006C53D9" w:rsidRDefault="002A7D36" w:rsidP="002A7D36">
            <w:pPr>
              <w:pStyle w:val="TAC"/>
            </w:pPr>
          </w:p>
        </w:tc>
        <w:tc>
          <w:tcPr>
            <w:tcW w:w="1150" w:type="dxa"/>
            <w:vMerge/>
          </w:tcPr>
          <w:p w14:paraId="6058887E" w14:textId="77777777" w:rsidR="002A7D36" w:rsidRPr="006C53D9" w:rsidRDefault="002A7D36" w:rsidP="002A7D36">
            <w:pPr>
              <w:pStyle w:val="TAC"/>
              <w:rPr>
                <w:szCs w:val="22"/>
                <w:lang w:val="en-US"/>
              </w:rPr>
            </w:pPr>
          </w:p>
        </w:tc>
        <w:tc>
          <w:tcPr>
            <w:tcW w:w="1179" w:type="dxa"/>
            <w:shd w:val="clear" w:color="auto" w:fill="auto"/>
            <w:vAlign w:val="center"/>
          </w:tcPr>
          <w:p w14:paraId="6058887F" w14:textId="77777777" w:rsidR="002A7D36" w:rsidRPr="006C53D9" w:rsidRDefault="002A7D36" w:rsidP="002A7D36">
            <w:pPr>
              <w:pStyle w:val="TAC"/>
              <w:rPr>
                <w:rFonts w:eastAsia="Calibri"/>
                <w:szCs w:val="22"/>
              </w:rPr>
            </w:pPr>
            <w:r w:rsidRPr="006C53D9">
              <w:rPr>
                <w:szCs w:val="22"/>
                <w:lang w:val="en-US"/>
              </w:rPr>
              <w:t>n258</w:t>
            </w:r>
          </w:p>
        </w:tc>
        <w:tc>
          <w:tcPr>
            <w:tcW w:w="959" w:type="dxa"/>
            <w:shd w:val="clear" w:color="auto" w:fill="auto"/>
            <w:vAlign w:val="center"/>
          </w:tcPr>
          <w:p w14:paraId="60588880" w14:textId="699F2FB9" w:rsidR="002A7D36" w:rsidRPr="006C53D9" w:rsidRDefault="002A7D36" w:rsidP="002A7D36">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81" w14:textId="77777777" w:rsidR="002A7D36" w:rsidRPr="006C53D9" w:rsidRDefault="002A7D36" w:rsidP="002A7D36">
            <w:pPr>
              <w:pStyle w:val="TAC"/>
            </w:pPr>
            <w:r w:rsidRPr="006C53D9">
              <w:t>-111.8</w:t>
            </w:r>
          </w:p>
        </w:tc>
        <w:tc>
          <w:tcPr>
            <w:tcW w:w="949" w:type="dxa"/>
            <w:vAlign w:val="center"/>
          </w:tcPr>
          <w:p w14:paraId="60588882" w14:textId="77777777" w:rsidR="002A7D36" w:rsidRPr="006C53D9" w:rsidRDefault="002A7D36" w:rsidP="002A7D36">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2A7D36" w:rsidRPr="006C53D9" w:rsidRDefault="002A7D36" w:rsidP="002A7D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2A7D36" w:rsidRPr="006C53D9" w:rsidRDefault="002A7D36" w:rsidP="002A7D36">
            <w:pPr>
              <w:pStyle w:val="TAC"/>
              <w:rPr>
                <w:lang w:val="en-US"/>
              </w:rPr>
            </w:pPr>
          </w:p>
        </w:tc>
        <w:tc>
          <w:tcPr>
            <w:tcW w:w="1012" w:type="dxa"/>
            <w:vMerge/>
            <w:shd w:val="clear" w:color="auto" w:fill="auto"/>
            <w:vAlign w:val="center"/>
          </w:tcPr>
          <w:p w14:paraId="60588885" w14:textId="77777777" w:rsidR="002A7D36" w:rsidRPr="006C53D9" w:rsidRDefault="002A7D36" w:rsidP="002A7D36">
            <w:pPr>
              <w:pStyle w:val="TAC"/>
              <w:rPr>
                <w:lang w:val="en-US"/>
              </w:rPr>
            </w:pPr>
          </w:p>
        </w:tc>
      </w:tr>
      <w:tr w:rsidR="002A7D36" w:rsidRPr="006C53D9" w14:paraId="365EE318" w14:textId="77777777" w:rsidTr="007331B6">
        <w:trPr>
          <w:jc w:val="center"/>
        </w:trPr>
        <w:tc>
          <w:tcPr>
            <w:tcW w:w="1171" w:type="dxa"/>
            <w:vMerge/>
            <w:shd w:val="clear" w:color="auto" w:fill="auto"/>
            <w:vAlign w:val="center"/>
          </w:tcPr>
          <w:p w14:paraId="6FAF1269" w14:textId="77777777" w:rsidR="002A7D36" w:rsidRPr="006C53D9" w:rsidRDefault="002A7D36" w:rsidP="002A7D36">
            <w:pPr>
              <w:pStyle w:val="TAC"/>
            </w:pPr>
          </w:p>
        </w:tc>
        <w:tc>
          <w:tcPr>
            <w:tcW w:w="1150" w:type="dxa"/>
            <w:vMerge/>
          </w:tcPr>
          <w:p w14:paraId="2A623EB5" w14:textId="77777777" w:rsidR="002A7D36" w:rsidRPr="006C53D9" w:rsidRDefault="002A7D36" w:rsidP="002A7D36">
            <w:pPr>
              <w:pStyle w:val="TAC"/>
              <w:rPr>
                <w:szCs w:val="22"/>
                <w:lang w:val="en-US"/>
              </w:rPr>
            </w:pPr>
          </w:p>
        </w:tc>
        <w:tc>
          <w:tcPr>
            <w:tcW w:w="1179" w:type="dxa"/>
            <w:shd w:val="clear" w:color="auto" w:fill="auto"/>
            <w:vAlign w:val="center"/>
          </w:tcPr>
          <w:p w14:paraId="160C6346" w14:textId="136EF82D" w:rsidR="002A7D36" w:rsidRPr="006C53D9" w:rsidRDefault="002A7D36" w:rsidP="002A7D36">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2A7D36" w:rsidRPr="006C53D9" w:rsidRDefault="002A7D36" w:rsidP="002A7D36">
            <w:pPr>
              <w:pStyle w:val="TAC"/>
              <w:rPr>
                <w:rFonts w:eastAsia="Yu Mincho"/>
                <w:lang w:eastAsia="ja-JP"/>
              </w:rPr>
            </w:pPr>
          </w:p>
        </w:tc>
        <w:tc>
          <w:tcPr>
            <w:tcW w:w="959" w:type="dxa"/>
            <w:vAlign w:val="center"/>
          </w:tcPr>
          <w:p w14:paraId="3647988C" w14:textId="77777777" w:rsidR="002A7D36" w:rsidRPr="006C53D9" w:rsidRDefault="002A7D36" w:rsidP="002A7D36">
            <w:pPr>
              <w:pStyle w:val="TAC"/>
            </w:pPr>
          </w:p>
        </w:tc>
        <w:tc>
          <w:tcPr>
            <w:tcW w:w="949" w:type="dxa"/>
            <w:vAlign w:val="center"/>
          </w:tcPr>
          <w:p w14:paraId="73B40CFF" w14:textId="23338328" w:rsidR="002A7D36" w:rsidRPr="006C53D9" w:rsidRDefault="002A7D36" w:rsidP="002A7D36">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2A7D36" w:rsidRPr="006C53D9" w:rsidRDefault="002A7D36" w:rsidP="002A7D36">
            <w:pPr>
              <w:pStyle w:val="TAC"/>
              <w:rPr>
                <w:rFonts w:eastAsia="Yu Mincho"/>
                <w:lang w:eastAsia="ja-JP"/>
              </w:rPr>
            </w:pPr>
          </w:p>
        </w:tc>
        <w:tc>
          <w:tcPr>
            <w:tcW w:w="1443" w:type="dxa"/>
            <w:vMerge/>
            <w:shd w:val="clear" w:color="auto" w:fill="auto"/>
            <w:vAlign w:val="center"/>
          </w:tcPr>
          <w:p w14:paraId="4D395421" w14:textId="77777777" w:rsidR="002A7D36" w:rsidRPr="006C53D9" w:rsidRDefault="002A7D36" w:rsidP="002A7D36">
            <w:pPr>
              <w:pStyle w:val="TAC"/>
              <w:rPr>
                <w:lang w:val="en-US"/>
              </w:rPr>
            </w:pPr>
          </w:p>
        </w:tc>
        <w:tc>
          <w:tcPr>
            <w:tcW w:w="1012" w:type="dxa"/>
            <w:vMerge/>
            <w:shd w:val="clear" w:color="auto" w:fill="auto"/>
            <w:vAlign w:val="center"/>
          </w:tcPr>
          <w:p w14:paraId="2B5D53A6" w14:textId="77777777" w:rsidR="002A7D36" w:rsidRPr="006C53D9" w:rsidRDefault="002A7D36" w:rsidP="002A7D36">
            <w:pPr>
              <w:pStyle w:val="TAC"/>
              <w:rPr>
                <w:lang w:val="en-US"/>
              </w:rPr>
            </w:pPr>
          </w:p>
        </w:tc>
      </w:tr>
      <w:tr w:rsidR="002A7D36" w:rsidRPr="006C53D9" w14:paraId="60588890" w14:textId="77777777" w:rsidTr="007331B6">
        <w:trPr>
          <w:jc w:val="center"/>
        </w:trPr>
        <w:tc>
          <w:tcPr>
            <w:tcW w:w="1171" w:type="dxa"/>
            <w:vMerge/>
            <w:shd w:val="clear" w:color="auto" w:fill="auto"/>
            <w:vAlign w:val="center"/>
          </w:tcPr>
          <w:p w14:paraId="60588887" w14:textId="77777777" w:rsidR="002A7D36" w:rsidRPr="006C53D9" w:rsidRDefault="002A7D36" w:rsidP="002A7D36">
            <w:pPr>
              <w:pStyle w:val="TAC"/>
              <w:rPr>
                <w:lang w:val="en-US"/>
              </w:rPr>
            </w:pPr>
          </w:p>
        </w:tc>
        <w:tc>
          <w:tcPr>
            <w:tcW w:w="1150" w:type="dxa"/>
            <w:vMerge/>
          </w:tcPr>
          <w:p w14:paraId="60588888" w14:textId="77777777" w:rsidR="002A7D36" w:rsidRPr="006C53D9" w:rsidRDefault="002A7D36" w:rsidP="002A7D36">
            <w:pPr>
              <w:pStyle w:val="TAC"/>
              <w:rPr>
                <w:szCs w:val="22"/>
                <w:lang w:val="en-US"/>
              </w:rPr>
            </w:pPr>
          </w:p>
        </w:tc>
        <w:tc>
          <w:tcPr>
            <w:tcW w:w="1179" w:type="dxa"/>
            <w:shd w:val="clear" w:color="auto" w:fill="auto"/>
            <w:vAlign w:val="center"/>
          </w:tcPr>
          <w:p w14:paraId="60588889" w14:textId="77777777" w:rsidR="002A7D36" w:rsidRPr="006C53D9" w:rsidRDefault="002A7D36" w:rsidP="002A7D36">
            <w:pPr>
              <w:pStyle w:val="TAC"/>
              <w:rPr>
                <w:rFonts w:eastAsia="Calibri"/>
                <w:szCs w:val="22"/>
              </w:rPr>
            </w:pPr>
            <w:r w:rsidRPr="006C53D9">
              <w:rPr>
                <w:szCs w:val="22"/>
                <w:lang w:val="en-US"/>
              </w:rPr>
              <w:t>n260</w:t>
            </w:r>
          </w:p>
        </w:tc>
        <w:tc>
          <w:tcPr>
            <w:tcW w:w="959" w:type="dxa"/>
            <w:shd w:val="clear" w:color="auto" w:fill="auto"/>
            <w:vAlign w:val="center"/>
          </w:tcPr>
          <w:p w14:paraId="6058888A" w14:textId="03205755" w:rsidR="002A7D36" w:rsidRPr="006C53D9" w:rsidRDefault="002A7D36" w:rsidP="002A7D36">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6058888B" w14:textId="77777777" w:rsidR="002A7D36" w:rsidRPr="006C53D9" w:rsidRDefault="002A7D36" w:rsidP="002A7D36">
            <w:pPr>
              <w:pStyle w:val="TAC"/>
            </w:pPr>
          </w:p>
        </w:tc>
        <w:tc>
          <w:tcPr>
            <w:tcW w:w="949" w:type="dxa"/>
            <w:vAlign w:val="center"/>
          </w:tcPr>
          <w:p w14:paraId="6058888C" w14:textId="77777777" w:rsidR="002A7D36" w:rsidRPr="006C53D9" w:rsidRDefault="002A7D36" w:rsidP="002A7D36">
            <w:pPr>
              <w:pStyle w:val="TAC"/>
            </w:pPr>
            <w:r w:rsidRPr="006C53D9">
              <w:rPr>
                <w:rFonts w:eastAsia="Yu Mincho"/>
                <w:lang w:eastAsia="ja-JP"/>
              </w:rPr>
              <w:t>-107.5</w:t>
            </w:r>
          </w:p>
        </w:tc>
        <w:tc>
          <w:tcPr>
            <w:tcW w:w="959" w:type="dxa"/>
            <w:vAlign w:val="center"/>
          </w:tcPr>
          <w:p w14:paraId="6058888D" w14:textId="77777777" w:rsidR="002A7D36" w:rsidRPr="006C53D9" w:rsidRDefault="002A7D36" w:rsidP="002A7D36">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2A7D36" w:rsidRPr="006C53D9" w:rsidRDefault="002A7D36" w:rsidP="002A7D36">
            <w:pPr>
              <w:pStyle w:val="TAC"/>
              <w:rPr>
                <w:lang w:val="en-US"/>
              </w:rPr>
            </w:pPr>
          </w:p>
        </w:tc>
        <w:tc>
          <w:tcPr>
            <w:tcW w:w="1012" w:type="dxa"/>
            <w:vMerge/>
            <w:shd w:val="clear" w:color="auto" w:fill="auto"/>
            <w:vAlign w:val="center"/>
          </w:tcPr>
          <w:p w14:paraId="6058888F" w14:textId="77777777" w:rsidR="002A7D36" w:rsidRPr="006C53D9" w:rsidRDefault="002A7D36" w:rsidP="002A7D36">
            <w:pPr>
              <w:pStyle w:val="TAC"/>
              <w:rPr>
                <w:lang w:val="en-US"/>
              </w:rPr>
            </w:pPr>
          </w:p>
        </w:tc>
      </w:tr>
      <w:tr w:rsidR="002A7D36" w:rsidRPr="006C53D9" w14:paraId="6058889A" w14:textId="77777777" w:rsidTr="007331B6">
        <w:trPr>
          <w:jc w:val="center"/>
        </w:trPr>
        <w:tc>
          <w:tcPr>
            <w:tcW w:w="1171" w:type="dxa"/>
            <w:vMerge/>
            <w:shd w:val="clear" w:color="auto" w:fill="auto"/>
            <w:vAlign w:val="center"/>
          </w:tcPr>
          <w:p w14:paraId="60588891" w14:textId="77777777" w:rsidR="002A7D36" w:rsidRPr="006C53D9" w:rsidRDefault="002A7D36" w:rsidP="002A7D36">
            <w:pPr>
              <w:pStyle w:val="TAC"/>
              <w:rPr>
                <w:lang w:val="en-US"/>
              </w:rPr>
            </w:pPr>
          </w:p>
        </w:tc>
        <w:tc>
          <w:tcPr>
            <w:tcW w:w="1150" w:type="dxa"/>
            <w:vMerge/>
          </w:tcPr>
          <w:p w14:paraId="60588892" w14:textId="77777777" w:rsidR="002A7D36" w:rsidRPr="006C53D9" w:rsidRDefault="002A7D36" w:rsidP="002A7D36">
            <w:pPr>
              <w:pStyle w:val="TAC"/>
              <w:rPr>
                <w:szCs w:val="22"/>
                <w:lang w:val="en-US"/>
              </w:rPr>
            </w:pPr>
          </w:p>
        </w:tc>
        <w:tc>
          <w:tcPr>
            <w:tcW w:w="1179" w:type="dxa"/>
            <w:shd w:val="clear" w:color="auto" w:fill="auto"/>
            <w:vAlign w:val="center"/>
          </w:tcPr>
          <w:p w14:paraId="60588893" w14:textId="77777777" w:rsidR="002A7D36" w:rsidRPr="006C53D9" w:rsidRDefault="002A7D36" w:rsidP="002A7D36">
            <w:pPr>
              <w:pStyle w:val="TAC"/>
              <w:rPr>
                <w:szCs w:val="22"/>
                <w:lang w:val="en-US"/>
              </w:rPr>
            </w:pPr>
            <w:r w:rsidRPr="006C53D9">
              <w:rPr>
                <w:szCs w:val="22"/>
                <w:lang w:val="en-US"/>
              </w:rPr>
              <w:t>n261</w:t>
            </w:r>
          </w:p>
        </w:tc>
        <w:tc>
          <w:tcPr>
            <w:tcW w:w="959" w:type="dxa"/>
            <w:shd w:val="clear" w:color="auto" w:fill="auto"/>
            <w:vAlign w:val="center"/>
          </w:tcPr>
          <w:p w14:paraId="60588894" w14:textId="02C94B58" w:rsidR="002A7D36" w:rsidRPr="006C53D9" w:rsidRDefault="002A7D36" w:rsidP="002A7D36">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0588895" w14:textId="77777777" w:rsidR="002A7D36" w:rsidRPr="006C53D9" w:rsidRDefault="002A7D36" w:rsidP="002A7D36">
            <w:pPr>
              <w:pStyle w:val="TAC"/>
            </w:pPr>
            <w:r w:rsidRPr="006C53D9">
              <w:t>-111.8</w:t>
            </w:r>
          </w:p>
        </w:tc>
        <w:tc>
          <w:tcPr>
            <w:tcW w:w="949" w:type="dxa"/>
            <w:vAlign w:val="center"/>
          </w:tcPr>
          <w:p w14:paraId="60588896" w14:textId="77777777" w:rsidR="002A7D36" w:rsidRPr="006C53D9" w:rsidRDefault="002A7D36" w:rsidP="002A7D36">
            <w:pPr>
              <w:pStyle w:val="TAC"/>
            </w:pPr>
            <w:r w:rsidRPr="006C53D9">
              <w:rPr>
                <w:rFonts w:eastAsia="Yu Mincho"/>
                <w:lang w:eastAsia="ja-JP"/>
              </w:rPr>
              <w:t>-110.1</w:t>
            </w:r>
          </w:p>
        </w:tc>
        <w:tc>
          <w:tcPr>
            <w:tcW w:w="959" w:type="dxa"/>
            <w:vAlign w:val="center"/>
          </w:tcPr>
          <w:p w14:paraId="60588897" w14:textId="77777777" w:rsidR="002A7D36" w:rsidRPr="006C53D9" w:rsidRDefault="002A7D36" w:rsidP="002A7D36">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2A7D36" w:rsidRPr="006C53D9" w:rsidRDefault="002A7D36" w:rsidP="002A7D36">
            <w:pPr>
              <w:pStyle w:val="TAC"/>
            </w:pPr>
          </w:p>
        </w:tc>
        <w:tc>
          <w:tcPr>
            <w:tcW w:w="1012" w:type="dxa"/>
            <w:vMerge/>
            <w:shd w:val="clear" w:color="auto" w:fill="auto"/>
            <w:vAlign w:val="center"/>
          </w:tcPr>
          <w:p w14:paraId="60588899" w14:textId="77777777" w:rsidR="002A7D36" w:rsidRPr="006C53D9" w:rsidRDefault="002A7D36" w:rsidP="002A7D36">
            <w:pPr>
              <w:pStyle w:val="TAC"/>
              <w:rPr>
                <w:lang w:val="en-US"/>
              </w:rPr>
            </w:pPr>
          </w:p>
        </w:tc>
      </w:tr>
      <w:tr w:rsidR="002A7D36" w:rsidRPr="006C53D9" w14:paraId="605888A4" w14:textId="77777777" w:rsidTr="007331B6">
        <w:trPr>
          <w:jc w:val="center"/>
        </w:trPr>
        <w:tc>
          <w:tcPr>
            <w:tcW w:w="1171" w:type="dxa"/>
            <w:vMerge/>
            <w:shd w:val="clear" w:color="auto" w:fill="auto"/>
            <w:vAlign w:val="center"/>
          </w:tcPr>
          <w:p w14:paraId="6058889B" w14:textId="77777777" w:rsidR="002A7D36" w:rsidRPr="006C53D9" w:rsidRDefault="002A7D36" w:rsidP="002A7D36">
            <w:pPr>
              <w:pStyle w:val="TAC"/>
              <w:rPr>
                <w:lang w:val="en-US"/>
              </w:rPr>
            </w:pPr>
          </w:p>
        </w:tc>
        <w:tc>
          <w:tcPr>
            <w:tcW w:w="1150" w:type="dxa"/>
            <w:vMerge w:val="restart"/>
            <w:vAlign w:val="center"/>
          </w:tcPr>
          <w:p w14:paraId="6058889C" w14:textId="77777777" w:rsidR="002A7D36" w:rsidRPr="006C53D9" w:rsidRDefault="002A7D36" w:rsidP="002A7D36">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2A7D36" w:rsidRPr="006C53D9" w:rsidRDefault="002A7D36" w:rsidP="002A7D36">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6B593FE4" w:rsidR="002A7D36" w:rsidRPr="006C53D9" w:rsidRDefault="002A7D36" w:rsidP="002A7D36">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6058889F" w14:textId="77777777" w:rsidR="002A7D36" w:rsidRPr="006C53D9" w:rsidRDefault="002A7D36" w:rsidP="002A7D36">
            <w:pPr>
              <w:pStyle w:val="TAC"/>
            </w:pPr>
            <w:r w:rsidRPr="006C53D9">
              <w:t>-100.8</w:t>
            </w:r>
          </w:p>
        </w:tc>
        <w:tc>
          <w:tcPr>
            <w:tcW w:w="949" w:type="dxa"/>
            <w:vAlign w:val="center"/>
          </w:tcPr>
          <w:p w14:paraId="605888A0" w14:textId="77777777" w:rsidR="002A7D36" w:rsidRPr="006C53D9" w:rsidRDefault="002A7D36" w:rsidP="002A7D36">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2A7D36" w:rsidRPr="006C53D9" w:rsidRDefault="002A7D36" w:rsidP="002A7D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2A7D36" w:rsidRPr="006C53D9" w:rsidRDefault="002A7D36" w:rsidP="002A7D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2A7D36" w:rsidRPr="006C53D9" w:rsidRDefault="002A7D36" w:rsidP="002A7D36">
            <w:pPr>
              <w:pStyle w:val="TAC"/>
              <w:rPr>
                <w:rFonts w:eastAsia="Yu Mincho"/>
                <w:lang w:eastAsia="ja-JP"/>
              </w:rPr>
            </w:pPr>
            <w:r w:rsidRPr="006C53D9">
              <w:rPr>
                <w:rFonts w:eastAsia="Yu Mincho"/>
                <w:lang w:eastAsia="ja-JP"/>
              </w:rPr>
              <w:t>≥-4</w:t>
            </w:r>
          </w:p>
        </w:tc>
      </w:tr>
      <w:tr w:rsidR="002A7D36" w:rsidRPr="006C53D9" w14:paraId="605888AE" w14:textId="77777777" w:rsidTr="007331B6">
        <w:trPr>
          <w:jc w:val="center"/>
        </w:trPr>
        <w:tc>
          <w:tcPr>
            <w:tcW w:w="1171" w:type="dxa"/>
            <w:vMerge/>
            <w:shd w:val="clear" w:color="auto" w:fill="auto"/>
            <w:vAlign w:val="center"/>
          </w:tcPr>
          <w:p w14:paraId="605888A5"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A6"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6D858F58"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A9"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2A7D36" w:rsidRPr="006C53D9" w:rsidRDefault="002A7D36" w:rsidP="002A7D36">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2A7D36" w:rsidRPr="006C53D9" w:rsidRDefault="002A7D36" w:rsidP="002A7D36">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471E94B5" w14:textId="77777777" w:rsidTr="007331B6">
        <w:trPr>
          <w:jc w:val="center"/>
        </w:trPr>
        <w:tc>
          <w:tcPr>
            <w:tcW w:w="1171" w:type="dxa"/>
            <w:vMerge/>
            <w:shd w:val="clear" w:color="auto" w:fill="auto"/>
            <w:vAlign w:val="center"/>
          </w:tcPr>
          <w:p w14:paraId="1B973941"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137C21AC"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2A7D36" w:rsidRPr="006C53D9" w:rsidRDefault="002A7D36" w:rsidP="002A7D36">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2A7D36" w:rsidRPr="006C53D9" w:rsidRDefault="002A7D36" w:rsidP="002A7D36">
            <w:pPr>
              <w:keepNext/>
              <w:keepLines/>
              <w:spacing w:after="0"/>
              <w:jc w:val="center"/>
              <w:rPr>
                <w:rFonts w:ascii="Arial" w:eastAsia="Yu Mincho" w:hAnsi="Arial" w:cs="Arial"/>
                <w:sz w:val="18"/>
                <w:lang w:eastAsia="ja-JP"/>
              </w:rPr>
            </w:pPr>
          </w:p>
        </w:tc>
        <w:tc>
          <w:tcPr>
            <w:tcW w:w="959" w:type="dxa"/>
            <w:vAlign w:val="center"/>
          </w:tcPr>
          <w:p w14:paraId="6BBA7615"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B5105B4" w14:textId="0552B4BF" w:rsidR="002A7D36" w:rsidRPr="006C53D9" w:rsidRDefault="002A7D36" w:rsidP="002A7D36">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2A7D36" w:rsidRPr="006C53D9" w:rsidRDefault="002A7D36" w:rsidP="002A7D36">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B8" w14:textId="77777777" w:rsidTr="007331B6">
        <w:trPr>
          <w:jc w:val="center"/>
        </w:trPr>
        <w:tc>
          <w:tcPr>
            <w:tcW w:w="1171" w:type="dxa"/>
            <w:vMerge/>
            <w:shd w:val="clear" w:color="auto" w:fill="auto"/>
            <w:vAlign w:val="center"/>
          </w:tcPr>
          <w:p w14:paraId="605888AF"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0"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2A7D36" w:rsidRPr="006C53D9" w:rsidRDefault="002A7D36" w:rsidP="002A7D36">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10C23041"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05888B3" w14:textId="77777777" w:rsidR="002A7D36" w:rsidRPr="006C53D9" w:rsidRDefault="002A7D36" w:rsidP="002A7D36">
            <w:pPr>
              <w:keepNext/>
              <w:keepLines/>
              <w:spacing w:after="0"/>
              <w:jc w:val="center"/>
              <w:rPr>
                <w:rFonts w:ascii="Arial" w:hAnsi="Arial" w:cs="Arial"/>
                <w:sz w:val="18"/>
              </w:rPr>
            </w:pPr>
          </w:p>
        </w:tc>
        <w:tc>
          <w:tcPr>
            <w:tcW w:w="949" w:type="dxa"/>
            <w:vAlign w:val="center"/>
          </w:tcPr>
          <w:p w14:paraId="605888B4"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2A7D36" w:rsidRPr="006C53D9" w:rsidRDefault="002A7D36" w:rsidP="002A7D36">
            <w:pPr>
              <w:keepNext/>
              <w:keepLines/>
              <w:spacing w:after="0"/>
              <w:jc w:val="center"/>
              <w:rPr>
                <w:rFonts w:ascii="Arial" w:hAnsi="Arial" w:cs="Arial"/>
                <w:sz w:val="18"/>
                <w:lang w:val="en-US"/>
              </w:rPr>
            </w:pPr>
          </w:p>
        </w:tc>
      </w:tr>
      <w:tr w:rsidR="002A7D36" w:rsidRPr="006C53D9" w14:paraId="605888C2" w14:textId="77777777" w:rsidTr="007331B6">
        <w:trPr>
          <w:jc w:val="center"/>
        </w:trPr>
        <w:tc>
          <w:tcPr>
            <w:tcW w:w="1171" w:type="dxa"/>
            <w:vMerge/>
            <w:shd w:val="clear" w:color="auto" w:fill="auto"/>
            <w:vAlign w:val="center"/>
          </w:tcPr>
          <w:p w14:paraId="605888B9" w14:textId="77777777" w:rsidR="002A7D36" w:rsidRPr="006C53D9" w:rsidRDefault="002A7D36" w:rsidP="002A7D36">
            <w:pPr>
              <w:keepNext/>
              <w:keepLines/>
              <w:spacing w:after="0"/>
              <w:jc w:val="center"/>
              <w:rPr>
                <w:rFonts w:ascii="Arial" w:hAnsi="Arial" w:cs="Arial"/>
                <w:b/>
                <w:sz w:val="18"/>
                <w:lang w:val="en-US"/>
              </w:rPr>
            </w:pPr>
          </w:p>
        </w:tc>
        <w:tc>
          <w:tcPr>
            <w:tcW w:w="1150" w:type="dxa"/>
            <w:vMerge/>
          </w:tcPr>
          <w:p w14:paraId="605888BA" w14:textId="77777777" w:rsidR="002A7D36" w:rsidRPr="006C53D9"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2A7D36" w:rsidRPr="006C53D9" w:rsidRDefault="002A7D36" w:rsidP="002A7D36">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244B0FBF"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605888BD" w14:textId="77777777" w:rsidR="002A7D36" w:rsidRPr="006C53D9" w:rsidRDefault="002A7D36" w:rsidP="002A7D36">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2A7D36" w:rsidRPr="006C53D9" w:rsidRDefault="002A7D36" w:rsidP="002A7D36">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2A7D36" w:rsidRPr="006C53D9" w:rsidRDefault="002A7D36" w:rsidP="002A7D36">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2A7D36" w:rsidRPr="006C53D9"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2A7D36" w:rsidRPr="006C53D9" w:rsidRDefault="002A7D36" w:rsidP="002A7D36">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01F47060" w14:textId="7B0C68E7" w:rsidR="002A7D36" w:rsidRPr="006C53D9" w:rsidRDefault="002A7D36" w:rsidP="002A7D36">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59420045" w14:textId="3962A056" w:rsidR="00EE0BA4" w:rsidRPr="006C53D9" w:rsidRDefault="002A7D36" w:rsidP="002A7D36">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BF73F7">
      <w:pPr>
        <w:pStyle w:val="TH"/>
      </w:pPr>
      <w:r w:rsidRPr="006C53D9">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5C6FD0"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C6FD0" w:rsidRPr="006C53D9" w:rsidRDefault="005C6FD0" w:rsidP="005C6FD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2B8AE117"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C6FD0" w:rsidRPr="006C53D9" w:rsidRDefault="005C6FD0" w:rsidP="005C6FD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33FD92E6"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C6FD0" w:rsidRPr="006C53D9" w:rsidRDefault="005C6FD0" w:rsidP="005C6FD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C6FD0" w:rsidRPr="006C53D9" w:rsidRDefault="005C6FD0" w:rsidP="005C6FD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C6FD0" w:rsidRPr="006C53D9" w:rsidRDefault="005C6FD0" w:rsidP="005C6FD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C6FD0" w:rsidRPr="006C53D9" w:rsidRDefault="005C6FD0" w:rsidP="005C6FD0">
            <w:pPr>
              <w:pStyle w:val="TAC"/>
              <w:rPr>
                <w:rFonts w:eastAsia="Yu Mincho"/>
                <w:lang w:eastAsia="ja-JP"/>
              </w:rPr>
            </w:pPr>
          </w:p>
        </w:tc>
      </w:tr>
      <w:tr w:rsidR="005C6FD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5C6FD0" w:rsidRPr="006C53D9" w:rsidRDefault="005C6FD0" w:rsidP="005C6FD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5C6FD0" w:rsidRPr="006C53D9" w:rsidRDefault="005C6FD0" w:rsidP="005C6FD0">
            <w:pPr>
              <w:pStyle w:val="TAC"/>
              <w:rPr>
                <w:rFonts w:eastAsia="Yu Mincho"/>
                <w:lang w:eastAsia="ja-JP"/>
              </w:rPr>
            </w:pPr>
          </w:p>
        </w:tc>
      </w:tr>
      <w:tr w:rsidR="005C6FD0"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64557E7A" w:rsidR="005C6FD0" w:rsidRPr="006C53D9" w:rsidRDefault="005C6FD0" w:rsidP="005C6FD0">
            <w:pPr>
              <w:pStyle w:val="TAC"/>
              <w:rPr>
                <w:lang w:val="en-US"/>
              </w:rPr>
            </w:pPr>
            <w:r w:rsidRPr="006C53D9">
              <w:rPr>
                <w:rFonts w:eastAsia="Yu Mincho"/>
                <w:lang w:eastAsia="ja-JP"/>
              </w:rPr>
              <w:t>-1</w:t>
            </w:r>
            <w:r>
              <w:rPr>
                <w:rFonts w:eastAsia="Yu Mincho"/>
                <w:lang w:eastAsia="ja-JP"/>
              </w:rPr>
              <w:t>04</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C6FD0" w:rsidRPr="006C53D9" w:rsidRDefault="005C6FD0" w:rsidP="005C6FD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C6FD0" w:rsidRPr="006C53D9" w:rsidRDefault="005C6FD0" w:rsidP="005C6FD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C6FD0" w:rsidRPr="006C53D9" w:rsidRDefault="005C6FD0" w:rsidP="005C6FD0">
            <w:pPr>
              <w:pStyle w:val="TAC"/>
              <w:rPr>
                <w:rFonts w:eastAsia="Yu Mincho"/>
                <w:lang w:eastAsia="ja-JP"/>
              </w:rPr>
            </w:pPr>
          </w:p>
        </w:tc>
      </w:tr>
      <w:tr w:rsidR="005C6FD0"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0C2D67C"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C6FD0" w:rsidRPr="006C53D9" w:rsidRDefault="005C6FD0" w:rsidP="005C6FD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C6FD0" w:rsidRPr="006C53D9" w:rsidRDefault="005C6FD0" w:rsidP="005C6FD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C6FD0" w:rsidRPr="006C53D9" w:rsidRDefault="005C6FD0" w:rsidP="005C6FD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C6FD0" w:rsidRPr="006C53D9" w:rsidRDefault="005C6FD0" w:rsidP="005C6FD0">
            <w:pPr>
              <w:pStyle w:val="TAC"/>
              <w:rPr>
                <w:rFonts w:eastAsia="Yu Mincho"/>
                <w:lang w:eastAsia="ja-JP"/>
              </w:rPr>
            </w:pPr>
          </w:p>
        </w:tc>
      </w:tr>
      <w:tr w:rsidR="005C6FD0"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C6FD0" w:rsidRPr="006C53D9" w:rsidRDefault="005C6FD0" w:rsidP="005C6FD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EBFE4ED" w:rsidR="005C6FD0" w:rsidRPr="006C53D9" w:rsidRDefault="005C6FD0" w:rsidP="005C6FD0">
            <w:pPr>
              <w:pStyle w:val="TAC"/>
              <w:rPr>
                <w:rFonts w:eastAsia="Yu Mincho"/>
                <w:lang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C6FD0" w:rsidRPr="006C53D9" w:rsidRDefault="005C6FD0" w:rsidP="005C6FD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08F77B3F" w:rsidR="005C6FD0" w:rsidRPr="006C53D9" w:rsidRDefault="005C6FD0" w:rsidP="005C6FD0">
            <w:pPr>
              <w:pStyle w:val="TAC"/>
              <w:rPr>
                <w:rFonts w:eastAsia="Yu Mincho"/>
                <w:lang w:val="en-US" w:eastAsia="ja-JP"/>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C6FD0" w:rsidRPr="006C53D9" w:rsidRDefault="005C6FD0" w:rsidP="005C6FD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C6FD0" w:rsidRPr="006C53D9" w:rsidRDefault="005C6FD0" w:rsidP="005C6FD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C6FD0" w:rsidRPr="006C53D9" w:rsidRDefault="005C6FD0" w:rsidP="005C6FD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C6FD0" w:rsidRPr="006C53D9" w:rsidRDefault="005C6FD0" w:rsidP="005C6FD0">
            <w:pPr>
              <w:pStyle w:val="TAC"/>
              <w:rPr>
                <w:rFonts w:eastAsia="Yu Mincho"/>
                <w:lang w:eastAsia="ja-JP"/>
              </w:rPr>
            </w:pPr>
          </w:p>
        </w:tc>
      </w:tr>
      <w:tr w:rsidR="005C6FD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5C6FD0" w:rsidRPr="006C53D9" w:rsidRDefault="005C6FD0" w:rsidP="005C6FD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5C6FD0" w:rsidRPr="006C53D9" w:rsidRDefault="005C6FD0" w:rsidP="005C6FD0">
            <w:pPr>
              <w:pStyle w:val="TAC"/>
              <w:rPr>
                <w:rFonts w:eastAsia="Yu Mincho"/>
                <w:lang w:eastAsia="ja-JP"/>
              </w:rPr>
            </w:pPr>
          </w:p>
        </w:tc>
      </w:tr>
      <w:tr w:rsidR="005C6FD0"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17FB2E86" w:rsidR="005C6FD0" w:rsidRPr="006C53D9" w:rsidRDefault="005C6FD0" w:rsidP="005C6FD0">
            <w:pPr>
              <w:pStyle w:val="TAC"/>
              <w:rPr>
                <w:lang w:val="en-US"/>
              </w:rPr>
            </w:pPr>
            <w:r w:rsidRPr="006C53D9">
              <w:rPr>
                <w:rFonts w:eastAsia="Yu Mincho"/>
                <w:lang w:eastAsia="ja-JP"/>
              </w:rPr>
              <w:t>-</w:t>
            </w:r>
            <w:r>
              <w:rPr>
                <w:rFonts w:eastAsia="Yu Mincho"/>
                <w:lang w:eastAsia="ja-JP"/>
              </w:rPr>
              <w:t>96</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C6FD0" w:rsidRPr="006C53D9" w:rsidRDefault="005C6FD0" w:rsidP="005C6FD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C6FD0" w:rsidRPr="006C53D9" w:rsidRDefault="005C6FD0" w:rsidP="005C6FD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C6FD0" w:rsidRPr="006C53D9" w:rsidRDefault="005C6FD0" w:rsidP="005C6FD0">
            <w:pPr>
              <w:pStyle w:val="TAC"/>
              <w:rPr>
                <w:rFonts w:eastAsia="Yu Mincho"/>
                <w:lang w:eastAsia="ja-JP"/>
              </w:rPr>
            </w:pPr>
          </w:p>
        </w:tc>
      </w:tr>
      <w:tr w:rsidR="005C6FD0"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4C6C1C5F" w:rsidR="005C6FD0" w:rsidRPr="006C53D9" w:rsidRDefault="005C6FD0" w:rsidP="005C6FD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C6FD0" w:rsidRPr="006C53D9" w:rsidRDefault="005C6FD0" w:rsidP="005C6FD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C6FD0" w:rsidRPr="006C53D9" w:rsidRDefault="005C6FD0" w:rsidP="005C6FD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C6FD0" w:rsidRPr="006C53D9" w:rsidRDefault="005C6FD0" w:rsidP="005C6FD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C6FD0" w:rsidRPr="006C53D9" w:rsidRDefault="005C6FD0" w:rsidP="005C6FD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3CB3B48F" w14:textId="6A004254"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71A268B5" w14:textId="059EF21D" w:rsidR="00A526B4" w:rsidRPr="006C53D9" w:rsidRDefault="005C6FD0" w:rsidP="005C6FD0">
      <w:pPr>
        <w:pStyle w:val="EditorsNote"/>
        <w:rPr>
          <w:i/>
          <w:iCs/>
          <w:color w:val="auto"/>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5C6FD0"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C6FD0" w:rsidRPr="006C53D9" w:rsidRDefault="005C6FD0" w:rsidP="005C6FD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C6FD0" w:rsidRPr="006C53D9" w:rsidRDefault="005C6FD0" w:rsidP="005C6FD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10416D6E"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C6FD0" w:rsidRPr="006C53D9" w:rsidRDefault="005C6FD0" w:rsidP="005C6FD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99F95C9"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C6FD0" w:rsidRPr="006C53D9" w:rsidRDefault="005C6FD0" w:rsidP="005C6FD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C6FD0" w:rsidRPr="006C53D9" w:rsidRDefault="005C6FD0" w:rsidP="005C6FD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C6FD0" w:rsidRPr="006C53D9" w:rsidRDefault="005C6FD0" w:rsidP="005C6FD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C6FD0" w:rsidRPr="006C53D9" w:rsidRDefault="005C6FD0" w:rsidP="005C6FD0">
            <w:pPr>
              <w:pStyle w:val="TAC"/>
              <w:rPr>
                <w:rFonts w:eastAsia="Yu Mincho"/>
                <w:lang w:eastAsia="ja-JP"/>
              </w:rPr>
            </w:pPr>
          </w:p>
        </w:tc>
      </w:tr>
      <w:tr w:rsidR="005C6FD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5C6FD0" w:rsidRPr="006C53D9"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5C6FD0" w:rsidRPr="006C53D9"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5C6FD0" w:rsidRPr="006C53D9" w:rsidRDefault="005C6FD0" w:rsidP="005C6FD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5C6FD0" w:rsidRPr="006C53D9"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5C6FD0" w:rsidRPr="006C53D9" w:rsidRDefault="005C6FD0" w:rsidP="005C6FD0">
            <w:pPr>
              <w:pStyle w:val="TAC"/>
              <w:rPr>
                <w:rFonts w:eastAsia="Yu Mincho"/>
                <w:lang w:eastAsia="ja-JP"/>
              </w:rPr>
            </w:pPr>
          </w:p>
        </w:tc>
      </w:tr>
      <w:tr w:rsidR="005C6FD0"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29D1FE3B" w:rsidR="005C6FD0" w:rsidRPr="006C53D9" w:rsidRDefault="005C6FD0" w:rsidP="005C6FD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C6FD0" w:rsidRPr="006C53D9"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C6FD0" w:rsidRPr="006C53D9" w:rsidRDefault="005C6FD0" w:rsidP="005C6FD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C6FD0" w:rsidRPr="006C53D9" w:rsidRDefault="005C6FD0" w:rsidP="005C6FD0">
            <w:pPr>
              <w:pStyle w:val="TAC"/>
              <w:rPr>
                <w:rFonts w:eastAsia="Yu Mincho"/>
                <w:lang w:eastAsia="ja-JP"/>
              </w:rPr>
            </w:pPr>
          </w:p>
        </w:tc>
      </w:tr>
      <w:tr w:rsidR="005C6FD0"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C6FD0" w:rsidRPr="006C53D9"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00B882B4" w:rsidR="005C6FD0" w:rsidRPr="006C53D9" w:rsidRDefault="005C6FD0" w:rsidP="005C6FD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C6FD0" w:rsidRPr="006C53D9" w:rsidRDefault="005C6FD0" w:rsidP="005C6FD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C6FD0" w:rsidRPr="006C53D9" w:rsidRDefault="005C6FD0" w:rsidP="005C6FD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C6FD0" w:rsidRPr="006C53D9" w:rsidRDefault="005C6FD0" w:rsidP="005C6FD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C6FD0" w:rsidRPr="006C53D9"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C6FD0" w:rsidRPr="006C53D9" w:rsidRDefault="005C6FD0" w:rsidP="005C6FD0">
            <w:pPr>
              <w:pStyle w:val="TAC"/>
              <w:rPr>
                <w:rFonts w:eastAsia="Yu Mincho"/>
                <w:lang w:eastAsia="ja-JP"/>
              </w:rPr>
            </w:pPr>
          </w:p>
        </w:tc>
      </w:tr>
      <w:tr w:rsidR="005C6FD0"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C6FD0" w:rsidRPr="006C53D9" w:rsidRDefault="005C6FD0" w:rsidP="005C6FD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C6FD0" w:rsidRPr="006C53D9" w:rsidRDefault="005C6FD0" w:rsidP="005C6FD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C6FD0" w:rsidRPr="006C53D9" w:rsidRDefault="005C6FD0" w:rsidP="005C6FD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1F15566A"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C6FD0" w:rsidRPr="006C53D9" w:rsidRDefault="005C6FD0" w:rsidP="005C6FD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C6FD0" w:rsidRPr="006C53D9" w:rsidRDefault="005C6FD0" w:rsidP="005C6FD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C6FD0" w:rsidRPr="006C53D9" w:rsidRDefault="005C6FD0" w:rsidP="005C6FD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C6FD0" w:rsidRPr="006C53D9" w:rsidRDefault="005C6FD0" w:rsidP="005C6FD0">
            <w:pPr>
              <w:pStyle w:val="TAC"/>
              <w:rPr>
                <w:rFonts w:eastAsia="Yu Mincho"/>
                <w:lang w:eastAsia="ja-JP"/>
              </w:rPr>
            </w:pPr>
            <w:r w:rsidRPr="006C53D9">
              <w:rPr>
                <w:rFonts w:eastAsia="Yu Mincho"/>
                <w:lang w:eastAsia="ja-JP"/>
              </w:rPr>
              <w:t>≥-3</w:t>
            </w:r>
          </w:p>
        </w:tc>
      </w:tr>
      <w:tr w:rsidR="005C6FD0"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C6FD0" w:rsidRPr="006C53D9" w:rsidRDefault="005C6FD0" w:rsidP="005C6FD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1DF38D39" w:rsidR="005C6FD0" w:rsidRPr="006C53D9" w:rsidRDefault="005C6FD0" w:rsidP="005C6FD0">
            <w:pPr>
              <w:pStyle w:val="TAC"/>
              <w:rPr>
                <w:rFonts w:eastAsia="Yu Mincho" w:cs="Arial"/>
                <w:lang w:val="en-US" w:eastAsia="ja-JP"/>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C6FD0" w:rsidRPr="006C53D9" w:rsidRDefault="005C6FD0" w:rsidP="005C6FD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C6FD0" w:rsidRPr="006C53D9" w:rsidRDefault="005C6FD0" w:rsidP="005C6FD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C6FD0" w:rsidRPr="006C53D9" w:rsidRDefault="005C6FD0" w:rsidP="005C6FD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C6FD0" w:rsidRPr="006C53D9" w:rsidRDefault="005C6FD0" w:rsidP="005C6FD0">
            <w:pPr>
              <w:pStyle w:val="TAC"/>
              <w:rPr>
                <w:rFonts w:eastAsia="Yu Mincho" w:cs="Arial"/>
                <w:lang w:eastAsia="ja-JP"/>
              </w:rPr>
            </w:pPr>
          </w:p>
        </w:tc>
      </w:tr>
      <w:tr w:rsidR="005C6FD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5C6FD0" w:rsidRPr="006C53D9" w:rsidRDefault="005C6FD0" w:rsidP="005C6FD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5C6FD0" w:rsidRPr="006C53D9" w:rsidRDefault="005C6FD0" w:rsidP="005C6FD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5C6FD0" w:rsidRPr="006C53D9" w:rsidRDefault="005C6FD0" w:rsidP="005C6FD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5C6FD0" w:rsidRPr="006C53D9" w:rsidRDefault="005C6FD0" w:rsidP="005C6FD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5C6FD0" w:rsidRPr="006C53D9" w:rsidRDefault="005C6FD0" w:rsidP="005C6FD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5C6FD0" w:rsidRPr="006C53D9" w:rsidRDefault="005C6FD0" w:rsidP="005C6FD0">
            <w:pPr>
              <w:pStyle w:val="TAC"/>
              <w:rPr>
                <w:rFonts w:eastAsia="Yu Mincho" w:cs="Arial"/>
                <w:lang w:eastAsia="ja-JP"/>
              </w:rPr>
            </w:pPr>
          </w:p>
        </w:tc>
      </w:tr>
      <w:tr w:rsidR="005C6FD0"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C6FD0" w:rsidRPr="006C53D9" w:rsidRDefault="005C6FD0" w:rsidP="005C6FD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0654826" w:rsidR="005C6FD0" w:rsidRPr="006C53D9" w:rsidRDefault="005C6FD0" w:rsidP="005C6FD0">
            <w:pPr>
              <w:pStyle w:val="TAC"/>
              <w:rPr>
                <w:rFonts w:cs="Arial"/>
                <w:lang w:val="en-US"/>
              </w:rPr>
            </w:pPr>
            <w:r w:rsidRPr="006C53D9">
              <w:rPr>
                <w:rFonts w:eastAsia="Yu Mincho" w:cs="Arial"/>
                <w:lang w:eastAsia="ja-JP"/>
              </w:rPr>
              <w:t>-</w:t>
            </w:r>
            <w:r>
              <w:rPr>
                <w:rFonts w:eastAsia="Yu Mincho" w:cs="Arial"/>
                <w:lang w:eastAsia="ja-JP"/>
              </w:rPr>
              <w:t>99</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C6FD0" w:rsidRPr="006C53D9" w:rsidRDefault="005C6FD0" w:rsidP="005C6FD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C6FD0" w:rsidRPr="006C53D9" w:rsidRDefault="005C6FD0" w:rsidP="005C6FD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C6FD0" w:rsidRPr="006C53D9" w:rsidRDefault="005C6FD0" w:rsidP="005C6FD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C6FD0" w:rsidRPr="006C53D9" w:rsidRDefault="005C6FD0" w:rsidP="005C6FD0">
            <w:pPr>
              <w:pStyle w:val="TAC"/>
              <w:rPr>
                <w:rFonts w:eastAsia="Yu Mincho" w:cs="Arial"/>
                <w:lang w:eastAsia="ja-JP"/>
              </w:rPr>
            </w:pPr>
          </w:p>
        </w:tc>
      </w:tr>
      <w:tr w:rsidR="005C6FD0"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C6FD0" w:rsidRPr="006C53D9"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C6FD0" w:rsidRPr="006C53D9"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C6FD0" w:rsidRPr="006C53D9" w:rsidRDefault="005C6FD0" w:rsidP="005C6FD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D015B55" w:rsidR="005C6FD0" w:rsidRPr="006C53D9" w:rsidRDefault="005C6FD0" w:rsidP="005C6FD0">
            <w:pPr>
              <w:pStyle w:val="TAC"/>
              <w:rPr>
                <w:rFonts w:cs="Arial"/>
                <w:lang w:val="en-US"/>
              </w:rPr>
            </w:pPr>
            <w:r w:rsidRPr="006C53D9">
              <w:rPr>
                <w:rFonts w:eastAsia="Yu Mincho" w:cs="Arial"/>
                <w:lang w:eastAsia="ja-JP"/>
              </w:rPr>
              <w:t>-1</w:t>
            </w:r>
            <w:r>
              <w:rPr>
                <w:rFonts w:eastAsia="Yu Mincho" w:cs="Arial"/>
                <w:lang w:eastAsia="ja-JP"/>
              </w:rPr>
              <w:t>02</w:t>
            </w:r>
            <w:r w:rsidRPr="006C53D9">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C6FD0" w:rsidRPr="006C53D9" w:rsidRDefault="005C6FD0" w:rsidP="005C6FD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C6FD0" w:rsidRPr="006C53D9" w:rsidRDefault="005C6FD0" w:rsidP="005C6FD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C6FD0" w:rsidRPr="006C53D9" w:rsidRDefault="005C6FD0" w:rsidP="005C6FD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C6FD0" w:rsidRPr="006C53D9"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C6FD0" w:rsidRPr="006C53D9" w:rsidRDefault="005C6FD0" w:rsidP="005C6FD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6BE37325" w14:textId="563E8180"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F1347EE" w14:textId="163E4066" w:rsidR="00486C1E" w:rsidRPr="006C53D9" w:rsidRDefault="005C6FD0" w:rsidP="005C6FD0">
      <w:pPr>
        <w:pStyle w:val="EditorsNote"/>
        <w:rPr>
          <w:i/>
          <w:color w:val="auto"/>
          <w:lang w:eastAsia="sv-SE"/>
        </w:rPr>
      </w:pPr>
      <w:r w:rsidRPr="006C53D9">
        <w:rPr>
          <w:i/>
          <w:color w:val="auto"/>
          <w:lang w:eastAsia="sv-SE"/>
        </w:rPr>
        <w:t xml:space="preserve">- </w:t>
      </w:r>
      <w:r w:rsidRPr="006C53D9">
        <w:rPr>
          <w:i/>
          <w:iCs/>
          <w:color w:val="auto"/>
        </w:rPr>
        <w:t>The value of Z for power class 4 is FFS, where Z</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spherical coverage directions for power class 4</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49"/>
        <w:gridCol w:w="1180"/>
        <w:gridCol w:w="959"/>
        <w:gridCol w:w="959"/>
        <w:gridCol w:w="953"/>
        <w:gridCol w:w="970"/>
        <w:gridCol w:w="1444"/>
        <w:gridCol w:w="1006"/>
      </w:tblGrid>
      <w:tr w:rsidR="007331B6" w:rsidRPr="006C53D9" w14:paraId="60588A9B" w14:textId="77777777" w:rsidTr="005C6FD0">
        <w:trPr>
          <w:trHeight w:val="105"/>
          <w:jc w:val="center"/>
        </w:trPr>
        <w:tc>
          <w:tcPr>
            <w:tcW w:w="595"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1"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5C6FD0">
        <w:trPr>
          <w:trHeight w:val="105"/>
          <w:jc w:val="center"/>
        </w:trPr>
        <w:tc>
          <w:tcPr>
            <w:tcW w:w="595"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1"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5C6FD0">
        <w:trPr>
          <w:trHeight w:val="105"/>
          <w:jc w:val="center"/>
        </w:trPr>
        <w:tc>
          <w:tcPr>
            <w:tcW w:w="595"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3"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5C6FD0">
        <w:trPr>
          <w:trHeight w:val="105"/>
          <w:jc w:val="center"/>
        </w:trPr>
        <w:tc>
          <w:tcPr>
            <w:tcW w:w="595"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3"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5C6FD0">
        <w:trPr>
          <w:trHeight w:val="105"/>
          <w:jc w:val="center"/>
        </w:trPr>
        <w:tc>
          <w:tcPr>
            <w:tcW w:w="595"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5"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5C6FD0" w:rsidRPr="006C53D9" w14:paraId="60588AC3" w14:textId="77777777" w:rsidTr="005C6FD0">
        <w:trPr>
          <w:jc w:val="center"/>
        </w:trPr>
        <w:tc>
          <w:tcPr>
            <w:tcW w:w="595" w:type="pct"/>
            <w:vMerge w:val="restart"/>
            <w:shd w:val="clear" w:color="auto" w:fill="auto"/>
            <w:vAlign w:val="center"/>
          </w:tcPr>
          <w:p w14:paraId="60588ABA" w14:textId="77777777" w:rsidR="005C6FD0" w:rsidRPr="006C53D9" w:rsidRDefault="005C6FD0" w:rsidP="005C6FD0">
            <w:pPr>
              <w:pStyle w:val="TAH"/>
            </w:pPr>
            <w:r w:rsidRPr="006C53D9">
              <w:t>Conditions</w:t>
            </w:r>
          </w:p>
        </w:tc>
        <w:tc>
          <w:tcPr>
            <w:tcW w:w="587" w:type="pct"/>
            <w:vMerge w:val="restart"/>
            <w:vAlign w:val="center"/>
          </w:tcPr>
          <w:p w14:paraId="60588ABB" w14:textId="77777777" w:rsidR="005C6FD0" w:rsidRPr="006C53D9" w:rsidRDefault="005C6FD0" w:rsidP="005C6FD0">
            <w:pPr>
              <w:pStyle w:val="TAC"/>
            </w:pPr>
            <w:r w:rsidRPr="006C53D9">
              <w:t>Rx Beam Peak</w:t>
            </w:r>
          </w:p>
        </w:tc>
        <w:tc>
          <w:tcPr>
            <w:tcW w:w="603" w:type="pct"/>
            <w:shd w:val="clear" w:color="auto" w:fill="auto"/>
            <w:vAlign w:val="center"/>
          </w:tcPr>
          <w:p w14:paraId="60588ABC" w14:textId="77777777" w:rsidR="005C6FD0" w:rsidRPr="006C53D9" w:rsidRDefault="005C6FD0" w:rsidP="005C6FD0">
            <w:pPr>
              <w:pStyle w:val="TAC"/>
            </w:pPr>
            <w:r w:rsidRPr="006C53D9">
              <w:t>n257</w:t>
            </w:r>
          </w:p>
        </w:tc>
        <w:tc>
          <w:tcPr>
            <w:tcW w:w="490" w:type="pct"/>
            <w:shd w:val="clear" w:color="auto" w:fill="auto"/>
            <w:vAlign w:val="center"/>
          </w:tcPr>
          <w:p w14:paraId="60588ABD" w14:textId="113AFE1F"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BE"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BF"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0" w14:textId="77777777" w:rsidR="005C6FD0" w:rsidRPr="006C53D9" w:rsidRDefault="005C6FD0" w:rsidP="005C6FD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CD" w14:textId="77777777" w:rsidTr="005C6FD0">
        <w:trPr>
          <w:jc w:val="center"/>
        </w:trPr>
        <w:tc>
          <w:tcPr>
            <w:tcW w:w="595" w:type="pct"/>
            <w:vMerge/>
            <w:shd w:val="clear" w:color="auto" w:fill="auto"/>
            <w:vAlign w:val="center"/>
          </w:tcPr>
          <w:p w14:paraId="60588AC4" w14:textId="77777777" w:rsidR="005C6FD0" w:rsidRPr="006C53D9" w:rsidRDefault="005C6FD0" w:rsidP="005C6FD0">
            <w:pPr>
              <w:pStyle w:val="TAC"/>
            </w:pPr>
          </w:p>
        </w:tc>
        <w:tc>
          <w:tcPr>
            <w:tcW w:w="587" w:type="pct"/>
            <w:vMerge/>
          </w:tcPr>
          <w:p w14:paraId="60588AC5" w14:textId="77777777" w:rsidR="005C6FD0" w:rsidRPr="006C53D9" w:rsidRDefault="005C6FD0" w:rsidP="005C6FD0">
            <w:pPr>
              <w:pStyle w:val="TAC"/>
              <w:rPr>
                <w:szCs w:val="22"/>
                <w:lang w:val="en-US"/>
              </w:rPr>
            </w:pPr>
          </w:p>
        </w:tc>
        <w:tc>
          <w:tcPr>
            <w:tcW w:w="603" w:type="pct"/>
            <w:shd w:val="clear" w:color="auto" w:fill="auto"/>
            <w:vAlign w:val="center"/>
          </w:tcPr>
          <w:p w14:paraId="60588AC6"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C7" w14:textId="6B9B167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C8" w14:textId="77777777" w:rsidR="005C6FD0" w:rsidRPr="006C53D9" w:rsidRDefault="005C6FD0" w:rsidP="005C6FD0">
            <w:pPr>
              <w:pStyle w:val="TAC"/>
              <w:rPr>
                <w:rFonts w:eastAsia="Yu Mincho"/>
                <w:lang w:eastAsia="ja-JP"/>
              </w:rPr>
            </w:pPr>
            <w:r w:rsidRPr="006C53D9">
              <w:rPr>
                <w:szCs w:val="18"/>
              </w:rPr>
              <w:t>-111.8</w:t>
            </w:r>
          </w:p>
        </w:tc>
        <w:tc>
          <w:tcPr>
            <w:tcW w:w="487" w:type="pct"/>
            <w:vAlign w:val="center"/>
          </w:tcPr>
          <w:p w14:paraId="60588AC9" w14:textId="77777777" w:rsidR="005C6FD0" w:rsidRPr="006C53D9" w:rsidRDefault="005C6FD0" w:rsidP="005C6FD0">
            <w:pPr>
              <w:pStyle w:val="TAC"/>
              <w:rPr>
                <w:rFonts w:eastAsia="Yu Mincho"/>
                <w:lang w:eastAsia="ja-JP"/>
              </w:rPr>
            </w:pPr>
            <w:r w:rsidRPr="006C53D9">
              <w:rPr>
                <w:rFonts w:eastAsia="Yu Mincho"/>
                <w:lang w:eastAsia="ja-JP"/>
              </w:rPr>
              <w:t>-110.1</w:t>
            </w:r>
          </w:p>
        </w:tc>
        <w:tc>
          <w:tcPr>
            <w:tcW w:w="495" w:type="pct"/>
            <w:vAlign w:val="center"/>
          </w:tcPr>
          <w:p w14:paraId="60588ACA" w14:textId="77777777" w:rsidR="005C6FD0" w:rsidRPr="006C53D9" w:rsidRDefault="005C6FD0" w:rsidP="005C6FD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C6FD0" w:rsidRPr="006C53D9" w:rsidRDefault="005C6FD0" w:rsidP="005C6FD0">
            <w:pPr>
              <w:pStyle w:val="TAC"/>
              <w:rPr>
                <w:lang w:val="en-US"/>
              </w:rPr>
            </w:pPr>
          </w:p>
        </w:tc>
        <w:tc>
          <w:tcPr>
            <w:tcW w:w="514" w:type="pct"/>
            <w:vMerge/>
            <w:shd w:val="clear" w:color="auto" w:fill="auto"/>
            <w:vAlign w:val="center"/>
          </w:tcPr>
          <w:p w14:paraId="60588ACC" w14:textId="77777777" w:rsidR="005C6FD0" w:rsidRPr="006C53D9" w:rsidRDefault="005C6FD0" w:rsidP="005C6FD0">
            <w:pPr>
              <w:pStyle w:val="TAC"/>
              <w:rPr>
                <w:lang w:val="en-US"/>
              </w:rPr>
            </w:pPr>
          </w:p>
        </w:tc>
      </w:tr>
      <w:tr w:rsidR="005C6FD0" w:rsidRPr="006C53D9" w14:paraId="60A57B2C" w14:textId="77777777" w:rsidTr="005C6FD0">
        <w:trPr>
          <w:jc w:val="center"/>
        </w:trPr>
        <w:tc>
          <w:tcPr>
            <w:tcW w:w="595" w:type="pct"/>
            <w:vMerge/>
            <w:shd w:val="clear" w:color="auto" w:fill="auto"/>
            <w:vAlign w:val="center"/>
          </w:tcPr>
          <w:p w14:paraId="1856FD30" w14:textId="77777777" w:rsidR="005C6FD0" w:rsidRPr="006C53D9" w:rsidRDefault="005C6FD0" w:rsidP="005C6FD0">
            <w:pPr>
              <w:pStyle w:val="TAC"/>
            </w:pPr>
          </w:p>
        </w:tc>
        <w:tc>
          <w:tcPr>
            <w:tcW w:w="587" w:type="pct"/>
            <w:vMerge/>
          </w:tcPr>
          <w:p w14:paraId="5C3BD5C8" w14:textId="77777777" w:rsidR="005C6FD0" w:rsidRPr="006C53D9" w:rsidRDefault="005C6FD0" w:rsidP="005C6FD0">
            <w:pPr>
              <w:pStyle w:val="TAC"/>
              <w:rPr>
                <w:szCs w:val="22"/>
                <w:lang w:val="en-US"/>
              </w:rPr>
            </w:pPr>
          </w:p>
        </w:tc>
        <w:tc>
          <w:tcPr>
            <w:tcW w:w="603" w:type="pct"/>
            <w:shd w:val="clear" w:color="auto" w:fill="auto"/>
            <w:vAlign w:val="center"/>
          </w:tcPr>
          <w:p w14:paraId="7E852E19" w14:textId="7AC7B47A"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5C6FD0" w:rsidRPr="006C53D9" w:rsidRDefault="005C6FD0" w:rsidP="005C6FD0">
            <w:pPr>
              <w:pStyle w:val="TAC"/>
              <w:rPr>
                <w:rFonts w:eastAsia="Yu Mincho"/>
                <w:lang w:eastAsia="ja-JP"/>
              </w:rPr>
            </w:pPr>
          </w:p>
        </w:tc>
        <w:tc>
          <w:tcPr>
            <w:tcW w:w="490" w:type="pct"/>
            <w:vAlign w:val="center"/>
          </w:tcPr>
          <w:p w14:paraId="6661F69C" w14:textId="77777777" w:rsidR="005C6FD0" w:rsidRPr="006C53D9" w:rsidRDefault="005C6FD0" w:rsidP="005C6FD0">
            <w:pPr>
              <w:pStyle w:val="TAC"/>
              <w:rPr>
                <w:szCs w:val="18"/>
              </w:rPr>
            </w:pPr>
          </w:p>
        </w:tc>
        <w:tc>
          <w:tcPr>
            <w:tcW w:w="487" w:type="pct"/>
            <w:vAlign w:val="center"/>
          </w:tcPr>
          <w:p w14:paraId="573EA639" w14:textId="5A639DFC" w:rsidR="005C6FD0" w:rsidRPr="006C53D9" w:rsidRDefault="005C6FD0" w:rsidP="005C6FD0">
            <w:pPr>
              <w:pStyle w:val="TAC"/>
              <w:rPr>
                <w:rFonts w:eastAsia="Yu Mincho"/>
                <w:lang w:eastAsia="ja-JP"/>
              </w:rPr>
            </w:pPr>
            <w:r>
              <w:rPr>
                <w:rFonts w:eastAsia="Yu Mincho" w:cs="Arial"/>
                <w:lang w:eastAsia="ja-JP"/>
              </w:rPr>
              <w:t>-106.5</w:t>
            </w:r>
          </w:p>
        </w:tc>
        <w:tc>
          <w:tcPr>
            <w:tcW w:w="495" w:type="pct"/>
            <w:vAlign w:val="center"/>
          </w:tcPr>
          <w:p w14:paraId="197BB399"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39A5B4B9" w14:textId="77777777" w:rsidR="005C6FD0" w:rsidRPr="006C53D9" w:rsidRDefault="005C6FD0" w:rsidP="005C6FD0">
            <w:pPr>
              <w:pStyle w:val="TAC"/>
              <w:rPr>
                <w:lang w:val="en-US"/>
              </w:rPr>
            </w:pPr>
          </w:p>
        </w:tc>
        <w:tc>
          <w:tcPr>
            <w:tcW w:w="514" w:type="pct"/>
            <w:vMerge/>
            <w:shd w:val="clear" w:color="auto" w:fill="auto"/>
            <w:vAlign w:val="center"/>
          </w:tcPr>
          <w:p w14:paraId="2512E344" w14:textId="77777777" w:rsidR="005C6FD0" w:rsidRPr="006C53D9" w:rsidRDefault="005C6FD0" w:rsidP="005C6FD0">
            <w:pPr>
              <w:pStyle w:val="TAC"/>
              <w:rPr>
                <w:lang w:val="en-US"/>
              </w:rPr>
            </w:pPr>
          </w:p>
        </w:tc>
      </w:tr>
      <w:tr w:rsidR="005C6FD0" w:rsidRPr="006C53D9" w14:paraId="60588AD7" w14:textId="77777777" w:rsidTr="005C6FD0">
        <w:trPr>
          <w:jc w:val="center"/>
        </w:trPr>
        <w:tc>
          <w:tcPr>
            <w:tcW w:w="595" w:type="pct"/>
            <w:vMerge/>
            <w:shd w:val="clear" w:color="auto" w:fill="auto"/>
            <w:vAlign w:val="center"/>
          </w:tcPr>
          <w:p w14:paraId="60588ACE" w14:textId="77777777" w:rsidR="005C6FD0" w:rsidRPr="006C53D9" w:rsidRDefault="005C6FD0" w:rsidP="005C6FD0">
            <w:pPr>
              <w:pStyle w:val="TAC"/>
              <w:rPr>
                <w:lang w:val="en-US"/>
              </w:rPr>
            </w:pPr>
          </w:p>
        </w:tc>
        <w:tc>
          <w:tcPr>
            <w:tcW w:w="587" w:type="pct"/>
            <w:vMerge/>
          </w:tcPr>
          <w:p w14:paraId="60588ACF" w14:textId="77777777" w:rsidR="005C6FD0" w:rsidRPr="006C53D9" w:rsidRDefault="005C6FD0" w:rsidP="005C6FD0">
            <w:pPr>
              <w:pStyle w:val="TAC"/>
              <w:rPr>
                <w:szCs w:val="22"/>
                <w:lang w:val="en-US"/>
              </w:rPr>
            </w:pPr>
          </w:p>
        </w:tc>
        <w:tc>
          <w:tcPr>
            <w:tcW w:w="603" w:type="pct"/>
            <w:shd w:val="clear" w:color="auto" w:fill="auto"/>
            <w:vAlign w:val="center"/>
          </w:tcPr>
          <w:p w14:paraId="60588AD0"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D1" w14:textId="566FA39F" w:rsidR="005C6FD0" w:rsidRPr="006C53D9" w:rsidRDefault="005C6FD0" w:rsidP="005C6FD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490" w:type="pct"/>
            <w:vAlign w:val="center"/>
          </w:tcPr>
          <w:p w14:paraId="60588AD2" w14:textId="77777777" w:rsidR="005C6FD0" w:rsidRPr="006C53D9" w:rsidRDefault="005C6FD0" w:rsidP="005C6FD0">
            <w:pPr>
              <w:pStyle w:val="TAC"/>
            </w:pPr>
          </w:p>
        </w:tc>
        <w:tc>
          <w:tcPr>
            <w:tcW w:w="487" w:type="pct"/>
            <w:vAlign w:val="center"/>
          </w:tcPr>
          <w:p w14:paraId="60588AD3" w14:textId="77777777" w:rsidR="005C6FD0" w:rsidRPr="006C53D9" w:rsidRDefault="005C6FD0" w:rsidP="005C6FD0">
            <w:pPr>
              <w:pStyle w:val="TAC"/>
            </w:pPr>
            <w:r w:rsidRPr="006C53D9">
              <w:rPr>
                <w:rFonts w:eastAsia="Yu Mincho"/>
                <w:lang w:eastAsia="ja-JP"/>
              </w:rPr>
              <w:t>-107.5</w:t>
            </w:r>
          </w:p>
        </w:tc>
        <w:tc>
          <w:tcPr>
            <w:tcW w:w="495" w:type="pct"/>
            <w:vAlign w:val="center"/>
          </w:tcPr>
          <w:p w14:paraId="60588AD4" w14:textId="77777777" w:rsidR="005C6FD0" w:rsidRPr="006C53D9" w:rsidRDefault="005C6FD0" w:rsidP="005C6FD0">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C6FD0" w:rsidRPr="006C53D9" w:rsidRDefault="005C6FD0" w:rsidP="005C6FD0">
            <w:pPr>
              <w:pStyle w:val="TAC"/>
              <w:rPr>
                <w:lang w:val="en-US"/>
              </w:rPr>
            </w:pPr>
          </w:p>
        </w:tc>
        <w:tc>
          <w:tcPr>
            <w:tcW w:w="514" w:type="pct"/>
            <w:vMerge/>
            <w:shd w:val="clear" w:color="auto" w:fill="auto"/>
            <w:vAlign w:val="center"/>
          </w:tcPr>
          <w:p w14:paraId="60588AD6" w14:textId="77777777" w:rsidR="005C6FD0" w:rsidRPr="006C53D9" w:rsidRDefault="005C6FD0" w:rsidP="005C6FD0">
            <w:pPr>
              <w:pStyle w:val="TAC"/>
              <w:rPr>
                <w:lang w:val="en-US"/>
              </w:rPr>
            </w:pPr>
          </w:p>
        </w:tc>
      </w:tr>
      <w:tr w:rsidR="005C6FD0" w:rsidRPr="006C53D9" w14:paraId="60588AE1" w14:textId="77777777" w:rsidTr="005C6FD0">
        <w:trPr>
          <w:jc w:val="center"/>
        </w:trPr>
        <w:tc>
          <w:tcPr>
            <w:tcW w:w="595" w:type="pct"/>
            <w:vMerge/>
            <w:shd w:val="clear" w:color="auto" w:fill="auto"/>
            <w:vAlign w:val="center"/>
          </w:tcPr>
          <w:p w14:paraId="60588AD8" w14:textId="77777777" w:rsidR="005C6FD0" w:rsidRPr="006C53D9" w:rsidRDefault="005C6FD0" w:rsidP="005C6FD0">
            <w:pPr>
              <w:pStyle w:val="TAC"/>
              <w:rPr>
                <w:lang w:val="en-US"/>
              </w:rPr>
            </w:pPr>
          </w:p>
        </w:tc>
        <w:tc>
          <w:tcPr>
            <w:tcW w:w="587" w:type="pct"/>
            <w:vMerge/>
          </w:tcPr>
          <w:p w14:paraId="60588AD9" w14:textId="77777777" w:rsidR="005C6FD0" w:rsidRPr="006C53D9" w:rsidRDefault="005C6FD0" w:rsidP="005C6FD0">
            <w:pPr>
              <w:pStyle w:val="TAC"/>
              <w:rPr>
                <w:szCs w:val="22"/>
                <w:lang w:val="en-US"/>
              </w:rPr>
            </w:pPr>
          </w:p>
        </w:tc>
        <w:tc>
          <w:tcPr>
            <w:tcW w:w="603" w:type="pct"/>
            <w:shd w:val="clear" w:color="auto" w:fill="auto"/>
            <w:vAlign w:val="center"/>
          </w:tcPr>
          <w:p w14:paraId="60588ADA"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ADB" w14:textId="66601FD3" w:rsidR="005C6FD0" w:rsidRPr="006C53D9" w:rsidRDefault="005C6FD0" w:rsidP="005C6FD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490" w:type="pct"/>
            <w:vAlign w:val="center"/>
          </w:tcPr>
          <w:p w14:paraId="60588ADC" w14:textId="77777777" w:rsidR="005C6FD0" w:rsidRPr="006C53D9" w:rsidRDefault="005C6FD0" w:rsidP="005C6FD0">
            <w:pPr>
              <w:pStyle w:val="TAC"/>
            </w:pPr>
            <w:r w:rsidRPr="006C53D9">
              <w:rPr>
                <w:szCs w:val="18"/>
              </w:rPr>
              <w:t>-111.8</w:t>
            </w:r>
          </w:p>
        </w:tc>
        <w:tc>
          <w:tcPr>
            <w:tcW w:w="487" w:type="pct"/>
            <w:vAlign w:val="center"/>
          </w:tcPr>
          <w:p w14:paraId="60588ADD" w14:textId="77777777" w:rsidR="005C6FD0" w:rsidRPr="006C53D9" w:rsidRDefault="005C6FD0" w:rsidP="005C6FD0">
            <w:pPr>
              <w:pStyle w:val="TAC"/>
            </w:pPr>
            <w:r w:rsidRPr="006C53D9">
              <w:rPr>
                <w:rFonts w:eastAsia="Yu Mincho"/>
                <w:lang w:eastAsia="ja-JP"/>
              </w:rPr>
              <w:t>-110.1</w:t>
            </w:r>
          </w:p>
        </w:tc>
        <w:tc>
          <w:tcPr>
            <w:tcW w:w="495" w:type="pct"/>
            <w:vAlign w:val="center"/>
          </w:tcPr>
          <w:p w14:paraId="60588ADE" w14:textId="77777777" w:rsidR="005C6FD0" w:rsidRPr="006C53D9" w:rsidRDefault="005C6FD0" w:rsidP="005C6FD0">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C6FD0" w:rsidRPr="006C53D9" w:rsidRDefault="005C6FD0" w:rsidP="005C6FD0">
            <w:pPr>
              <w:pStyle w:val="TAC"/>
            </w:pPr>
          </w:p>
        </w:tc>
        <w:tc>
          <w:tcPr>
            <w:tcW w:w="514" w:type="pct"/>
            <w:vMerge/>
            <w:shd w:val="clear" w:color="auto" w:fill="auto"/>
            <w:vAlign w:val="center"/>
          </w:tcPr>
          <w:p w14:paraId="60588AE0" w14:textId="77777777" w:rsidR="005C6FD0" w:rsidRPr="006C53D9" w:rsidRDefault="005C6FD0" w:rsidP="005C6FD0">
            <w:pPr>
              <w:pStyle w:val="TAC"/>
              <w:rPr>
                <w:lang w:val="en-US"/>
              </w:rPr>
            </w:pPr>
          </w:p>
        </w:tc>
      </w:tr>
      <w:tr w:rsidR="005C6FD0" w:rsidRPr="006C53D9" w14:paraId="60588AEB" w14:textId="77777777" w:rsidTr="005C6FD0">
        <w:trPr>
          <w:jc w:val="center"/>
        </w:trPr>
        <w:tc>
          <w:tcPr>
            <w:tcW w:w="595" w:type="pct"/>
            <w:vMerge/>
            <w:shd w:val="clear" w:color="auto" w:fill="auto"/>
            <w:vAlign w:val="center"/>
          </w:tcPr>
          <w:p w14:paraId="60588AE2" w14:textId="77777777" w:rsidR="005C6FD0" w:rsidRPr="006C53D9" w:rsidRDefault="005C6FD0" w:rsidP="005C6FD0">
            <w:pPr>
              <w:pStyle w:val="TAC"/>
              <w:rPr>
                <w:lang w:val="en-US"/>
              </w:rPr>
            </w:pPr>
          </w:p>
        </w:tc>
        <w:tc>
          <w:tcPr>
            <w:tcW w:w="587" w:type="pct"/>
            <w:vMerge w:val="restart"/>
            <w:vAlign w:val="center"/>
          </w:tcPr>
          <w:p w14:paraId="60588AE3" w14:textId="77777777" w:rsidR="005C6FD0" w:rsidRPr="006C53D9" w:rsidRDefault="005C6FD0" w:rsidP="005C6FD0">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C6FD0" w:rsidRPr="006C53D9" w:rsidRDefault="005C6FD0" w:rsidP="005C6FD0">
            <w:pPr>
              <w:pStyle w:val="TAC"/>
            </w:pPr>
            <w:r w:rsidRPr="006C53D9">
              <w:t>n257</w:t>
            </w:r>
          </w:p>
        </w:tc>
        <w:tc>
          <w:tcPr>
            <w:tcW w:w="490" w:type="pct"/>
            <w:shd w:val="clear" w:color="auto" w:fill="auto"/>
            <w:vAlign w:val="center"/>
          </w:tcPr>
          <w:p w14:paraId="60588AE5" w14:textId="2522D7EB" w:rsidR="005C6FD0" w:rsidRPr="006C53D9" w:rsidRDefault="005C6FD0" w:rsidP="005C6FD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E6"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E7"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E8" w14:textId="77777777" w:rsidR="005C6FD0" w:rsidRPr="006C53D9" w:rsidRDefault="005C6FD0" w:rsidP="005C6FD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C6FD0" w:rsidRPr="006C53D9" w:rsidRDefault="005C6FD0" w:rsidP="005C6FD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C6FD0" w:rsidRPr="006C53D9" w:rsidRDefault="005C6FD0" w:rsidP="005C6FD0">
            <w:pPr>
              <w:pStyle w:val="TAC"/>
              <w:rPr>
                <w:rFonts w:eastAsia="Yu Mincho"/>
                <w:lang w:eastAsia="ja-JP"/>
              </w:rPr>
            </w:pPr>
            <w:r w:rsidRPr="006C53D9">
              <w:rPr>
                <w:rFonts w:eastAsia="Yu Mincho"/>
                <w:lang w:eastAsia="ja-JP"/>
              </w:rPr>
              <w:t>≥-4</w:t>
            </w:r>
          </w:p>
        </w:tc>
      </w:tr>
      <w:tr w:rsidR="005C6FD0" w:rsidRPr="006C53D9" w14:paraId="60588AF5" w14:textId="77777777" w:rsidTr="005C6FD0">
        <w:trPr>
          <w:jc w:val="center"/>
        </w:trPr>
        <w:tc>
          <w:tcPr>
            <w:tcW w:w="595" w:type="pct"/>
            <w:vMerge/>
            <w:shd w:val="clear" w:color="auto" w:fill="auto"/>
            <w:vAlign w:val="center"/>
          </w:tcPr>
          <w:p w14:paraId="60588AEC" w14:textId="77777777" w:rsidR="005C6FD0" w:rsidRPr="006C53D9" w:rsidRDefault="005C6FD0" w:rsidP="005C6FD0">
            <w:pPr>
              <w:pStyle w:val="TAC"/>
              <w:rPr>
                <w:lang w:val="en-US"/>
              </w:rPr>
            </w:pPr>
          </w:p>
        </w:tc>
        <w:tc>
          <w:tcPr>
            <w:tcW w:w="587" w:type="pct"/>
            <w:vMerge/>
          </w:tcPr>
          <w:p w14:paraId="60588AED" w14:textId="77777777" w:rsidR="005C6FD0" w:rsidRPr="006C53D9" w:rsidRDefault="005C6FD0" w:rsidP="005C6FD0">
            <w:pPr>
              <w:pStyle w:val="TAC"/>
              <w:rPr>
                <w:szCs w:val="22"/>
                <w:lang w:val="en-US"/>
              </w:rPr>
            </w:pPr>
          </w:p>
        </w:tc>
        <w:tc>
          <w:tcPr>
            <w:tcW w:w="603" w:type="pct"/>
            <w:shd w:val="clear" w:color="auto" w:fill="auto"/>
            <w:vAlign w:val="center"/>
          </w:tcPr>
          <w:p w14:paraId="60588AEE" w14:textId="77777777" w:rsidR="005C6FD0" w:rsidRPr="006C53D9" w:rsidRDefault="005C6FD0" w:rsidP="005C6FD0">
            <w:pPr>
              <w:pStyle w:val="TAC"/>
            </w:pPr>
            <w:r w:rsidRPr="006C53D9">
              <w:rPr>
                <w:lang w:val="en-US"/>
              </w:rPr>
              <w:t>n258</w:t>
            </w:r>
          </w:p>
        </w:tc>
        <w:tc>
          <w:tcPr>
            <w:tcW w:w="490" w:type="pct"/>
            <w:shd w:val="clear" w:color="auto" w:fill="auto"/>
            <w:vAlign w:val="center"/>
          </w:tcPr>
          <w:p w14:paraId="60588AEF" w14:textId="166587C3" w:rsidR="005C6FD0" w:rsidRPr="006C53D9" w:rsidRDefault="005C6FD0" w:rsidP="005C6FD0">
            <w:pPr>
              <w:pStyle w:val="TAC"/>
              <w:rPr>
                <w:rFonts w:eastAsia="Yu Mincho"/>
                <w:lang w:val="en-US"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490" w:type="pct"/>
            <w:vAlign w:val="center"/>
          </w:tcPr>
          <w:p w14:paraId="60588AF0" w14:textId="77777777" w:rsidR="005C6FD0" w:rsidRPr="006C53D9" w:rsidRDefault="005C6FD0" w:rsidP="005C6FD0">
            <w:pPr>
              <w:pStyle w:val="TAC"/>
              <w:rPr>
                <w:rFonts w:eastAsia="Yu Mincho"/>
                <w:lang w:eastAsia="ja-JP"/>
              </w:rPr>
            </w:pPr>
            <w:r w:rsidRPr="006C53D9">
              <w:rPr>
                <w:szCs w:val="18"/>
              </w:rPr>
              <w:t>-100.8</w:t>
            </w:r>
          </w:p>
        </w:tc>
        <w:tc>
          <w:tcPr>
            <w:tcW w:w="487" w:type="pct"/>
            <w:vAlign w:val="center"/>
          </w:tcPr>
          <w:p w14:paraId="60588AF1" w14:textId="77777777" w:rsidR="005C6FD0" w:rsidRPr="006C53D9" w:rsidRDefault="005C6FD0" w:rsidP="005C6FD0">
            <w:pPr>
              <w:pStyle w:val="TAC"/>
              <w:rPr>
                <w:rFonts w:eastAsia="Yu Mincho"/>
                <w:lang w:eastAsia="ja-JP"/>
              </w:rPr>
            </w:pPr>
            <w:r w:rsidRPr="006C53D9">
              <w:rPr>
                <w:szCs w:val="18"/>
              </w:rPr>
              <w:t>-99.2</w:t>
            </w:r>
          </w:p>
        </w:tc>
        <w:tc>
          <w:tcPr>
            <w:tcW w:w="495" w:type="pct"/>
            <w:vAlign w:val="center"/>
          </w:tcPr>
          <w:p w14:paraId="60588AF2" w14:textId="77777777" w:rsidR="005C6FD0" w:rsidRPr="006C53D9" w:rsidRDefault="005C6FD0" w:rsidP="005C6FD0">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C6FD0" w:rsidRPr="006C53D9" w:rsidRDefault="005C6FD0" w:rsidP="005C6FD0">
            <w:pPr>
              <w:pStyle w:val="TAC"/>
            </w:pPr>
          </w:p>
        </w:tc>
        <w:tc>
          <w:tcPr>
            <w:tcW w:w="514" w:type="pct"/>
            <w:vMerge/>
            <w:shd w:val="clear" w:color="auto" w:fill="auto"/>
            <w:vAlign w:val="center"/>
          </w:tcPr>
          <w:p w14:paraId="60588AF4" w14:textId="77777777" w:rsidR="005C6FD0" w:rsidRPr="006C53D9" w:rsidRDefault="005C6FD0" w:rsidP="005C6FD0">
            <w:pPr>
              <w:pStyle w:val="TAC"/>
              <w:rPr>
                <w:lang w:val="en-US"/>
              </w:rPr>
            </w:pPr>
          </w:p>
        </w:tc>
      </w:tr>
      <w:tr w:rsidR="005C6FD0" w:rsidRPr="006C53D9" w14:paraId="4CEF599E" w14:textId="77777777" w:rsidTr="005C6FD0">
        <w:trPr>
          <w:jc w:val="center"/>
        </w:trPr>
        <w:tc>
          <w:tcPr>
            <w:tcW w:w="595" w:type="pct"/>
            <w:vMerge/>
            <w:shd w:val="clear" w:color="auto" w:fill="auto"/>
            <w:vAlign w:val="center"/>
          </w:tcPr>
          <w:p w14:paraId="5DFD9011" w14:textId="77777777" w:rsidR="005C6FD0" w:rsidRPr="006C53D9" w:rsidRDefault="005C6FD0" w:rsidP="005C6FD0">
            <w:pPr>
              <w:pStyle w:val="TAC"/>
              <w:rPr>
                <w:lang w:val="en-US"/>
              </w:rPr>
            </w:pPr>
          </w:p>
        </w:tc>
        <w:tc>
          <w:tcPr>
            <w:tcW w:w="587" w:type="pct"/>
            <w:vMerge/>
          </w:tcPr>
          <w:p w14:paraId="638CC141" w14:textId="77777777" w:rsidR="005C6FD0" w:rsidRPr="006C53D9" w:rsidRDefault="005C6FD0" w:rsidP="005C6FD0">
            <w:pPr>
              <w:pStyle w:val="TAC"/>
              <w:rPr>
                <w:szCs w:val="22"/>
                <w:lang w:val="en-US"/>
              </w:rPr>
            </w:pPr>
          </w:p>
        </w:tc>
        <w:tc>
          <w:tcPr>
            <w:tcW w:w="603" w:type="pct"/>
            <w:shd w:val="clear" w:color="auto" w:fill="auto"/>
            <w:vAlign w:val="center"/>
          </w:tcPr>
          <w:p w14:paraId="29DEB5BA" w14:textId="34E690FD" w:rsidR="005C6FD0" w:rsidRPr="006C53D9" w:rsidRDefault="005C6FD0" w:rsidP="005C6FD0">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5C6FD0" w:rsidRPr="006C53D9" w:rsidRDefault="005C6FD0" w:rsidP="005C6FD0">
            <w:pPr>
              <w:pStyle w:val="TAC"/>
              <w:rPr>
                <w:rFonts w:eastAsia="Yu Mincho"/>
                <w:lang w:eastAsia="ja-JP"/>
              </w:rPr>
            </w:pPr>
          </w:p>
        </w:tc>
        <w:tc>
          <w:tcPr>
            <w:tcW w:w="490" w:type="pct"/>
            <w:vAlign w:val="center"/>
          </w:tcPr>
          <w:p w14:paraId="5A22E818" w14:textId="77777777" w:rsidR="005C6FD0" w:rsidRPr="006C53D9" w:rsidRDefault="005C6FD0" w:rsidP="005C6FD0">
            <w:pPr>
              <w:pStyle w:val="TAC"/>
              <w:rPr>
                <w:szCs w:val="18"/>
              </w:rPr>
            </w:pPr>
          </w:p>
        </w:tc>
        <w:tc>
          <w:tcPr>
            <w:tcW w:w="487" w:type="pct"/>
            <w:vAlign w:val="center"/>
          </w:tcPr>
          <w:p w14:paraId="082EB551" w14:textId="0C55018C" w:rsidR="005C6FD0" w:rsidRPr="006C53D9" w:rsidRDefault="005C6FD0" w:rsidP="005C6FD0">
            <w:pPr>
              <w:pStyle w:val="TAC"/>
              <w:rPr>
                <w:szCs w:val="18"/>
              </w:rPr>
            </w:pPr>
            <w:r>
              <w:rPr>
                <w:rFonts w:cs="Arial"/>
                <w:szCs w:val="18"/>
              </w:rPr>
              <w:t>-93.7</w:t>
            </w:r>
          </w:p>
        </w:tc>
        <w:tc>
          <w:tcPr>
            <w:tcW w:w="495" w:type="pct"/>
            <w:vAlign w:val="center"/>
          </w:tcPr>
          <w:p w14:paraId="02EE9AAE" w14:textId="77777777" w:rsidR="005C6FD0" w:rsidRPr="006C53D9" w:rsidRDefault="005C6FD0" w:rsidP="005C6FD0">
            <w:pPr>
              <w:pStyle w:val="TAC"/>
              <w:rPr>
                <w:rFonts w:eastAsia="Yu Mincho"/>
                <w:lang w:eastAsia="ja-JP"/>
              </w:rPr>
            </w:pPr>
          </w:p>
        </w:tc>
        <w:tc>
          <w:tcPr>
            <w:tcW w:w="738" w:type="pct"/>
            <w:vMerge/>
            <w:shd w:val="clear" w:color="auto" w:fill="auto"/>
            <w:vAlign w:val="center"/>
          </w:tcPr>
          <w:p w14:paraId="16B0A5CF" w14:textId="77777777" w:rsidR="005C6FD0" w:rsidRPr="006C53D9" w:rsidRDefault="005C6FD0" w:rsidP="005C6FD0">
            <w:pPr>
              <w:pStyle w:val="TAC"/>
            </w:pPr>
          </w:p>
        </w:tc>
        <w:tc>
          <w:tcPr>
            <w:tcW w:w="514" w:type="pct"/>
            <w:vMerge/>
            <w:shd w:val="clear" w:color="auto" w:fill="auto"/>
            <w:vAlign w:val="center"/>
          </w:tcPr>
          <w:p w14:paraId="11D5AA34" w14:textId="77777777" w:rsidR="005C6FD0" w:rsidRPr="006C53D9" w:rsidRDefault="005C6FD0" w:rsidP="005C6FD0">
            <w:pPr>
              <w:pStyle w:val="TAC"/>
              <w:rPr>
                <w:lang w:val="en-US"/>
              </w:rPr>
            </w:pPr>
          </w:p>
        </w:tc>
      </w:tr>
      <w:tr w:rsidR="005C6FD0" w:rsidRPr="006C53D9" w14:paraId="60588AFF" w14:textId="77777777" w:rsidTr="005C6FD0">
        <w:trPr>
          <w:jc w:val="center"/>
        </w:trPr>
        <w:tc>
          <w:tcPr>
            <w:tcW w:w="595" w:type="pct"/>
            <w:vMerge/>
            <w:shd w:val="clear" w:color="auto" w:fill="auto"/>
            <w:vAlign w:val="center"/>
          </w:tcPr>
          <w:p w14:paraId="60588AF6" w14:textId="77777777" w:rsidR="005C6FD0" w:rsidRPr="006C53D9" w:rsidRDefault="005C6FD0" w:rsidP="005C6FD0">
            <w:pPr>
              <w:pStyle w:val="TAC"/>
              <w:rPr>
                <w:lang w:val="en-US"/>
              </w:rPr>
            </w:pPr>
          </w:p>
        </w:tc>
        <w:tc>
          <w:tcPr>
            <w:tcW w:w="587" w:type="pct"/>
            <w:vMerge/>
          </w:tcPr>
          <w:p w14:paraId="60588AF7" w14:textId="77777777" w:rsidR="005C6FD0" w:rsidRPr="006C53D9" w:rsidRDefault="005C6FD0" w:rsidP="005C6FD0">
            <w:pPr>
              <w:pStyle w:val="TAC"/>
              <w:rPr>
                <w:szCs w:val="22"/>
                <w:lang w:val="en-US"/>
              </w:rPr>
            </w:pPr>
          </w:p>
        </w:tc>
        <w:tc>
          <w:tcPr>
            <w:tcW w:w="603" w:type="pct"/>
            <w:shd w:val="clear" w:color="auto" w:fill="auto"/>
            <w:vAlign w:val="center"/>
          </w:tcPr>
          <w:p w14:paraId="60588AF8" w14:textId="77777777" w:rsidR="005C6FD0" w:rsidRPr="006C53D9" w:rsidRDefault="005C6FD0" w:rsidP="005C6FD0">
            <w:pPr>
              <w:pStyle w:val="TAC"/>
            </w:pPr>
            <w:r w:rsidRPr="006C53D9">
              <w:rPr>
                <w:lang w:val="en-US"/>
              </w:rPr>
              <w:t>n260</w:t>
            </w:r>
          </w:p>
        </w:tc>
        <w:tc>
          <w:tcPr>
            <w:tcW w:w="490" w:type="pct"/>
            <w:shd w:val="clear" w:color="auto" w:fill="auto"/>
            <w:vAlign w:val="center"/>
          </w:tcPr>
          <w:p w14:paraId="60588AF9" w14:textId="6A3B034C" w:rsidR="005C6FD0" w:rsidRPr="006C53D9" w:rsidRDefault="005C6FD0" w:rsidP="005C6FD0">
            <w:pPr>
              <w:pStyle w:val="TAC"/>
              <w:rPr>
                <w:lang w:val="en-US"/>
              </w:rPr>
            </w:pPr>
            <w:r w:rsidRPr="006C53D9">
              <w:rPr>
                <w:rFonts w:eastAsia="Yu Mincho"/>
                <w:lang w:eastAsia="ja-JP"/>
              </w:rPr>
              <w:t>-</w:t>
            </w:r>
            <w:r>
              <w:rPr>
                <w:rFonts w:eastAsia="Yu Mincho"/>
                <w:lang w:eastAsia="ja-JP"/>
              </w:rPr>
              <w:t>97</w:t>
            </w:r>
            <w:r w:rsidRPr="006C53D9">
              <w:rPr>
                <w:rFonts w:eastAsia="Yu Mincho"/>
                <w:lang w:eastAsia="ja-JP"/>
              </w:rPr>
              <w:t>.3</w:t>
            </w:r>
          </w:p>
        </w:tc>
        <w:tc>
          <w:tcPr>
            <w:tcW w:w="490" w:type="pct"/>
            <w:vAlign w:val="center"/>
          </w:tcPr>
          <w:p w14:paraId="60588AFA" w14:textId="77777777" w:rsidR="005C6FD0" w:rsidRPr="006C53D9" w:rsidRDefault="005C6FD0" w:rsidP="005C6FD0">
            <w:pPr>
              <w:pStyle w:val="TAC"/>
            </w:pPr>
          </w:p>
        </w:tc>
        <w:tc>
          <w:tcPr>
            <w:tcW w:w="487" w:type="pct"/>
            <w:vAlign w:val="center"/>
          </w:tcPr>
          <w:p w14:paraId="60588AFB" w14:textId="77777777" w:rsidR="005C6FD0" w:rsidRPr="006C53D9" w:rsidRDefault="005C6FD0" w:rsidP="005C6FD0">
            <w:pPr>
              <w:pStyle w:val="TAC"/>
            </w:pPr>
            <w:r w:rsidRPr="006C53D9">
              <w:rPr>
                <w:szCs w:val="18"/>
              </w:rPr>
              <w:t>-94.9</w:t>
            </w:r>
          </w:p>
        </w:tc>
        <w:tc>
          <w:tcPr>
            <w:tcW w:w="495" w:type="pct"/>
            <w:vAlign w:val="center"/>
          </w:tcPr>
          <w:p w14:paraId="60588AFC" w14:textId="77777777" w:rsidR="005C6FD0" w:rsidRPr="006C53D9" w:rsidRDefault="005C6FD0" w:rsidP="005C6FD0">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C6FD0" w:rsidRPr="006C53D9" w:rsidRDefault="005C6FD0" w:rsidP="005C6FD0">
            <w:pPr>
              <w:pStyle w:val="TAC"/>
            </w:pPr>
          </w:p>
        </w:tc>
        <w:tc>
          <w:tcPr>
            <w:tcW w:w="514" w:type="pct"/>
            <w:vMerge/>
            <w:shd w:val="clear" w:color="auto" w:fill="auto"/>
            <w:vAlign w:val="center"/>
          </w:tcPr>
          <w:p w14:paraId="60588AFE" w14:textId="77777777" w:rsidR="005C6FD0" w:rsidRPr="006C53D9" w:rsidRDefault="005C6FD0" w:rsidP="005C6FD0">
            <w:pPr>
              <w:pStyle w:val="TAC"/>
              <w:rPr>
                <w:lang w:val="en-US"/>
              </w:rPr>
            </w:pPr>
          </w:p>
        </w:tc>
      </w:tr>
      <w:tr w:rsidR="005C6FD0" w:rsidRPr="006C53D9" w14:paraId="60588B09" w14:textId="77777777" w:rsidTr="005C6FD0">
        <w:trPr>
          <w:jc w:val="center"/>
        </w:trPr>
        <w:tc>
          <w:tcPr>
            <w:tcW w:w="595" w:type="pct"/>
            <w:vMerge/>
            <w:shd w:val="clear" w:color="auto" w:fill="auto"/>
            <w:vAlign w:val="center"/>
          </w:tcPr>
          <w:p w14:paraId="60588B00" w14:textId="77777777" w:rsidR="005C6FD0" w:rsidRPr="006C53D9" w:rsidRDefault="005C6FD0" w:rsidP="005C6FD0">
            <w:pPr>
              <w:pStyle w:val="TAC"/>
              <w:rPr>
                <w:lang w:val="en-US"/>
              </w:rPr>
            </w:pPr>
          </w:p>
        </w:tc>
        <w:tc>
          <w:tcPr>
            <w:tcW w:w="587" w:type="pct"/>
            <w:vMerge/>
          </w:tcPr>
          <w:p w14:paraId="60588B01" w14:textId="77777777" w:rsidR="005C6FD0" w:rsidRPr="006C53D9" w:rsidRDefault="005C6FD0" w:rsidP="005C6FD0">
            <w:pPr>
              <w:pStyle w:val="TAC"/>
              <w:rPr>
                <w:szCs w:val="22"/>
                <w:lang w:val="en-US"/>
              </w:rPr>
            </w:pPr>
          </w:p>
        </w:tc>
        <w:tc>
          <w:tcPr>
            <w:tcW w:w="603" w:type="pct"/>
            <w:shd w:val="clear" w:color="auto" w:fill="auto"/>
            <w:vAlign w:val="center"/>
          </w:tcPr>
          <w:p w14:paraId="60588B02" w14:textId="77777777" w:rsidR="005C6FD0" w:rsidRPr="006C53D9" w:rsidRDefault="005C6FD0" w:rsidP="005C6FD0">
            <w:pPr>
              <w:pStyle w:val="TAC"/>
              <w:rPr>
                <w:lang w:val="en-US"/>
              </w:rPr>
            </w:pPr>
            <w:r w:rsidRPr="006C53D9">
              <w:rPr>
                <w:lang w:val="en-US"/>
              </w:rPr>
              <w:t>n261</w:t>
            </w:r>
          </w:p>
        </w:tc>
        <w:tc>
          <w:tcPr>
            <w:tcW w:w="490" w:type="pct"/>
            <w:shd w:val="clear" w:color="auto" w:fill="auto"/>
            <w:vAlign w:val="center"/>
          </w:tcPr>
          <w:p w14:paraId="60588B03" w14:textId="60F8DB6E" w:rsidR="005C6FD0" w:rsidRPr="006C53D9" w:rsidRDefault="005C6FD0" w:rsidP="005C6FD0">
            <w:pPr>
              <w:pStyle w:val="TAC"/>
              <w:rPr>
                <w:lang w:val="en-US"/>
              </w:rPr>
            </w:pPr>
            <w:r w:rsidRPr="006C53D9">
              <w:rPr>
                <w:szCs w:val="18"/>
              </w:rPr>
              <w:t>1</w:t>
            </w:r>
            <w:r>
              <w:rPr>
                <w:szCs w:val="18"/>
              </w:rPr>
              <w:t>00</w:t>
            </w:r>
            <w:r w:rsidRPr="006C53D9">
              <w:rPr>
                <w:szCs w:val="18"/>
              </w:rPr>
              <w:t>.3</w:t>
            </w:r>
          </w:p>
        </w:tc>
        <w:tc>
          <w:tcPr>
            <w:tcW w:w="490" w:type="pct"/>
            <w:vAlign w:val="center"/>
          </w:tcPr>
          <w:p w14:paraId="60588B04" w14:textId="77777777" w:rsidR="005C6FD0" w:rsidRPr="006C53D9" w:rsidRDefault="005C6FD0" w:rsidP="005C6FD0">
            <w:pPr>
              <w:pStyle w:val="TAC"/>
            </w:pPr>
            <w:r w:rsidRPr="006C53D9">
              <w:rPr>
                <w:szCs w:val="18"/>
              </w:rPr>
              <w:t>-100.8</w:t>
            </w:r>
          </w:p>
        </w:tc>
        <w:tc>
          <w:tcPr>
            <w:tcW w:w="487" w:type="pct"/>
            <w:vAlign w:val="center"/>
          </w:tcPr>
          <w:p w14:paraId="60588B05" w14:textId="77777777" w:rsidR="005C6FD0" w:rsidRPr="006C53D9" w:rsidRDefault="005C6FD0" w:rsidP="005C6FD0">
            <w:pPr>
              <w:pStyle w:val="TAC"/>
            </w:pPr>
            <w:r w:rsidRPr="006C53D9">
              <w:rPr>
                <w:szCs w:val="18"/>
              </w:rPr>
              <w:t>-99.2</w:t>
            </w:r>
          </w:p>
        </w:tc>
        <w:tc>
          <w:tcPr>
            <w:tcW w:w="495" w:type="pct"/>
            <w:vAlign w:val="center"/>
          </w:tcPr>
          <w:p w14:paraId="60588B06" w14:textId="77777777" w:rsidR="005C6FD0" w:rsidRPr="006C53D9" w:rsidRDefault="005C6FD0" w:rsidP="005C6FD0">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C6FD0" w:rsidRPr="006C53D9" w:rsidRDefault="005C6FD0" w:rsidP="005C6FD0">
            <w:pPr>
              <w:pStyle w:val="TAC"/>
            </w:pPr>
          </w:p>
        </w:tc>
        <w:tc>
          <w:tcPr>
            <w:tcW w:w="514" w:type="pct"/>
            <w:vMerge/>
            <w:shd w:val="clear" w:color="auto" w:fill="auto"/>
            <w:vAlign w:val="center"/>
          </w:tcPr>
          <w:p w14:paraId="60588B08" w14:textId="77777777" w:rsidR="005C6FD0" w:rsidRPr="006C53D9" w:rsidRDefault="005C6FD0" w:rsidP="005C6FD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134DD1F5" w14:textId="3543F04F" w:rsidR="005C6FD0" w:rsidRPr="006C53D9" w:rsidRDefault="005C6FD0" w:rsidP="005C6FD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60588B12" w14:textId="1EF02024" w:rsidR="0059104B" w:rsidRPr="005C6FD0" w:rsidRDefault="005C6FD0" w:rsidP="005C6FD0">
      <w:pPr>
        <w:pStyle w:val="NO"/>
        <w:rPr>
          <w:i/>
          <w:iCs/>
        </w:rPr>
      </w:pPr>
      <w:r w:rsidRPr="005C6FD0">
        <w:rPr>
          <w:i/>
          <w:iCs/>
          <w:lang w:eastAsia="sv-SE"/>
        </w:rPr>
        <w:t xml:space="preserve">- </w:t>
      </w:r>
      <w:r w:rsidRPr="005C6FD0">
        <w:rPr>
          <w:i/>
          <w:iCs/>
        </w:rPr>
        <w:t>The value of Z for power class 4 is FFS, where Z</w:t>
      </w:r>
      <w:r w:rsidRPr="005C6FD0">
        <w:rPr>
          <w:i/>
          <w:iCs/>
          <w:vertAlign w:val="subscript"/>
        </w:rPr>
        <w:t>4</w:t>
      </w:r>
      <w:r w:rsidRPr="005C6FD0">
        <w:rPr>
          <w:i/>
          <w:iCs/>
        </w:rPr>
        <w:t xml:space="preserve"> is the rough/fine beam gain difference in spherical coverage directions for power class 4</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BF73F7">
      <w:pPr>
        <w:pStyle w:val="TH"/>
      </w:pPr>
      <w:r w:rsidRPr="006C53D9">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088B3D91"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6FD5C7D2"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599B9F56"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083D3222"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1F78DA1E"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2125342F"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E5653C" w:rsidRPr="00D66998" w:rsidRDefault="00E5653C" w:rsidP="00E5653C">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E5653C" w:rsidRPr="00D66998" w:rsidRDefault="00E5653C" w:rsidP="00E5653C">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E5653C" w:rsidRPr="00D66998" w:rsidRDefault="00E5653C" w:rsidP="00E5653C">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64F540AC" w:rsidR="00E5653C" w:rsidRPr="00D66998" w:rsidRDefault="00E5653C" w:rsidP="00E5653C">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E5653C" w:rsidRPr="00D66998" w:rsidRDefault="00E5653C" w:rsidP="00E5653C">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4186263"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E5653C" w:rsidRPr="00D66998" w:rsidRDefault="00E5653C" w:rsidP="00E5653C">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E5653C" w:rsidRPr="00D66998"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t>.</w:t>
      </w:r>
      <w: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2EC55B0D"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5A18D845"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4EC80C99"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28163383"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3B208BEC"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E5653C"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2EFEF31F"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12DBC95F"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96</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595B9DD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E5653C" w:rsidRPr="00D66998"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t>The conditions are defined in Tables B.2.</w:t>
      </w:r>
      <w:r>
        <w:t>8</w:t>
      </w:r>
      <w:r w:rsidRPr="00D66998">
        <w:t>.</w:t>
      </w:r>
      <w:r>
        <w:t>2.2</w:t>
      </w:r>
      <w:r w:rsidRPr="00D66998">
        <w:t>-</w:t>
      </w:r>
      <w:r>
        <w:t>2</w:t>
      </w:r>
      <w:r w:rsidRPr="00D66998">
        <w:t xml:space="preserve"> for FR2 NR cells.Table B.2.</w:t>
      </w:r>
      <w:r>
        <w:t>8</w:t>
      </w:r>
      <w:r w:rsidRPr="00D66998">
        <w:t>.</w:t>
      </w:r>
      <w: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E5653C"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6004BE4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5F08991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1CDA9A22"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01</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5B9C65A7"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w:t>
            </w:r>
            <w:r>
              <w:rPr>
                <w:rFonts w:ascii="Arial" w:eastAsia="Yu Mincho" w:hAnsi="Arial" w:cs="Arial"/>
                <w:sz w:val="18"/>
                <w:szCs w:val="18"/>
                <w:lang w:eastAsia="ja-JP"/>
              </w:rPr>
              <w:t>04</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E5653C" w:rsidRPr="00D66998"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5A52DF8A"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E5653C" w:rsidRPr="00D66998" w:rsidRDefault="00E5653C" w:rsidP="00E5653C">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E5653C"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20C7E24D"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E5653C" w:rsidRPr="00D66998" w:rsidRDefault="00E5653C" w:rsidP="00E5653C">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E5653C" w:rsidRPr="00D66998" w:rsidRDefault="00E5653C" w:rsidP="00E5653C">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E5653C" w:rsidRPr="00E04325"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E5653C" w:rsidRPr="00D66998"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E5653C" w:rsidRPr="00D66998" w:rsidRDefault="00E5653C" w:rsidP="00E5653C">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E5653C" w:rsidRPr="00D66998"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E5653C" w:rsidRPr="00D66998" w:rsidRDefault="00E5653C" w:rsidP="00E5653C">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07CDB6BD" w:rsidR="00E5653C" w:rsidRPr="00E04325" w:rsidRDefault="00E5653C" w:rsidP="00E5653C">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93</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E5653C" w:rsidRPr="00D66998"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E5653C" w:rsidRPr="00D66998" w:rsidRDefault="00E5653C" w:rsidP="00E5653C">
            <w:pPr>
              <w:spacing w:after="0" w:line="256" w:lineRule="auto"/>
              <w:rPr>
                <w:rFonts w:ascii="Arial" w:eastAsia="Yu Mincho" w:hAnsi="Arial"/>
                <w:sz w:val="18"/>
                <w:lang w:val="en-US" w:eastAsia="ja-JP"/>
              </w:rPr>
            </w:pPr>
          </w:p>
        </w:tc>
      </w:tr>
      <w:tr w:rsidR="00E5653C"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E5653C" w:rsidRPr="00D66998"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E5653C" w:rsidRPr="00D66998"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E5653C" w:rsidRPr="00D66998" w:rsidRDefault="00E5653C" w:rsidP="00E5653C">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F3D4802" w:rsidR="00E5653C" w:rsidRPr="00E04325" w:rsidRDefault="00E5653C" w:rsidP="00E5653C">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w:t>
            </w:r>
            <w:r>
              <w:rPr>
                <w:rFonts w:ascii="Arial" w:eastAsia="Yu Mincho" w:hAnsi="Arial" w:cs="Arial"/>
                <w:sz w:val="18"/>
                <w:szCs w:val="18"/>
                <w:lang w:eastAsia="ja-JP"/>
              </w:rPr>
              <w:t>96</w:t>
            </w:r>
            <w:r w:rsidRPr="00E04325">
              <w:rPr>
                <w:rFonts w:ascii="Arial" w:eastAsia="Yu Mincho" w:hAnsi="Arial" w:cs="Arial"/>
                <w:sz w:val="18"/>
                <w:szCs w:val="18"/>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E5653C" w:rsidRPr="00D66998" w:rsidRDefault="00E5653C" w:rsidP="00E5653C">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E5653C" w:rsidRPr="00D66998"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E5653C" w:rsidRPr="00D66998"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E5653C" w:rsidRPr="00D66998" w:rsidRDefault="00E5653C" w:rsidP="00E5653C">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1D738A10" w14:textId="0AE3A3C8" w:rsidR="00E5653C" w:rsidRPr="00D66998" w:rsidRDefault="00E5653C" w:rsidP="00E5653C">
      <w:pPr>
        <w:keepLines/>
        <w:ind w:left="1135" w:hanging="851"/>
        <w:rPr>
          <w:i/>
          <w:iCs/>
        </w:rPr>
      </w:pPr>
      <w:r w:rsidRPr="00D66998">
        <w:rPr>
          <w:i/>
          <w:iCs/>
        </w:rPr>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0272F612" w14:textId="69B81E6B" w:rsidR="00101E53" w:rsidRDefault="00E5653C" w:rsidP="00E5653C">
      <w:pPr>
        <w:rPr>
          <w:i/>
          <w:iCs/>
        </w:rPr>
      </w:pPr>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 beam gain difference in spherical coverage directions for power class 4</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4207ECB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013A1AF4"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25FD6F18"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3FF4ED7F"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10</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0E6C01" w:rsidRPr="00D66998" w:rsidRDefault="000E6C01" w:rsidP="000E6C01">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159181CE"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02</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0E6C01"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36407135"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517C333E"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0E6C01" w:rsidRPr="00D66998"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0E6C01" w:rsidRPr="00D66998"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0D2B52BA"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02</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0E6C01" w:rsidRPr="00D66998"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0E6C01"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0C13F9DA"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59F5BBDB"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0E6C01" w:rsidRPr="00D66998"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0E6C01" w:rsidRPr="00D66998"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51D436F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04</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0E6C01" w:rsidRPr="00D66998"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577416B4"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07</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0E6C01" w:rsidRPr="00D66998" w:rsidRDefault="000E6C01" w:rsidP="000E6C01">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0E6C01" w:rsidRPr="00D66998" w:rsidRDefault="000E6C01" w:rsidP="000E6C01">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037825C6"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w:t>
            </w:r>
            <w:r>
              <w:rPr>
                <w:rFonts w:ascii="Arial" w:eastAsia="Yu Mincho" w:hAnsi="Arial"/>
                <w:sz w:val="18"/>
                <w:lang w:val="en-US" w:eastAsia="ja-JP"/>
              </w:rPr>
              <w:t>99</w:t>
            </w:r>
            <w:r w:rsidRPr="00D66998">
              <w:rPr>
                <w:rFonts w:ascii="Arial" w:eastAsia="Yu Mincho" w:hAnsi="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0E6C01" w:rsidRPr="00D66998" w:rsidRDefault="000E6C01" w:rsidP="000E6C01">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0E6C01" w:rsidRPr="00D66998" w:rsidRDefault="000E6C01" w:rsidP="000E6C01">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0E6C01"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51957D7C"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0E6C01" w:rsidRPr="00D66998" w:rsidRDefault="000E6C01" w:rsidP="000E6C01">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0E6C01" w:rsidRPr="00D66998"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0E6C01" w:rsidRPr="00D66998" w:rsidRDefault="000E6C01" w:rsidP="000E6C01">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0E6C01" w:rsidRPr="00D66998"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0E6C01" w:rsidRPr="00D66998" w:rsidRDefault="000E6C01" w:rsidP="000E6C01">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211B8788" w:rsidR="000E6C01" w:rsidRPr="00D66998" w:rsidRDefault="000E6C01" w:rsidP="000E6C01">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96</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0E6C01" w:rsidRPr="00D66998"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0E6C01" w:rsidRPr="00D66998" w:rsidRDefault="000E6C01" w:rsidP="000E6C01">
            <w:pPr>
              <w:spacing w:after="0" w:line="256" w:lineRule="auto"/>
              <w:rPr>
                <w:rFonts w:ascii="Arial" w:eastAsia="Yu Mincho" w:hAnsi="Arial"/>
                <w:sz w:val="18"/>
                <w:lang w:val="en-US" w:eastAsia="ja-JP"/>
              </w:rPr>
            </w:pPr>
          </w:p>
        </w:tc>
      </w:tr>
      <w:tr w:rsidR="000E6C01"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0E6C01" w:rsidRPr="00D66998"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0E6C01" w:rsidRPr="00D66998"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0E6C01" w:rsidRPr="00D66998" w:rsidRDefault="000E6C01" w:rsidP="000E6C01">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5889A725"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w:t>
            </w:r>
            <w:r>
              <w:rPr>
                <w:rFonts w:ascii="Arial" w:eastAsia="Yu Mincho" w:hAnsi="Arial" w:cs="Arial"/>
                <w:sz w:val="18"/>
                <w:lang w:val="en-US" w:eastAsia="ja-JP"/>
              </w:rPr>
              <w:t>99</w:t>
            </w:r>
            <w:r w:rsidRPr="00D66998">
              <w:rPr>
                <w:rFonts w:ascii="Arial" w:eastAsia="Yu Mincho" w:hAnsi="Arial" w:cs="Arial"/>
                <w:sz w:val="18"/>
                <w:lang w:val="en-US" w:eastAsia="ja-JP"/>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0E6C01" w:rsidRPr="00D66998" w:rsidRDefault="000E6C01" w:rsidP="000E6C01">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0E6C01" w:rsidRPr="00D66998"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0E6C01" w:rsidRPr="00D66998"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0E6C01" w:rsidRPr="00D66998" w:rsidRDefault="000E6C01" w:rsidP="000E6C01">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4C39457C" w14:textId="0D3B7D5B" w:rsidR="000E6C01" w:rsidRPr="00D66998" w:rsidRDefault="000E6C01" w:rsidP="000E6C01">
      <w:pPr>
        <w:keepLines/>
        <w:ind w:left="1135" w:hanging="851"/>
        <w:rPr>
          <w:i/>
          <w:iCs/>
        </w:rPr>
      </w:pPr>
      <w:r w:rsidRPr="00D66998">
        <w:rPr>
          <w:i/>
          <w:iCs/>
        </w:rPr>
        <w:t>- The value of Y for power class 4 is FFS, where Y</w:t>
      </w:r>
      <w:r w:rsidRPr="00D66998">
        <w:rPr>
          <w:i/>
          <w:iCs/>
          <w:vertAlign w:val="subscript"/>
        </w:rPr>
        <w:t>4</w:t>
      </w:r>
      <w:r w:rsidRPr="00D66998">
        <w:rPr>
          <w:i/>
          <w:iCs/>
        </w:rPr>
        <w:t xml:space="preserve"> </w:t>
      </w:r>
      <w:r>
        <w:rPr>
          <w:i/>
          <w:iCs/>
        </w:rPr>
        <w:t>is</w:t>
      </w:r>
      <w:r w:rsidRPr="00D66998">
        <w:rPr>
          <w:i/>
          <w:iCs/>
        </w:rPr>
        <w:t xml:space="preserve"> the rough/fine beam gain difference in Rx beam peak direction for power class 4 </w:t>
      </w:r>
    </w:p>
    <w:p w14:paraId="39E6786C" w14:textId="00D1CCD4" w:rsidR="00101E53" w:rsidRPr="00D66998" w:rsidRDefault="000E6C01" w:rsidP="000E6C01">
      <w:r w:rsidRPr="00D66998">
        <w:rPr>
          <w:i/>
          <w:lang w:eastAsia="sv-SE"/>
        </w:rPr>
        <w:t xml:space="preserve">- </w:t>
      </w:r>
      <w:r w:rsidRPr="00D66998">
        <w:rPr>
          <w:i/>
          <w:iCs/>
        </w:rPr>
        <w:t>The value of Z for power class 4 is FFS, where Z</w:t>
      </w:r>
      <w:r w:rsidRPr="00D66998">
        <w:rPr>
          <w:i/>
          <w:iCs/>
          <w:vertAlign w:val="subscript"/>
        </w:rPr>
        <w:t>4</w:t>
      </w:r>
      <w:r w:rsidRPr="00D66998">
        <w:rPr>
          <w:i/>
          <w:iCs/>
        </w:rPr>
        <w:t xml:space="preserve"> </w:t>
      </w:r>
      <w:r>
        <w:rPr>
          <w:i/>
          <w:iCs/>
        </w:rPr>
        <w:t>is</w:t>
      </w:r>
      <w:r w:rsidRPr="00D66998">
        <w:rPr>
          <w:i/>
          <w:iCs/>
        </w:rPr>
        <w:t xml:space="preserve"> the rough/fine</w:t>
      </w:r>
      <w:r>
        <w:rPr>
          <w:i/>
          <w:iCs/>
        </w:rPr>
        <w:t xml:space="preserve"> </w:t>
      </w:r>
      <w:r w:rsidRPr="00D66998">
        <w:rPr>
          <w:i/>
          <w:iCs/>
        </w:rPr>
        <w:t>beam gain difference in</w:t>
      </w:r>
      <w:r>
        <w:rPr>
          <w:i/>
          <w:iCs/>
        </w:rPr>
        <w:t xml:space="preserve"> </w:t>
      </w:r>
      <w:r w:rsidRPr="006C53D9">
        <w:rPr>
          <w:i/>
          <w:iCs/>
        </w:rPr>
        <w:t>spherical coverage directions</w:t>
      </w:r>
      <w:r w:rsidRPr="00D66998">
        <w:rPr>
          <w:i/>
          <w:iCs/>
        </w:rPr>
        <w:t xml:space="preserve"> for power class 4</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t>Table B.2.1</w:t>
      </w:r>
      <w:r w:rsidR="00760FF7">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pPr>
            <w:r w:rsidRPr="006C53D9">
              <w:t xml:space="preserve">Minimum </w:t>
            </w:r>
            <w:r>
              <w:rPr>
                <w:rFonts w:hint="eastAsia"/>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E45470" w:rsidRPr="006C53D9" w14:paraId="572C633A" w14:textId="77777777" w:rsidTr="00760FF7">
        <w:trPr>
          <w:jc w:val="center"/>
        </w:trPr>
        <w:tc>
          <w:tcPr>
            <w:tcW w:w="1171" w:type="dxa"/>
            <w:vMerge w:val="restart"/>
            <w:shd w:val="clear" w:color="auto" w:fill="auto"/>
            <w:vAlign w:val="center"/>
          </w:tcPr>
          <w:p w14:paraId="41AEA736" w14:textId="77777777" w:rsidR="00E45470" w:rsidRPr="006C53D9" w:rsidRDefault="00E45470" w:rsidP="00E45470">
            <w:pPr>
              <w:pStyle w:val="TAC"/>
            </w:pPr>
            <w:r w:rsidRPr="006C53D9">
              <w:t>Conditions</w:t>
            </w:r>
          </w:p>
        </w:tc>
        <w:tc>
          <w:tcPr>
            <w:tcW w:w="1150" w:type="dxa"/>
            <w:vMerge w:val="restart"/>
            <w:vAlign w:val="center"/>
          </w:tcPr>
          <w:p w14:paraId="6451A2AC" w14:textId="77777777" w:rsidR="00E45470" w:rsidRPr="006C53D9" w:rsidRDefault="00E45470" w:rsidP="00E45470">
            <w:pPr>
              <w:pStyle w:val="TAC"/>
            </w:pPr>
            <w:r w:rsidRPr="006C53D9">
              <w:t>Rx Beam Peak</w:t>
            </w:r>
          </w:p>
        </w:tc>
        <w:tc>
          <w:tcPr>
            <w:tcW w:w="1179" w:type="dxa"/>
            <w:shd w:val="clear" w:color="auto" w:fill="auto"/>
            <w:vAlign w:val="center"/>
          </w:tcPr>
          <w:p w14:paraId="2ADA9B71"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49387D84"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02DB2B8" w14:textId="77777777" w:rsidR="00E45470" w:rsidRPr="006C53D9" w:rsidRDefault="00E45470" w:rsidP="00E45470">
            <w:pPr>
              <w:pStyle w:val="TAC"/>
            </w:pPr>
            <w:r w:rsidRPr="006C53D9">
              <w:t>-113.8</w:t>
            </w:r>
          </w:p>
        </w:tc>
        <w:tc>
          <w:tcPr>
            <w:tcW w:w="949" w:type="dxa"/>
            <w:vAlign w:val="center"/>
          </w:tcPr>
          <w:p w14:paraId="442DF0D8"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E45470" w:rsidRPr="006C53D9" w:rsidRDefault="00E45470" w:rsidP="00E4547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469F1BC8" w14:textId="77777777" w:rsidTr="00760FF7">
        <w:trPr>
          <w:jc w:val="center"/>
        </w:trPr>
        <w:tc>
          <w:tcPr>
            <w:tcW w:w="1171" w:type="dxa"/>
            <w:vMerge/>
            <w:shd w:val="clear" w:color="auto" w:fill="auto"/>
            <w:vAlign w:val="center"/>
          </w:tcPr>
          <w:p w14:paraId="5CE77D43" w14:textId="77777777" w:rsidR="00E45470" w:rsidRPr="006C53D9" w:rsidRDefault="00E45470" w:rsidP="00E45470">
            <w:pPr>
              <w:pStyle w:val="TAC"/>
            </w:pPr>
          </w:p>
        </w:tc>
        <w:tc>
          <w:tcPr>
            <w:tcW w:w="1150" w:type="dxa"/>
            <w:vMerge/>
          </w:tcPr>
          <w:p w14:paraId="37BD6156" w14:textId="77777777" w:rsidR="00E45470" w:rsidRPr="006C53D9" w:rsidRDefault="00E45470" w:rsidP="00E45470">
            <w:pPr>
              <w:pStyle w:val="TAC"/>
              <w:rPr>
                <w:szCs w:val="22"/>
                <w:lang w:val="en-US"/>
              </w:rPr>
            </w:pPr>
          </w:p>
        </w:tc>
        <w:tc>
          <w:tcPr>
            <w:tcW w:w="1179" w:type="dxa"/>
            <w:shd w:val="clear" w:color="auto" w:fill="auto"/>
            <w:vAlign w:val="center"/>
          </w:tcPr>
          <w:p w14:paraId="774BEC97"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36C06095" w14:textId="123AD3D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0D45F432" w14:textId="77777777" w:rsidR="00E45470" w:rsidRPr="006C53D9" w:rsidRDefault="00E45470" w:rsidP="00E45470">
            <w:pPr>
              <w:pStyle w:val="TAC"/>
            </w:pPr>
            <w:r w:rsidRPr="006C53D9">
              <w:t>-113.8</w:t>
            </w:r>
          </w:p>
        </w:tc>
        <w:tc>
          <w:tcPr>
            <w:tcW w:w="949" w:type="dxa"/>
            <w:vAlign w:val="center"/>
          </w:tcPr>
          <w:p w14:paraId="4FB5E14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E45470" w:rsidRPr="006C53D9" w:rsidRDefault="00E45470" w:rsidP="00E45470">
            <w:pPr>
              <w:pStyle w:val="TAC"/>
              <w:rPr>
                <w:rFonts w:cs="Arial"/>
                <w:lang w:val="en-US"/>
              </w:rPr>
            </w:pPr>
          </w:p>
        </w:tc>
        <w:tc>
          <w:tcPr>
            <w:tcW w:w="1012" w:type="dxa"/>
            <w:vMerge/>
            <w:shd w:val="clear" w:color="auto" w:fill="auto"/>
            <w:vAlign w:val="center"/>
          </w:tcPr>
          <w:p w14:paraId="3903173C" w14:textId="77777777" w:rsidR="00E45470" w:rsidRPr="006C53D9" w:rsidRDefault="00E45470" w:rsidP="00E45470">
            <w:pPr>
              <w:pStyle w:val="TAC"/>
              <w:rPr>
                <w:rFonts w:cs="Arial"/>
                <w:lang w:val="en-US"/>
              </w:rPr>
            </w:pPr>
          </w:p>
        </w:tc>
      </w:tr>
      <w:tr w:rsidR="00E45470" w:rsidRPr="006C53D9" w14:paraId="40E127DC" w14:textId="77777777" w:rsidTr="00760FF7">
        <w:trPr>
          <w:jc w:val="center"/>
        </w:trPr>
        <w:tc>
          <w:tcPr>
            <w:tcW w:w="1171" w:type="dxa"/>
            <w:vMerge/>
            <w:shd w:val="clear" w:color="auto" w:fill="auto"/>
            <w:vAlign w:val="center"/>
          </w:tcPr>
          <w:p w14:paraId="60F9B054" w14:textId="77777777" w:rsidR="00E45470" w:rsidRPr="006C53D9" w:rsidRDefault="00E45470" w:rsidP="00E45470">
            <w:pPr>
              <w:pStyle w:val="TAC"/>
            </w:pPr>
          </w:p>
        </w:tc>
        <w:tc>
          <w:tcPr>
            <w:tcW w:w="1150" w:type="dxa"/>
            <w:vMerge/>
          </w:tcPr>
          <w:p w14:paraId="65EE7D33" w14:textId="77777777" w:rsidR="00E45470" w:rsidRPr="006C53D9" w:rsidRDefault="00E45470" w:rsidP="00E45470">
            <w:pPr>
              <w:pStyle w:val="TAC"/>
              <w:rPr>
                <w:szCs w:val="22"/>
                <w:lang w:val="en-US"/>
              </w:rPr>
            </w:pPr>
          </w:p>
        </w:tc>
        <w:tc>
          <w:tcPr>
            <w:tcW w:w="1179" w:type="dxa"/>
            <w:shd w:val="clear" w:color="auto" w:fill="auto"/>
            <w:vAlign w:val="center"/>
          </w:tcPr>
          <w:p w14:paraId="094602F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E45470" w:rsidRPr="006C53D9" w:rsidRDefault="00E45470" w:rsidP="00E45470">
            <w:pPr>
              <w:pStyle w:val="TAC"/>
              <w:rPr>
                <w:rFonts w:eastAsia="Yu Mincho"/>
                <w:lang w:eastAsia="ja-JP"/>
              </w:rPr>
            </w:pPr>
          </w:p>
        </w:tc>
        <w:tc>
          <w:tcPr>
            <w:tcW w:w="959" w:type="dxa"/>
            <w:vAlign w:val="center"/>
          </w:tcPr>
          <w:p w14:paraId="33E1D372" w14:textId="77777777" w:rsidR="00E45470" w:rsidRPr="006C53D9" w:rsidRDefault="00E45470" w:rsidP="00E45470">
            <w:pPr>
              <w:pStyle w:val="TAC"/>
            </w:pPr>
          </w:p>
        </w:tc>
        <w:tc>
          <w:tcPr>
            <w:tcW w:w="949" w:type="dxa"/>
            <w:vAlign w:val="center"/>
          </w:tcPr>
          <w:p w14:paraId="79797B0D"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44729C3B"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7BE05CAB" w14:textId="77777777" w:rsidR="00E45470" w:rsidRPr="006C53D9" w:rsidRDefault="00E45470" w:rsidP="00E45470">
            <w:pPr>
              <w:pStyle w:val="TAC"/>
              <w:rPr>
                <w:rFonts w:cs="Arial"/>
                <w:lang w:val="en-US"/>
              </w:rPr>
            </w:pPr>
          </w:p>
        </w:tc>
        <w:tc>
          <w:tcPr>
            <w:tcW w:w="1012" w:type="dxa"/>
            <w:vMerge/>
            <w:shd w:val="clear" w:color="auto" w:fill="auto"/>
            <w:vAlign w:val="center"/>
          </w:tcPr>
          <w:p w14:paraId="69501922" w14:textId="77777777" w:rsidR="00E45470" w:rsidRPr="006C53D9" w:rsidRDefault="00E45470" w:rsidP="00E45470">
            <w:pPr>
              <w:pStyle w:val="TAC"/>
              <w:rPr>
                <w:rFonts w:cs="Arial"/>
                <w:lang w:val="en-US"/>
              </w:rPr>
            </w:pPr>
          </w:p>
        </w:tc>
      </w:tr>
      <w:tr w:rsidR="00E45470" w:rsidRPr="006C53D9" w14:paraId="16D285DD" w14:textId="77777777" w:rsidTr="00760FF7">
        <w:trPr>
          <w:jc w:val="center"/>
        </w:trPr>
        <w:tc>
          <w:tcPr>
            <w:tcW w:w="1171" w:type="dxa"/>
            <w:vMerge/>
            <w:shd w:val="clear" w:color="auto" w:fill="auto"/>
            <w:vAlign w:val="center"/>
          </w:tcPr>
          <w:p w14:paraId="18C2FC17" w14:textId="77777777" w:rsidR="00E45470" w:rsidRPr="006C53D9" w:rsidRDefault="00E45470" w:rsidP="00E45470">
            <w:pPr>
              <w:pStyle w:val="TAC"/>
              <w:rPr>
                <w:lang w:val="en-US"/>
              </w:rPr>
            </w:pPr>
          </w:p>
        </w:tc>
        <w:tc>
          <w:tcPr>
            <w:tcW w:w="1150" w:type="dxa"/>
            <w:vMerge/>
          </w:tcPr>
          <w:p w14:paraId="0B4DB7AE" w14:textId="77777777" w:rsidR="00E45470" w:rsidRPr="006C53D9" w:rsidRDefault="00E45470" w:rsidP="00E45470">
            <w:pPr>
              <w:pStyle w:val="TAC"/>
              <w:rPr>
                <w:szCs w:val="22"/>
                <w:lang w:val="en-US"/>
              </w:rPr>
            </w:pPr>
          </w:p>
        </w:tc>
        <w:tc>
          <w:tcPr>
            <w:tcW w:w="1179" w:type="dxa"/>
            <w:shd w:val="clear" w:color="auto" w:fill="auto"/>
            <w:vAlign w:val="center"/>
          </w:tcPr>
          <w:p w14:paraId="3F8C3FF7"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027EB197" w14:textId="4F903923"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516F8C93" w14:textId="77777777" w:rsidR="00E45470" w:rsidRPr="006C53D9" w:rsidRDefault="00E45470" w:rsidP="00E45470">
            <w:pPr>
              <w:pStyle w:val="TAC"/>
            </w:pPr>
          </w:p>
        </w:tc>
        <w:tc>
          <w:tcPr>
            <w:tcW w:w="949" w:type="dxa"/>
            <w:vAlign w:val="center"/>
          </w:tcPr>
          <w:p w14:paraId="3F70CF60" w14:textId="77777777" w:rsidR="00E45470" w:rsidRPr="006C53D9" w:rsidRDefault="00E45470" w:rsidP="00E45470">
            <w:pPr>
              <w:pStyle w:val="TAC"/>
            </w:pPr>
            <w:r w:rsidRPr="006C53D9">
              <w:rPr>
                <w:rFonts w:eastAsia="Yu Mincho"/>
                <w:lang w:eastAsia="ja-JP"/>
              </w:rPr>
              <w:t>-109.5</w:t>
            </w:r>
          </w:p>
        </w:tc>
        <w:tc>
          <w:tcPr>
            <w:tcW w:w="959" w:type="dxa"/>
            <w:vAlign w:val="center"/>
          </w:tcPr>
          <w:p w14:paraId="65D07CE6"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E45470" w:rsidRPr="006C53D9" w:rsidRDefault="00E45470" w:rsidP="00E45470">
            <w:pPr>
              <w:pStyle w:val="TAC"/>
              <w:rPr>
                <w:rFonts w:cs="Arial"/>
                <w:lang w:val="en-US"/>
              </w:rPr>
            </w:pPr>
          </w:p>
        </w:tc>
        <w:tc>
          <w:tcPr>
            <w:tcW w:w="1012" w:type="dxa"/>
            <w:vMerge/>
            <w:shd w:val="clear" w:color="auto" w:fill="auto"/>
            <w:vAlign w:val="center"/>
          </w:tcPr>
          <w:p w14:paraId="65E82B50" w14:textId="77777777" w:rsidR="00E45470" w:rsidRPr="006C53D9" w:rsidRDefault="00E45470" w:rsidP="00E45470">
            <w:pPr>
              <w:pStyle w:val="TAC"/>
              <w:rPr>
                <w:rFonts w:cs="Arial"/>
                <w:lang w:val="en-US"/>
              </w:rPr>
            </w:pPr>
          </w:p>
        </w:tc>
      </w:tr>
      <w:tr w:rsidR="00E45470" w:rsidRPr="006C53D9" w14:paraId="3EC0F9E4" w14:textId="77777777" w:rsidTr="00760FF7">
        <w:trPr>
          <w:jc w:val="center"/>
        </w:trPr>
        <w:tc>
          <w:tcPr>
            <w:tcW w:w="1171" w:type="dxa"/>
            <w:vMerge/>
            <w:shd w:val="clear" w:color="auto" w:fill="auto"/>
            <w:vAlign w:val="center"/>
          </w:tcPr>
          <w:p w14:paraId="2566350C" w14:textId="77777777" w:rsidR="00E45470" w:rsidRPr="006C53D9" w:rsidRDefault="00E45470" w:rsidP="00E45470">
            <w:pPr>
              <w:pStyle w:val="TAC"/>
              <w:rPr>
                <w:lang w:val="en-US"/>
              </w:rPr>
            </w:pPr>
          </w:p>
        </w:tc>
        <w:tc>
          <w:tcPr>
            <w:tcW w:w="1150" w:type="dxa"/>
            <w:vMerge/>
          </w:tcPr>
          <w:p w14:paraId="5D0DC4F4" w14:textId="77777777" w:rsidR="00E45470" w:rsidRPr="006C53D9" w:rsidRDefault="00E45470" w:rsidP="00E45470">
            <w:pPr>
              <w:pStyle w:val="TAC"/>
              <w:rPr>
                <w:szCs w:val="22"/>
                <w:lang w:val="en-US"/>
              </w:rPr>
            </w:pPr>
          </w:p>
        </w:tc>
        <w:tc>
          <w:tcPr>
            <w:tcW w:w="1179" w:type="dxa"/>
            <w:shd w:val="clear" w:color="auto" w:fill="auto"/>
            <w:vAlign w:val="center"/>
          </w:tcPr>
          <w:p w14:paraId="7449BC4C"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4BC9B2E2" w14:textId="4FACE807"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13E06AEF" w14:textId="77777777" w:rsidR="00E45470" w:rsidRPr="006C53D9" w:rsidRDefault="00E45470" w:rsidP="00E45470">
            <w:pPr>
              <w:pStyle w:val="TAC"/>
            </w:pPr>
            <w:r w:rsidRPr="006C53D9">
              <w:t>-113.8</w:t>
            </w:r>
          </w:p>
        </w:tc>
        <w:tc>
          <w:tcPr>
            <w:tcW w:w="949" w:type="dxa"/>
            <w:vAlign w:val="center"/>
          </w:tcPr>
          <w:p w14:paraId="23731CB5" w14:textId="77777777" w:rsidR="00E45470" w:rsidRPr="006C53D9" w:rsidRDefault="00E45470" w:rsidP="00E45470">
            <w:pPr>
              <w:pStyle w:val="TAC"/>
            </w:pPr>
            <w:r w:rsidRPr="006C53D9">
              <w:rPr>
                <w:rFonts w:eastAsia="Yu Mincho"/>
                <w:lang w:eastAsia="ja-JP"/>
              </w:rPr>
              <w:t>-112.1</w:t>
            </w:r>
          </w:p>
        </w:tc>
        <w:tc>
          <w:tcPr>
            <w:tcW w:w="959" w:type="dxa"/>
            <w:vAlign w:val="center"/>
          </w:tcPr>
          <w:p w14:paraId="122102FB"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E45470" w:rsidRPr="006C53D9" w:rsidRDefault="00E45470" w:rsidP="00E45470">
            <w:pPr>
              <w:pStyle w:val="TAC"/>
              <w:rPr>
                <w:rFonts w:cs="Arial"/>
              </w:rPr>
            </w:pPr>
          </w:p>
        </w:tc>
        <w:tc>
          <w:tcPr>
            <w:tcW w:w="1012" w:type="dxa"/>
            <w:vMerge/>
            <w:shd w:val="clear" w:color="auto" w:fill="auto"/>
            <w:vAlign w:val="center"/>
          </w:tcPr>
          <w:p w14:paraId="0BF12FBC" w14:textId="77777777" w:rsidR="00E45470" w:rsidRPr="006C53D9" w:rsidRDefault="00E45470" w:rsidP="00E45470">
            <w:pPr>
              <w:pStyle w:val="TAC"/>
              <w:rPr>
                <w:rFonts w:cs="Arial"/>
                <w:lang w:val="en-US"/>
              </w:rPr>
            </w:pPr>
          </w:p>
        </w:tc>
      </w:tr>
      <w:tr w:rsidR="00E45470" w:rsidRPr="006C53D9" w14:paraId="76EBAEC9" w14:textId="77777777" w:rsidTr="00760FF7">
        <w:trPr>
          <w:jc w:val="center"/>
        </w:trPr>
        <w:tc>
          <w:tcPr>
            <w:tcW w:w="1171" w:type="dxa"/>
            <w:vMerge/>
            <w:shd w:val="clear" w:color="auto" w:fill="auto"/>
            <w:vAlign w:val="center"/>
          </w:tcPr>
          <w:p w14:paraId="0C3F7B52" w14:textId="77777777" w:rsidR="00E45470" w:rsidRPr="006C53D9" w:rsidRDefault="00E45470" w:rsidP="00E45470">
            <w:pPr>
              <w:pStyle w:val="TAC"/>
              <w:rPr>
                <w:lang w:val="en-US"/>
              </w:rPr>
            </w:pPr>
          </w:p>
        </w:tc>
        <w:tc>
          <w:tcPr>
            <w:tcW w:w="1150" w:type="dxa"/>
            <w:vMerge w:val="restart"/>
            <w:vAlign w:val="center"/>
          </w:tcPr>
          <w:p w14:paraId="7A6AA3F2"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FB26EEC"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4ECFD24B" w14:textId="77777777" w:rsidR="00E45470" w:rsidRPr="006C53D9" w:rsidRDefault="00E45470" w:rsidP="00E45470">
            <w:pPr>
              <w:pStyle w:val="TAC"/>
            </w:pPr>
            <w:r w:rsidRPr="006C53D9">
              <w:t>-102.8</w:t>
            </w:r>
          </w:p>
        </w:tc>
        <w:tc>
          <w:tcPr>
            <w:tcW w:w="949" w:type="dxa"/>
            <w:vAlign w:val="center"/>
          </w:tcPr>
          <w:p w14:paraId="15C35626"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E45470" w:rsidRPr="006C53D9" w:rsidRDefault="00E45470" w:rsidP="00E4547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E45470" w:rsidRPr="006C53D9" w:rsidRDefault="00E45470" w:rsidP="00E45470">
            <w:pPr>
              <w:pStyle w:val="TAC"/>
              <w:rPr>
                <w:rFonts w:eastAsia="Yu Mincho" w:cs="Arial"/>
                <w:lang w:eastAsia="ja-JP"/>
              </w:rPr>
            </w:pPr>
            <w:r w:rsidRPr="006C53D9">
              <w:rPr>
                <w:rFonts w:eastAsia="Yu Mincho" w:cs="Arial"/>
                <w:lang w:eastAsia="ja-JP"/>
              </w:rPr>
              <w:t>≥-6</w:t>
            </w:r>
          </w:p>
        </w:tc>
      </w:tr>
      <w:tr w:rsidR="00E45470" w:rsidRPr="006C53D9" w14:paraId="021D3392" w14:textId="77777777" w:rsidTr="00760FF7">
        <w:trPr>
          <w:jc w:val="center"/>
        </w:trPr>
        <w:tc>
          <w:tcPr>
            <w:tcW w:w="1171" w:type="dxa"/>
            <w:vMerge/>
            <w:shd w:val="clear" w:color="auto" w:fill="auto"/>
            <w:vAlign w:val="center"/>
          </w:tcPr>
          <w:p w14:paraId="4A9D4E54" w14:textId="77777777" w:rsidR="00E45470" w:rsidRPr="006C53D9" w:rsidRDefault="00E45470" w:rsidP="00E45470">
            <w:pPr>
              <w:pStyle w:val="TAC"/>
              <w:rPr>
                <w:lang w:val="en-US"/>
              </w:rPr>
            </w:pPr>
          </w:p>
        </w:tc>
        <w:tc>
          <w:tcPr>
            <w:tcW w:w="1150" w:type="dxa"/>
            <w:vMerge/>
          </w:tcPr>
          <w:p w14:paraId="0FD2C95B" w14:textId="77777777" w:rsidR="00E45470" w:rsidRPr="006C53D9" w:rsidRDefault="00E45470" w:rsidP="00E45470">
            <w:pPr>
              <w:pStyle w:val="TAC"/>
              <w:rPr>
                <w:szCs w:val="22"/>
                <w:lang w:val="en-US"/>
              </w:rPr>
            </w:pPr>
          </w:p>
        </w:tc>
        <w:tc>
          <w:tcPr>
            <w:tcW w:w="1179" w:type="dxa"/>
            <w:shd w:val="clear" w:color="auto" w:fill="auto"/>
            <w:vAlign w:val="center"/>
          </w:tcPr>
          <w:p w14:paraId="24835D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5EA904F3" w14:textId="0174C0C3"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52FBB7E" w14:textId="77777777" w:rsidR="00E45470" w:rsidRPr="006C53D9" w:rsidRDefault="00E45470" w:rsidP="00E45470">
            <w:pPr>
              <w:pStyle w:val="TAC"/>
            </w:pPr>
            <w:r w:rsidRPr="006C53D9">
              <w:t>-102.8</w:t>
            </w:r>
          </w:p>
        </w:tc>
        <w:tc>
          <w:tcPr>
            <w:tcW w:w="949" w:type="dxa"/>
            <w:vAlign w:val="center"/>
          </w:tcPr>
          <w:p w14:paraId="633882C0"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6143E10A" w14:textId="77777777" w:rsidTr="00760FF7">
        <w:trPr>
          <w:jc w:val="center"/>
        </w:trPr>
        <w:tc>
          <w:tcPr>
            <w:tcW w:w="1171" w:type="dxa"/>
            <w:vMerge/>
            <w:shd w:val="clear" w:color="auto" w:fill="auto"/>
            <w:vAlign w:val="center"/>
          </w:tcPr>
          <w:p w14:paraId="35502A20" w14:textId="77777777" w:rsidR="00E45470" w:rsidRPr="006C53D9" w:rsidRDefault="00E45470" w:rsidP="00E45470">
            <w:pPr>
              <w:pStyle w:val="TAC"/>
              <w:rPr>
                <w:lang w:val="en-US"/>
              </w:rPr>
            </w:pPr>
          </w:p>
        </w:tc>
        <w:tc>
          <w:tcPr>
            <w:tcW w:w="1150" w:type="dxa"/>
            <w:vMerge/>
          </w:tcPr>
          <w:p w14:paraId="5F6CEF68" w14:textId="77777777" w:rsidR="00E45470" w:rsidRPr="006C53D9" w:rsidRDefault="00E45470" w:rsidP="00E45470">
            <w:pPr>
              <w:pStyle w:val="TAC"/>
              <w:rPr>
                <w:szCs w:val="22"/>
                <w:lang w:val="en-US"/>
              </w:rPr>
            </w:pPr>
          </w:p>
        </w:tc>
        <w:tc>
          <w:tcPr>
            <w:tcW w:w="1179" w:type="dxa"/>
            <w:shd w:val="clear" w:color="auto" w:fill="auto"/>
            <w:vAlign w:val="center"/>
          </w:tcPr>
          <w:p w14:paraId="71295B32"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E45470" w:rsidRPr="006C53D9" w:rsidRDefault="00E45470" w:rsidP="00E45470">
            <w:pPr>
              <w:pStyle w:val="TAC"/>
              <w:rPr>
                <w:rFonts w:eastAsia="Yu Mincho"/>
                <w:lang w:eastAsia="ja-JP"/>
              </w:rPr>
            </w:pPr>
          </w:p>
        </w:tc>
        <w:tc>
          <w:tcPr>
            <w:tcW w:w="959" w:type="dxa"/>
            <w:vAlign w:val="center"/>
          </w:tcPr>
          <w:p w14:paraId="3F41EB00" w14:textId="77777777" w:rsidR="00E45470" w:rsidRPr="006C53D9" w:rsidRDefault="00E45470" w:rsidP="00E45470">
            <w:pPr>
              <w:pStyle w:val="TAC"/>
            </w:pPr>
          </w:p>
        </w:tc>
        <w:tc>
          <w:tcPr>
            <w:tcW w:w="949" w:type="dxa"/>
            <w:vAlign w:val="center"/>
          </w:tcPr>
          <w:p w14:paraId="5EE142F4"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02D27053"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5E2BBFE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6AB55" w14:textId="77777777" w:rsidTr="00760FF7">
        <w:trPr>
          <w:jc w:val="center"/>
        </w:trPr>
        <w:tc>
          <w:tcPr>
            <w:tcW w:w="1171" w:type="dxa"/>
            <w:vMerge/>
            <w:shd w:val="clear" w:color="auto" w:fill="auto"/>
            <w:vAlign w:val="center"/>
          </w:tcPr>
          <w:p w14:paraId="041D38B8" w14:textId="77777777" w:rsidR="00E45470" w:rsidRPr="006C53D9" w:rsidRDefault="00E45470" w:rsidP="00E45470">
            <w:pPr>
              <w:pStyle w:val="TAC"/>
              <w:rPr>
                <w:lang w:val="en-US"/>
              </w:rPr>
            </w:pPr>
          </w:p>
        </w:tc>
        <w:tc>
          <w:tcPr>
            <w:tcW w:w="1150" w:type="dxa"/>
            <w:vMerge/>
          </w:tcPr>
          <w:p w14:paraId="70159686" w14:textId="77777777" w:rsidR="00E45470" w:rsidRPr="006C53D9" w:rsidRDefault="00E45470" w:rsidP="00E45470">
            <w:pPr>
              <w:pStyle w:val="TAC"/>
              <w:rPr>
                <w:szCs w:val="22"/>
                <w:lang w:val="en-US"/>
              </w:rPr>
            </w:pPr>
          </w:p>
        </w:tc>
        <w:tc>
          <w:tcPr>
            <w:tcW w:w="1179" w:type="dxa"/>
            <w:shd w:val="clear" w:color="auto" w:fill="auto"/>
            <w:vAlign w:val="center"/>
          </w:tcPr>
          <w:p w14:paraId="073C8EEA"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360C7" w14:textId="05C17A63"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68E48DDA" w14:textId="77777777" w:rsidR="00E45470" w:rsidRPr="006C53D9" w:rsidRDefault="00E45470" w:rsidP="00E45470">
            <w:pPr>
              <w:pStyle w:val="TAC"/>
            </w:pPr>
          </w:p>
        </w:tc>
        <w:tc>
          <w:tcPr>
            <w:tcW w:w="949" w:type="dxa"/>
            <w:vAlign w:val="center"/>
          </w:tcPr>
          <w:p w14:paraId="2322E30D" w14:textId="77777777" w:rsidR="00E45470" w:rsidRPr="006C53D9" w:rsidRDefault="00E45470" w:rsidP="00E45470">
            <w:pPr>
              <w:pStyle w:val="TAC"/>
            </w:pPr>
            <w:r w:rsidRPr="006C53D9">
              <w:rPr>
                <w:rFonts w:eastAsia="Yu Mincho"/>
                <w:lang w:eastAsia="ja-JP"/>
              </w:rPr>
              <w:t>-96.9</w:t>
            </w:r>
          </w:p>
        </w:tc>
        <w:tc>
          <w:tcPr>
            <w:tcW w:w="959" w:type="dxa"/>
            <w:vAlign w:val="center"/>
          </w:tcPr>
          <w:p w14:paraId="0C6D310F"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FE6F100" w14:textId="77777777" w:rsidTr="00760FF7">
        <w:trPr>
          <w:jc w:val="center"/>
        </w:trPr>
        <w:tc>
          <w:tcPr>
            <w:tcW w:w="1171" w:type="dxa"/>
            <w:vMerge/>
            <w:shd w:val="clear" w:color="auto" w:fill="auto"/>
            <w:vAlign w:val="center"/>
          </w:tcPr>
          <w:p w14:paraId="10879B1F" w14:textId="77777777" w:rsidR="00E45470" w:rsidRPr="006C53D9" w:rsidRDefault="00E45470" w:rsidP="00E45470">
            <w:pPr>
              <w:pStyle w:val="TAC"/>
              <w:rPr>
                <w:lang w:val="en-US"/>
              </w:rPr>
            </w:pPr>
          </w:p>
        </w:tc>
        <w:tc>
          <w:tcPr>
            <w:tcW w:w="1150" w:type="dxa"/>
            <w:vMerge/>
          </w:tcPr>
          <w:p w14:paraId="3D56B36D" w14:textId="77777777" w:rsidR="00E45470" w:rsidRPr="006C53D9" w:rsidRDefault="00E45470" w:rsidP="00E45470">
            <w:pPr>
              <w:pStyle w:val="TAC"/>
              <w:rPr>
                <w:szCs w:val="22"/>
                <w:lang w:val="en-US"/>
              </w:rPr>
            </w:pPr>
          </w:p>
        </w:tc>
        <w:tc>
          <w:tcPr>
            <w:tcW w:w="1179" w:type="dxa"/>
            <w:shd w:val="clear" w:color="auto" w:fill="auto"/>
            <w:vAlign w:val="center"/>
          </w:tcPr>
          <w:p w14:paraId="422E3B28"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2A05037" w14:textId="658DC466"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5B3209EC" w14:textId="77777777" w:rsidR="00E45470" w:rsidRPr="006C53D9" w:rsidRDefault="00E45470" w:rsidP="00E45470">
            <w:pPr>
              <w:pStyle w:val="TAC"/>
            </w:pPr>
            <w:r w:rsidRPr="006C53D9">
              <w:t>-102.8</w:t>
            </w:r>
          </w:p>
        </w:tc>
        <w:tc>
          <w:tcPr>
            <w:tcW w:w="949" w:type="dxa"/>
            <w:vAlign w:val="center"/>
          </w:tcPr>
          <w:p w14:paraId="29B38891" w14:textId="77777777" w:rsidR="00E45470" w:rsidRPr="006C53D9" w:rsidRDefault="00E45470" w:rsidP="00E45470">
            <w:pPr>
              <w:pStyle w:val="TAC"/>
            </w:pPr>
            <w:r w:rsidRPr="006C53D9">
              <w:rPr>
                <w:rFonts w:eastAsia="Yu Mincho"/>
                <w:lang w:eastAsia="ja-JP"/>
              </w:rPr>
              <w:t>-101.2</w:t>
            </w:r>
          </w:p>
        </w:tc>
        <w:tc>
          <w:tcPr>
            <w:tcW w:w="959" w:type="dxa"/>
            <w:vAlign w:val="center"/>
          </w:tcPr>
          <w:p w14:paraId="678AE762"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1E3B3D57" w14:textId="36C8A2C8"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3BDEE803" w14:textId="727CD747" w:rsidR="00AA11DF" w:rsidRPr="006C53D9"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pPr>
            <w:r>
              <w:t xml:space="preserve">Minimum </w:t>
            </w:r>
            <w:r>
              <w:rPr>
                <w:rFonts w:hint="eastAsia"/>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pPr>
            <w:r w:rsidRPr="006C53D9">
              <w:sym w:font="Symbol" w:char="F0B3"/>
            </w:r>
            <w:r w:rsidRPr="006C53D9">
              <w:t xml:space="preserve"> -</w:t>
            </w:r>
            <w:r>
              <w:rPr>
                <w:rFonts w:hint="eastAsia"/>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E45470" w:rsidRPr="006C53D9" w14:paraId="4F4C966C" w14:textId="77777777" w:rsidTr="00760FF7">
        <w:trPr>
          <w:jc w:val="center"/>
        </w:trPr>
        <w:tc>
          <w:tcPr>
            <w:tcW w:w="1171" w:type="dxa"/>
            <w:vMerge w:val="restart"/>
            <w:shd w:val="clear" w:color="auto" w:fill="auto"/>
            <w:vAlign w:val="center"/>
          </w:tcPr>
          <w:p w14:paraId="6869E780" w14:textId="77777777" w:rsidR="00E45470" w:rsidRPr="006C53D9" w:rsidRDefault="00E45470" w:rsidP="00E45470">
            <w:pPr>
              <w:pStyle w:val="TAC"/>
            </w:pPr>
            <w:r w:rsidRPr="006C53D9">
              <w:t>Conditions</w:t>
            </w:r>
          </w:p>
        </w:tc>
        <w:tc>
          <w:tcPr>
            <w:tcW w:w="1150" w:type="dxa"/>
            <w:vMerge w:val="restart"/>
            <w:vAlign w:val="center"/>
          </w:tcPr>
          <w:p w14:paraId="41E2F656" w14:textId="77777777" w:rsidR="00E45470" w:rsidRPr="006C53D9" w:rsidRDefault="00E45470" w:rsidP="00E45470">
            <w:pPr>
              <w:pStyle w:val="TAC"/>
            </w:pPr>
            <w:r w:rsidRPr="006C53D9">
              <w:t>Rx Beam Peak</w:t>
            </w:r>
          </w:p>
        </w:tc>
        <w:tc>
          <w:tcPr>
            <w:tcW w:w="1179" w:type="dxa"/>
            <w:shd w:val="clear" w:color="auto" w:fill="auto"/>
            <w:vAlign w:val="center"/>
          </w:tcPr>
          <w:p w14:paraId="3B111D1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18F7FC2B"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16597C6A" w14:textId="77777777" w:rsidR="00E45470" w:rsidRPr="006C53D9" w:rsidRDefault="00E45470" w:rsidP="00E45470">
            <w:pPr>
              <w:pStyle w:val="TAC"/>
            </w:pPr>
            <w:r w:rsidRPr="006C53D9">
              <w:t>-111.8</w:t>
            </w:r>
          </w:p>
        </w:tc>
        <w:tc>
          <w:tcPr>
            <w:tcW w:w="949" w:type="dxa"/>
            <w:vAlign w:val="center"/>
          </w:tcPr>
          <w:p w14:paraId="0206A07D"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E45470" w:rsidRPr="006C53D9" w:rsidRDefault="00E45470" w:rsidP="00E4547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40436340" w14:textId="77777777" w:rsidTr="00760FF7">
        <w:trPr>
          <w:jc w:val="center"/>
        </w:trPr>
        <w:tc>
          <w:tcPr>
            <w:tcW w:w="1171" w:type="dxa"/>
            <w:vMerge/>
            <w:shd w:val="clear" w:color="auto" w:fill="auto"/>
            <w:vAlign w:val="center"/>
          </w:tcPr>
          <w:p w14:paraId="48339D7A" w14:textId="77777777" w:rsidR="00E45470" w:rsidRPr="006C53D9" w:rsidRDefault="00E45470" w:rsidP="00E45470">
            <w:pPr>
              <w:pStyle w:val="TAC"/>
            </w:pPr>
          </w:p>
        </w:tc>
        <w:tc>
          <w:tcPr>
            <w:tcW w:w="1150" w:type="dxa"/>
            <w:vMerge/>
          </w:tcPr>
          <w:p w14:paraId="7F2D2EE7" w14:textId="77777777" w:rsidR="00E45470" w:rsidRPr="006C53D9" w:rsidRDefault="00E45470" w:rsidP="00E45470">
            <w:pPr>
              <w:pStyle w:val="TAC"/>
              <w:rPr>
                <w:szCs w:val="22"/>
                <w:lang w:val="en-US"/>
              </w:rPr>
            </w:pPr>
          </w:p>
        </w:tc>
        <w:tc>
          <w:tcPr>
            <w:tcW w:w="1179" w:type="dxa"/>
            <w:shd w:val="clear" w:color="auto" w:fill="auto"/>
            <w:vAlign w:val="center"/>
          </w:tcPr>
          <w:p w14:paraId="036D4F1B"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1380639A" w14:textId="315100B6"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3F79C58A" w14:textId="77777777" w:rsidR="00E45470" w:rsidRPr="006C53D9" w:rsidRDefault="00E45470" w:rsidP="00E45470">
            <w:pPr>
              <w:pStyle w:val="TAC"/>
            </w:pPr>
            <w:r w:rsidRPr="006C53D9">
              <w:t>-111.8</w:t>
            </w:r>
          </w:p>
        </w:tc>
        <w:tc>
          <w:tcPr>
            <w:tcW w:w="949" w:type="dxa"/>
            <w:vAlign w:val="center"/>
          </w:tcPr>
          <w:p w14:paraId="3D9C1A9F" w14:textId="77777777" w:rsidR="00E45470" w:rsidRPr="006C53D9" w:rsidRDefault="00E45470" w:rsidP="00E45470">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E45470" w:rsidRPr="006C53D9" w:rsidRDefault="00E45470" w:rsidP="00E4547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E45470" w:rsidRPr="006C53D9" w:rsidRDefault="00E45470" w:rsidP="00E45470">
            <w:pPr>
              <w:pStyle w:val="TAC"/>
              <w:rPr>
                <w:lang w:val="en-US"/>
              </w:rPr>
            </w:pPr>
          </w:p>
        </w:tc>
        <w:tc>
          <w:tcPr>
            <w:tcW w:w="1012" w:type="dxa"/>
            <w:vMerge/>
            <w:shd w:val="clear" w:color="auto" w:fill="auto"/>
            <w:vAlign w:val="center"/>
          </w:tcPr>
          <w:p w14:paraId="078624EE" w14:textId="77777777" w:rsidR="00E45470" w:rsidRPr="006C53D9" w:rsidRDefault="00E45470" w:rsidP="00E45470">
            <w:pPr>
              <w:pStyle w:val="TAC"/>
              <w:rPr>
                <w:lang w:val="en-US"/>
              </w:rPr>
            </w:pPr>
          </w:p>
        </w:tc>
      </w:tr>
      <w:tr w:rsidR="00E45470" w:rsidRPr="006C53D9" w14:paraId="29F9C7E3" w14:textId="77777777" w:rsidTr="00760FF7">
        <w:trPr>
          <w:jc w:val="center"/>
        </w:trPr>
        <w:tc>
          <w:tcPr>
            <w:tcW w:w="1171" w:type="dxa"/>
            <w:vMerge/>
            <w:shd w:val="clear" w:color="auto" w:fill="auto"/>
            <w:vAlign w:val="center"/>
          </w:tcPr>
          <w:p w14:paraId="74436F34" w14:textId="77777777" w:rsidR="00E45470" w:rsidRPr="006C53D9" w:rsidRDefault="00E45470" w:rsidP="00E45470">
            <w:pPr>
              <w:pStyle w:val="TAC"/>
            </w:pPr>
          </w:p>
        </w:tc>
        <w:tc>
          <w:tcPr>
            <w:tcW w:w="1150" w:type="dxa"/>
            <w:vMerge/>
          </w:tcPr>
          <w:p w14:paraId="5A0E1FBD" w14:textId="77777777" w:rsidR="00E45470" w:rsidRPr="006C53D9" w:rsidRDefault="00E45470" w:rsidP="00E45470">
            <w:pPr>
              <w:pStyle w:val="TAC"/>
              <w:rPr>
                <w:szCs w:val="22"/>
                <w:lang w:val="en-US"/>
              </w:rPr>
            </w:pPr>
          </w:p>
        </w:tc>
        <w:tc>
          <w:tcPr>
            <w:tcW w:w="1179" w:type="dxa"/>
            <w:shd w:val="clear" w:color="auto" w:fill="auto"/>
            <w:vAlign w:val="center"/>
          </w:tcPr>
          <w:p w14:paraId="6AE48D9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E45470" w:rsidRPr="006C53D9" w:rsidRDefault="00E45470" w:rsidP="00E45470">
            <w:pPr>
              <w:pStyle w:val="TAC"/>
              <w:rPr>
                <w:rFonts w:eastAsia="Yu Mincho"/>
                <w:lang w:eastAsia="ja-JP"/>
              </w:rPr>
            </w:pPr>
          </w:p>
        </w:tc>
        <w:tc>
          <w:tcPr>
            <w:tcW w:w="959" w:type="dxa"/>
            <w:vAlign w:val="center"/>
          </w:tcPr>
          <w:p w14:paraId="4493E06C" w14:textId="77777777" w:rsidR="00E45470" w:rsidRPr="006C53D9" w:rsidRDefault="00E45470" w:rsidP="00E45470">
            <w:pPr>
              <w:pStyle w:val="TAC"/>
            </w:pPr>
          </w:p>
        </w:tc>
        <w:tc>
          <w:tcPr>
            <w:tcW w:w="949" w:type="dxa"/>
            <w:vAlign w:val="center"/>
          </w:tcPr>
          <w:p w14:paraId="78155A9C" w14:textId="77777777" w:rsidR="00E45470" w:rsidRPr="006C53D9" w:rsidRDefault="00E45470" w:rsidP="00E4547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E45470" w:rsidRPr="006C53D9" w:rsidRDefault="00E45470" w:rsidP="00E45470">
            <w:pPr>
              <w:pStyle w:val="TAC"/>
              <w:rPr>
                <w:rFonts w:eastAsia="Yu Mincho"/>
                <w:lang w:eastAsia="ja-JP"/>
              </w:rPr>
            </w:pPr>
          </w:p>
        </w:tc>
        <w:tc>
          <w:tcPr>
            <w:tcW w:w="1443" w:type="dxa"/>
            <w:vMerge/>
            <w:shd w:val="clear" w:color="auto" w:fill="auto"/>
            <w:vAlign w:val="center"/>
          </w:tcPr>
          <w:p w14:paraId="0E4E3EF9" w14:textId="77777777" w:rsidR="00E45470" w:rsidRPr="006C53D9" w:rsidRDefault="00E45470" w:rsidP="00E45470">
            <w:pPr>
              <w:pStyle w:val="TAC"/>
              <w:rPr>
                <w:lang w:val="en-US"/>
              </w:rPr>
            </w:pPr>
          </w:p>
        </w:tc>
        <w:tc>
          <w:tcPr>
            <w:tcW w:w="1012" w:type="dxa"/>
            <w:vMerge/>
            <w:shd w:val="clear" w:color="auto" w:fill="auto"/>
            <w:vAlign w:val="center"/>
          </w:tcPr>
          <w:p w14:paraId="6AD289B5" w14:textId="77777777" w:rsidR="00E45470" w:rsidRPr="006C53D9" w:rsidRDefault="00E45470" w:rsidP="00E45470">
            <w:pPr>
              <w:pStyle w:val="TAC"/>
              <w:rPr>
                <w:lang w:val="en-US"/>
              </w:rPr>
            </w:pPr>
          </w:p>
        </w:tc>
      </w:tr>
      <w:tr w:rsidR="00E45470" w:rsidRPr="006C53D9" w14:paraId="33B7D9A2" w14:textId="77777777" w:rsidTr="00760FF7">
        <w:trPr>
          <w:jc w:val="center"/>
        </w:trPr>
        <w:tc>
          <w:tcPr>
            <w:tcW w:w="1171" w:type="dxa"/>
            <w:vMerge/>
            <w:shd w:val="clear" w:color="auto" w:fill="auto"/>
            <w:vAlign w:val="center"/>
          </w:tcPr>
          <w:p w14:paraId="6E760EED" w14:textId="77777777" w:rsidR="00E45470" w:rsidRPr="006C53D9" w:rsidRDefault="00E45470" w:rsidP="00E45470">
            <w:pPr>
              <w:pStyle w:val="TAC"/>
              <w:rPr>
                <w:lang w:val="en-US"/>
              </w:rPr>
            </w:pPr>
          </w:p>
        </w:tc>
        <w:tc>
          <w:tcPr>
            <w:tcW w:w="1150" w:type="dxa"/>
            <w:vMerge/>
          </w:tcPr>
          <w:p w14:paraId="42279488" w14:textId="77777777" w:rsidR="00E45470" w:rsidRPr="006C53D9" w:rsidRDefault="00E45470" w:rsidP="00E45470">
            <w:pPr>
              <w:pStyle w:val="TAC"/>
              <w:rPr>
                <w:szCs w:val="22"/>
                <w:lang w:val="en-US"/>
              </w:rPr>
            </w:pPr>
          </w:p>
        </w:tc>
        <w:tc>
          <w:tcPr>
            <w:tcW w:w="1179" w:type="dxa"/>
            <w:shd w:val="clear" w:color="auto" w:fill="auto"/>
            <w:vAlign w:val="center"/>
          </w:tcPr>
          <w:p w14:paraId="0379F7C2"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7922727D" w14:textId="5668440D" w:rsidR="00E45470" w:rsidRPr="006C53D9" w:rsidRDefault="00E45470" w:rsidP="00E45470">
            <w:pPr>
              <w:pStyle w:val="TAC"/>
              <w:rPr>
                <w:lang w:val="en-US"/>
              </w:rPr>
            </w:pPr>
            <w:r w:rsidRPr="006C53D9">
              <w:rPr>
                <w:rFonts w:eastAsia="Yu Mincho"/>
                <w:lang w:eastAsia="ja-JP"/>
              </w:rPr>
              <w:t>-1</w:t>
            </w:r>
            <w:r>
              <w:rPr>
                <w:rFonts w:eastAsia="Yu Mincho"/>
                <w:lang w:eastAsia="ja-JP"/>
              </w:rPr>
              <w:t>05</w:t>
            </w:r>
            <w:r w:rsidRPr="006C53D9">
              <w:rPr>
                <w:rFonts w:eastAsia="Yu Mincho"/>
                <w:lang w:eastAsia="ja-JP"/>
              </w:rPr>
              <w:t>.3</w:t>
            </w:r>
          </w:p>
        </w:tc>
        <w:tc>
          <w:tcPr>
            <w:tcW w:w="959" w:type="dxa"/>
            <w:vAlign w:val="center"/>
          </w:tcPr>
          <w:p w14:paraId="398F1B46" w14:textId="77777777" w:rsidR="00E45470" w:rsidRPr="006C53D9" w:rsidRDefault="00E45470" w:rsidP="00E45470">
            <w:pPr>
              <w:pStyle w:val="TAC"/>
            </w:pPr>
          </w:p>
        </w:tc>
        <w:tc>
          <w:tcPr>
            <w:tcW w:w="949" w:type="dxa"/>
            <w:vAlign w:val="center"/>
          </w:tcPr>
          <w:p w14:paraId="42161BA1" w14:textId="77777777" w:rsidR="00E45470" w:rsidRPr="006C53D9" w:rsidRDefault="00E45470" w:rsidP="00E45470">
            <w:pPr>
              <w:pStyle w:val="TAC"/>
            </w:pPr>
            <w:r w:rsidRPr="006C53D9">
              <w:rPr>
                <w:rFonts w:eastAsia="Yu Mincho"/>
                <w:lang w:eastAsia="ja-JP"/>
              </w:rPr>
              <w:t>-107.5</w:t>
            </w:r>
          </w:p>
        </w:tc>
        <w:tc>
          <w:tcPr>
            <w:tcW w:w="959" w:type="dxa"/>
            <w:vAlign w:val="center"/>
          </w:tcPr>
          <w:p w14:paraId="652EC91A" w14:textId="77777777" w:rsidR="00E45470" w:rsidRPr="006C53D9" w:rsidRDefault="00E45470" w:rsidP="00E4547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E45470" w:rsidRPr="006C53D9" w:rsidRDefault="00E45470" w:rsidP="00E45470">
            <w:pPr>
              <w:pStyle w:val="TAC"/>
              <w:rPr>
                <w:lang w:val="en-US"/>
              </w:rPr>
            </w:pPr>
          </w:p>
        </w:tc>
        <w:tc>
          <w:tcPr>
            <w:tcW w:w="1012" w:type="dxa"/>
            <w:vMerge/>
            <w:shd w:val="clear" w:color="auto" w:fill="auto"/>
            <w:vAlign w:val="center"/>
          </w:tcPr>
          <w:p w14:paraId="610C6627" w14:textId="77777777" w:rsidR="00E45470" w:rsidRPr="006C53D9" w:rsidRDefault="00E45470" w:rsidP="00E45470">
            <w:pPr>
              <w:pStyle w:val="TAC"/>
              <w:rPr>
                <w:lang w:val="en-US"/>
              </w:rPr>
            </w:pPr>
          </w:p>
        </w:tc>
      </w:tr>
      <w:tr w:rsidR="00E45470" w:rsidRPr="006C53D9" w14:paraId="4F5829F6" w14:textId="77777777" w:rsidTr="00760FF7">
        <w:trPr>
          <w:jc w:val="center"/>
        </w:trPr>
        <w:tc>
          <w:tcPr>
            <w:tcW w:w="1171" w:type="dxa"/>
            <w:vMerge/>
            <w:shd w:val="clear" w:color="auto" w:fill="auto"/>
            <w:vAlign w:val="center"/>
          </w:tcPr>
          <w:p w14:paraId="2F24F22C" w14:textId="77777777" w:rsidR="00E45470" w:rsidRPr="006C53D9" w:rsidRDefault="00E45470" w:rsidP="00E45470">
            <w:pPr>
              <w:pStyle w:val="TAC"/>
              <w:rPr>
                <w:lang w:val="en-US"/>
              </w:rPr>
            </w:pPr>
          </w:p>
        </w:tc>
        <w:tc>
          <w:tcPr>
            <w:tcW w:w="1150" w:type="dxa"/>
            <w:vMerge/>
          </w:tcPr>
          <w:p w14:paraId="376B3F0D" w14:textId="77777777" w:rsidR="00E45470" w:rsidRPr="006C53D9" w:rsidRDefault="00E45470" w:rsidP="00E45470">
            <w:pPr>
              <w:pStyle w:val="TAC"/>
              <w:rPr>
                <w:szCs w:val="22"/>
                <w:lang w:val="en-US"/>
              </w:rPr>
            </w:pPr>
          </w:p>
        </w:tc>
        <w:tc>
          <w:tcPr>
            <w:tcW w:w="1179" w:type="dxa"/>
            <w:shd w:val="clear" w:color="auto" w:fill="auto"/>
            <w:vAlign w:val="center"/>
          </w:tcPr>
          <w:p w14:paraId="285EB0F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53B89687" w14:textId="373CD4DB" w:rsidR="00E45470" w:rsidRPr="006C53D9" w:rsidRDefault="00E45470" w:rsidP="00E45470">
            <w:pPr>
              <w:pStyle w:val="TAC"/>
              <w:rPr>
                <w:lang w:val="en-US"/>
              </w:rPr>
            </w:pPr>
            <w:r w:rsidRPr="006C53D9">
              <w:rPr>
                <w:rFonts w:eastAsia="Yu Mincho"/>
                <w:lang w:eastAsia="ja-JP"/>
              </w:rPr>
              <w:t>-1</w:t>
            </w:r>
            <w:r>
              <w:rPr>
                <w:rFonts w:eastAsia="Yu Mincho"/>
                <w:lang w:eastAsia="ja-JP"/>
              </w:rPr>
              <w:t>08</w:t>
            </w:r>
            <w:r w:rsidRPr="006C53D9">
              <w:rPr>
                <w:rFonts w:eastAsia="Yu Mincho"/>
                <w:lang w:eastAsia="ja-JP"/>
              </w:rPr>
              <w:t>.3</w:t>
            </w:r>
          </w:p>
        </w:tc>
        <w:tc>
          <w:tcPr>
            <w:tcW w:w="959" w:type="dxa"/>
            <w:vAlign w:val="center"/>
          </w:tcPr>
          <w:p w14:paraId="6B7390DB" w14:textId="77777777" w:rsidR="00E45470" w:rsidRPr="006C53D9" w:rsidRDefault="00E45470" w:rsidP="00E45470">
            <w:pPr>
              <w:pStyle w:val="TAC"/>
            </w:pPr>
            <w:r w:rsidRPr="006C53D9">
              <w:t>-111.8</w:t>
            </w:r>
          </w:p>
        </w:tc>
        <w:tc>
          <w:tcPr>
            <w:tcW w:w="949" w:type="dxa"/>
            <w:vAlign w:val="center"/>
          </w:tcPr>
          <w:p w14:paraId="4B891D44" w14:textId="77777777" w:rsidR="00E45470" w:rsidRPr="006C53D9" w:rsidRDefault="00E45470" w:rsidP="00E45470">
            <w:pPr>
              <w:pStyle w:val="TAC"/>
            </w:pPr>
            <w:r w:rsidRPr="006C53D9">
              <w:rPr>
                <w:rFonts w:eastAsia="Yu Mincho"/>
                <w:lang w:eastAsia="ja-JP"/>
              </w:rPr>
              <w:t>-110.1</w:t>
            </w:r>
          </w:p>
        </w:tc>
        <w:tc>
          <w:tcPr>
            <w:tcW w:w="959" w:type="dxa"/>
            <w:vAlign w:val="center"/>
          </w:tcPr>
          <w:p w14:paraId="66348F58"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E45470" w:rsidRPr="006C53D9" w:rsidRDefault="00E45470" w:rsidP="00E45470">
            <w:pPr>
              <w:pStyle w:val="TAC"/>
            </w:pPr>
          </w:p>
        </w:tc>
        <w:tc>
          <w:tcPr>
            <w:tcW w:w="1012" w:type="dxa"/>
            <w:vMerge/>
            <w:shd w:val="clear" w:color="auto" w:fill="auto"/>
            <w:vAlign w:val="center"/>
          </w:tcPr>
          <w:p w14:paraId="1257DA23" w14:textId="77777777" w:rsidR="00E45470" w:rsidRPr="006C53D9" w:rsidRDefault="00E45470" w:rsidP="00E45470">
            <w:pPr>
              <w:pStyle w:val="TAC"/>
              <w:rPr>
                <w:lang w:val="en-US"/>
              </w:rPr>
            </w:pPr>
          </w:p>
        </w:tc>
      </w:tr>
      <w:tr w:rsidR="00E45470" w:rsidRPr="006C53D9" w14:paraId="60AE6B68" w14:textId="77777777" w:rsidTr="00760FF7">
        <w:trPr>
          <w:jc w:val="center"/>
        </w:trPr>
        <w:tc>
          <w:tcPr>
            <w:tcW w:w="1171" w:type="dxa"/>
            <w:vMerge/>
            <w:shd w:val="clear" w:color="auto" w:fill="auto"/>
            <w:vAlign w:val="center"/>
          </w:tcPr>
          <w:p w14:paraId="044E9385" w14:textId="77777777" w:rsidR="00E45470" w:rsidRPr="006C53D9" w:rsidRDefault="00E45470" w:rsidP="00E45470">
            <w:pPr>
              <w:pStyle w:val="TAC"/>
              <w:rPr>
                <w:lang w:val="en-US"/>
              </w:rPr>
            </w:pPr>
          </w:p>
        </w:tc>
        <w:tc>
          <w:tcPr>
            <w:tcW w:w="1150" w:type="dxa"/>
            <w:vMerge w:val="restart"/>
            <w:vAlign w:val="center"/>
          </w:tcPr>
          <w:p w14:paraId="557DFDED"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17D93F6F"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00</w:t>
            </w:r>
            <w:r w:rsidRPr="006C53D9">
              <w:rPr>
                <w:rFonts w:eastAsia="Yu Mincho"/>
                <w:lang w:eastAsia="ja-JP"/>
              </w:rPr>
              <w:t>.3</w:t>
            </w:r>
          </w:p>
        </w:tc>
        <w:tc>
          <w:tcPr>
            <w:tcW w:w="959" w:type="dxa"/>
            <w:vAlign w:val="center"/>
          </w:tcPr>
          <w:p w14:paraId="5D99922A" w14:textId="77777777" w:rsidR="00E45470" w:rsidRPr="006C53D9" w:rsidRDefault="00E45470" w:rsidP="00E45470">
            <w:pPr>
              <w:pStyle w:val="TAC"/>
            </w:pPr>
            <w:r w:rsidRPr="006C53D9">
              <w:t>-100.8</w:t>
            </w:r>
          </w:p>
        </w:tc>
        <w:tc>
          <w:tcPr>
            <w:tcW w:w="949" w:type="dxa"/>
            <w:vAlign w:val="center"/>
          </w:tcPr>
          <w:p w14:paraId="67892CEC" w14:textId="77777777" w:rsidR="00E45470" w:rsidRPr="006C53D9" w:rsidRDefault="00E45470" w:rsidP="00E45470">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E45470" w:rsidRPr="006C53D9" w:rsidRDefault="00E45470" w:rsidP="00E4547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E45470" w:rsidRPr="006C53D9" w:rsidRDefault="00E45470" w:rsidP="00E45470">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E45470" w:rsidRPr="006C53D9" w:rsidRDefault="00E45470" w:rsidP="00E45470">
            <w:pPr>
              <w:pStyle w:val="TAC"/>
              <w:rPr>
                <w:rFonts w:eastAsia="Yu Mincho"/>
                <w:lang w:eastAsia="ja-JP"/>
              </w:rPr>
            </w:pPr>
            <w:r w:rsidRPr="006C53D9">
              <w:rPr>
                <w:rFonts w:eastAsia="Yu Mincho"/>
                <w:lang w:eastAsia="ja-JP"/>
              </w:rPr>
              <w:t>≥-4</w:t>
            </w:r>
          </w:p>
        </w:tc>
      </w:tr>
      <w:tr w:rsidR="00E45470" w:rsidRPr="006C53D9" w14:paraId="6589D420" w14:textId="77777777" w:rsidTr="00760FF7">
        <w:trPr>
          <w:jc w:val="center"/>
        </w:trPr>
        <w:tc>
          <w:tcPr>
            <w:tcW w:w="1171" w:type="dxa"/>
            <w:vMerge/>
            <w:shd w:val="clear" w:color="auto" w:fill="auto"/>
            <w:vAlign w:val="center"/>
          </w:tcPr>
          <w:p w14:paraId="1E5B56DD"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1202D35"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52D2E535"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09FE0219"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E45470" w:rsidRPr="006C53D9" w:rsidRDefault="00E45470" w:rsidP="00E4547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E45470" w:rsidRPr="006C53D9" w:rsidRDefault="00E45470" w:rsidP="00E45470">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9D8E8BF" w14:textId="77777777" w:rsidTr="00760FF7">
        <w:trPr>
          <w:jc w:val="center"/>
        </w:trPr>
        <w:tc>
          <w:tcPr>
            <w:tcW w:w="1171" w:type="dxa"/>
            <w:vMerge/>
            <w:shd w:val="clear" w:color="auto" w:fill="auto"/>
            <w:vAlign w:val="center"/>
          </w:tcPr>
          <w:p w14:paraId="739BB85F"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37FD122B"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E45470" w:rsidRPr="006C53D9" w:rsidRDefault="00E45470" w:rsidP="00E4547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E45470" w:rsidRPr="006C53D9" w:rsidRDefault="00E45470" w:rsidP="00E45470">
            <w:pPr>
              <w:keepNext/>
              <w:keepLines/>
              <w:spacing w:after="0"/>
              <w:jc w:val="center"/>
              <w:rPr>
                <w:rFonts w:ascii="Arial" w:eastAsia="Yu Mincho" w:hAnsi="Arial" w:cs="Arial"/>
                <w:sz w:val="18"/>
                <w:lang w:eastAsia="ja-JP"/>
              </w:rPr>
            </w:pPr>
          </w:p>
        </w:tc>
        <w:tc>
          <w:tcPr>
            <w:tcW w:w="959" w:type="dxa"/>
            <w:vAlign w:val="center"/>
          </w:tcPr>
          <w:p w14:paraId="4B465E2C"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6597A5C0" w14:textId="77777777" w:rsidR="00E45470" w:rsidRPr="006C53D9" w:rsidRDefault="00E45470" w:rsidP="00E4547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E45470" w:rsidRPr="006C53D9" w:rsidRDefault="00E45470" w:rsidP="00E4547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66857E4" w14:textId="77777777" w:rsidTr="00760FF7">
        <w:trPr>
          <w:jc w:val="center"/>
        </w:trPr>
        <w:tc>
          <w:tcPr>
            <w:tcW w:w="1171" w:type="dxa"/>
            <w:vMerge/>
            <w:shd w:val="clear" w:color="auto" w:fill="auto"/>
            <w:vAlign w:val="center"/>
          </w:tcPr>
          <w:p w14:paraId="5165BA8E"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46B2CB41"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E45470" w:rsidRPr="006C53D9" w:rsidRDefault="00E45470" w:rsidP="00E4547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44B18073"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w:t>
            </w:r>
            <w:r>
              <w:rPr>
                <w:rFonts w:ascii="Arial" w:eastAsia="Yu Mincho" w:hAnsi="Arial" w:cs="Arial"/>
                <w:sz w:val="18"/>
                <w:lang w:eastAsia="ja-JP"/>
              </w:rPr>
              <w:t>97</w:t>
            </w:r>
            <w:r w:rsidRPr="006C53D9">
              <w:rPr>
                <w:rFonts w:ascii="Arial" w:eastAsia="Yu Mincho" w:hAnsi="Arial" w:cs="Arial"/>
                <w:sz w:val="18"/>
                <w:lang w:eastAsia="ja-JP"/>
              </w:rPr>
              <w:t>.3</w:t>
            </w:r>
          </w:p>
        </w:tc>
        <w:tc>
          <w:tcPr>
            <w:tcW w:w="959" w:type="dxa"/>
            <w:vAlign w:val="center"/>
          </w:tcPr>
          <w:p w14:paraId="6B7A8535" w14:textId="77777777" w:rsidR="00E45470" w:rsidRPr="006C53D9" w:rsidRDefault="00E45470" w:rsidP="00E45470">
            <w:pPr>
              <w:keepNext/>
              <w:keepLines/>
              <w:spacing w:after="0"/>
              <w:jc w:val="center"/>
              <w:rPr>
                <w:rFonts w:ascii="Arial" w:hAnsi="Arial" w:cs="Arial"/>
                <w:sz w:val="18"/>
              </w:rPr>
            </w:pPr>
          </w:p>
        </w:tc>
        <w:tc>
          <w:tcPr>
            <w:tcW w:w="949" w:type="dxa"/>
            <w:vAlign w:val="center"/>
          </w:tcPr>
          <w:p w14:paraId="56552D07"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32258CFF" w14:textId="77777777" w:rsidTr="00760FF7">
        <w:trPr>
          <w:jc w:val="center"/>
        </w:trPr>
        <w:tc>
          <w:tcPr>
            <w:tcW w:w="1171" w:type="dxa"/>
            <w:vMerge/>
            <w:shd w:val="clear" w:color="auto" w:fill="auto"/>
            <w:vAlign w:val="center"/>
          </w:tcPr>
          <w:p w14:paraId="6C007F72" w14:textId="77777777" w:rsidR="00E45470" w:rsidRPr="006C53D9" w:rsidRDefault="00E45470" w:rsidP="00E45470">
            <w:pPr>
              <w:keepNext/>
              <w:keepLines/>
              <w:spacing w:after="0"/>
              <w:jc w:val="center"/>
              <w:rPr>
                <w:rFonts w:ascii="Arial" w:hAnsi="Arial" w:cs="Arial"/>
                <w:b/>
                <w:sz w:val="18"/>
                <w:lang w:val="en-US"/>
              </w:rPr>
            </w:pPr>
          </w:p>
        </w:tc>
        <w:tc>
          <w:tcPr>
            <w:tcW w:w="1150" w:type="dxa"/>
            <w:vMerge/>
          </w:tcPr>
          <w:p w14:paraId="6A262C67" w14:textId="77777777" w:rsidR="00E45470" w:rsidRPr="006C53D9"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E45470" w:rsidRPr="006C53D9" w:rsidRDefault="00E45470" w:rsidP="00E4547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22F8B678"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w:t>
            </w:r>
            <w:r>
              <w:rPr>
                <w:rFonts w:ascii="Arial" w:eastAsia="Yu Mincho" w:hAnsi="Arial" w:cs="Arial"/>
                <w:sz w:val="18"/>
                <w:lang w:eastAsia="ja-JP"/>
              </w:rPr>
              <w:t>00</w:t>
            </w:r>
            <w:r w:rsidRPr="006C53D9">
              <w:rPr>
                <w:rFonts w:ascii="Arial" w:eastAsia="Yu Mincho" w:hAnsi="Arial" w:cs="Arial"/>
                <w:sz w:val="18"/>
                <w:lang w:eastAsia="ja-JP"/>
              </w:rPr>
              <w:t>.3</w:t>
            </w:r>
          </w:p>
        </w:tc>
        <w:tc>
          <w:tcPr>
            <w:tcW w:w="959" w:type="dxa"/>
            <w:vAlign w:val="center"/>
          </w:tcPr>
          <w:p w14:paraId="3DCAB5A3" w14:textId="77777777" w:rsidR="00E45470" w:rsidRPr="006C53D9" w:rsidRDefault="00E45470" w:rsidP="00E45470">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E45470" w:rsidRPr="006C53D9" w:rsidRDefault="00E45470" w:rsidP="00E45470">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E45470" w:rsidRPr="006C53D9" w:rsidRDefault="00E45470" w:rsidP="00E45470">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E45470" w:rsidRPr="006C53D9" w:rsidRDefault="00E45470" w:rsidP="00E45470">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10EE920D" w14:textId="38652561"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4D1FF776" w14:textId="18049E4F" w:rsidR="00AA11DF" w:rsidRPr="00C71712" w:rsidRDefault="00E45470" w:rsidP="00E45470">
      <w:pPr>
        <w:rPr>
          <w:rFonts w:eastAsia="SimSun"/>
          <w:noProof/>
        </w:rPr>
      </w:pPr>
      <w:r w:rsidRPr="006C53D9">
        <w:rPr>
          <w:i/>
          <w:lang w:eastAsia="sv-SE"/>
        </w:rPr>
        <w:t xml:space="preserve">- </w:t>
      </w:r>
      <w:r w:rsidRPr="006C53D9">
        <w:rPr>
          <w:i/>
          <w:iCs/>
        </w:rPr>
        <w:t>The value of Z for power class 4 is FFS, where Z</w:t>
      </w:r>
      <w:r w:rsidRPr="006C53D9">
        <w:rPr>
          <w:i/>
          <w:iCs/>
          <w:vertAlign w:val="subscript"/>
        </w:rPr>
        <w:t>4</w:t>
      </w:r>
      <w:r w:rsidRPr="006C53D9">
        <w:rPr>
          <w:i/>
          <w:iCs/>
        </w:rPr>
        <w:t xml:space="preserve"> </w:t>
      </w:r>
      <w:r>
        <w:rPr>
          <w:i/>
          <w:iCs/>
        </w:rPr>
        <w:t>is</w:t>
      </w:r>
      <w:r w:rsidRPr="006C53D9">
        <w:rPr>
          <w:i/>
          <w:iCs/>
        </w:rPr>
        <w:t xml:space="preserve"> the rough/fine beam gain difference in spherical coverage directions for power class 4</w:t>
      </w:r>
      <w:r w:rsidRPr="00C71712">
        <w:rPr>
          <w:rFonts w:hint="eastAsia"/>
          <w:i/>
          <w:iCs/>
        </w:rPr>
        <w:t>.</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B.2.14</w:t>
      </w:r>
      <w:r w:rsidRPr="006C53D9">
        <w:t>-1 for FR1 NR cells.</w:t>
      </w:r>
    </w:p>
    <w:p w14:paraId="22F081B0" w14:textId="77777777" w:rsidR="00132AEA" w:rsidRPr="006C53D9" w:rsidRDefault="00132AEA" w:rsidP="00132AEA">
      <w:r w:rsidRPr="006C53D9">
        <w:t xml:space="preserve">The conditions are defined in Table </w:t>
      </w:r>
      <w:r>
        <w:t>B.2.14</w:t>
      </w:r>
      <w:r w:rsidRPr="006C53D9">
        <w:t>-2 for FR2 NR cells.</w:t>
      </w:r>
    </w:p>
    <w:p w14:paraId="7FAC0085" w14:textId="77777777" w:rsidR="00132AEA" w:rsidRPr="006C53D9" w:rsidRDefault="00132AEA" w:rsidP="00132AEA">
      <w:pPr>
        <w:pStyle w:val="TH"/>
      </w:pPr>
      <w:r w:rsidRPr="006C53D9">
        <w:t xml:space="preserve">Table </w:t>
      </w:r>
      <w:r>
        <w:t>B.2.14</w:t>
      </w:r>
      <w:r w:rsidRPr="006C53D9">
        <w:t xml:space="preserve">-1: Conditions for </w:t>
      </w:r>
      <w:r>
        <w:rPr>
          <w:rFonts w:hint="eastAsia"/>
        </w:rPr>
        <w:t>NR PRS</w:t>
      </w:r>
      <w:r>
        <w:t>-</w:t>
      </w:r>
      <w:r>
        <w:rPr>
          <w:rFonts w:hint="eastAsia"/>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pPr>
            <w:r w:rsidRPr="006C53D9">
              <w:t xml:space="preserve">Minimum </w:t>
            </w:r>
            <w:r>
              <w:rPr>
                <w:rFonts w:hint="eastAsia"/>
              </w:rPr>
              <w:t>P</w:t>
            </w:r>
            <w:r w:rsidRPr="006C53D9">
              <w:t>RP</w:t>
            </w:r>
            <w:r>
              <w:rPr>
                <w:rFonts w:hint="eastAsia"/>
              </w:rPr>
              <w:t>1,2</w:t>
            </w:r>
          </w:p>
        </w:tc>
        <w:tc>
          <w:tcPr>
            <w:tcW w:w="1002" w:type="pct"/>
            <w:shd w:val="clear" w:color="auto" w:fill="auto"/>
          </w:tcPr>
          <w:p w14:paraId="3B098576" w14:textId="77777777" w:rsidR="00132AEA" w:rsidRPr="006C53D9" w:rsidRDefault="00132AEA" w:rsidP="00760FF7">
            <w:pPr>
              <w:pStyle w:val="TAH"/>
            </w:pPr>
            <w:r>
              <w:rPr>
                <w:rFonts w:hint="eastAsia"/>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0766FFB5" w14:textId="77777777" w:rsidR="004319D8" w:rsidRDefault="004319D8" w:rsidP="004319D8">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4319D8" w:rsidRDefault="004319D8" w:rsidP="004319D8">
            <w:pPr>
              <w:pStyle w:val="TAC"/>
              <w:ind w:left="177"/>
              <w:jc w:val="left"/>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3</w:t>
            </w:r>
          </w:p>
          <w:p w14:paraId="03FBB563" w14:textId="7D960061" w:rsidR="00132AEA" w:rsidRPr="006C53D9" w:rsidRDefault="004319D8" w:rsidP="004319D8">
            <w:pPr>
              <w:pStyle w:val="TAC"/>
              <w:ind w:left="177"/>
              <w:jc w:val="left"/>
            </w:pPr>
            <w:r w:rsidRPr="004911C3">
              <w:sym w:font="Symbol" w:char="F0B3"/>
            </w:r>
            <w:r w:rsidRPr="004911C3">
              <w:t xml:space="preserve"> -3 </w:t>
            </w:r>
            <w:r w:rsidRPr="004911C3">
              <w:rPr>
                <w:vertAlign w:val="superscript"/>
              </w:rPr>
              <w:t>Note</w:t>
            </w:r>
            <w:r w:rsidRPr="00520704">
              <w:rPr>
                <w:vertAlign w:val="superscript"/>
              </w:rPr>
              <w:t>4</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pPr>
            <w:r>
              <w:t>NOTE 3:</w:t>
            </w:r>
            <w:r w:rsidRPr="006C53D9">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618DB033" w14:textId="33D6D1AF" w:rsidR="00132AEA" w:rsidRPr="006C53D9" w:rsidRDefault="004319D8" w:rsidP="004319D8">
            <w:pPr>
              <w:pStyle w:val="TAN"/>
            </w:pPr>
            <w:r>
              <w:t xml:space="preserve">NOTE </w:t>
            </w:r>
            <w:r>
              <w:rPr>
                <w:rFonts w:hint="eastAsia"/>
              </w:rPr>
              <w:t>4</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t xml:space="preserve">Table </w:t>
      </w:r>
      <w:r>
        <w:t>B.2.14</w:t>
      </w:r>
      <w:r w:rsidRPr="006C53D9">
        <w:t xml:space="preserve">-2: Conditions for </w:t>
      </w:r>
      <w:r>
        <w:rPr>
          <w:rFonts w:hint="eastAsia"/>
        </w:rPr>
        <w:t>NR PRS</w:t>
      </w:r>
      <w:r>
        <w:t>-</w:t>
      </w:r>
      <w:r>
        <w:rPr>
          <w:rFonts w:hint="eastAsia"/>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rPr>
              <w:t>P</w:t>
            </w:r>
            <w:r w:rsidRPr="006C53D9">
              <w:t>RP</w:t>
            </w:r>
            <w:r>
              <w:rPr>
                <w:rFonts w:hint="eastAsia"/>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rPr>
              <w:t>PRS</w:t>
            </w:r>
            <w:r w:rsidRPr="006C53D9">
              <w:t xml:space="preserve"> = </w:t>
            </w:r>
            <w:r>
              <w:rPr>
                <w:rFonts w:hint="eastAsia"/>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E45470" w:rsidRPr="006C53D9" w14:paraId="4308C8A2" w14:textId="77777777" w:rsidTr="00760FF7">
        <w:trPr>
          <w:jc w:val="center"/>
        </w:trPr>
        <w:tc>
          <w:tcPr>
            <w:tcW w:w="1171" w:type="dxa"/>
            <w:vMerge w:val="restart"/>
            <w:shd w:val="clear" w:color="auto" w:fill="auto"/>
            <w:vAlign w:val="center"/>
          </w:tcPr>
          <w:p w14:paraId="4F7C9E30" w14:textId="77777777" w:rsidR="00E45470" w:rsidRPr="004F2BFB" w:rsidRDefault="00E45470" w:rsidP="00E45470">
            <w:pPr>
              <w:pStyle w:val="TAC"/>
              <w:rPr>
                <w:b/>
                <w:bCs/>
              </w:rPr>
            </w:pPr>
            <w:r w:rsidRPr="004F2BFB">
              <w:rPr>
                <w:b/>
                <w:bCs/>
              </w:rPr>
              <w:t>Conditions</w:t>
            </w:r>
          </w:p>
        </w:tc>
        <w:tc>
          <w:tcPr>
            <w:tcW w:w="1150" w:type="dxa"/>
            <w:vMerge w:val="restart"/>
            <w:vAlign w:val="center"/>
          </w:tcPr>
          <w:p w14:paraId="7ACD67C2" w14:textId="77777777" w:rsidR="00E45470" w:rsidRPr="006C53D9" w:rsidRDefault="00E45470" w:rsidP="00E45470">
            <w:pPr>
              <w:pStyle w:val="TAC"/>
            </w:pPr>
            <w:r w:rsidRPr="006C53D9">
              <w:t>Rx Beam Peak</w:t>
            </w:r>
          </w:p>
        </w:tc>
        <w:tc>
          <w:tcPr>
            <w:tcW w:w="1179" w:type="dxa"/>
            <w:shd w:val="clear" w:color="auto" w:fill="auto"/>
            <w:vAlign w:val="center"/>
          </w:tcPr>
          <w:p w14:paraId="351272E4"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11545DC9" w:rsidR="00E45470" w:rsidRPr="006C53D9" w:rsidRDefault="00E45470" w:rsidP="00E45470">
            <w:pPr>
              <w:pStyle w:val="TAC"/>
              <w:rPr>
                <w:rFonts w:eastAsia="Yu Mincho"/>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4B5C001B" w14:textId="77777777" w:rsidR="00E45470" w:rsidRPr="006C53D9" w:rsidRDefault="00E45470" w:rsidP="00E45470">
            <w:pPr>
              <w:pStyle w:val="TAC"/>
            </w:pPr>
            <w:r w:rsidRPr="006C53D9">
              <w:t>-113.8</w:t>
            </w:r>
          </w:p>
        </w:tc>
        <w:tc>
          <w:tcPr>
            <w:tcW w:w="949" w:type="dxa"/>
            <w:vAlign w:val="center"/>
          </w:tcPr>
          <w:p w14:paraId="237CECB1"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E45470" w:rsidRPr="006C53D9" w:rsidRDefault="00E45470" w:rsidP="00E45470">
            <w:pPr>
              <w:pStyle w:val="TAC"/>
              <w:rPr>
                <w:rFonts w:eastAsia="Yu Mincho"/>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6080AA0E" w14:textId="6091E1CA" w:rsidR="00E45470" w:rsidRPr="004F2BFB" w:rsidRDefault="00E45470" w:rsidP="00E45470">
            <w:pPr>
              <w:pStyle w:val="TAC"/>
              <w:rPr>
                <w:rFonts w:cs="Arial"/>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E45470" w:rsidRPr="006C53D9" w14:paraId="430BBF2E" w14:textId="77777777" w:rsidTr="00760FF7">
        <w:trPr>
          <w:jc w:val="center"/>
        </w:trPr>
        <w:tc>
          <w:tcPr>
            <w:tcW w:w="1171" w:type="dxa"/>
            <w:vMerge/>
            <w:shd w:val="clear" w:color="auto" w:fill="auto"/>
            <w:vAlign w:val="center"/>
          </w:tcPr>
          <w:p w14:paraId="4305B7C2" w14:textId="77777777" w:rsidR="00E45470" w:rsidRPr="006C53D9" w:rsidRDefault="00E45470" w:rsidP="00E45470">
            <w:pPr>
              <w:pStyle w:val="TAC"/>
            </w:pPr>
          </w:p>
        </w:tc>
        <w:tc>
          <w:tcPr>
            <w:tcW w:w="1150" w:type="dxa"/>
            <w:vMerge/>
          </w:tcPr>
          <w:p w14:paraId="4D675D33" w14:textId="77777777" w:rsidR="00E45470" w:rsidRPr="006C53D9" w:rsidRDefault="00E45470" w:rsidP="00E45470">
            <w:pPr>
              <w:pStyle w:val="TAC"/>
              <w:rPr>
                <w:szCs w:val="22"/>
                <w:lang w:val="en-US"/>
              </w:rPr>
            </w:pPr>
          </w:p>
        </w:tc>
        <w:tc>
          <w:tcPr>
            <w:tcW w:w="1179" w:type="dxa"/>
            <w:shd w:val="clear" w:color="auto" w:fill="auto"/>
            <w:vAlign w:val="center"/>
          </w:tcPr>
          <w:p w14:paraId="116F518F"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7698A13B" w14:textId="2063086E"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586E3CCF" w14:textId="77777777" w:rsidR="00E45470" w:rsidRPr="006C53D9" w:rsidRDefault="00E45470" w:rsidP="00E45470">
            <w:pPr>
              <w:pStyle w:val="TAC"/>
            </w:pPr>
            <w:r w:rsidRPr="006C53D9">
              <w:t>-113.8</w:t>
            </w:r>
          </w:p>
        </w:tc>
        <w:tc>
          <w:tcPr>
            <w:tcW w:w="949" w:type="dxa"/>
            <w:vAlign w:val="center"/>
          </w:tcPr>
          <w:p w14:paraId="181FAC17" w14:textId="77777777" w:rsidR="00E45470" w:rsidRPr="006C53D9" w:rsidRDefault="00E45470" w:rsidP="00E45470">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E45470" w:rsidRPr="006C53D9" w:rsidRDefault="00E45470" w:rsidP="00E4547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E45470" w:rsidRPr="006C53D9" w:rsidRDefault="00E45470" w:rsidP="00E45470">
            <w:pPr>
              <w:pStyle w:val="TAC"/>
              <w:rPr>
                <w:rFonts w:cs="Arial"/>
                <w:lang w:val="en-US"/>
              </w:rPr>
            </w:pPr>
          </w:p>
        </w:tc>
        <w:tc>
          <w:tcPr>
            <w:tcW w:w="1012" w:type="dxa"/>
            <w:vMerge/>
            <w:shd w:val="clear" w:color="auto" w:fill="auto"/>
            <w:vAlign w:val="center"/>
          </w:tcPr>
          <w:p w14:paraId="2BD5C5A3" w14:textId="77777777" w:rsidR="00E45470" w:rsidRPr="006C53D9" w:rsidRDefault="00E45470" w:rsidP="00E45470">
            <w:pPr>
              <w:pStyle w:val="TAC"/>
              <w:rPr>
                <w:rFonts w:cs="Arial"/>
                <w:lang w:val="en-US"/>
              </w:rPr>
            </w:pPr>
          </w:p>
        </w:tc>
      </w:tr>
      <w:tr w:rsidR="00E45470" w:rsidRPr="006C53D9" w14:paraId="0E4FA46A" w14:textId="77777777" w:rsidTr="00760FF7">
        <w:trPr>
          <w:jc w:val="center"/>
        </w:trPr>
        <w:tc>
          <w:tcPr>
            <w:tcW w:w="1171" w:type="dxa"/>
            <w:vMerge/>
            <w:shd w:val="clear" w:color="auto" w:fill="auto"/>
            <w:vAlign w:val="center"/>
          </w:tcPr>
          <w:p w14:paraId="34B20DB2" w14:textId="77777777" w:rsidR="00E45470" w:rsidRPr="006C53D9" w:rsidRDefault="00E45470" w:rsidP="00E45470">
            <w:pPr>
              <w:pStyle w:val="TAC"/>
            </w:pPr>
          </w:p>
        </w:tc>
        <w:tc>
          <w:tcPr>
            <w:tcW w:w="1150" w:type="dxa"/>
            <w:vMerge/>
          </w:tcPr>
          <w:p w14:paraId="2DC4322B" w14:textId="77777777" w:rsidR="00E45470" w:rsidRPr="006C53D9" w:rsidRDefault="00E45470" w:rsidP="00E45470">
            <w:pPr>
              <w:pStyle w:val="TAC"/>
              <w:rPr>
                <w:szCs w:val="22"/>
                <w:lang w:val="en-US"/>
              </w:rPr>
            </w:pPr>
          </w:p>
        </w:tc>
        <w:tc>
          <w:tcPr>
            <w:tcW w:w="1179" w:type="dxa"/>
            <w:shd w:val="clear" w:color="auto" w:fill="auto"/>
            <w:vAlign w:val="center"/>
          </w:tcPr>
          <w:p w14:paraId="5AC5608E"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E45470" w:rsidRPr="006C53D9" w:rsidRDefault="00E45470" w:rsidP="00E45470">
            <w:pPr>
              <w:pStyle w:val="TAC"/>
              <w:rPr>
                <w:rFonts w:eastAsia="Yu Mincho"/>
              </w:rPr>
            </w:pPr>
          </w:p>
        </w:tc>
        <w:tc>
          <w:tcPr>
            <w:tcW w:w="959" w:type="dxa"/>
            <w:vAlign w:val="center"/>
          </w:tcPr>
          <w:p w14:paraId="24E27D07" w14:textId="77777777" w:rsidR="00E45470" w:rsidRPr="006C53D9" w:rsidRDefault="00E45470" w:rsidP="00E45470">
            <w:pPr>
              <w:pStyle w:val="TAC"/>
            </w:pPr>
          </w:p>
        </w:tc>
        <w:tc>
          <w:tcPr>
            <w:tcW w:w="949" w:type="dxa"/>
            <w:vAlign w:val="center"/>
          </w:tcPr>
          <w:p w14:paraId="1FE34E56" w14:textId="77777777" w:rsidR="00E45470" w:rsidRPr="006C53D9" w:rsidRDefault="00E45470" w:rsidP="00E45470">
            <w:pPr>
              <w:pStyle w:val="TAC"/>
              <w:rPr>
                <w:rFonts w:eastAsia="Yu Mincho"/>
                <w:lang w:eastAsia="ja-JP"/>
              </w:rPr>
            </w:pPr>
            <w:r>
              <w:rPr>
                <w:rFonts w:eastAsia="Yu Mincho"/>
                <w:lang w:eastAsia="ja-JP"/>
              </w:rPr>
              <w:t>-108.5</w:t>
            </w:r>
          </w:p>
        </w:tc>
        <w:tc>
          <w:tcPr>
            <w:tcW w:w="959" w:type="dxa"/>
            <w:vAlign w:val="center"/>
          </w:tcPr>
          <w:p w14:paraId="6E40F615" w14:textId="77777777" w:rsidR="00E45470" w:rsidRPr="006C53D9" w:rsidRDefault="00E45470" w:rsidP="00E45470">
            <w:pPr>
              <w:pStyle w:val="TAC"/>
              <w:rPr>
                <w:rFonts w:eastAsia="Yu Mincho"/>
              </w:rPr>
            </w:pPr>
          </w:p>
        </w:tc>
        <w:tc>
          <w:tcPr>
            <w:tcW w:w="1443" w:type="dxa"/>
            <w:vMerge/>
            <w:shd w:val="clear" w:color="auto" w:fill="auto"/>
            <w:vAlign w:val="center"/>
          </w:tcPr>
          <w:p w14:paraId="4D2D7059" w14:textId="77777777" w:rsidR="00E45470" w:rsidRPr="006C53D9" w:rsidRDefault="00E45470" w:rsidP="00E45470">
            <w:pPr>
              <w:pStyle w:val="TAC"/>
              <w:rPr>
                <w:rFonts w:cs="Arial"/>
                <w:lang w:val="en-US"/>
              </w:rPr>
            </w:pPr>
          </w:p>
        </w:tc>
        <w:tc>
          <w:tcPr>
            <w:tcW w:w="1012" w:type="dxa"/>
            <w:vMerge/>
            <w:shd w:val="clear" w:color="auto" w:fill="auto"/>
            <w:vAlign w:val="center"/>
          </w:tcPr>
          <w:p w14:paraId="633BF5C0" w14:textId="77777777" w:rsidR="00E45470" w:rsidRPr="006C53D9" w:rsidRDefault="00E45470" w:rsidP="00E45470">
            <w:pPr>
              <w:pStyle w:val="TAC"/>
              <w:rPr>
                <w:rFonts w:cs="Arial"/>
                <w:lang w:val="en-US"/>
              </w:rPr>
            </w:pPr>
          </w:p>
        </w:tc>
      </w:tr>
      <w:tr w:rsidR="00E45470" w:rsidRPr="006C53D9" w14:paraId="1AA1CD2E" w14:textId="77777777" w:rsidTr="00760FF7">
        <w:trPr>
          <w:jc w:val="center"/>
        </w:trPr>
        <w:tc>
          <w:tcPr>
            <w:tcW w:w="1171" w:type="dxa"/>
            <w:vMerge/>
            <w:shd w:val="clear" w:color="auto" w:fill="auto"/>
            <w:vAlign w:val="center"/>
          </w:tcPr>
          <w:p w14:paraId="20632BEF" w14:textId="77777777" w:rsidR="00E45470" w:rsidRPr="006C53D9" w:rsidRDefault="00E45470" w:rsidP="00E45470">
            <w:pPr>
              <w:pStyle w:val="TAC"/>
              <w:rPr>
                <w:lang w:val="en-US"/>
              </w:rPr>
            </w:pPr>
          </w:p>
        </w:tc>
        <w:tc>
          <w:tcPr>
            <w:tcW w:w="1150" w:type="dxa"/>
            <w:vMerge/>
          </w:tcPr>
          <w:p w14:paraId="179936DC" w14:textId="77777777" w:rsidR="00E45470" w:rsidRPr="006C53D9" w:rsidRDefault="00E45470" w:rsidP="00E45470">
            <w:pPr>
              <w:pStyle w:val="TAC"/>
              <w:rPr>
                <w:szCs w:val="22"/>
                <w:lang w:val="en-US"/>
              </w:rPr>
            </w:pPr>
          </w:p>
        </w:tc>
        <w:tc>
          <w:tcPr>
            <w:tcW w:w="1179" w:type="dxa"/>
            <w:shd w:val="clear" w:color="auto" w:fill="auto"/>
            <w:vAlign w:val="center"/>
          </w:tcPr>
          <w:p w14:paraId="6BDA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15E12CC" w14:textId="44A4EF6D" w:rsidR="00E45470" w:rsidRPr="006C53D9" w:rsidRDefault="00E45470" w:rsidP="00E45470">
            <w:pPr>
              <w:pStyle w:val="TAC"/>
              <w:rPr>
                <w:lang w:val="en-US"/>
              </w:rPr>
            </w:pPr>
            <w:r w:rsidRPr="006C53D9">
              <w:rPr>
                <w:rFonts w:eastAsia="Yu Mincho"/>
                <w:lang w:eastAsia="ja-JP"/>
              </w:rPr>
              <w:t>-1</w:t>
            </w:r>
            <w:r>
              <w:rPr>
                <w:rFonts w:eastAsia="Yu Mincho"/>
                <w:lang w:eastAsia="ja-JP"/>
              </w:rPr>
              <w:t>07</w:t>
            </w:r>
            <w:r w:rsidRPr="006C53D9">
              <w:rPr>
                <w:rFonts w:eastAsia="Yu Mincho"/>
                <w:lang w:eastAsia="ja-JP"/>
              </w:rPr>
              <w:t>.3</w:t>
            </w:r>
          </w:p>
        </w:tc>
        <w:tc>
          <w:tcPr>
            <w:tcW w:w="959" w:type="dxa"/>
            <w:vAlign w:val="center"/>
          </w:tcPr>
          <w:p w14:paraId="0103D92E" w14:textId="77777777" w:rsidR="00E45470" w:rsidRPr="006C53D9" w:rsidRDefault="00E45470" w:rsidP="00E45470">
            <w:pPr>
              <w:pStyle w:val="TAC"/>
            </w:pPr>
          </w:p>
        </w:tc>
        <w:tc>
          <w:tcPr>
            <w:tcW w:w="949" w:type="dxa"/>
            <w:vAlign w:val="center"/>
          </w:tcPr>
          <w:p w14:paraId="0BAF6E9D" w14:textId="77777777" w:rsidR="00E45470" w:rsidRPr="006C53D9" w:rsidRDefault="00E45470" w:rsidP="00E45470">
            <w:pPr>
              <w:pStyle w:val="TAC"/>
            </w:pPr>
            <w:r w:rsidRPr="006C53D9">
              <w:rPr>
                <w:rFonts w:eastAsia="Yu Mincho"/>
                <w:lang w:eastAsia="ja-JP"/>
              </w:rPr>
              <w:t>-109.5</w:t>
            </w:r>
          </w:p>
        </w:tc>
        <w:tc>
          <w:tcPr>
            <w:tcW w:w="959" w:type="dxa"/>
            <w:vAlign w:val="center"/>
          </w:tcPr>
          <w:p w14:paraId="643339A7" w14:textId="77777777" w:rsidR="00E45470" w:rsidRPr="006C53D9" w:rsidRDefault="00E45470" w:rsidP="00E4547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E45470" w:rsidRPr="006C53D9" w:rsidRDefault="00E45470" w:rsidP="00E45470">
            <w:pPr>
              <w:pStyle w:val="TAC"/>
              <w:rPr>
                <w:rFonts w:cs="Arial"/>
                <w:lang w:val="en-US"/>
              </w:rPr>
            </w:pPr>
          </w:p>
        </w:tc>
        <w:tc>
          <w:tcPr>
            <w:tcW w:w="1012" w:type="dxa"/>
            <w:vMerge/>
            <w:shd w:val="clear" w:color="auto" w:fill="auto"/>
            <w:vAlign w:val="center"/>
          </w:tcPr>
          <w:p w14:paraId="1CDB0D81" w14:textId="77777777" w:rsidR="00E45470" w:rsidRPr="006C53D9" w:rsidRDefault="00E45470" w:rsidP="00E45470">
            <w:pPr>
              <w:pStyle w:val="TAC"/>
              <w:rPr>
                <w:rFonts w:cs="Arial"/>
                <w:lang w:val="en-US"/>
              </w:rPr>
            </w:pPr>
          </w:p>
        </w:tc>
      </w:tr>
      <w:tr w:rsidR="00E45470" w:rsidRPr="006C53D9" w14:paraId="736CD5BB" w14:textId="77777777" w:rsidTr="00760FF7">
        <w:trPr>
          <w:jc w:val="center"/>
        </w:trPr>
        <w:tc>
          <w:tcPr>
            <w:tcW w:w="1171" w:type="dxa"/>
            <w:vMerge/>
            <w:shd w:val="clear" w:color="auto" w:fill="auto"/>
            <w:vAlign w:val="center"/>
          </w:tcPr>
          <w:p w14:paraId="4C4923D8" w14:textId="77777777" w:rsidR="00E45470" w:rsidRPr="006C53D9" w:rsidRDefault="00E45470" w:rsidP="00E45470">
            <w:pPr>
              <w:pStyle w:val="TAC"/>
              <w:rPr>
                <w:lang w:val="en-US"/>
              </w:rPr>
            </w:pPr>
          </w:p>
        </w:tc>
        <w:tc>
          <w:tcPr>
            <w:tcW w:w="1150" w:type="dxa"/>
            <w:vMerge/>
          </w:tcPr>
          <w:p w14:paraId="2CF0EFE9" w14:textId="77777777" w:rsidR="00E45470" w:rsidRPr="006C53D9" w:rsidRDefault="00E45470" w:rsidP="00E45470">
            <w:pPr>
              <w:pStyle w:val="TAC"/>
              <w:rPr>
                <w:szCs w:val="22"/>
                <w:lang w:val="en-US"/>
              </w:rPr>
            </w:pPr>
          </w:p>
        </w:tc>
        <w:tc>
          <w:tcPr>
            <w:tcW w:w="1179" w:type="dxa"/>
            <w:shd w:val="clear" w:color="auto" w:fill="auto"/>
            <w:vAlign w:val="center"/>
          </w:tcPr>
          <w:p w14:paraId="32307A56"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8D21408" w14:textId="3A75BBCE" w:rsidR="00E45470" w:rsidRPr="006C53D9" w:rsidRDefault="00E45470" w:rsidP="00E45470">
            <w:pPr>
              <w:pStyle w:val="TAC"/>
              <w:rPr>
                <w:lang w:val="en-US"/>
              </w:rPr>
            </w:pPr>
            <w:r w:rsidRPr="006C53D9">
              <w:rPr>
                <w:rFonts w:eastAsia="Yu Mincho"/>
                <w:lang w:eastAsia="ja-JP"/>
              </w:rPr>
              <w:t>-1</w:t>
            </w:r>
            <w:r>
              <w:rPr>
                <w:rFonts w:eastAsia="Yu Mincho"/>
                <w:lang w:eastAsia="ja-JP"/>
              </w:rPr>
              <w:t>10</w:t>
            </w:r>
            <w:r w:rsidRPr="006C53D9">
              <w:rPr>
                <w:rFonts w:eastAsia="Yu Mincho"/>
                <w:lang w:eastAsia="ja-JP"/>
              </w:rPr>
              <w:t>.3</w:t>
            </w:r>
          </w:p>
        </w:tc>
        <w:tc>
          <w:tcPr>
            <w:tcW w:w="959" w:type="dxa"/>
            <w:vAlign w:val="center"/>
          </w:tcPr>
          <w:p w14:paraId="7E5721C3" w14:textId="77777777" w:rsidR="00E45470" w:rsidRPr="006C53D9" w:rsidRDefault="00E45470" w:rsidP="00E45470">
            <w:pPr>
              <w:pStyle w:val="TAC"/>
            </w:pPr>
            <w:r w:rsidRPr="006C53D9">
              <w:t>-113.8</w:t>
            </w:r>
          </w:p>
        </w:tc>
        <w:tc>
          <w:tcPr>
            <w:tcW w:w="949" w:type="dxa"/>
            <w:vAlign w:val="center"/>
          </w:tcPr>
          <w:p w14:paraId="6FB73225" w14:textId="77777777" w:rsidR="00E45470" w:rsidRPr="006C53D9" w:rsidRDefault="00E45470" w:rsidP="00E45470">
            <w:pPr>
              <w:pStyle w:val="TAC"/>
            </w:pPr>
            <w:r w:rsidRPr="006C53D9">
              <w:rPr>
                <w:rFonts w:eastAsia="Yu Mincho"/>
                <w:lang w:eastAsia="ja-JP"/>
              </w:rPr>
              <w:t>-112.1</w:t>
            </w:r>
          </w:p>
        </w:tc>
        <w:tc>
          <w:tcPr>
            <w:tcW w:w="959" w:type="dxa"/>
            <w:vAlign w:val="center"/>
          </w:tcPr>
          <w:p w14:paraId="620B9C77" w14:textId="77777777" w:rsidR="00E45470" w:rsidRPr="006C53D9" w:rsidRDefault="00E45470" w:rsidP="00E4547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E45470" w:rsidRPr="006C53D9" w:rsidRDefault="00E45470" w:rsidP="00E45470">
            <w:pPr>
              <w:pStyle w:val="TAC"/>
              <w:rPr>
                <w:rFonts w:cs="Arial"/>
              </w:rPr>
            </w:pPr>
          </w:p>
        </w:tc>
        <w:tc>
          <w:tcPr>
            <w:tcW w:w="1012" w:type="dxa"/>
            <w:vMerge/>
            <w:shd w:val="clear" w:color="auto" w:fill="auto"/>
            <w:vAlign w:val="center"/>
          </w:tcPr>
          <w:p w14:paraId="78D3E108" w14:textId="77777777" w:rsidR="00E45470" w:rsidRPr="006C53D9" w:rsidRDefault="00E45470" w:rsidP="00E45470">
            <w:pPr>
              <w:pStyle w:val="TAC"/>
              <w:rPr>
                <w:rFonts w:cs="Arial"/>
                <w:lang w:val="en-US"/>
              </w:rPr>
            </w:pPr>
          </w:p>
        </w:tc>
      </w:tr>
      <w:tr w:rsidR="00E45470" w:rsidRPr="006C53D9" w14:paraId="41088B0C" w14:textId="77777777" w:rsidTr="00760FF7">
        <w:trPr>
          <w:jc w:val="center"/>
        </w:trPr>
        <w:tc>
          <w:tcPr>
            <w:tcW w:w="1171" w:type="dxa"/>
            <w:vMerge/>
            <w:shd w:val="clear" w:color="auto" w:fill="auto"/>
            <w:vAlign w:val="center"/>
          </w:tcPr>
          <w:p w14:paraId="31506171" w14:textId="77777777" w:rsidR="00E45470" w:rsidRPr="006C53D9" w:rsidRDefault="00E45470" w:rsidP="00E45470">
            <w:pPr>
              <w:pStyle w:val="TAC"/>
              <w:rPr>
                <w:lang w:val="en-US"/>
              </w:rPr>
            </w:pPr>
          </w:p>
        </w:tc>
        <w:tc>
          <w:tcPr>
            <w:tcW w:w="1150" w:type="dxa"/>
            <w:vMerge w:val="restart"/>
            <w:vAlign w:val="center"/>
          </w:tcPr>
          <w:p w14:paraId="73B7054A" w14:textId="77777777" w:rsidR="00E45470" w:rsidRPr="006C53D9" w:rsidRDefault="00E45470" w:rsidP="00E45470">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E45470" w:rsidRPr="006C53D9" w:rsidRDefault="00E45470" w:rsidP="00E45470">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28F048A8" w:rsidR="00E45470" w:rsidRPr="006C53D9" w:rsidRDefault="00E45470" w:rsidP="00E45470">
            <w:pPr>
              <w:pStyle w:val="TAC"/>
              <w:rPr>
                <w:rFonts w:eastAsia="Yu Mincho"/>
                <w:lang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05E9B72D" w14:textId="77777777" w:rsidR="00E45470" w:rsidRPr="006C53D9" w:rsidRDefault="00E45470" w:rsidP="00E45470">
            <w:pPr>
              <w:pStyle w:val="TAC"/>
            </w:pPr>
            <w:r w:rsidRPr="006C53D9">
              <w:t>-102.8</w:t>
            </w:r>
          </w:p>
        </w:tc>
        <w:tc>
          <w:tcPr>
            <w:tcW w:w="949" w:type="dxa"/>
            <w:vAlign w:val="center"/>
          </w:tcPr>
          <w:p w14:paraId="7224F2AA"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E45470" w:rsidRPr="006C53D9" w:rsidRDefault="00E45470" w:rsidP="00E45470">
            <w:pPr>
              <w:pStyle w:val="TAC"/>
              <w:rPr>
                <w:rFonts w:eastAsia="Yu Mincho"/>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E45470" w:rsidRPr="006C53D9" w:rsidRDefault="00E45470" w:rsidP="00E45470">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E45470" w:rsidRDefault="00E45470" w:rsidP="00E45470">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E45470" w:rsidRDefault="00E45470" w:rsidP="00E45470">
            <w:pPr>
              <w:pStyle w:val="TAC"/>
              <w:rPr>
                <w:vertAlign w:val="superscript"/>
              </w:rPr>
            </w:pPr>
            <w:r w:rsidRPr="006C53D9">
              <w:sym w:font="Symbol" w:char="F0B3"/>
            </w:r>
            <w:r w:rsidRPr="006C53D9">
              <w:t xml:space="preserve"> -</w:t>
            </w:r>
            <w:r>
              <w:rPr>
                <w:rFonts w:hint="eastAsia"/>
              </w:rPr>
              <w:t>13</w:t>
            </w:r>
            <w:r w:rsidRPr="00305B2F">
              <w:rPr>
                <w:vertAlign w:val="superscript"/>
              </w:rPr>
              <w:t xml:space="preserve"> Note</w:t>
            </w:r>
            <w:r>
              <w:rPr>
                <w:vertAlign w:val="superscript"/>
              </w:rPr>
              <w:t>5</w:t>
            </w:r>
          </w:p>
          <w:p w14:paraId="7CA42ABD" w14:textId="2E7E6DA2" w:rsidR="00E45470" w:rsidRPr="004F2BFB" w:rsidRDefault="00E45470" w:rsidP="00E45470">
            <w:pPr>
              <w:pStyle w:val="TAC"/>
              <w:rPr>
                <w:rFonts w:cs="Arial"/>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E45470" w:rsidRPr="006C53D9" w14:paraId="13130E31" w14:textId="77777777" w:rsidTr="00760FF7">
        <w:trPr>
          <w:jc w:val="center"/>
        </w:trPr>
        <w:tc>
          <w:tcPr>
            <w:tcW w:w="1171" w:type="dxa"/>
            <w:vMerge/>
            <w:shd w:val="clear" w:color="auto" w:fill="auto"/>
            <w:vAlign w:val="center"/>
          </w:tcPr>
          <w:p w14:paraId="7FCB306F" w14:textId="77777777" w:rsidR="00E45470" w:rsidRPr="006C53D9" w:rsidRDefault="00E45470" w:rsidP="00E45470">
            <w:pPr>
              <w:pStyle w:val="TAC"/>
              <w:rPr>
                <w:lang w:val="en-US"/>
              </w:rPr>
            </w:pPr>
          </w:p>
        </w:tc>
        <w:tc>
          <w:tcPr>
            <w:tcW w:w="1150" w:type="dxa"/>
            <w:vMerge/>
          </w:tcPr>
          <w:p w14:paraId="310E13CD" w14:textId="77777777" w:rsidR="00E45470" w:rsidRPr="006C53D9" w:rsidRDefault="00E45470" w:rsidP="00E45470">
            <w:pPr>
              <w:pStyle w:val="TAC"/>
              <w:rPr>
                <w:szCs w:val="22"/>
                <w:lang w:val="en-US"/>
              </w:rPr>
            </w:pPr>
          </w:p>
        </w:tc>
        <w:tc>
          <w:tcPr>
            <w:tcW w:w="1179" w:type="dxa"/>
            <w:shd w:val="clear" w:color="auto" w:fill="auto"/>
            <w:vAlign w:val="center"/>
          </w:tcPr>
          <w:p w14:paraId="041A7485" w14:textId="77777777" w:rsidR="00E45470" w:rsidRPr="006C53D9" w:rsidRDefault="00E45470" w:rsidP="00E45470">
            <w:pPr>
              <w:pStyle w:val="TAC"/>
              <w:rPr>
                <w:rFonts w:eastAsia="Calibri"/>
                <w:szCs w:val="22"/>
              </w:rPr>
            </w:pPr>
            <w:r w:rsidRPr="006C53D9">
              <w:rPr>
                <w:szCs w:val="22"/>
                <w:lang w:val="en-US"/>
              </w:rPr>
              <w:t>n258</w:t>
            </w:r>
          </w:p>
        </w:tc>
        <w:tc>
          <w:tcPr>
            <w:tcW w:w="959" w:type="dxa"/>
            <w:shd w:val="clear" w:color="auto" w:fill="auto"/>
            <w:vAlign w:val="center"/>
          </w:tcPr>
          <w:p w14:paraId="05F4CC04" w14:textId="5B2073AD" w:rsidR="00E45470" w:rsidRPr="006C53D9" w:rsidRDefault="00E45470" w:rsidP="00E45470">
            <w:pPr>
              <w:pStyle w:val="TAC"/>
              <w:rPr>
                <w:rFonts w:eastAsia="Yu Mincho"/>
                <w:lang w:val="en-US" w:eastAsia="ja-JP"/>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1B4363B0" w14:textId="77777777" w:rsidR="00E45470" w:rsidRPr="006C53D9" w:rsidRDefault="00E45470" w:rsidP="00E45470">
            <w:pPr>
              <w:pStyle w:val="TAC"/>
            </w:pPr>
            <w:r w:rsidRPr="006C53D9">
              <w:t>-102.8</w:t>
            </w:r>
          </w:p>
        </w:tc>
        <w:tc>
          <w:tcPr>
            <w:tcW w:w="949" w:type="dxa"/>
            <w:vAlign w:val="center"/>
          </w:tcPr>
          <w:p w14:paraId="03540D31" w14:textId="77777777" w:rsidR="00E45470" w:rsidRPr="006C53D9" w:rsidRDefault="00E45470" w:rsidP="00E45470">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E45470" w:rsidRPr="006C53D9" w:rsidRDefault="00E45470" w:rsidP="00E4547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026BAC87" w14:textId="77777777" w:rsidTr="00760FF7">
        <w:trPr>
          <w:jc w:val="center"/>
        </w:trPr>
        <w:tc>
          <w:tcPr>
            <w:tcW w:w="1171" w:type="dxa"/>
            <w:vMerge/>
            <w:shd w:val="clear" w:color="auto" w:fill="auto"/>
            <w:vAlign w:val="center"/>
          </w:tcPr>
          <w:p w14:paraId="5D14191C" w14:textId="77777777" w:rsidR="00E45470" w:rsidRPr="006C53D9" w:rsidRDefault="00E45470" w:rsidP="00E45470">
            <w:pPr>
              <w:pStyle w:val="TAC"/>
              <w:rPr>
                <w:lang w:val="en-US"/>
              </w:rPr>
            </w:pPr>
          </w:p>
        </w:tc>
        <w:tc>
          <w:tcPr>
            <w:tcW w:w="1150" w:type="dxa"/>
            <w:vMerge/>
          </w:tcPr>
          <w:p w14:paraId="6714208F" w14:textId="77777777" w:rsidR="00E45470" w:rsidRPr="006C53D9" w:rsidRDefault="00E45470" w:rsidP="00E45470">
            <w:pPr>
              <w:pStyle w:val="TAC"/>
              <w:rPr>
                <w:szCs w:val="22"/>
                <w:lang w:val="en-US"/>
              </w:rPr>
            </w:pPr>
          </w:p>
        </w:tc>
        <w:tc>
          <w:tcPr>
            <w:tcW w:w="1179" w:type="dxa"/>
            <w:shd w:val="clear" w:color="auto" w:fill="auto"/>
            <w:vAlign w:val="center"/>
          </w:tcPr>
          <w:p w14:paraId="0A32028B" w14:textId="77777777" w:rsidR="00E45470" w:rsidRPr="006C53D9" w:rsidRDefault="00E45470" w:rsidP="00E4547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E45470" w:rsidRPr="006C53D9" w:rsidRDefault="00E45470" w:rsidP="00E45470">
            <w:pPr>
              <w:pStyle w:val="TAC"/>
              <w:rPr>
                <w:rFonts w:eastAsia="Yu Mincho"/>
              </w:rPr>
            </w:pPr>
          </w:p>
        </w:tc>
        <w:tc>
          <w:tcPr>
            <w:tcW w:w="959" w:type="dxa"/>
            <w:vAlign w:val="center"/>
          </w:tcPr>
          <w:p w14:paraId="590B5771" w14:textId="77777777" w:rsidR="00E45470" w:rsidRPr="006C53D9" w:rsidRDefault="00E45470" w:rsidP="00E45470">
            <w:pPr>
              <w:pStyle w:val="TAC"/>
            </w:pPr>
          </w:p>
        </w:tc>
        <w:tc>
          <w:tcPr>
            <w:tcW w:w="949" w:type="dxa"/>
            <w:vAlign w:val="center"/>
          </w:tcPr>
          <w:p w14:paraId="23266AEF" w14:textId="77777777" w:rsidR="00E45470" w:rsidRPr="006C53D9" w:rsidRDefault="00E45470" w:rsidP="00E45470">
            <w:pPr>
              <w:pStyle w:val="TAC"/>
              <w:rPr>
                <w:rFonts w:eastAsia="Yu Mincho"/>
                <w:lang w:eastAsia="ja-JP"/>
              </w:rPr>
            </w:pPr>
            <w:r>
              <w:rPr>
                <w:rFonts w:eastAsia="Yu Mincho"/>
                <w:lang w:eastAsia="ja-JP"/>
              </w:rPr>
              <w:t>-95.7</w:t>
            </w:r>
          </w:p>
        </w:tc>
        <w:tc>
          <w:tcPr>
            <w:tcW w:w="959" w:type="dxa"/>
            <w:vAlign w:val="center"/>
          </w:tcPr>
          <w:p w14:paraId="13E12759" w14:textId="77777777" w:rsidR="00E45470" w:rsidRPr="006C53D9" w:rsidRDefault="00E45470" w:rsidP="00E45470">
            <w:pPr>
              <w:pStyle w:val="TAC"/>
              <w:rPr>
                <w:rFonts w:eastAsia="Yu Mincho"/>
              </w:rPr>
            </w:pPr>
          </w:p>
        </w:tc>
        <w:tc>
          <w:tcPr>
            <w:tcW w:w="1443" w:type="dxa"/>
            <w:vMerge/>
            <w:shd w:val="clear" w:color="auto" w:fill="auto"/>
            <w:vAlign w:val="center"/>
          </w:tcPr>
          <w:p w14:paraId="3FAF309D"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5A9F2F9E" w14:textId="77777777" w:rsidTr="00760FF7">
        <w:trPr>
          <w:jc w:val="center"/>
        </w:trPr>
        <w:tc>
          <w:tcPr>
            <w:tcW w:w="1171" w:type="dxa"/>
            <w:vMerge/>
            <w:shd w:val="clear" w:color="auto" w:fill="auto"/>
            <w:vAlign w:val="center"/>
          </w:tcPr>
          <w:p w14:paraId="77C67049" w14:textId="77777777" w:rsidR="00E45470" w:rsidRPr="006C53D9" w:rsidRDefault="00E45470" w:rsidP="00E45470">
            <w:pPr>
              <w:pStyle w:val="TAC"/>
              <w:rPr>
                <w:lang w:val="en-US"/>
              </w:rPr>
            </w:pPr>
          </w:p>
        </w:tc>
        <w:tc>
          <w:tcPr>
            <w:tcW w:w="1150" w:type="dxa"/>
            <w:vMerge/>
          </w:tcPr>
          <w:p w14:paraId="12CE9809" w14:textId="77777777" w:rsidR="00E45470" w:rsidRPr="006C53D9" w:rsidRDefault="00E45470" w:rsidP="00E45470">
            <w:pPr>
              <w:pStyle w:val="TAC"/>
              <w:rPr>
                <w:szCs w:val="22"/>
                <w:lang w:val="en-US"/>
              </w:rPr>
            </w:pPr>
          </w:p>
        </w:tc>
        <w:tc>
          <w:tcPr>
            <w:tcW w:w="1179" w:type="dxa"/>
            <w:shd w:val="clear" w:color="auto" w:fill="auto"/>
            <w:vAlign w:val="center"/>
          </w:tcPr>
          <w:p w14:paraId="1AAB50E3" w14:textId="77777777" w:rsidR="00E45470" w:rsidRPr="006C53D9" w:rsidRDefault="00E45470" w:rsidP="00E45470">
            <w:pPr>
              <w:pStyle w:val="TAC"/>
              <w:rPr>
                <w:rFonts w:eastAsia="Calibri"/>
                <w:szCs w:val="22"/>
              </w:rPr>
            </w:pPr>
            <w:r w:rsidRPr="006C53D9">
              <w:rPr>
                <w:szCs w:val="22"/>
                <w:lang w:val="en-US"/>
              </w:rPr>
              <w:t>n260</w:t>
            </w:r>
          </w:p>
        </w:tc>
        <w:tc>
          <w:tcPr>
            <w:tcW w:w="959" w:type="dxa"/>
            <w:shd w:val="clear" w:color="auto" w:fill="auto"/>
            <w:vAlign w:val="center"/>
          </w:tcPr>
          <w:p w14:paraId="394AD01C" w14:textId="21FF80A0" w:rsidR="00E45470" w:rsidRPr="006C53D9" w:rsidRDefault="00E45470" w:rsidP="00E45470">
            <w:pPr>
              <w:pStyle w:val="TAC"/>
              <w:rPr>
                <w:lang w:val="en-US"/>
              </w:rPr>
            </w:pPr>
            <w:r w:rsidRPr="006C53D9">
              <w:rPr>
                <w:rFonts w:eastAsia="Yu Mincho"/>
                <w:lang w:eastAsia="ja-JP"/>
              </w:rPr>
              <w:t>-</w:t>
            </w:r>
            <w:r>
              <w:rPr>
                <w:rFonts w:eastAsia="Yu Mincho"/>
                <w:lang w:eastAsia="ja-JP"/>
              </w:rPr>
              <w:t>99</w:t>
            </w:r>
            <w:r w:rsidRPr="006C53D9">
              <w:rPr>
                <w:rFonts w:eastAsia="Yu Mincho"/>
                <w:lang w:eastAsia="ja-JP"/>
              </w:rPr>
              <w:t>.3</w:t>
            </w:r>
          </w:p>
        </w:tc>
        <w:tc>
          <w:tcPr>
            <w:tcW w:w="959" w:type="dxa"/>
            <w:vAlign w:val="center"/>
          </w:tcPr>
          <w:p w14:paraId="061E8C21" w14:textId="77777777" w:rsidR="00E45470" w:rsidRPr="006C53D9" w:rsidRDefault="00E45470" w:rsidP="00E45470">
            <w:pPr>
              <w:pStyle w:val="TAC"/>
            </w:pPr>
          </w:p>
        </w:tc>
        <w:tc>
          <w:tcPr>
            <w:tcW w:w="949" w:type="dxa"/>
            <w:vAlign w:val="center"/>
          </w:tcPr>
          <w:p w14:paraId="5CF28C2D" w14:textId="77777777" w:rsidR="00E45470" w:rsidRPr="006C53D9" w:rsidRDefault="00E45470" w:rsidP="00E45470">
            <w:pPr>
              <w:pStyle w:val="TAC"/>
            </w:pPr>
            <w:r w:rsidRPr="006C53D9">
              <w:rPr>
                <w:rFonts w:eastAsia="Yu Mincho"/>
                <w:lang w:eastAsia="ja-JP"/>
              </w:rPr>
              <w:t>-96.9</w:t>
            </w:r>
          </w:p>
        </w:tc>
        <w:tc>
          <w:tcPr>
            <w:tcW w:w="959" w:type="dxa"/>
            <w:vAlign w:val="center"/>
          </w:tcPr>
          <w:p w14:paraId="5FF89168" w14:textId="77777777" w:rsidR="00E45470" w:rsidRPr="006C53D9" w:rsidRDefault="00E45470" w:rsidP="00E4547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E45470" w:rsidRPr="006C53D9" w:rsidRDefault="00E45470" w:rsidP="00E45470">
            <w:pPr>
              <w:keepNext/>
              <w:keepLines/>
              <w:spacing w:after="0"/>
              <w:jc w:val="center"/>
              <w:rPr>
                <w:rFonts w:ascii="Arial" w:hAnsi="Arial" w:cs="Arial"/>
                <w:sz w:val="18"/>
                <w:lang w:val="en-US"/>
              </w:rPr>
            </w:pPr>
          </w:p>
        </w:tc>
      </w:tr>
      <w:tr w:rsidR="00E45470" w:rsidRPr="006C53D9" w14:paraId="1622A3E0" w14:textId="77777777" w:rsidTr="00760FF7">
        <w:trPr>
          <w:jc w:val="center"/>
        </w:trPr>
        <w:tc>
          <w:tcPr>
            <w:tcW w:w="1171" w:type="dxa"/>
            <w:vMerge/>
            <w:shd w:val="clear" w:color="auto" w:fill="auto"/>
            <w:vAlign w:val="center"/>
          </w:tcPr>
          <w:p w14:paraId="27F293CC" w14:textId="77777777" w:rsidR="00E45470" w:rsidRPr="006C53D9" w:rsidRDefault="00E45470" w:rsidP="00E45470">
            <w:pPr>
              <w:pStyle w:val="TAC"/>
              <w:rPr>
                <w:lang w:val="en-US"/>
              </w:rPr>
            </w:pPr>
          </w:p>
        </w:tc>
        <w:tc>
          <w:tcPr>
            <w:tcW w:w="1150" w:type="dxa"/>
            <w:vMerge/>
          </w:tcPr>
          <w:p w14:paraId="201CB2F5" w14:textId="77777777" w:rsidR="00E45470" w:rsidRPr="006C53D9" w:rsidRDefault="00E45470" w:rsidP="00E45470">
            <w:pPr>
              <w:pStyle w:val="TAC"/>
              <w:rPr>
                <w:szCs w:val="22"/>
                <w:lang w:val="en-US"/>
              </w:rPr>
            </w:pPr>
          </w:p>
        </w:tc>
        <w:tc>
          <w:tcPr>
            <w:tcW w:w="1179" w:type="dxa"/>
            <w:shd w:val="clear" w:color="auto" w:fill="auto"/>
            <w:vAlign w:val="center"/>
          </w:tcPr>
          <w:p w14:paraId="080A1D2D" w14:textId="77777777" w:rsidR="00E45470" w:rsidRPr="006C53D9" w:rsidRDefault="00E45470" w:rsidP="00E45470">
            <w:pPr>
              <w:pStyle w:val="TAC"/>
              <w:rPr>
                <w:szCs w:val="22"/>
                <w:lang w:val="en-US"/>
              </w:rPr>
            </w:pPr>
            <w:r w:rsidRPr="006C53D9">
              <w:rPr>
                <w:szCs w:val="22"/>
                <w:lang w:val="en-US"/>
              </w:rPr>
              <w:t>n261</w:t>
            </w:r>
          </w:p>
        </w:tc>
        <w:tc>
          <w:tcPr>
            <w:tcW w:w="959" w:type="dxa"/>
            <w:shd w:val="clear" w:color="auto" w:fill="auto"/>
            <w:vAlign w:val="center"/>
          </w:tcPr>
          <w:p w14:paraId="070DF55C" w14:textId="67CB6E7B" w:rsidR="00E45470" w:rsidRPr="006C53D9" w:rsidRDefault="00E45470" w:rsidP="00E45470">
            <w:pPr>
              <w:pStyle w:val="TAC"/>
              <w:rPr>
                <w:lang w:val="en-US"/>
              </w:rPr>
            </w:pPr>
            <w:r w:rsidRPr="006C53D9">
              <w:rPr>
                <w:rFonts w:eastAsia="Yu Mincho"/>
                <w:lang w:eastAsia="ja-JP"/>
              </w:rPr>
              <w:t>-1</w:t>
            </w:r>
            <w:r>
              <w:rPr>
                <w:rFonts w:eastAsia="Yu Mincho"/>
                <w:lang w:eastAsia="ja-JP"/>
              </w:rPr>
              <w:t>02</w:t>
            </w:r>
            <w:r w:rsidRPr="006C53D9">
              <w:rPr>
                <w:rFonts w:eastAsia="Yu Mincho"/>
                <w:lang w:eastAsia="ja-JP"/>
              </w:rPr>
              <w:t>.3</w:t>
            </w:r>
          </w:p>
        </w:tc>
        <w:tc>
          <w:tcPr>
            <w:tcW w:w="959" w:type="dxa"/>
            <w:vAlign w:val="center"/>
          </w:tcPr>
          <w:p w14:paraId="3D8A6BC4" w14:textId="77777777" w:rsidR="00E45470" w:rsidRPr="006C53D9" w:rsidRDefault="00E45470" w:rsidP="00E45470">
            <w:pPr>
              <w:pStyle w:val="TAC"/>
            </w:pPr>
            <w:r w:rsidRPr="006C53D9">
              <w:t>-102.8</w:t>
            </w:r>
          </w:p>
        </w:tc>
        <w:tc>
          <w:tcPr>
            <w:tcW w:w="949" w:type="dxa"/>
            <w:vAlign w:val="center"/>
          </w:tcPr>
          <w:p w14:paraId="02551187" w14:textId="77777777" w:rsidR="00E45470" w:rsidRPr="006C53D9" w:rsidRDefault="00E45470" w:rsidP="00E45470">
            <w:pPr>
              <w:pStyle w:val="TAC"/>
            </w:pPr>
            <w:r w:rsidRPr="006C53D9">
              <w:rPr>
                <w:rFonts w:eastAsia="Yu Mincho"/>
                <w:lang w:eastAsia="ja-JP"/>
              </w:rPr>
              <w:t>-101.2</w:t>
            </w:r>
          </w:p>
        </w:tc>
        <w:tc>
          <w:tcPr>
            <w:tcW w:w="959" w:type="dxa"/>
            <w:vAlign w:val="center"/>
          </w:tcPr>
          <w:p w14:paraId="148E1AEC" w14:textId="77777777" w:rsidR="00E45470" w:rsidRPr="006C53D9" w:rsidRDefault="00E45470" w:rsidP="00E4547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E45470" w:rsidRPr="006C53D9"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E45470" w:rsidRPr="006C53D9" w:rsidRDefault="00E45470" w:rsidP="00E45470">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pPr>
            <w:r>
              <w:t>NOTE 5:</w:t>
            </w:r>
            <w:r w:rsidRPr="006C53D9">
              <w:rPr>
                <w:rFonts w:cs="Arial"/>
              </w:rPr>
              <w:tab/>
            </w:r>
            <w:r>
              <w:t>PRS</w:t>
            </w:r>
            <w:r w:rsidRPr="006C53D9">
              <w:t xml:space="preserve"> Ês/Iot</w:t>
            </w:r>
            <w:r>
              <w:t xml:space="preserve"> for RSTD measurement neighbor cell PRS resource, PRS-RSRP </w:t>
            </w:r>
            <w:r>
              <w:rPr>
                <w:rFonts w:hint="eastAsia"/>
              </w:rPr>
              <w:t xml:space="preserve">measurement </w:t>
            </w:r>
            <w:r>
              <w:t>and UE Rx-Tx</w:t>
            </w:r>
            <w:r>
              <w:rPr>
                <w:rFonts w:hint="eastAsia"/>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rPr>
              <w:t>6</w:t>
            </w:r>
            <w:r>
              <w:t>:</w:t>
            </w:r>
            <w:r w:rsidRPr="006C53D9">
              <w:tab/>
            </w:r>
            <w:r>
              <w:t>PRS</w:t>
            </w:r>
            <w:r w:rsidRPr="006C53D9">
              <w:t xml:space="preserve"> Ês/Iot</w:t>
            </w:r>
            <w:r>
              <w:t xml:space="preserve"> </w:t>
            </w:r>
            <w:r>
              <w:rPr>
                <w:rFonts w:hint="eastAsia"/>
              </w:rPr>
              <w:t>for</w:t>
            </w:r>
            <w:r>
              <w:t xml:space="preserve"> PRS-RSRP </w:t>
            </w:r>
            <w:r>
              <w:rPr>
                <w:rFonts w:hint="eastAsia"/>
              </w:rPr>
              <w:t xml:space="preserve">measurement </w:t>
            </w:r>
            <w:r>
              <w:t>and UE Rx-Tx</w:t>
            </w:r>
            <w:r>
              <w:rPr>
                <w:rFonts w:hint="eastAsia"/>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6FFBAA76" w14:textId="1122608A" w:rsidR="00E45470" w:rsidRPr="006C53D9" w:rsidRDefault="00E45470" w:rsidP="00E45470">
      <w:pPr>
        <w:pStyle w:val="EditorsNote"/>
        <w:rPr>
          <w:i/>
          <w:iCs/>
          <w:color w:val="auto"/>
        </w:rPr>
      </w:pPr>
      <w:r w:rsidRPr="006C53D9">
        <w:rPr>
          <w:i/>
          <w:iCs/>
          <w:color w:val="auto"/>
        </w:rPr>
        <w:t>- The value of Y for power class 4 is FFS, where Y</w:t>
      </w:r>
      <w:r w:rsidRPr="006C53D9">
        <w:rPr>
          <w:i/>
          <w:iCs/>
          <w:color w:val="auto"/>
          <w:vertAlign w:val="subscript"/>
        </w:rPr>
        <w:t>4</w:t>
      </w:r>
      <w:r w:rsidRPr="006C53D9">
        <w:rPr>
          <w:i/>
          <w:iCs/>
          <w:color w:val="auto"/>
        </w:rPr>
        <w:t xml:space="preserve"> </w:t>
      </w:r>
      <w:r>
        <w:rPr>
          <w:i/>
          <w:iCs/>
          <w:color w:val="auto"/>
        </w:rPr>
        <w:t>is</w:t>
      </w:r>
      <w:r w:rsidRPr="006C53D9">
        <w:rPr>
          <w:i/>
          <w:iCs/>
          <w:color w:val="auto"/>
        </w:rPr>
        <w:t xml:space="preserve"> the rough/fine beam gain difference in Rx beam peak direction for power class 4 </w:t>
      </w:r>
    </w:p>
    <w:p w14:paraId="160DB340" w14:textId="65D7B673" w:rsidR="00132AEA" w:rsidRPr="00BC6A5A" w:rsidRDefault="00E45470" w:rsidP="00E45470">
      <w:pPr>
        <w:pStyle w:val="EditorsNote"/>
        <w:rPr>
          <w:i/>
          <w:color w:val="auto"/>
        </w:rPr>
      </w:pPr>
      <w:r w:rsidRPr="006C53D9">
        <w:rPr>
          <w:i/>
          <w:color w:val="auto"/>
          <w:lang w:eastAsia="sv-SE"/>
        </w:rPr>
        <w:t xml:space="preserve">- </w:t>
      </w:r>
      <w:r w:rsidRPr="006C53D9">
        <w:rPr>
          <w:i/>
          <w:color w:val="auto"/>
        </w:rPr>
        <w:t>The value of Z for power class 4 is FFS, where Z</w:t>
      </w:r>
      <w:r w:rsidRPr="006C53D9">
        <w:rPr>
          <w:i/>
          <w:color w:val="auto"/>
          <w:vertAlign w:val="subscript"/>
        </w:rPr>
        <w:t>4</w:t>
      </w:r>
      <w:r w:rsidRPr="006C53D9">
        <w:rPr>
          <w:i/>
          <w:color w:val="auto"/>
        </w:rPr>
        <w:t xml:space="preserve"> </w:t>
      </w:r>
      <w:r>
        <w:rPr>
          <w:i/>
          <w:color w:val="auto"/>
        </w:rPr>
        <w:t>is</w:t>
      </w:r>
      <w:r w:rsidRPr="006C53D9">
        <w:rPr>
          <w:i/>
          <w:color w:val="auto"/>
        </w:rPr>
        <w:t xml:space="preserve"> the rough/fine beam gain difference in spherical coverage directions for power class 4</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t>B.3.2.2.2</w:t>
      </w:r>
      <w:r w:rsidRPr="006C53D9">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 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t>B.3.4.2.1</w:t>
      </w:r>
      <w:r w:rsidRPr="006C53D9">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t>The parameter 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Pr="00452DA5" w:rsidRDefault="00D05C20" w:rsidP="00D05C20">
            <w:pPr>
              <w:pStyle w:val="TAL"/>
              <w:rPr>
                <w:rFonts w:cs="Arial"/>
                <w:sz w:val="16"/>
                <w:szCs w:val="16"/>
                <w:lang w:val="fr-FR"/>
              </w:rPr>
            </w:pPr>
            <w:r w:rsidRPr="00452DA5">
              <w:rPr>
                <w:rFonts w:cs="Arial"/>
                <w:sz w:val="16"/>
                <w:szCs w:val="16"/>
                <w:lang w:val="fr-FR"/>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r w:rsidRPr="00075F95">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E15563" w:rsidRDefault="00D83B04" w:rsidP="00D83B04">
            <w:pPr>
              <w:pStyle w:val="TAC"/>
              <w:rPr>
                <w:sz w:val="16"/>
                <w:szCs w:val="16"/>
              </w:rPr>
            </w:pPr>
            <w:r w:rsidRPr="00E15563">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E15563" w:rsidRDefault="00D83B04" w:rsidP="00D83B04">
            <w:pPr>
              <w:pStyle w:val="TAC"/>
              <w:rPr>
                <w:sz w:val="16"/>
                <w:szCs w:val="16"/>
              </w:rPr>
            </w:pPr>
            <w:r w:rsidRPr="00E15563">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E15563" w:rsidRDefault="00D83B04" w:rsidP="00D83B04">
            <w:pPr>
              <w:pStyle w:val="TAC"/>
              <w:rPr>
                <w:sz w:val="16"/>
                <w:szCs w:val="16"/>
              </w:rPr>
            </w:pPr>
            <w:r w:rsidRPr="00E155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E15563" w:rsidRDefault="00D83B04" w:rsidP="00D83B04">
            <w:pPr>
              <w:pStyle w:val="TAL"/>
              <w:rPr>
                <w:sz w:val="16"/>
                <w:szCs w:val="16"/>
              </w:rPr>
            </w:pPr>
            <w:r w:rsidRPr="00E15563">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E15563" w:rsidRDefault="00D83B04" w:rsidP="00D83B04">
            <w:pPr>
              <w:pStyle w:val="TAC"/>
              <w:rPr>
                <w:sz w:val="16"/>
                <w:szCs w:val="16"/>
              </w:rPr>
            </w:pPr>
            <w:r w:rsidRPr="00E1556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E15563" w:rsidRDefault="00D83B04" w:rsidP="00D83B04">
            <w:pPr>
              <w:pStyle w:val="TAC"/>
              <w:rPr>
                <w:sz w:val="16"/>
                <w:szCs w:val="16"/>
              </w:rPr>
            </w:pPr>
            <w:r w:rsidRPr="00E15563">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E15563" w:rsidRDefault="00D83B04" w:rsidP="00D83B04">
            <w:pPr>
              <w:pStyle w:val="TAL"/>
              <w:rPr>
                <w:sz w:val="16"/>
                <w:szCs w:val="16"/>
              </w:rPr>
            </w:pPr>
            <w:r w:rsidRPr="00E15563">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E15563" w:rsidRDefault="00D83B04" w:rsidP="00D83B04">
            <w:pPr>
              <w:pStyle w:val="TAC"/>
              <w:rPr>
                <w:sz w:val="16"/>
                <w:szCs w:val="16"/>
              </w:rPr>
            </w:pPr>
            <w:r w:rsidRPr="00E15563">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E15563" w:rsidRDefault="00D83B04" w:rsidP="00D83B04">
            <w:pPr>
              <w:pStyle w:val="TAL"/>
              <w:rPr>
                <w:sz w:val="16"/>
                <w:szCs w:val="16"/>
              </w:rPr>
            </w:pPr>
            <w:r w:rsidRPr="00E15563">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E15563" w:rsidRDefault="00D83B04" w:rsidP="00D83B04">
            <w:pPr>
              <w:pStyle w:val="TAC"/>
              <w:rPr>
                <w:sz w:val="16"/>
                <w:szCs w:val="16"/>
              </w:rPr>
            </w:pPr>
            <w:r w:rsidRPr="00E15563">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E15563" w:rsidRDefault="00D83B04" w:rsidP="00D83B04">
            <w:pPr>
              <w:pStyle w:val="TAL"/>
              <w:rPr>
                <w:sz w:val="16"/>
                <w:szCs w:val="16"/>
              </w:rPr>
            </w:pPr>
            <w:r w:rsidRPr="00E15563">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E15563" w:rsidRDefault="00D83B04" w:rsidP="00D83B04">
            <w:pPr>
              <w:pStyle w:val="TAC"/>
              <w:rPr>
                <w:sz w:val="16"/>
                <w:szCs w:val="16"/>
              </w:rPr>
            </w:pPr>
            <w:r w:rsidRPr="00E15563">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E15563" w:rsidRDefault="00D83B04" w:rsidP="00D83B04">
            <w:pPr>
              <w:pStyle w:val="TAL"/>
              <w:rPr>
                <w:sz w:val="16"/>
                <w:szCs w:val="16"/>
              </w:rPr>
            </w:pPr>
            <w:r w:rsidRPr="00E15563">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r w:rsidR="003D4B90"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3D4B90" w:rsidRDefault="003D4B90" w:rsidP="003D4B90">
            <w:pPr>
              <w:pStyle w:val="TAC"/>
              <w:rPr>
                <w:sz w:val="16"/>
                <w:szCs w:val="16"/>
              </w:rPr>
            </w:pPr>
            <w:r w:rsidRPr="003D4B90">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3D4B90" w:rsidRDefault="003D4B90" w:rsidP="003D4B90">
            <w:pPr>
              <w:pStyle w:val="TAC"/>
              <w:rPr>
                <w:sz w:val="16"/>
                <w:szCs w:val="16"/>
              </w:rPr>
            </w:pPr>
            <w:r w:rsidRPr="003D4B90">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3D4B90" w:rsidRDefault="003D4B90" w:rsidP="003D4B90">
            <w:pPr>
              <w:pStyle w:val="TAL"/>
              <w:rPr>
                <w:sz w:val="16"/>
                <w:szCs w:val="16"/>
              </w:rPr>
            </w:pPr>
            <w:r w:rsidRPr="003D4B90">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8B4426" w:rsidRDefault="003D4B90" w:rsidP="003D4B90">
            <w:pPr>
              <w:pStyle w:val="TAC"/>
              <w:rPr>
                <w:sz w:val="16"/>
                <w:szCs w:val="16"/>
              </w:rPr>
            </w:pPr>
            <w:r>
              <w:rPr>
                <w:sz w:val="16"/>
                <w:szCs w:val="16"/>
              </w:rPr>
              <w:t>16.16.0</w:t>
            </w:r>
          </w:p>
        </w:tc>
      </w:tr>
      <w:tr w:rsidR="003D4B90"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3D4B90" w:rsidRDefault="003D4B90" w:rsidP="003D4B90">
            <w:pPr>
              <w:pStyle w:val="TAC"/>
              <w:rPr>
                <w:sz w:val="16"/>
                <w:szCs w:val="16"/>
              </w:rPr>
            </w:pPr>
            <w:r w:rsidRPr="003D4B90">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3D4B90" w:rsidRDefault="003D4B90" w:rsidP="003D4B90">
            <w:pPr>
              <w:pStyle w:val="TAL"/>
              <w:rPr>
                <w:sz w:val="16"/>
                <w:szCs w:val="16"/>
              </w:rPr>
            </w:pPr>
            <w:r w:rsidRPr="003D4B90">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Default="003D4B90" w:rsidP="003D4B90">
            <w:pPr>
              <w:pStyle w:val="TAC"/>
              <w:rPr>
                <w:sz w:val="16"/>
                <w:szCs w:val="16"/>
              </w:rPr>
            </w:pPr>
            <w:r w:rsidRPr="00D12F9B">
              <w:rPr>
                <w:sz w:val="16"/>
                <w:szCs w:val="16"/>
              </w:rPr>
              <w:t>16.16.0</w:t>
            </w:r>
          </w:p>
        </w:tc>
      </w:tr>
      <w:tr w:rsidR="003D4B90"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3D4B90" w:rsidRDefault="003D4B90" w:rsidP="003D4B90">
            <w:pPr>
              <w:pStyle w:val="TAC"/>
              <w:rPr>
                <w:sz w:val="16"/>
                <w:szCs w:val="16"/>
              </w:rPr>
            </w:pPr>
            <w:r w:rsidRPr="003D4B90">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3D4B90" w:rsidRDefault="003D4B90" w:rsidP="003D4B90">
            <w:pPr>
              <w:pStyle w:val="TAL"/>
              <w:rPr>
                <w:sz w:val="16"/>
                <w:szCs w:val="16"/>
              </w:rPr>
            </w:pPr>
            <w:r w:rsidRPr="003D4B90">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Default="003D4B90" w:rsidP="003D4B90">
            <w:pPr>
              <w:pStyle w:val="TAC"/>
              <w:rPr>
                <w:sz w:val="16"/>
                <w:szCs w:val="16"/>
              </w:rPr>
            </w:pPr>
            <w:r w:rsidRPr="00D12F9B">
              <w:rPr>
                <w:sz w:val="16"/>
                <w:szCs w:val="16"/>
              </w:rPr>
              <w:t>16.16.0</w:t>
            </w:r>
          </w:p>
        </w:tc>
      </w:tr>
      <w:tr w:rsidR="003D4B90"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3D4B90" w:rsidRDefault="003D4B90" w:rsidP="003D4B90">
            <w:pPr>
              <w:pStyle w:val="TAC"/>
              <w:rPr>
                <w:sz w:val="16"/>
                <w:szCs w:val="16"/>
              </w:rPr>
            </w:pPr>
            <w:r w:rsidRPr="003D4B90">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3D4B90" w:rsidRDefault="003D4B90" w:rsidP="003D4B90">
            <w:pPr>
              <w:pStyle w:val="TAL"/>
              <w:rPr>
                <w:sz w:val="16"/>
                <w:szCs w:val="16"/>
              </w:rPr>
            </w:pPr>
            <w:r w:rsidRPr="003D4B90">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Default="003D4B90" w:rsidP="003D4B90">
            <w:pPr>
              <w:pStyle w:val="TAC"/>
              <w:rPr>
                <w:sz w:val="16"/>
                <w:szCs w:val="16"/>
              </w:rPr>
            </w:pPr>
            <w:r w:rsidRPr="00D12F9B">
              <w:rPr>
                <w:sz w:val="16"/>
                <w:szCs w:val="16"/>
              </w:rPr>
              <w:t>16.16.0</w:t>
            </w:r>
          </w:p>
        </w:tc>
      </w:tr>
      <w:tr w:rsidR="003D4B90"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3D4B90" w:rsidRDefault="003D4B90" w:rsidP="003D4B90">
            <w:pPr>
              <w:pStyle w:val="TAC"/>
              <w:rPr>
                <w:sz w:val="16"/>
                <w:szCs w:val="16"/>
              </w:rPr>
            </w:pPr>
            <w:r w:rsidRPr="003D4B90">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3D4B90" w:rsidRDefault="003D4B90" w:rsidP="003D4B90">
            <w:pPr>
              <w:pStyle w:val="TAC"/>
              <w:rPr>
                <w:sz w:val="16"/>
                <w:szCs w:val="16"/>
              </w:rPr>
            </w:pPr>
            <w:r w:rsidRPr="003D4B90">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3D4B90" w:rsidRDefault="003D4B90" w:rsidP="003D4B90">
            <w:pPr>
              <w:pStyle w:val="TAL"/>
              <w:rPr>
                <w:sz w:val="16"/>
                <w:szCs w:val="16"/>
              </w:rPr>
            </w:pPr>
            <w:r w:rsidRPr="003D4B90">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Default="003D4B90" w:rsidP="003D4B90">
            <w:pPr>
              <w:pStyle w:val="TAC"/>
              <w:rPr>
                <w:sz w:val="16"/>
                <w:szCs w:val="16"/>
              </w:rPr>
            </w:pPr>
            <w:r w:rsidRPr="00D12F9B">
              <w:rPr>
                <w:sz w:val="16"/>
                <w:szCs w:val="16"/>
              </w:rPr>
              <w:t>16.16.0</w:t>
            </w:r>
          </w:p>
        </w:tc>
      </w:tr>
      <w:tr w:rsidR="003D4B90"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3D4B90" w:rsidRDefault="003D4B90" w:rsidP="003D4B90">
            <w:pPr>
              <w:pStyle w:val="TAC"/>
              <w:rPr>
                <w:sz w:val="16"/>
                <w:szCs w:val="16"/>
              </w:rPr>
            </w:pPr>
            <w:r w:rsidRPr="003D4B90">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3D4B90" w:rsidRDefault="003D4B90" w:rsidP="003D4B90">
            <w:pPr>
              <w:pStyle w:val="TAL"/>
              <w:rPr>
                <w:sz w:val="16"/>
                <w:szCs w:val="16"/>
              </w:rPr>
            </w:pPr>
            <w:r w:rsidRPr="003D4B90">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Default="003D4B90" w:rsidP="003D4B90">
            <w:pPr>
              <w:pStyle w:val="TAC"/>
              <w:rPr>
                <w:sz w:val="16"/>
                <w:szCs w:val="16"/>
              </w:rPr>
            </w:pPr>
            <w:r w:rsidRPr="00D12F9B">
              <w:rPr>
                <w:sz w:val="16"/>
                <w:szCs w:val="16"/>
              </w:rPr>
              <w:t>16.16.0</w:t>
            </w:r>
          </w:p>
        </w:tc>
      </w:tr>
      <w:tr w:rsidR="003D4B90"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3D4B90" w:rsidRDefault="003D4B90" w:rsidP="003D4B90">
            <w:pPr>
              <w:pStyle w:val="TAC"/>
              <w:rPr>
                <w:sz w:val="16"/>
                <w:szCs w:val="16"/>
              </w:rPr>
            </w:pPr>
            <w:r w:rsidRPr="003D4B90">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3D4B90" w:rsidRDefault="003D4B90" w:rsidP="003D4B90">
            <w:pPr>
              <w:pStyle w:val="TAL"/>
              <w:rPr>
                <w:sz w:val="16"/>
                <w:szCs w:val="16"/>
              </w:rPr>
            </w:pPr>
            <w:r w:rsidRPr="003D4B90">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Default="003D4B90" w:rsidP="003D4B90">
            <w:pPr>
              <w:pStyle w:val="TAC"/>
              <w:rPr>
                <w:sz w:val="16"/>
                <w:szCs w:val="16"/>
              </w:rPr>
            </w:pPr>
            <w:r w:rsidRPr="00D12F9B">
              <w:rPr>
                <w:sz w:val="16"/>
                <w:szCs w:val="16"/>
              </w:rPr>
              <w:t>16.16.0</w:t>
            </w:r>
          </w:p>
        </w:tc>
      </w:tr>
      <w:tr w:rsidR="003D4B90"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3D4B90" w:rsidRDefault="003D4B90" w:rsidP="003D4B90">
            <w:pPr>
              <w:pStyle w:val="TAC"/>
              <w:rPr>
                <w:sz w:val="16"/>
                <w:szCs w:val="16"/>
              </w:rPr>
            </w:pPr>
            <w:r w:rsidRPr="003D4B90">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3D4B90" w:rsidRDefault="003D4B90" w:rsidP="003D4B90">
            <w:pPr>
              <w:pStyle w:val="TAC"/>
              <w:rPr>
                <w:sz w:val="16"/>
                <w:szCs w:val="16"/>
              </w:rPr>
            </w:pPr>
            <w:r w:rsidRPr="003D4B90">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3D4B90" w:rsidRDefault="003D4B90" w:rsidP="003D4B90">
            <w:pPr>
              <w:pStyle w:val="TAL"/>
              <w:rPr>
                <w:sz w:val="16"/>
                <w:szCs w:val="16"/>
              </w:rPr>
            </w:pPr>
            <w:r w:rsidRPr="003D4B90">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Default="003D4B90" w:rsidP="003D4B90">
            <w:pPr>
              <w:pStyle w:val="TAC"/>
              <w:rPr>
                <w:sz w:val="16"/>
                <w:szCs w:val="16"/>
              </w:rPr>
            </w:pPr>
            <w:r w:rsidRPr="00D12F9B">
              <w:rPr>
                <w:sz w:val="16"/>
                <w:szCs w:val="16"/>
              </w:rPr>
              <w:t>16.16.0</w:t>
            </w:r>
          </w:p>
        </w:tc>
      </w:tr>
      <w:tr w:rsidR="003D4B90"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3D4B90" w:rsidRDefault="003D4B90" w:rsidP="003D4B90">
            <w:pPr>
              <w:pStyle w:val="TAC"/>
              <w:rPr>
                <w:sz w:val="16"/>
                <w:szCs w:val="16"/>
              </w:rPr>
            </w:pPr>
            <w:r w:rsidRPr="003D4B9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3D4B90" w:rsidRDefault="003D4B90" w:rsidP="003D4B90">
            <w:pPr>
              <w:pStyle w:val="TAC"/>
              <w:rPr>
                <w:sz w:val="16"/>
                <w:szCs w:val="16"/>
              </w:rPr>
            </w:pPr>
            <w:r w:rsidRPr="003D4B90">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3D4B90" w:rsidRDefault="003D4B90" w:rsidP="003D4B90">
            <w:pPr>
              <w:pStyle w:val="TAL"/>
              <w:rPr>
                <w:sz w:val="16"/>
                <w:szCs w:val="16"/>
              </w:rPr>
            </w:pPr>
            <w:r w:rsidRPr="003D4B90">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Default="003D4B90" w:rsidP="003D4B90">
            <w:pPr>
              <w:pStyle w:val="TAC"/>
              <w:rPr>
                <w:sz w:val="16"/>
                <w:szCs w:val="16"/>
              </w:rPr>
            </w:pPr>
            <w:r w:rsidRPr="00D12F9B">
              <w:rPr>
                <w:sz w:val="16"/>
                <w:szCs w:val="16"/>
              </w:rPr>
              <w:t>16.16.0</w:t>
            </w:r>
          </w:p>
        </w:tc>
      </w:tr>
      <w:tr w:rsidR="003D4B90"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3D4B90" w:rsidRDefault="003D4B90" w:rsidP="003D4B90">
            <w:pPr>
              <w:pStyle w:val="TAC"/>
              <w:rPr>
                <w:sz w:val="16"/>
                <w:szCs w:val="16"/>
              </w:rPr>
            </w:pPr>
            <w:r w:rsidRPr="003D4B90">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3D4B90" w:rsidRDefault="003D4B90" w:rsidP="003D4B90">
            <w:pPr>
              <w:pStyle w:val="TAL"/>
              <w:rPr>
                <w:sz w:val="16"/>
                <w:szCs w:val="16"/>
              </w:rPr>
            </w:pPr>
            <w:r w:rsidRPr="003D4B90">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Default="003D4B90" w:rsidP="003D4B90">
            <w:pPr>
              <w:pStyle w:val="TAC"/>
              <w:rPr>
                <w:sz w:val="16"/>
                <w:szCs w:val="16"/>
              </w:rPr>
            </w:pPr>
            <w:r w:rsidRPr="00D12F9B">
              <w:rPr>
                <w:sz w:val="16"/>
                <w:szCs w:val="16"/>
              </w:rPr>
              <w:t>16.16.0</w:t>
            </w:r>
          </w:p>
        </w:tc>
      </w:tr>
      <w:tr w:rsidR="003D4B90"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3D4B90" w:rsidRDefault="003D4B90" w:rsidP="003D4B90">
            <w:pPr>
              <w:pStyle w:val="TAC"/>
              <w:rPr>
                <w:sz w:val="16"/>
                <w:szCs w:val="16"/>
              </w:rPr>
            </w:pPr>
            <w:r w:rsidRPr="003D4B90">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3D4B90" w:rsidRDefault="003D4B90" w:rsidP="003D4B90">
            <w:pPr>
              <w:pStyle w:val="TAL"/>
              <w:rPr>
                <w:sz w:val="16"/>
                <w:szCs w:val="16"/>
              </w:rPr>
            </w:pPr>
            <w:r w:rsidRPr="003D4B90">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Default="003D4B90" w:rsidP="003D4B90">
            <w:pPr>
              <w:pStyle w:val="TAC"/>
              <w:rPr>
                <w:sz w:val="16"/>
                <w:szCs w:val="16"/>
              </w:rPr>
            </w:pPr>
            <w:r w:rsidRPr="00D12F9B">
              <w:rPr>
                <w:sz w:val="16"/>
                <w:szCs w:val="16"/>
              </w:rPr>
              <w:t>16.16.0</w:t>
            </w:r>
          </w:p>
        </w:tc>
      </w:tr>
      <w:tr w:rsidR="00A504EC"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A504EC" w:rsidRDefault="00A504EC" w:rsidP="00A504EC">
            <w:pPr>
              <w:pStyle w:val="TAC"/>
              <w:rPr>
                <w:sz w:val="16"/>
                <w:szCs w:val="16"/>
              </w:rPr>
            </w:pPr>
            <w:r w:rsidRPr="00A504EC">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A504EC" w:rsidRDefault="00A504EC" w:rsidP="00A504EC">
            <w:pPr>
              <w:pStyle w:val="TAL"/>
              <w:rPr>
                <w:sz w:val="16"/>
                <w:szCs w:val="16"/>
              </w:rPr>
            </w:pPr>
            <w:r w:rsidRPr="00A504EC">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D12F9B" w:rsidRDefault="00A504EC" w:rsidP="00A504EC">
            <w:pPr>
              <w:pStyle w:val="TAC"/>
              <w:rPr>
                <w:sz w:val="16"/>
                <w:szCs w:val="16"/>
              </w:rPr>
            </w:pPr>
            <w:r>
              <w:rPr>
                <w:sz w:val="16"/>
                <w:szCs w:val="16"/>
              </w:rPr>
              <w:t>16.17.0</w:t>
            </w:r>
          </w:p>
        </w:tc>
      </w:tr>
      <w:tr w:rsidR="00A504EC"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A504EC" w:rsidRDefault="00A504EC" w:rsidP="00A504EC">
            <w:pPr>
              <w:pStyle w:val="TAC"/>
              <w:rPr>
                <w:sz w:val="16"/>
                <w:szCs w:val="16"/>
              </w:rPr>
            </w:pPr>
            <w:r w:rsidRPr="00A504EC">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A504EC" w:rsidRDefault="00A504EC" w:rsidP="00A504EC">
            <w:pPr>
              <w:pStyle w:val="TAC"/>
              <w:rPr>
                <w:sz w:val="16"/>
                <w:szCs w:val="16"/>
              </w:rPr>
            </w:pPr>
            <w:r w:rsidRPr="00A504EC">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A504EC" w:rsidRDefault="00A504EC" w:rsidP="00A504EC">
            <w:pPr>
              <w:pStyle w:val="TAL"/>
              <w:rPr>
                <w:sz w:val="16"/>
                <w:szCs w:val="16"/>
              </w:rPr>
            </w:pPr>
            <w:r w:rsidRPr="00A504EC">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Default="00A504EC" w:rsidP="00A504EC">
            <w:pPr>
              <w:pStyle w:val="TAC"/>
              <w:rPr>
                <w:sz w:val="16"/>
                <w:szCs w:val="16"/>
              </w:rPr>
            </w:pPr>
            <w:r w:rsidRPr="00EE4CB1">
              <w:rPr>
                <w:sz w:val="16"/>
                <w:szCs w:val="16"/>
              </w:rPr>
              <w:t>16.17.0</w:t>
            </w:r>
          </w:p>
        </w:tc>
      </w:tr>
      <w:tr w:rsidR="00A504EC"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A504EC" w:rsidRDefault="00A504EC" w:rsidP="00A504EC">
            <w:pPr>
              <w:pStyle w:val="TAC"/>
              <w:rPr>
                <w:sz w:val="16"/>
                <w:szCs w:val="16"/>
              </w:rPr>
            </w:pPr>
            <w:r w:rsidRPr="00A504EC">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A504EC" w:rsidRDefault="00A504EC" w:rsidP="00A504EC">
            <w:pPr>
              <w:pStyle w:val="TAL"/>
              <w:rPr>
                <w:sz w:val="16"/>
                <w:szCs w:val="16"/>
              </w:rPr>
            </w:pPr>
            <w:r w:rsidRPr="00A504EC">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Default="00A504EC" w:rsidP="00A504EC">
            <w:pPr>
              <w:pStyle w:val="TAC"/>
              <w:rPr>
                <w:sz w:val="16"/>
                <w:szCs w:val="16"/>
              </w:rPr>
            </w:pPr>
            <w:r w:rsidRPr="00EE4CB1">
              <w:rPr>
                <w:sz w:val="16"/>
                <w:szCs w:val="16"/>
              </w:rPr>
              <w:t>16.17.0</w:t>
            </w:r>
          </w:p>
        </w:tc>
      </w:tr>
      <w:tr w:rsidR="00A504EC"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A504EC" w:rsidRDefault="00A504EC" w:rsidP="00A504EC">
            <w:pPr>
              <w:pStyle w:val="TAC"/>
              <w:rPr>
                <w:sz w:val="16"/>
                <w:szCs w:val="16"/>
              </w:rPr>
            </w:pPr>
            <w:r w:rsidRPr="00A504EC">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452DA5" w:rsidRDefault="00A504EC" w:rsidP="00A504EC">
            <w:pPr>
              <w:pStyle w:val="TAL"/>
              <w:rPr>
                <w:sz w:val="16"/>
                <w:szCs w:val="16"/>
                <w:lang w:val="fr-FR"/>
              </w:rPr>
            </w:pPr>
            <w:r w:rsidRPr="00452DA5">
              <w:rPr>
                <w:sz w:val="16"/>
                <w:szCs w:val="16"/>
                <w:lang w:val="fr-FR"/>
              </w:rPr>
              <w:t>On NE-DC requirement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Default="00A504EC" w:rsidP="00A504EC">
            <w:pPr>
              <w:pStyle w:val="TAC"/>
              <w:rPr>
                <w:sz w:val="16"/>
                <w:szCs w:val="16"/>
              </w:rPr>
            </w:pPr>
            <w:r w:rsidRPr="00EE4CB1">
              <w:rPr>
                <w:sz w:val="16"/>
                <w:szCs w:val="16"/>
              </w:rPr>
              <w:t>16.17.0</w:t>
            </w:r>
          </w:p>
        </w:tc>
      </w:tr>
      <w:tr w:rsidR="00A504EC"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A504EC" w:rsidRDefault="00A504EC" w:rsidP="00A504EC">
            <w:pPr>
              <w:pStyle w:val="TAC"/>
              <w:rPr>
                <w:sz w:val="16"/>
                <w:szCs w:val="16"/>
              </w:rPr>
            </w:pPr>
            <w:r w:rsidRPr="00A504EC">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A504EC" w:rsidRDefault="00A504EC" w:rsidP="00A504EC">
            <w:pPr>
              <w:pStyle w:val="TAC"/>
              <w:rPr>
                <w:sz w:val="16"/>
                <w:szCs w:val="16"/>
              </w:rPr>
            </w:pPr>
            <w:r w:rsidRPr="00A504EC">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A504EC" w:rsidRDefault="00A504EC" w:rsidP="00A504EC">
            <w:pPr>
              <w:pStyle w:val="TAL"/>
              <w:rPr>
                <w:sz w:val="16"/>
                <w:szCs w:val="16"/>
              </w:rPr>
            </w:pPr>
            <w:r w:rsidRPr="00A504EC">
              <w:rPr>
                <w:sz w:val="16"/>
                <w:szCs w:val="16"/>
              </w:rPr>
              <w:t>[NR_newRAT-Perf]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Default="00A504EC" w:rsidP="00A504EC">
            <w:pPr>
              <w:pStyle w:val="TAC"/>
              <w:rPr>
                <w:sz w:val="16"/>
                <w:szCs w:val="16"/>
              </w:rPr>
            </w:pPr>
            <w:r w:rsidRPr="00EE4CB1">
              <w:rPr>
                <w:sz w:val="16"/>
                <w:szCs w:val="16"/>
              </w:rPr>
              <w:t>16.17.0</w:t>
            </w:r>
          </w:p>
        </w:tc>
      </w:tr>
      <w:tr w:rsidR="00A504EC"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A504EC" w:rsidRDefault="00A504EC" w:rsidP="00A504EC">
            <w:pPr>
              <w:pStyle w:val="TAC"/>
              <w:rPr>
                <w:sz w:val="16"/>
                <w:szCs w:val="16"/>
              </w:rPr>
            </w:pPr>
            <w:r w:rsidRPr="00A504EC">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A504EC" w:rsidRDefault="00A504EC" w:rsidP="00A504EC">
            <w:pPr>
              <w:pStyle w:val="TAL"/>
              <w:rPr>
                <w:sz w:val="16"/>
                <w:szCs w:val="16"/>
              </w:rPr>
            </w:pPr>
            <w:r w:rsidRPr="00A504EC">
              <w:rPr>
                <w:sz w:val="16"/>
                <w:szCs w:val="16"/>
              </w:rPr>
              <w:t>[NR_RRM_enh-Perf]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Default="00A504EC" w:rsidP="00A504EC">
            <w:pPr>
              <w:pStyle w:val="TAC"/>
              <w:rPr>
                <w:sz w:val="16"/>
                <w:szCs w:val="16"/>
              </w:rPr>
            </w:pPr>
            <w:r w:rsidRPr="00EE4CB1">
              <w:rPr>
                <w:sz w:val="16"/>
                <w:szCs w:val="16"/>
              </w:rPr>
              <w:t>16.17.0</w:t>
            </w:r>
          </w:p>
        </w:tc>
      </w:tr>
      <w:tr w:rsidR="00A504EC"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A504EC" w:rsidRDefault="00A504EC" w:rsidP="00A504EC">
            <w:pPr>
              <w:pStyle w:val="TAC"/>
              <w:rPr>
                <w:sz w:val="16"/>
                <w:szCs w:val="16"/>
              </w:rPr>
            </w:pPr>
            <w:r w:rsidRPr="00A504EC">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A504EC" w:rsidRDefault="00A504EC" w:rsidP="00A504EC">
            <w:pPr>
              <w:pStyle w:val="TAL"/>
              <w:rPr>
                <w:sz w:val="16"/>
                <w:szCs w:val="16"/>
              </w:rPr>
            </w:pPr>
            <w:r w:rsidRPr="00A504EC">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Default="00A504EC" w:rsidP="00A504EC">
            <w:pPr>
              <w:pStyle w:val="TAC"/>
              <w:rPr>
                <w:sz w:val="16"/>
                <w:szCs w:val="16"/>
              </w:rPr>
            </w:pPr>
            <w:r w:rsidRPr="00EE4CB1">
              <w:rPr>
                <w:sz w:val="16"/>
                <w:szCs w:val="16"/>
              </w:rPr>
              <w:t>16.17.0</w:t>
            </w:r>
          </w:p>
        </w:tc>
      </w:tr>
      <w:tr w:rsidR="00A504EC"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A504EC" w:rsidRDefault="00A504EC" w:rsidP="00A504EC">
            <w:pPr>
              <w:pStyle w:val="TAC"/>
              <w:rPr>
                <w:sz w:val="16"/>
                <w:szCs w:val="16"/>
              </w:rPr>
            </w:pPr>
            <w:r w:rsidRPr="00A504EC">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A504EC" w:rsidRDefault="00A504EC" w:rsidP="00A504EC">
            <w:pPr>
              <w:pStyle w:val="TAL"/>
              <w:rPr>
                <w:sz w:val="16"/>
                <w:szCs w:val="16"/>
              </w:rPr>
            </w:pPr>
            <w:r w:rsidRPr="00A504EC">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Default="00A504EC" w:rsidP="00A504EC">
            <w:pPr>
              <w:pStyle w:val="TAC"/>
              <w:rPr>
                <w:sz w:val="16"/>
                <w:szCs w:val="16"/>
              </w:rPr>
            </w:pPr>
            <w:r w:rsidRPr="00EE4CB1">
              <w:rPr>
                <w:sz w:val="16"/>
                <w:szCs w:val="16"/>
              </w:rPr>
              <w:t>16.17.0</w:t>
            </w:r>
          </w:p>
        </w:tc>
      </w:tr>
      <w:tr w:rsidR="00A504EC"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A504EC" w:rsidRDefault="00A504EC" w:rsidP="00A504EC">
            <w:pPr>
              <w:pStyle w:val="TAC"/>
              <w:rPr>
                <w:sz w:val="16"/>
                <w:szCs w:val="16"/>
              </w:rPr>
            </w:pPr>
            <w:r w:rsidRPr="00A504EC">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A504EC" w:rsidRDefault="00A504EC" w:rsidP="00A504EC">
            <w:pPr>
              <w:pStyle w:val="TAC"/>
              <w:rPr>
                <w:sz w:val="16"/>
                <w:szCs w:val="16"/>
              </w:rPr>
            </w:pPr>
            <w:r w:rsidRPr="00A504EC">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A504EC" w:rsidRDefault="00A504EC" w:rsidP="00A504EC">
            <w:pPr>
              <w:pStyle w:val="TAL"/>
              <w:rPr>
                <w:sz w:val="16"/>
                <w:szCs w:val="16"/>
              </w:rPr>
            </w:pPr>
            <w:r w:rsidRPr="00A504EC">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Default="00A504EC" w:rsidP="00A504EC">
            <w:pPr>
              <w:pStyle w:val="TAC"/>
              <w:rPr>
                <w:sz w:val="16"/>
                <w:szCs w:val="16"/>
              </w:rPr>
            </w:pPr>
            <w:r w:rsidRPr="00EE4CB1">
              <w:rPr>
                <w:sz w:val="16"/>
                <w:szCs w:val="16"/>
              </w:rPr>
              <w:t>16.17.0</w:t>
            </w:r>
          </w:p>
        </w:tc>
      </w:tr>
      <w:tr w:rsidR="00A504EC"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A504EC" w:rsidRDefault="00A504EC" w:rsidP="00A504EC">
            <w:pPr>
              <w:pStyle w:val="TAC"/>
              <w:rPr>
                <w:sz w:val="16"/>
                <w:szCs w:val="16"/>
              </w:rPr>
            </w:pPr>
            <w:r w:rsidRPr="00A504EC">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A504EC" w:rsidRDefault="00A504EC" w:rsidP="00A504EC">
            <w:pPr>
              <w:pStyle w:val="TAC"/>
              <w:rPr>
                <w:sz w:val="16"/>
                <w:szCs w:val="16"/>
              </w:rPr>
            </w:pPr>
            <w:r w:rsidRPr="00A504EC">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A504EC" w:rsidRDefault="00A504EC" w:rsidP="00A504EC">
            <w:pPr>
              <w:pStyle w:val="TAL"/>
              <w:rPr>
                <w:sz w:val="16"/>
                <w:szCs w:val="16"/>
              </w:rPr>
            </w:pPr>
            <w:r w:rsidRPr="00A504EC">
              <w:rPr>
                <w:sz w:val="16"/>
                <w:szCs w:val="16"/>
              </w:rPr>
              <w:t>[NR_newRAT-Core]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Default="00A504EC" w:rsidP="00A504EC">
            <w:pPr>
              <w:pStyle w:val="TAC"/>
              <w:rPr>
                <w:sz w:val="16"/>
                <w:szCs w:val="16"/>
              </w:rPr>
            </w:pPr>
            <w:r w:rsidRPr="00EE4CB1">
              <w:rPr>
                <w:sz w:val="16"/>
                <w:szCs w:val="16"/>
              </w:rPr>
              <w:t>16.17.0</w:t>
            </w:r>
          </w:p>
        </w:tc>
      </w:tr>
      <w:tr w:rsidR="00A504EC"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A504EC" w:rsidRDefault="00A504EC" w:rsidP="00A504EC">
            <w:pPr>
              <w:pStyle w:val="TAC"/>
              <w:rPr>
                <w:sz w:val="16"/>
                <w:szCs w:val="16"/>
              </w:rPr>
            </w:pPr>
            <w:r w:rsidRPr="00A504EC">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A504EC" w:rsidRDefault="00A504EC" w:rsidP="00A504EC">
            <w:pPr>
              <w:pStyle w:val="TAC"/>
              <w:rPr>
                <w:sz w:val="16"/>
                <w:szCs w:val="16"/>
              </w:rPr>
            </w:pPr>
            <w:r w:rsidRPr="00A504EC">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A504EC" w:rsidRDefault="00A504EC" w:rsidP="00A504EC">
            <w:pPr>
              <w:pStyle w:val="TAL"/>
              <w:rPr>
                <w:sz w:val="16"/>
                <w:szCs w:val="16"/>
              </w:rPr>
            </w:pPr>
            <w:r w:rsidRPr="00A504EC">
              <w:rPr>
                <w:sz w:val="16"/>
                <w:szCs w:val="16"/>
              </w:rPr>
              <w:t>[NR_UE_pow_sav-Perf]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Default="00A504EC" w:rsidP="00A504EC">
            <w:pPr>
              <w:pStyle w:val="TAC"/>
              <w:rPr>
                <w:sz w:val="16"/>
                <w:szCs w:val="16"/>
              </w:rPr>
            </w:pPr>
            <w:r w:rsidRPr="00EE4CB1">
              <w:rPr>
                <w:sz w:val="16"/>
                <w:szCs w:val="16"/>
              </w:rPr>
              <w:t>16.17.0</w:t>
            </w:r>
          </w:p>
        </w:tc>
      </w:tr>
      <w:tr w:rsidR="00A504EC"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A504EC" w:rsidRDefault="00A504EC" w:rsidP="00A504EC">
            <w:pPr>
              <w:pStyle w:val="TAC"/>
              <w:rPr>
                <w:sz w:val="16"/>
                <w:szCs w:val="16"/>
              </w:rPr>
            </w:pPr>
            <w:r w:rsidRPr="00A504EC">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A504EC" w:rsidRDefault="00A504EC" w:rsidP="00A504EC">
            <w:pPr>
              <w:pStyle w:val="TAL"/>
              <w:rPr>
                <w:sz w:val="16"/>
                <w:szCs w:val="16"/>
              </w:rPr>
            </w:pPr>
            <w:r w:rsidRPr="00A504EC">
              <w:rPr>
                <w:sz w:val="16"/>
                <w:szCs w:val="16"/>
              </w:rPr>
              <w:t>[NR_RRM_Enh-Perf]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Default="00A504EC" w:rsidP="00A504EC">
            <w:pPr>
              <w:pStyle w:val="TAC"/>
              <w:rPr>
                <w:sz w:val="16"/>
                <w:szCs w:val="16"/>
              </w:rPr>
            </w:pPr>
            <w:r w:rsidRPr="00EE4CB1">
              <w:rPr>
                <w:sz w:val="16"/>
                <w:szCs w:val="16"/>
              </w:rPr>
              <w:t>16.17.0</w:t>
            </w:r>
          </w:p>
        </w:tc>
      </w:tr>
      <w:tr w:rsidR="00A504EC"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A504EC" w:rsidRDefault="00A504EC" w:rsidP="00A504EC">
            <w:pPr>
              <w:pStyle w:val="TAC"/>
              <w:rPr>
                <w:sz w:val="16"/>
                <w:szCs w:val="16"/>
              </w:rPr>
            </w:pPr>
            <w:r w:rsidRPr="00A504EC">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A504EC" w:rsidRDefault="00A504EC" w:rsidP="00A504EC">
            <w:pPr>
              <w:pStyle w:val="TAL"/>
              <w:rPr>
                <w:sz w:val="16"/>
                <w:szCs w:val="16"/>
              </w:rPr>
            </w:pPr>
            <w:r w:rsidRPr="00A504EC">
              <w:rPr>
                <w:sz w:val="16"/>
                <w:szCs w:val="16"/>
              </w:rPr>
              <w:t>[NR_unlic-Perf]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Default="00A504EC" w:rsidP="00A504EC">
            <w:pPr>
              <w:pStyle w:val="TAC"/>
              <w:rPr>
                <w:sz w:val="16"/>
                <w:szCs w:val="16"/>
              </w:rPr>
            </w:pPr>
            <w:r w:rsidRPr="00EE4CB1">
              <w:rPr>
                <w:sz w:val="16"/>
                <w:szCs w:val="16"/>
              </w:rPr>
              <w:t>16.17.0</w:t>
            </w:r>
          </w:p>
        </w:tc>
      </w:tr>
      <w:tr w:rsidR="00A504EC"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A504EC" w:rsidRDefault="00A504EC" w:rsidP="00A504EC">
            <w:pPr>
              <w:pStyle w:val="TAC"/>
              <w:rPr>
                <w:sz w:val="16"/>
                <w:szCs w:val="16"/>
              </w:rPr>
            </w:pPr>
            <w:r w:rsidRPr="00A504EC">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A504EC" w:rsidRDefault="00A504EC" w:rsidP="00A504EC">
            <w:pPr>
              <w:pStyle w:val="TAL"/>
              <w:rPr>
                <w:sz w:val="16"/>
                <w:szCs w:val="16"/>
              </w:rPr>
            </w:pPr>
            <w:r w:rsidRPr="00A504EC">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Default="00A504EC" w:rsidP="00A504EC">
            <w:pPr>
              <w:pStyle w:val="TAC"/>
              <w:rPr>
                <w:sz w:val="16"/>
                <w:szCs w:val="16"/>
              </w:rPr>
            </w:pPr>
            <w:r w:rsidRPr="00EE4CB1">
              <w:rPr>
                <w:sz w:val="16"/>
                <w:szCs w:val="16"/>
              </w:rPr>
              <w:t>16.17.0</w:t>
            </w:r>
          </w:p>
        </w:tc>
      </w:tr>
      <w:tr w:rsidR="00A504EC"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A504EC" w:rsidRDefault="00A504EC" w:rsidP="00A504EC">
            <w:pPr>
              <w:pStyle w:val="TAC"/>
              <w:rPr>
                <w:sz w:val="16"/>
                <w:szCs w:val="16"/>
              </w:rPr>
            </w:pPr>
            <w:r w:rsidRPr="00A504EC">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A504EC" w:rsidRDefault="00A504EC" w:rsidP="00A504EC">
            <w:pPr>
              <w:pStyle w:val="TAC"/>
              <w:rPr>
                <w:sz w:val="16"/>
                <w:szCs w:val="16"/>
              </w:rPr>
            </w:pPr>
            <w:r w:rsidRPr="00A504EC">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A504EC" w:rsidRDefault="00A504EC" w:rsidP="00A504EC">
            <w:pPr>
              <w:pStyle w:val="TAL"/>
              <w:rPr>
                <w:sz w:val="16"/>
                <w:szCs w:val="16"/>
              </w:rPr>
            </w:pPr>
            <w:r w:rsidRPr="00A504EC">
              <w:rPr>
                <w:sz w:val="16"/>
                <w:szCs w:val="16"/>
              </w:rPr>
              <w:t>[NR_pos-Perf]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Default="00A504EC" w:rsidP="00A504EC">
            <w:pPr>
              <w:pStyle w:val="TAC"/>
              <w:rPr>
                <w:sz w:val="16"/>
                <w:szCs w:val="16"/>
              </w:rPr>
            </w:pPr>
            <w:r w:rsidRPr="00EE4CB1">
              <w:rPr>
                <w:sz w:val="16"/>
                <w:szCs w:val="16"/>
              </w:rPr>
              <w:t>16.17.0</w:t>
            </w:r>
          </w:p>
        </w:tc>
      </w:tr>
      <w:tr w:rsidR="00A504EC"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A504EC" w:rsidRDefault="00A504EC" w:rsidP="00A504EC">
            <w:pPr>
              <w:pStyle w:val="TAC"/>
              <w:rPr>
                <w:sz w:val="16"/>
                <w:szCs w:val="16"/>
              </w:rPr>
            </w:pPr>
            <w:r w:rsidRPr="00A504EC">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A504EC" w:rsidRDefault="00A504EC" w:rsidP="00A504EC">
            <w:pPr>
              <w:pStyle w:val="TAC"/>
              <w:rPr>
                <w:sz w:val="16"/>
                <w:szCs w:val="16"/>
              </w:rPr>
            </w:pPr>
            <w:r w:rsidRPr="00A504EC">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A504EC" w:rsidRDefault="00A504EC" w:rsidP="00A504EC">
            <w:pPr>
              <w:pStyle w:val="TAL"/>
              <w:rPr>
                <w:sz w:val="16"/>
                <w:szCs w:val="16"/>
              </w:rPr>
            </w:pPr>
            <w:r w:rsidRPr="00A504EC">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Default="00A504EC" w:rsidP="00A504EC">
            <w:pPr>
              <w:pStyle w:val="TAC"/>
              <w:rPr>
                <w:sz w:val="16"/>
                <w:szCs w:val="16"/>
              </w:rPr>
            </w:pPr>
            <w:r w:rsidRPr="00EE4CB1">
              <w:rPr>
                <w:sz w:val="16"/>
                <w:szCs w:val="16"/>
              </w:rPr>
              <w:t>16.17.0</w:t>
            </w:r>
          </w:p>
        </w:tc>
      </w:tr>
      <w:tr w:rsidR="00A504EC"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A504EC" w:rsidRDefault="00A504EC" w:rsidP="00A504EC">
            <w:pPr>
              <w:pStyle w:val="TAC"/>
              <w:rPr>
                <w:sz w:val="16"/>
                <w:szCs w:val="16"/>
              </w:rPr>
            </w:pPr>
            <w:r w:rsidRPr="00A504EC">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A504EC" w:rsidRDefault="00A504EC" w:rsidP="00A504EC">
            <w:pPr>
              <w:pStyle w:val="TAC"/>
              <w:rPr>
                <w:sz w:val="16"/>
                <w:szCs w:val="16"/>
              </w:rPr>
            </w:pPr>
            <w:r w:rsidRPr="00A504EC">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A504EC" w:rsidRDefault="00A504EC" w:rsidP="00A504EC">
            <w:pPr>
              <w:pStyle w:val="TAL"/>
              <w:rPr>
                <w:sz w:val="16"/>
                <w:szCs w:val="16"/>
              </w:rPr>
            </w:pPr>
            <w:r w:rsidRPr="00A504EC">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Default="00A504EC" w:rsidP="00A504EC">
            <w:pPr>
              <w:pStyle w:val="TAC"/>
              <w:rPr>
                <w:sz w:val="16"/>
                <w:szCs w:val="16"/>
              </w:rPr>
            </w:pPr>
            <w:r w:rsidRPr="00EE4CB1">
              <w:rPr>
                <w:sz w:val="16"/>
                <w:szCs w:val="16"/>
              </w:rPr>
              <w:t>16.17.0</w:t>
            </w:r>
          </w:p>
        </w:tc>
      </w:tr>
      <w:tr w:rsidR="00A504EC"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A504EC" w:rsidRDefault="00A504EC" w:rsidP="00A504EC">
            <w:pPr>
              <w:pStyle w:val="TAC"/>
              <w:rPr>
                <w:sz w:val="16"/>
                <w:szCs w:val="16"/>
              </w:rPr>
            </w:pPr>
            <w:r w:rsidRPr="00A504EC">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A504EC" w:rsidRDefault="00A504EC" w:rsidP="00A504EC">
            <w:pPr>
              <w:pStyle w:val="TAC"/>
              <w:rPr>
                <w:sz w:val="16"/>
                <w:szCs w:val="16"/>
              </w:rPr>
            </w:pPr>
            <w:r w:rsidRPr="00A504EC">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A504EC" w:rsidRDefault="00A504EC" w:rsidP="00A504EC">
            <w:pPr>
              <w:pStyle w:val="TAC"/>
              <w:rPr>
                <w:sz w:val="16"/>
                <w:szCs w:val="16"/>
              </w:rPr>
            </w:pPr>
            <w:r w:rsidRPr="00A504E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A504EC" w:rsidRDefault="00A504EC" w:rsidP="00A504EC">
            <w:pPr>
              <w:pStyle w:val="TAL"/>
              <w:rPr>
                <w:sz w:val="16"/>
                <w:szCs w:val="16"/>
              </w:rPr>
            </w:pPr>
            <w:r w:rsidRPr="00A504EC">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Default="00A504EC" w:rsidP="00A504EC">
            <w:pPr>
              <w:pStyle w:val="TAC"/>
              <w:rPr>
                <w:sz w:val="16"/>
                <w:szCs w:val="16"/>
              </w:rPr>
            </w:pPr>
            <w:r w:rsidRPr="00EE4CB1">
              <w:rPr>
                <w:sz w:val="16"/>
                <w:szCs w:val="16"/>
              </w:rPr>
              <w:t>16.17.0</w:t>
            </w:r>
          </w:p>
        </w:tc>
      </w:tr>
      <w:tr w:rsidR="00A504EC"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A504EC" w:rsidRDefault="00A504EC" w:rsidP="00A504EC">
            <w:pPr>
              <w:pStyle w:val="TAC"/>
              <w:rPr>
                <w:sz w:val="16"/>
                <w:szCs w:val="16"/>
              </w:rPr>
            </w:pPr>
            <w:r w:rsidRPr="00A504EC">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A504EC" w:rsidRDefault="00A504EC" w:rsidP="00A504EC">
            <w:pPr>
              <w:pStyle w:val="TAL"/>
              <w:rPr>
                <w:sz w:val="16"/>
                <w:szCs w:val="16"/>
              </w:rPr>
            </w:pPr>
            <w:r w:rsidRPr="00A504EC">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Default="00A504EC" w:rsidP="00A504EC">
            <w:pPr>
              <w:pStyle w:val="TAC"/>
              <w:rPr>
                <w:sz w:val="16"/>
                <w:szCs w:val="16"/>
              </w:rPr>
            </w:pPr>
            <w:r w:rsidRPr="00EE4CB1">
              <w:rPr>
                <w:sz w:val="16"/>
                <w:szCs w:val="16"/>
              </w:rPr>
              <w:t>16.17.0</w:t>
            </w:r>
          </w:p>
        </w:tc>
      </w:tr>
      <w:tr w:rsidR="00A504EC"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A504EC" w:rsidRDefault="00A504EC" w:rsidP="00A504EC">
            <w:pPr>
              <w:pStyle w:val="TAC"/>
              <w:rPr>
                <w:sz w:val="16"/>
                <w:szCs w:val="16"/>
              </w:rPr>
            </w:pPr>
            <w:r w:rsidRPr="00A504EC">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A504EC" w:rsidRDefault="00A504EC" w:rsidP="00A504EC">
            <w:pPr>
              <w:pStyle w:val="TAL"/>
              <w:rPr>
                <w:sz w:val="16"/>
                <w:szCs w:val="16"/>
              </w:rPr>
            </w:pPr>
            <w:r w:rsidRPr="00A504EC">
              <w:rPr>
                <w:sz w:val="16"/>
                <w:szCs w:val="16"/>
              </w:rPr>
              <w:t>[NR_newRAT-Perf] Inter-frequency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Default="00A504EC" w:rsidP="00A504EC">
            <w:pPr>
              <w:pStyle w:val="TAC"/>
              <w:rPr>
                <w:sz w:val="16"/>
                <w:szCs w:val="16"/>
              </w:rPr>
            </w:pPr>
            <w:r w:rsidRPr="00EE4CB1">
              <w:rPr>
                <w:sz w:val="16"/>
                <w:szCs w:val="16"/>
              </w:rPr>
              <w:t>16.17.0</w:t>
            </w:r>
          </w:p>
        </w:tc>
      </w:tr>
      <w:tr w:rsidR="00A504EC"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A504EC" w:rsidRDefault="00A504EC" w:rsidP="00A504EC">
            <w:pPr>
              <w:pStyle w:val="TAC"/>
              <w:rPr>
                <w:sz w:val="16"/>
                <w:szCs w:val="16"/>
              </w:rPr>
            </w:pPr>
            <w:r w:rsidRPr="00A504EC">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A504EC" w:rsidRDefault="00A504EC" w:rsidP="00A504EC">
            <w:pPr>
              <w:pStyle w:val="TAC"/>
              <w:rPr>
                <w:sz w:val="16"/>
                <w:szCs w:val="16"/>
              </w:rPr>
            </w:pPr>
            <w:r w:rsidRPr="00A504EC">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A504EC"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A504EC" w:rsidRDefault="00A504EC" w:rsidP="00A504EC">
            <w:pPr>
              <w:pStyle w:val="TAC"/>
              <w:rPr>
                <w:sz w:val="16"/>
                <w:szCs w:val="16"/>
              </w:rPr>
            </w:pPr>
            <w:r w:rsidRPr="00A504E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A504EC" w:rsidRDefault="00A504EC" w:rsidP="00A504EC">
            <w:pPr>
              <w:pStyle w:val="TAL"/>
              <w:rPr>
                <w:sz w:val="16"/>
                <w:szCs w:val="16"/>
              </w:rPr>
            </w:pPr>
            <w:r w:rsidRPr="00A504EC">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Default="00A504EC" w:rsidP="00A504EC">
            <w:pPr>
              <w:pStyle w:val="TAC"/>
              <w:rPr>
                <w:sz w:val="16"/>
                <w:szCs w:val="16"/>
              </w:rPr>
            </w:pPr>
            <w:r w:rsidRPr="00EE4CB1">
              <w:rPr>
                <w:sz w:val="16"/>
                <w:szCs w:val="16"/>
              </w:rPr>
              <w:t>16.17.0</w:t>
            </w:r>
          </w:p>
        </w:tc>
      </w:tr>
      <w:tr w:rsidR="00A504EC"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Default="00A504EC" w:rsidP="00A504EC">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Default="00A504EC" w:rsidP="00A504EC">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A504EC" w:rsidRDefault="00A504EC" w:rsidP="00A504EC">
            <w:pPr>
              <w:pStyle w:val="TAC"/>
              <w:rPr>
                <w:sz w:val="16"/>
                <w:szCs w:val="16"/>
              </w:rPr>
            </w:pPr>
            <w:r w:rsidRPr="00A504EC">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A504EC" w:rsidRDefault="00A504EC" w:rsidP="00A504EC">
            <w:pPr>
              <w:pStyle w:val="TAC"/>
              <w:rPr>
                <w:sz w:val="16"/>
                <w:szCs w:val="16"/>
              </w:rPr>
            </w:pPr>
            <w:r w:rsidRPr="00A504EC">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A504EC" w:rsidRDefault="00A504EC" w:rsidP="00A504EC">
            <w:pPr>
              <w:pStyle w:val="TAC"/>
              <w:rPr>
                <w:sz w:val="16"/>
                <w:szCs w:val="16"/>
              </w:rPr>
            </w:pPr>
            <w:r w:rsidRPr="00A504E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A504EC" w:rsidRDefault="00A504EC" w:rsidP="00A504EC">
            <w:pPr>
              <w:pStyle w:val="TAC"/>
              <w:rPr>
                <w:sz w:val="16"/>
                <w:szCs w:val="16"/>
              </w:rPr>
            </w:pPr>
            <w:r w:rsidRPr="00A504E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A504EC" w:rsidRDefault="00A504EC" w:rsidP="00A504EC">
            <w:pPr>
              <w:pStyle w:val="TAL"/>
              <w:rPr>
                <w:sz w:val="16"/>
                <w:szCs w:val="16"/>
              </w:rPr>
            </w:pPr>
            <w:r w:rsidRPr="00A504EC">
              <w:rPr>
                <w:sz w:val="16"/>
                <w:szCs w:val="16"/>
              </w:rPr>
              <w:t>[NR_unlic-Perf]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Default="00A504EC" w:rsidP="00A504EC">
            <w:pPr>
              <w:pStyle w:val="TAC"/>
              <w:rPr>
                <w:sz w:val="16"/>
                <w:szCs w:val="16"/>
              </w:rPr>
            </w:pPr>
            <w:r w:rsidRPr="00EE4CB1">
              <w:rPr>
                <w:sz w:val="16"/>
                <w:szCs w:val="16"/>
              </w:rPr>
              <w:t>16.17.0</w:t>
            </w:r>
          </w:p>
        </w:tc>
      </w:tr>
      <w:tr w:rsidR="00C61624" w14:paraId="5C4F15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4E04E0" w14:textId="063AAF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DBF5F" w14:textId="23404DC7"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699D" w14:textId="327733EB"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79E86" w14:textId="00610403" w:rsidR="00C61624" w:rsidRPr="00C61624" w:rsidRDefault="00C61624" w:rsidP="00C61624">
            <w:pPr>
              <w:pStyle w:val="TAC"/>
              <w:rPr>
                <w:sz w:val="16"/>
                <w:szCs w:val="16"/>
              </w:rPr>
            </w:pPr>
            <w:r w:rsidRPr="00C61624">
              <w:rPr>
                <w:sz w:val="16"/>
                <w:szCs w:val="16"/>
              </w:rPr>
              <w:t>3661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9697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1FC6" w14:textId="24E38AF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CEBD7" w14:textId="53F8B68D" w:rsidR="00C61624" w:rsidRPr="00C61624" w:rsidRDefault="00C61624" w:rsidP="00C61624">
            <w:pPr>
              <w:pStyle w:val="TAL"/>
              <w:rPr>
                <w:sz w:val="16"/>
                <w:szCs w:val="16"/>
              </w:rPr>
            </w:pPr>
            <w:r w:rsidRPr="00C61624">
              <w:rPr>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42CA" w14:textId="6540A9AA" w:rsidR="00C61624" w:rsidRPr="00EE4CB1" w:rsidRDefault="00C61624" w:rsidP="00C61624">
            <w:pPr>
              <w:pStyle w:val="TAC"/>
              <w:rPr>
                <w:sz w:val="16"/>
                <w:szCs w:val="16"/>
              </w:rPr>
            </w:pPr>
            <w:r>
              <w:rPr>
                <w:sz w:val="16"/>
                <w:szCs w:val="16"/>
              </w:rPr>
              <w:t>16.18.0</w:t>
            </w:r>
          </w:p>
        </w:tc>
      </w:tr>
      <w:tr w:rsidR="00C61624" w14:paraId="756FFB8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092EAB" w14:textId="2891849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0216D" w14:textId="7199553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1B22" w14:textId="220F8ABA"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0943C" w14:textId="48579940" w:rsidR="00C61624" w:rsidRPr="00C61624" w:rsidRDefault="00C61624" w:rsidP="00C61624">
            <w:pPr>
              <w:pStyle w:val="TAC"/>
              <w:rPr>
                <w:sz w:val="16"/>
                <w:szCs w:val="16"/>
              </w:rPr>
            </w:pPr>
            <w:r w:rsidRPr="00C61624">
              <w:rPr>
                <w:sz w:val="16"/>
                <w:szCs w:val="16"/>
              </w:rPr>
              <w:t>3669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39412"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43AF3" w14:textId="639EFAD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864FE5" w14:textId="07801EFC" w:rsidR="00C61624" w:rsidRPr="00C61624" w:rsidRDefault="00C61624" w:rsidP="00C61624">
            <w:pPr>
              <w:pStyle w:val="TAL"/>
              <w:rPr>
                <w:sz w:val="16"/>
                <w:szCs w:val="16"/>
              </w:rPr>
            </w:pPr>
            <w:r w:rsidRPr="00C61624">
              <w:rPr>
                <w:sz w:val="16"/>
                <w:szCs w:val="16"/>
              </w:rPr>
              <w:t>[NR_RRM_Enh-Perf] Maintenance perf part CR on event triggered reporting tests with additional mandatory gap pattern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3F94E" w14:textId="0A2F14E5" w:rsidR="00C61624" w:rsidRDefault="00C61624" w:rsidP="00C61624">
            <w:pPr>
              <w:pStyle w:val="TAC"/>
              <w:rPr>
                <w:sz w:val="16"/>
                <w:szCs w:val="16"/>
              </w:rPr>
            </w:pPr>
            <w:r w:rsidRPr="00E813C2">
              <w:rPr>
                <w:sz w:val="16"/>
                <w:szCs w:val="16"/>
              </w:rPr>
              <w:t>16.18.0</w:t>
            </w:r>
          </w:p>
        </w:tc>
      </w:tr>
      <w:tr w:rsidR="00C61624" w14:paraId="63437A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7F16F8" w14:textId="22684667"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0814" w14:textId="1561A24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4E4" w14:textId="4949B891"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B6F8F" w14:textId="650A456D" w:rsidR="00C61624" w:rsidRPr="00C61624" w:rsidRDefault="00C61624" w:rsidP="00C61624">
            <w:pPr>
              <w:pStyle w:val="TAC"/>
              <w:rPr>
                <w:sz w:val="16"/>
                <w:szCs w:val="16"/>
              </w:rPr>
            </w:pPr>
            <w:r w:rsidRPr="00C61624">
              <w:rPr>
                <w:sz w:val="16"/>
                <w:szCs w:val="16"/>
              </w:rPr>
              <w:t>3684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DE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30814" w14:textId="56164455"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09B198" w14:textId="59316244" w:rsidR="00C61624" w:rsidRPr="00C61624" w:rsidRDefault="00C61624" w:rsidP="00C61624">
            <w:pPr>
              <w:pStyle w:val="TAL"/>
              <w:rPr>
                <w:sz w:val="16"/>
                <w:szCs w:val="16"/>
              </w:rPr>
            </w:pPr>
            <w:r w:rsidRPr="00C61624">
              <w:rPr>
                <w:sz w:val="16"/>
                <w:szCs w:val="16"/>
              </w:rPr>
              <w:t>CR on RRM test cases with testability issues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EF540" w14:textId="4B41405A" w:rsidR="00C61624" w:rsidRDefault="00C61624" w:rsidP="00C61624">
            <w:pPr>
              <w:pStyle w:val="TAC"/>
              <w:rPr>
                <w:sz w:val="16"/>
                <w:szCs w:val="16"/>
              </w:rPr>
            </w:pPr>
            <w:r w:rsidRPr="00E813C2">
              <w:rPr>
                <w:sz w:val="16"/>
                <w:szCs w:val="16"/>
              </w:rPr>
              <w:t>16.18.0</w:t>
            </w:r>
          </w:p>
        </w:tc>
      </w:tr>
      <w:tr w:rsidR="00C61624" w14:paraId="3B156E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0A92F5" w14:textId="5D9B54D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F76" w14:textId="2B13584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4CD06" w14:textId="2C3A78F4"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19C6" w14:textId="2F4853A3" w:rsidR="00C61624" w:rsidRPr="00C61624" w:rsidRDefault="00C61624" w:rsidP="00C61624">
            <w:pPr>
              <w:pStyle w:val="TAC"/>
              <w:rPr>
                <w:sz w:val="16"/>
                <w:szCs w:val="16"/>
              </w:rPr>
            </w:pPr>
            <w:r w:rsidRPr="00C61624">
              <w:rPr>
                <w:sz w:val="16"/>
                <w:szCs w:val="16"/>
              </w:rPr>
              <w:t>3687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9C6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8665" w14:textId="04BD5721"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CC9C26" w14:textId="5693B7CC" w:rsidR="00C61624" w:rsidRPr="00C61624" w:rsidRDefault="00C61624" w:rsidP="00C61624">
            <w:pPr>
              <w:pStyle w:val="TAL"/>
              <w:rPr>
                <w:sz w:val="16"/>
                <w:szCs w:val="16"/>
              </w:rPr>
            </w:pPr>
            <w:r w:rsidRPr="00C61624">
              <w:rPr>
                <w:sz w:val="16"/>
                <w:szCs w:val="16"/>
              </w:rPr>
              <w:t>On MRTD/MTTD requirement for inter-band non-collocated EN-DC/NE-DC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F0DE8" w14:textId="214E8826" w:rsidR="00C61624" w:rsidRDefault="00C61624" w:rsidP="00C61624">
            <w:pPr>
              <w:pStyle w:val="TAC"/>
              <w:rPr>
                <w:sz w:val="16"/>
                <w:szCs w:val="16"/>
              </w:rPr>
            </w:pPr>
            <w:r w:rsidRPr="00E813C2">
              <w:rPr>
                <w:sz w:val="16"/>
                <w:szCs w:val="16"/>
              </w:rPr>
              <w:t>16.18.0</w:t>
            </w:r>
          </w:p>
        </w:tc>
      </w:tr>
      <w:tr w:rsidR="00C61624" w14:paraId="64C48C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C73F28" w14:textId="202FA71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AD5C" w14:textId="5F2AEA43"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755F" w14:textId="5A3F0028"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C73E9" w14:textId="6EC44854" w:rsidR="00C61624" w:rsidRPr="00C61624" w:rsidRDefault="00C61624" w:rsidP="00C61624">
            <w:pPr>
              <w:pStyle w:val="TAC"/>
              <w:rPr>
                <w:sz w:val="16"/>
                <w:szCs w:val="16"/>
              </w:rPr>
            </w:pPr>
            <w:r w:rsidRPr="00C61624">
              <w:rPr>
                <w:sz w:val="16"/>
                <w:szCs w:val="16"/>
              </w:rPr>
              <w:t>3723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7868A"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12E42" w14:textId="7B17B95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385073" w14:textId="7BFEF8EE" w:rsidR="00C61624" w:rsidRPr="00C61624" w:rsidRDefault="00C61624" w:rsidP="00C61624">
            <w:pPr>
              <w:pStyle w:val="TAL"/>
              <w:rPr>
                <w:sz w:val="16"/>
                <w:szCs w:val="16"/>
              </w:rPr>
            </w:pPr>
            <w:r w:rsidRPr="00C61624">
              <w:rPr>
                <w:sz w:val="16"/>
                <w:szCs w:val="16"/>
              </w:rPr>
              <w:t>Draft 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327A4" w14:textId="5CC9F045" w:rsidR="00C61624" w:rsidRDefault="00C61624" w:rsidP="00C61624">
            <w:pPr>
              <w:pStyle w:val="TAC"/>
              <w:rPr>
                <w:sz w:val="16"/>
                <w:szCs w:val="16"/>
              </w:rPr>
            </w:pPr>
            <w:r w:rsidRPr="00E813C2">
              <w:rPr>
                <w:sz w:val="16"/>
                <w:szCs w:val="16"/>
              </w:rPr>
              <w:t>16.18.0</w:t>
            </w:r>
          </w:p>
        </w:tc>
      </w:tr>
      <w:tr w:rsidR="00C61624" w14:paraId="2022F6D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C4BF2F" w14:textId="0C69E74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723BA" w14:textId="55DB6271"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24C26" w14:textId="3DF5DE5D" w:rsidR="00C61624" w:rsidRPr="00C61624" w:rsidRDefault="00C61624" w:rsidP="00C61624">
            <w:pPr>
              <w:pStyle w:val="TAC"/>
              <w:rPr>
                <w:sz w:val="16"/>
                <w:szCs w:val="16"/>
              </w:rPr>
            </w:pPr>
            <w:r w:rsidRPr="00C61624">
              <w:rPr>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FC69" w14:textId="582D73E7" w:rsidR="00C61624" w:rsidRPr="00C61624" w:rsidRDefault="00C61624" w:rsidP="00C61624">
            <w:pPr>
              <w:pStyle w:val="TAC"/>
              <w:rPr>
                <w:sz w:val="16"/>
                <w:szCs w:val="16"/>
              </w:rPr>
            </w:pPr>
            <w:r w:rsidRPr="00C61624">
              <w:rPr>
                <w:sz w:val="16"/>
                <w:szCs w:val="16"/>
              </w:rPr>
              <w:t>3726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321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EDEFB" w14:textId="62C43B2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CF109" w14:textId="7FA0AAE8" w:rsidR="00C61624" w:rsidRPr="00C61624" w:rsidRDefault="00C61624" w:rsidP="00C61624">
            <w:pPr>
              <w:pStyle w:val="TAL"/>
              <w:rPr>
                <w:sz w:val="16"/>
                <w:szCs w:val="16"/>
              </w:rPr>
            </w:pPr>
            <w:r w:rsidRPr="00C61624">
              <w:rPr>
                <w:sz w:val="16"/>
                <w:szCs w:val="16"/>
              </w:rPr>
              <w:t>Draft 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7ECC4" w14:textId="4A13786F" w:rsidR="00C61624" w:rsidRDefault="00C61624" w:rsidP="00C61624">
            <w:pPr>
              <w:pStyle w:val="TAC"/>
              <w:rPr>
                <w:sz w:val="16"/>
                <w:szCs w:val="16"/>
              </w:rPr>
            </w:pPr>
            <w:r w:rsidRPr="00E813C2">
              <w:rPr>
                <w:sz w:val="16"/>
                <w:szCs w:val="16"/>
              </w:rPr>
              <w:t>16.18.0</w:t>
            </w:r>
          </w:p>
        </w:tc>
      </w:tr>
      <w:tr w:rsidR="00C61624" w14:paraId="3B176E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647590" w14:textId="5C5C715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EFEE3" w14:textId="61755D8A"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521C2" w14:textId="1C607BD7"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DA68" w14:textId="1D1E705C" w:rsidR="00C61624" w:rsidRPr="00C61624" w:rsidRDefault="00C61624" w:rsidP="00C61624">
            <w:pPr>
              <w:pStyle w:val="TAC"/>
              <w:rPr>
                <w:sz w:val="16"/>
                <w:szCs w:val="16"/>
              </w:rPr>
            </w:pPr>
            <w:r w:rsidRPr="00C61624">
              <w:rPr>
                <w:sz w:val="16"/>
                <w:szCs w:val="16"/>
              </w:rPr>
              <w:t>3730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93D5"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B3A3A" w14:textId="33C93272"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5B9D6" w14:textId="51C98E93" w:rsidR="00C61624" w:rsidRPr="00C61624" w:rsidRDefault="00C61624" w:rsidP="00C61624">
            <w:pPr>
              <w:pStyle w:val="TAL"/>
              <w:rPr>
                <w:sz w:val="16"/>
                <w:szCs w:val="16"/>
              </w:rPr>
            </w:pPr>
            <w:r w:rsidRPr="00C61624">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6F666" w14:textId="68000D58" w:rsidR="00C61624" w:rsidRDefault="00C61624" w:rsidP="00C61624">
            <w:pPr>
              <w:pStyle w:val="TAC"/>
              <w:rPr>
                <w:sz w:val="16"/>
                <w:szCs w:val="16"/>
              </w:rPr>
            </w:pPr>
            <w:r w:rsidRPr="00E813C2">
              <w:rPr>
                <w:sz w:val="16"/>
                <w:szCs w:val="16"/>
              </w:rPr>
              <w:t>16.18.0</w:t>
            </w:r>
          </w:p>
        </w:tc>
      </w:tr>
      <w:tr w:rsidR="00C61624" w14:paraId="023858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FB426C" w14:textId="6E925AC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E45B" w14:textId="7FB1C1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83699" w14:textId="3C7BA9B8" w:rsidR="00C61624" w:rsidRPr="00C61624" w:rsidRDefault="00C61624" w:rsidP="00C61624">
            <w:pPr>
              <w:pStyle w:val="TAC"/>
              <w:rPr>
                <w:sz w:val="16"/>
                <w:szCs w:val="16"/>
              </w:rPr>
            </w:pPr>
            <w:r w:rsidRPr="00C61624">
              <w:rPr>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366A0" w14:textId="48A0FBA8" w:rsidR="00C61624" w:rsidRPr="00C61624" w:rsidRDefault="00C61624" w:rsidP="00C61624">
            <w:pPr>
              <w:pStyle w:val="TAC"/>
              <w:rPr>
                <w:sz w:val="16"/>
                <w:szCs w:val="16"/>
              </w:rPr>
            </w:pPr>
            <w:r w:rsidRPr="00C61624">
              <w:rPr>
                <w:sz w:val="16"/>
                <w:szCs w:val="16"/>
              </w:rPr>
              <w:t>3735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4AFD7" w14:textId="62E3375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A88EC" w14:textId="41CFFB19"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399F5" w14:textId="3C6F86D4" w:rsidR="00C61624" w:rsidRPr="00C61624" w:rsidRDefault="00C61624" w:rsidP="00C61624">
            <w:pPr>
              <w:pStyle w:val="TAL"/>
              <w:rPr>
                <w:sz w:val="16"/>
                <w:szCs w:val="16"/>
              </w:rPr>
            </w:pPr>
            <w:r w:rsidRPr="00C61624">
              <w:rPr>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605C6" w14:textId="650CCCB2" w:rsidR="00C61624" w:rsidRDefault="00C61624" w:rsidP="00C61624">
            <w:pPr>
              <w:pStyle w:val="TAC"/>
              <w:rPr>
                <w:sz w:val="16"/>
                <w:szCs w:val="16"/>
              </w:rPr>
            </w:pPr>
            <w:r w:rsidRPr="00E813C2">
              <w:rPr>
                <w:sz w:val="16"/>
                <w:szCs w:val="16"/>
              </w:rPr>
              <w:t>16.18.0</w:t>
            </w:r>
          </w:p>
        </w:tc>
      </w:tr>
      <w:tr w:rsidR="00C61624" w14:paraId="3B9F50B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A7B243" w14:textId="614D2521"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EA20A" w14:textId="679642F8"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B211D" w14:textId="6F2ABDAD" w:rsidR="00C61624" w:rsidRPr="00C61624" w:rsidRDefault="00C61624" w:rsidP="00C61624">
            <w:pPr>
              <w:pStyle w:val="TAC"/>
              <w:rPr>
                <w:sz w:val="16"/>
                <w:szCs w:val="16"/>
              </w:rPr>
            </w:pPr>
            <w:r w:rsidRPr="00C61624">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23A50" w14:textId="62E0C1C6" w:rsidR="00C61624" w:rsidRPr="00C61624" w:rsidRDefault="00C61624" w:rsidP="00C61624">
            <w:pPr>
              <w:pStyle w:val="TAC"/>
              <w:rPr>
                <w:sz w:val="16"/>
                <w:szCs w:val="16"/>
              </w:rPr>
            </w:pPr>
            <w:r w:rsidRPr="00C61624">
              <w:rPr>
                <w:sz w:val="16"/>
                <w:szCs w:val="16"/>
              </w:rPr>
              <w:t>3744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3F4BE"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0E328" w14:textId="6376C502"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674FF7" w14:textId="1D943C4C" w:rsidR="00C61624" w:rsidRPr="00C61624" w:rsidRDefault="00C61624" w:rsidP="00C61624">
            <w:pPr>
              <w:pStyle w:val="TAL"/>
              <w:rPr>
                <w:sz w:val="16"/>
                <w:szCs w:val="16"/>
              </w:rPr>
            </w:pPr>
            <w:r w:rsidRPr="00C61624">
              <w:rPr>
                <w:sz w:val="16"/>
                <w:szCs w:val="16"/>
              </w:rPr>
              <w:t>[NR_newRAT-Perf] Correction to CORESET RMC and SS-RSRQ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3C026" w14:textId="3715BFCD" w:rsidR="00C61624" w:rsidRDefault="00C61624" w:rsidP="00C61624">
            <w:pPr>
              <w:pStyle w:val="TAC"/>
              <w:rPr>
                <w:sz w:val="16"/>
                <w:szCs w:val="16"/>
              </w:rPr>
            </w:pPr>
            <w:r w:rsidRPr="00E813C2">
              <w:rPr>
                <w:sz w:val="16"/>
                <w:szCs w:val="16"/>
              </w:rPr>
              <w:t>16.18.0</w:t>
            </w:r>
          </w:p>
        </w:tc>
      </w:tr>
      <w:tr w:rsidR="00C61624" w14:paraId="38970AE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129" w14:textId="0A94181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5EB3E" w14:textId="6E6CBE5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E9233" w14:textId="55BB7AC6"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B7EDA" w14:textId="5E70D623" w:rsidR="00C61624" w:rsidRPr="00C61624" w:rsidRDefault="00C61624" w:rsidP="00C61624">
            <w:pPr>
              <w:pStyle w:val="TAC"/>
              <w:rPr>
                <w:sz w:val="16"/>
                <w:szCs w:val="16"/>
              </w:rPr>
            </w:pPr>
            <w:r w:rsidRPr="00C61624">
              <w:rPr>
                <w:sz w:val="16"/>
                <w:szCs w:val="16"/>
              </w:rPr>
              <w:t>3819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E403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7C90" w14:textId="29D3D296"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E8BB0" w14:textId="5AD9FBCF" w:rsidR="00C61624" w:rsidRPr="00C61624" w:rsidRDefault="00C61624" w:rsidP="00C61624">
            <w:pPr>
              <w:pStyle w:val="TAL"/>
              <w:rPr>
                <w:sz w:val="16"/>
                <w:szCs w:val="16"/>
              </w:rPr>
            </w:pPr>
            <w:r w:rsidRPr="00C61624">
              <w:rPr>
                <w:sz w:val="16"/>
                <w:szCs w:val="16"/>
              </w:rPr>
              <w:t>[NR_RRM_Enh-Perf] CR on TCs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19D94" w14:textId="586BEDF8" w:rsidR="00C61624" w:rsidRDefault="00C61624" w:rsidP="00C61624">
            <w:pPr>
              <w:pStyle w:val="TAC"/>
              <w:rPr>
                <w:sz w:val="16"/>
                <w:szCs w:val="16"/>
              </w:rPr>
            </w:pPr>
            <w:r w:rsidRPr="00E813C2">
              <w:rPr>
                <w:sz w:val="16"/>
                <w:szCs w:val="16"/>
              </w:rPr>
              <w:t>16.18.0</w:t>
            </w:r>
          </w:p>
        </w:tc>
      </w:tr>
      <w:tr w:rsidR="00C61624" w14:paraId="11069B9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8A65D0" w14:textId="5CCFBC5E"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095E1" w14:textId="287A402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32D737" w14:textId="1461F18C" w:rsidR="00C61624" w:rsidRPr="00C61624" w:rsidRDefault="00C61624" w:rsidP="00C61624">
            <w:pPr>
              <w:pStyle w:val="TAC"/>
              <w:rPr>
                <w:sz w:val="16"/>
                <w:szCs w:val="16"/>
              </w:rPr>
            </w:pPr>
            <w:r w:rsidRPr="00C61624">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74A33" w14:textId="3E427E1D" w:rsidR="00C61624" w:rsidRPr="00C61624" w:rsidRDefault="00C61624" w:rsidP="00C61624">
            <w:pPr>
              <w:pStyle w:val="TAC"/>
              <w:rPr>
                <w:sz w:val="16"/>
                <w:szCs w:val="16"/>
              </w:rPr>
            </w:pPr>
            <w:r w:rsidRPr="00C61624">
              <w:rPr>
                <w:sz w:val="16"/>
                <w:szCs w:val="16"/>
              </w:rPr>
              <w:t>3824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4BAF"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26B85" w14:textId="17ECEC2A"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9372DB" w14:textId="779E29FC" w:rsidR="00C61624" w:rsidRPr="00C61624" w:rsidRDefault="00C61624" w:rsidP="00C61624">
            <w:pPr>
              <w:pStyle w:val="TAL"/>
              <w:rPr>
                <w:sz w:val="16"/>
                <w:szCs w:val="16"/>
              </w:rPr>
            </w:pPr>
            <w:r w:rsidRPr="00C61624">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A1579" w14:textId="3F951C69" w:rsidR="00C61624" w:rsidRDefault="00C61624" w:rsidP="00C61624">
            <w:pPr>
              <w:pStyle w:val="TAC"/>
              <w:rPr>
                <w:sz w:val="16"/>
                <w:szCs w:val="16"/>
              </w:rPr>
            </w:pPr>
            <w:r w:rsidRPr="00E813C2">
              <w:rPr>
                <w:sz w:val="16"/>
                <w:szCs w:val="16"/>
              </w:rPr>
              <w:t>16.18.0</w:t>
            </w:r>
          </w:p>
        </w:tc>
      </w:tr>
      <w:tr w:rsidR="00C61624" w14:paraId="761A14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C11DA" w14:textId="74FD2356"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5A6CC" w14:textId="2E419966"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CA856" w14:textId="0C7C45C1"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2EF57" w14:textId="772CC1A0" w:rsidR="00C61624" w:rsidRPr="00C61624" w:rsidRDefault="00C61624" w:rsidP="00C61624">
            <w:pPr>
              <w:pStyle w:val="TAC"/>
              <w:rPr>
                <w:sz w:val="16"/>
                <w:szCs w:val="16"/>
              </w:rPr>
            </w:pPr>
            <w:r w:rsidRPr="00C61624">
              <w:rPr>
                <w:sz w:val="16"/>
                <w:szCs w:val="16"/>
              </w:rPr>
              <w:t>3842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BF6F" w14:textId="0B0D0413" w:rsidR="00C61624" w:rsidRPr="00C61624" w:rsidRDefault="00C61624" w:rsidP="00C61624">
            <w:pPr>
              <w:pStyle w:val="TAC"/>
              <w:rPr>
                <w:sz w:val="16"/>
                <w:szCs w:val="16"/>
              </w:rPr>
            </w:pPr>
            <w:r w:rsidRPr="00C6162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0F592" w14:textId="0D620494"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99944" w14:textId="09BD9712" w:rsidR="00C61624" w:rsidRPr="00C61624" w:rsidRDefault="00C61624" w:rsidP="00C61624">
            <w:pPr>
              <w:pStyle w:val="TAL"/>
              <w:rPr>
                <w:sz w:val="16"/>
                <w:szCs w:val="16"/>
              </w:rPr>
            </w:pPr>
            <w:r w:rsidRPr="00C61624">
              <w:rPr>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97428" w14:textId="566FAF66" w:rsidR="00C61624" w:rsidRDefault="00C61624" w:rsidP="00C61624">
            <w:pPr>
              <w:pStyle w:val="TAC"/>
              <w:rPr>
                <w:sz w:val="16"/>
                <w:szCs w:val="16"/>
              </w:rPr>
            </w:pPr>
            <w:r w:rsidRPr="00E813C2">
              <w:rPr>
                <w:sz w:val="16"/>
                <w:szCs w:val="16"/>
              </w:rPr>
              <w:t>16.18.0</w:t>
            </w:r>
          </w:p>
        </w:tc>
      </w:tr>
      <w:tr w:rsidR="00C61624" w14:paraId="33B8F0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7FF164" w14:textId="25A69AF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6BDD" w14:textId="03940FC9"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2AB4A" w14:textId="168CB1F1"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223F4" w14:textId="045653AC" w:rsidR="00C61624" w:rsidRPr="00C61624" w:rsidRDefault="00C61624" w:rsidP="00C61624">
            <w:pPr>
              <w:pStyle w:val="TAC"/>
              <w:rPr>
                <w:sz w:val="16"/>
                <w:szCs w:val="16"/>
              </w:rPr>
            </w:pPr>
            <w:r w:rsidRPr="00C61624">
              <w:rPr>
                <w:sz w:val="16"/>
                <w:szCs w:val="16"/>
              </w:rPr>
              <w:t>3868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A1AF6"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289B" w14:textId="7ED49FE8" w:rsidR="00C61624" w:rsidRPr="00C61624" w:rsidRDefault="00C61624" w:rsidP="00C61624">
            <w:pPr>
              <w:pStyle w:val="TAC"/>
              <w:rPr>
                <w:sz w:val="16"/>
                <w:szCs w:val="16"/>
              </w:rPr>
            </w:pPr>
            <w:r w:rsidRPr="00C61624">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7A8F5" w14:textId="49593E04" w:rsidR="00C61624" w:rsidRPr="00C61624" w:rsidRDefault="00C61624" w:rsidP="00C61624">
            <w:pPr>
              <w:pStyle w:val="TAL"/>
              <w:rPr>
                <w:sz w:val="16"/>
                <w:szCs w:val="16"/>
              </w:rPr>
            </w:pPr>
            <w:r w:rsidRPr="00C61624">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9B95D" w14:textId="15A8D24B" w:rsidR="00C61624" w:rsidRDefault="00C61624" w:rsidP="00C61624">
            <w:pPr>
              <w:pStyle w:val="TAC"/>
              <w:rPr>
                <w:sz w:val="16"/>
                <w:szCs w:val="16"/>
              </w:rPr>
            </w:pPr>
            <w:r w:rsidRPr="00E813C2">
              <w:rPr>
                <w:sz w:val="16"/>
                <w:szCs w:val="16"/>
              </w:rPr>
              <w:t>16.18.0</w:t>
            </w:r>
          </w:p>
        </w:tc>
      </w:tr>
      <w:tr w:rsidR="00C61624" w14:paraId="7F14E8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B04" w14:textId="622E56E0"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EFD2" w14:textId="26C7CCC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1D30" w14:textId="2E932033" w:rsidR="00C61624" w:rsidRPr="00C61624" w:rsidRDefault="00C61624" w:rsidP="00C61624">
            <w:pPr>
              <w:pStyle w:val="TAC"/>
              <w:rPr>
                <w:sz w:val="16"/>
                <w:szCs w:val="16"/>
              </w:rPr>
            </w:pPr>
            <w:r w:rsidRPr="00C61624">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825E" w14:textId="3E0790DA" w:rsidR="00C61624" w:rsidRPr="00C61624" w:rsidRDefault="00C61624" w:rsidP="00C61624">
            <w:pPr>
              <w:pStyle w:val="TAC"/>
              <w:rPr>
                <w:sz w:val="16"/>
                <w:szCs w:val="16"/>
              </w:rPr>
            </w:pPr>
            <w:r w:rsidRPr="00C61624">
              <w:rPr>
                <w:sz w:val="16"/>
                <w:szCs w:val="16"/>
              </w:rPr>
              <w:t>3896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83860" w14:textId="434CC18E"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87C1" w14:textId="72AA2D90"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FB886" w14:textId="7FAD0D4B" w:rsidR="00C61624" w:rsidRPr="00C61624" w:rsidRDefault="00C61624" w:rsidP="00C61624">
            <w:pPr>
              <w:pStyle w:val="TAL"/>
              <w:rPr>
                <w:sz w:val="16"/>
                <w:szCs w:val="16"/>
              </w:rPr>
            </w:pPr>
            <w:r w:rsidRPr="00C61624">
              <w:rPr>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6DC79" w14:textId="089852DA" w:rsidR="00C61624" w:rsidRDefault="00C61624" w:rsidP="00C61624">
            <w:pPr>
              <w:pStyle w:val="TAC"/>
              <w:rPr>
                <w:sz w:val="16"/>
                <w:szCs w:val="16"/>
              </w:rPr>
            </w:pPr>
            <w:r w:rsidRPr="00E813C2">
              <w:rPr>
                <w:sz w:val="16"/>
                <w:szCs w:val="16"/>
              </w:rPr>
              <w:t>16.18.0</w:t>
            </w:r>
          </w:p>
        </w:tc>
      </w:tr>
      <w:tr w:rsidR="00C61624" w14:paraId="05472F0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43" w14:textId="5A08D739"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DCFC2" w14:textId="20357E20"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82323" w14:textId="5D472077" w:rsidR="00C61624" w:rsidRPr="00C61624" w:rsidRDefault="00C61624" w:rsidP="00C61624">
            <w:pPr>
              <w:pStyle w:val="TAC"/>
              <w:rPr>
                <w:sz w:val="16"/>
                <w:szCs w:val="16"/>
              </w:rPr>
            </w:pPr>
            <w:r w:rsidRPr="00C61624">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8D181" w14:textId="05A2EA5F" w:rsidR="00C61624" w:rsidRPr="00C61624" w:rsidRDefault="00C61624" w:rsidP="00C61624">
            <w:pPr>
              <w:pStyle w:val="TAC"/>
              <w:rPr>
                <w:sz w:val="16"/>
                <w:szCs w:val="16"/>
              </w:rPr>
            </w:pPr>
            <w:r w:rsidRPr="00C61624">
              <w:rPr>
                <w:sz w:val="16"/>
                <w:szCs w:val="16"/>
              </w:rPr>
              <w:t>3899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08E5" w14:textId="5605F821" w:rsidR="00C61624" w:rsidRPr="00C61624" w:rsidRDefault="00C61624" w:rsidP="00C61624">
            <w:pPr>
              <w:pStyle w:val="TAC"/>
              <w:rPr>
                <w:sz w:val="16"/>
                <w:szCs w:val="16"/>
              </w:rPr>
            </w:pPr>
            <w:r w:rsidRPr="00C616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1A87" w14:textId="3E0CFDFA"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A5EA6" w14:textId="2CE40164" w:rsidR="00C61624" w:rsidRPr="00C61624" w:rsidRDefault="00C61624" w:rsidP="00C61624">
            <w:pPr>
              <w:pStyle w:val="TAL"/>
              <w:rPr>
                <w:sz w:val="16"/>
                <w:szCs w:val="16"/>
              </w:rPr>
            </w:pPr>
            <w:r w:rsidRPr="00C61624">
              <w:rPr>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DC339" w14:textId="56AF333C" w:rsidR="00C61624" w:rsidRDefault="00C61624" w:rsidP="00C61624">
            <w:pPr>
              <w:pStyle w:val="TAC"/>
              <w:rPr>
                <w:sz w:val="16"/>
                <w:szCs w:val="16"/>
              </w:rPr>
            </w:pPr>
            <w:r w:rsidRPr="00E813C2">
              <w:rPr>
                <w:sz w:val="16"/>
                <w:szCs w:val="16"/>
              </w:rPr>
              <w:t>16.18.0</w:t>
            </w:r>
          </w:p>
        </w:tc>
      </w:tr>
      <w:tr w:rsidR="00C61624" w14:paraId="0CE324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E43122" w14:textId="3F3451FD"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D960E" w14:textId="553A31DF"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2737A" w14:textId="0CB54A34"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4C160" w14:textId="1378408E" w:rsidR="00C61624" w:rsidRPr="00C61624" w:rsidRDefault="00C61624" w:rsidP="00C61624">
            <w:pPr>
              <w:pStyle w:val="TAC"/>
              <w:rPr>
                <w:sz w:val="16"/>
                <w:szCs w:val="16"/>
              </w:rPr>
            </w:pPr>
            <w:r w:rsidRPr="00C61624">
              <w:rPr>
                <w:sz w:val="16"/>
                <w:szCs w:val="16"/>
              </w:rPr>
              <w:t>3930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B403D"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C3F20" w14:textId="07514E2C"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E75BA" w14:textId="421618A5" w:rsidR="00C61624" w:rsidRPr="00C61624" w:rsidRDefault="00C61624" w:rsidP="00C61624">
            <w:pPr>
              <w:pStyle w:val="TAL"/>
              <w:rPr>
                <w:sz w:val="16"/>
                <w:szCs w:val="16"/>
              </w:rPr>
            </w:pPr>
            <w:r w:rsidRPr="00C61624">
              <w:rPr>
                <w:sz w:val="16"/>
                <w:szCs w:val="16"/>
              </w:rPr>
              <w:t>[NR_unlic] EN-DC intra-frequency measurement test cases for NR-U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76F3C" w14:textId="1A4D6DED" w:rsidR="00C61624" w:rsidRDefault="00C61624" w:rsidP="00C61624">
            <w:pPr>
              <w:pStyle w:val="TAC"/>
              <w:rPr>
                <w:sz w:val="16"/>
                <w:szCs w:val="16"/>
              </w:rPr>
            </w:pPr>
            <w:r w:rsidRPr="00E813C2">
              <w:rPr>
                <w:sz w:val="16"/>
                <w:szCs w:val="16"/>
              </w:rPr>
              <w:t>16.18.0</w:t>
            </w:r>
          </w:p>
        </w:tc>
      </w:tr>
      <w:tr w:rsidR="00C61624" w14:paraId="2C8D92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018B3D" w14:textId="3498257C" w:rsidR="00C61624" w:rsidRDefault="00C61624" w:rsidP="00C61624">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7469A" w14:textId="4BE2C7FC" w:rsidR="00C61624" w:rsidRDefault="00C61624" w:rsidP="00C61624">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6C5890" w14:textId="21EC5F9F" w:rsidR="00C61624" w:rsidRPr="00C61624" w:rsidRDefault="00C61624" w:rsidP="00C61624">
            <w:pPr>
              <w:pStyle w:val="TAC"/>
              <w:rPr>
                <w:sz w:val="16"/>
                <w:szCs w:val="16"/>
              </w:rPr>
            </w:pPr>
            <w:r w:rsidRPr="00C61624">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E70C0" w14:textId="5530A581" w:rsidR="00C61624" w:rsidRPr="00C61624" w:rsidRDefault="00C61624" w:rsidP="00C61624">
            <w:pPr>
              <w:pStyle w:val="TAC"/>
              <w:rPr>
                <w:sz w:val="16"/>
                <w:szCs w:val="16"/>
              </w:rPr>
            </w:pPr>
            <w:r w:rsidRPr="00C61624">
              <w:rPr>
                <w:sz w:val="16"/>
                <w:szCs w:val="16"/>
              </w:rPr>
              <w:t>3944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7593" w14:textId="77777777" w:rsidR="00C61624" w:rsidRPr="00C61624"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383F6" w14:textId="464A368E" w:rsidR="00C61624" w:rsidRPr="00C61624" w:rsidRDefault="00C61624" w:rsidP="00C61624">
            <w:pPr>
              <w:pStyle w:val="TAC"/>
              <w:rPr>
                <w:sz w:val="16"/>
                <w:szCs w:val="16"/>
              </w:rPr>
            </w:pPr>
            <w:r w:rsidRPr="00C6162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BA3BFF" w14:textId="64BC3813" w:rsidR="00C61624" w:rsidRPr="00C61624" w:rsidRDefault="00C61624" w:rsidP="00C61624">
            <w:pPr>
              <w:pStyle w:val="TAL"/>
              <w:rPr>
                <w:sz w:val="16"/>
                <w:szCs w:val="16"/>
              </w:rPr>
            </w:pPr>
            <w:r w:rsidRPr="00C61624">
              <w:rPr>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985A" w14:textId="277ECA82" w:rsidR="00C61624" w:rsidRDefault="00C61624" w:rsidP="00C61624">
            <w:pPr>
              <w:pStyle w:val="TAC"/>
              <w:rPr>
                <w:sz w:val="16"/>
                <w:szCs w:val="16"/>
              </w:rPr>
            </w:pPr>
            <w:r w:rsidRPr="00E813C2">
              <w:rPr>
                <w:sz w:val="16"/>
                <w:szCs w:val="16"/>
              </w:rPr>
              <w:t>16.18.0</w:t>
            </w:r>
          </w:p>
        </w:tc>
      </w:tr>
      <w:tr w:rsidR="00760FE0" w14:paraId="3377B3E9"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DD72F1B" w14:textId="5765C06D"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22B" w14:textId="3788FB71"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AD98D" w14:textId="43FCAFB0" w:rsidR="00760FE0" w:rsidRPr="00C61624" w:rsidRDefault="00760FE0" w:rsidP="00760FE0">
            <w:pPr>
              <w:pStyle w:val="TAC"/>
              <w:rPr>
                <w:sz w:val="16"/>
                <w:szCs w:val="16"/>
              </w:rPr>
            </w:pPr>
            <w:r w:rsidRPr="00760FE0">
              <w:rPr>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58DD53" w14:textId="03A4CC8E" w:rsidR="00760FE0" w:rsidRPr="00C61624" w:rsidRDefault="00760FE0" w:rsidP="00760FE0">
            <w:pPr>
              <w:pStyle w:val="TAC"/>
              <w:rPr>
                <w:sz w:val="16"/>
                <w:szCs w:val="16"/>
              </w:rPr>
            </w:pPr>
            <w:r>
              <w:rPr>
                <w:rFonts w:cs="Arial"/>
                <w:sz w:val="16"/>
                <w:szCs w:val="16"/>
              </w:rPr>
              <w:t>4133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2FA7AC" w14:textId="6448149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404841" w14:textId="3C4AB6C1"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20A620" w14:textId="01C96A53" w:rsidR="00760FE0" w:rsidRPr="00C61624" w:rsidRDefault="00760FE0" w:rsidP="00760FE0">
            <w:pPr>
              <w:pStyle w:val="TAL"/>
              <w:rPr>
                <w:sz w:val="16"/>
                <w:szCs w:val="16"/>
              </w:rPr>
            </w:pPr>
            <w:r>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20287" w14:textId="2157CF81" w:rsidR="00760FE0" w:rsidRPr="00E813C2" w:rsidRDefault="00760FE0" w:rsidP="00760FE0">
            <w:pPr>
              <w:pStyle w:val="TAC"/>
              <w:rPr>
                <w:sz w:val="16"/>
                <w:szCs w:val="16"/>
              </w:rPr>
            </w:pPr>
            <w:r>
              <w:rPr>
                <w:sz w:val="16"/>
                <w:szCs w:val="16"/>
              </w:rPr>
              <w:t>16.19.0</w:t>
            </w:r>
          </w:p>
        </w:tc>
      </w:tr>
      <w:tr w:rsidR="00760FE0" w:rsidRPr="00E813C2" w14:paraId="31F50E45"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9B33FD3" w14:textId="184471B4"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43AD3" w14:textId="14CAD24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17AD6" w14:textId="4FECC3DC" w:rsidR="00760FE0" w:rsidRPr="00C61624" w:rsidRDefault="00760FE0" w:rsidP="00760FE0">
            <w:pPr>
              <w:pStyle w:val="TAC"/>
              <w:rPr>
                <w:sz w:val="16"/>
                <w:szCs w:val="16"/>
              </w:rPr>
            </w:pPr>
            <w:r w:rsidRPr="00760FE0">
              <w:rPr>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82107A" w14:textId="1951D20C" w:rsidR="00760FE0" w:rsidRPr="00C61624" w:rsidRDefault="00760FE0" w:rsidP="00760FE0">
            <w:pPr>
              <w:pStyle w:val="TAC"/>
              <w:rPr>
                <w:sz w:val="16"/>
                <w:szCs w:val="16"/>
              </w:rPr>
            </w:pPr>
            <w:r>
              <w:rPr>
                <w:rFonts w:cs="Arial"/>
                <w:sz w:val="16"/>
                <w:szCs w:val="16"/>
              </w:rPr>
              <w:t>4006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EDCA8" w14:textId="72F3D838"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23E5AF" w14:textId="0FBACF9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2F3D72" w14:textId="270098E4" w:rsidR="00760FE0" w:rsidRPr="00C61624" w:rsidRDefault="00760FE0" w:rsidP="00760FE0">
            <w:pPr>
              <w:pStyle w:val="TAL"/>
              <w:rPr>
                <w:sz w:val="16"/>
                <w:szCs w:val="16"/>
              </w:rPr>
            </w:pPr>
            <w:r>
              <w:rPr>
                <w:rFonts w:cs="Arial"/>
                <w:sz w:val="16"/>
                <w:szCs w:val="16"/>
              </w:rPr>
              <w:t>CR on combination of HST and RRM relaxation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1435" w14:textId="48EBB64D" w:rsidR="00760FE0" w:rsidRPr="00E813C2" w:rsidRDefault="00760FE0" w:rsidP="00760FE0">
            <w:pPr>
              <w:pStyle w:val="TAC"/>
              <w:rPr>
                <w:sz w:val="16"/>
                <w:szCs w:val="16"/>
              </w:rPr>
            </w:pPr>
            <w:r>
              <w:rPr>
                <w:sz w:val="16"/>
                <w:szCs w:val="16"/>
              </w:rPr>
              <w:t>16.19.0</w:t>
            </w:r>
          </w:p>
        </w:tc>
      </w:tr>
      <w:tr w:rsidR="00760FE0" w:rsidRPr="00E813C2" w14:paraId="21B96D1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1313ED1" w14:textId="43F2612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91EB" w14:textId="44863A8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D4D7" w14:textId="4922AF5B" w:rsidR="00760FE0" w:rsidRPr="00C61624" w:rsidRDefault="00760FE0" w:rsidP="00760FE0">
            <w:pPr>
              <w:pStyle w:val="TAC"/>
              <w:rPr>
                <w:sz w:val="16"/>
                <w:szCs w:val="16"/>
              </w:rPr>
            </w:pPr>
            <w:r w:rsidRPr="00760FE0">
              <w:rPr>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8F084E" w14:textId="0CBA6F0F" w:rsidR="00760FE0" w:rsidRPr="00C61624" w:rsidRDefault="00760FE0" w:rsidP="00760FE0">
            <w:pPr>
              <w:pStyle w:val="TAC"/>
              <w:rPr>
                <w:sz w:val="16"/>
                <w:szCs w:val="16"/>
              </w:rPr>
            </w:pPr>
            <w:r>
              <w:rPr>
                <w:rFonts w:cs="Arial"/>
                <w:sz w:val="16"/>
                <w:szCs w:val="16"/>
              </w:rPr>
              <w:t>4019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E8E1F" w14:textId="6743437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29C8" w14:textId="1A7F8B0A"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52B46C" w14:textId="5CF63925" w:rsidR="00760FE0" w:rsidRPr="00C61624" w:rsidRDefault="00760FE0" w:rsidP="00760FE0">
            <w:pPr>
              <w:pStyle w:val="TAL"/>
              <w:rPr>
                <w:sz w:val="16"/>
                <w:szCs w:val="16"/>
              </w:rPr>
            </w:pPr>
            <w:r>
              <w:rPr>
                <w:rFonts w:cs="Arial"/>
                <w:sz w:val="16"/>
                <w:szCs w:val="16"/>
              </w:rPr>
              <w:t>(NR_newRAT) CR on NR-E-UTRAN HO requirement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07A1C" w14:textId="15BD791F" w:rsidR="00760FE0" w:rsidRPr="00E813C2" w:rsidRDefault="00760FE0" w:rsidP="00760FE0">
            <w:pPr>
              <w:pStyle w:val="TAC"/>
              <w:rPr>
                <w:sz w:val="16"/>
                <w:szCs w:val="16"/>
              </w:rPr>
            </w:pPr>
            <w:r>
              <w:rPr>
                <w:sz w:val="16"/>
                <w:szCs w:val="16"/>
              </w:rPr>
              <w:t>16.19.0</w:t>
            </w:r>
          </w:p>
        </w:tc>
      </w:tr>
      <w:tr w:rsidR="00760FE0" w:rsidRPr="00E813C2" w14:paraId="5CCDD29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19A30C4" w14:textId="6C806F09"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DB840" w14:textId="1630A13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2626B" w14:textId="52AE0721" w:rsidR="00760FE0" w:rsidRPr="00C61624" w:rsidRDefault="00760FE0" w:rsidP="00760FE0">
            <w:pPr>
              <w:pStyle w:val="TAC"/>
              <w:rPr>
                <w:sz w:val="16"/>
                <w:szCs w:val="16"/>
              </w:rPr>
            </w:pPr>
            <w:r w:rsidRPr="00760FE0">
              <w:rPr>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A65D63" w14:textId="2A05C691" w:rsidR="00760FE0" w:rsidRPr="00C61624" w:rsidRDefault="00760FE0" w:rsidP="00760FE0">
            <w:pPr>
              <w:pStyle w:val="TAC"/>
              <w:rPr>
                <w:sz w:val="16"/>
                <w:szCs w:val="16"/>
              </w:rPr>
            </w:pPr>
            <w:r>
              <w:rPr>
                <w:rFonts w:cs="Arial"/>
                <w:sz w:val="16"/>
                <w:szCs w:val="16"/>
              </w:rPr>
              <w:t>4139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5999D9" w14:textId="3A9F6A8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6FEF79" w14:textId="10C6FD03"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42E666" w14:textId="6CFB3ADF" w:rsidR="00760FE0" w:rsidRPr="00C61624" w:rsidRDefault="00760FE0" w:rsidP="00760FE0">
            <w:pPr>
              <w:pStyle w:val="TAL"/>
              <w:rPr>
                <w:sz w:val="16"/>
                <w:szCs w:val="16"/>
              </w:rPr>
            </w:pPr>
            <w:r>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8DB10B" w14:textId="20DC693D" w:rsidR="00760FE0" w:rsidRPr="00E813C2" w:rsidRDefault="00760FE0" w:rsidP="00760FE0">
            <w:pPr>
              <w:pStyle w:val="TAC"/>
              <w:rPr>
                <w:sz w:val="16"/>
                <w:szCs w:val="16"/>
              </w:rPr>
            </w:pPr>
            <w:r>
              <w:rPr>
                <w:sz w:val="16"/>
                <w:szCs w:val="16"/>
              </w:rPr>
              <w:t>16.19.0</w:t>
            </w:r>
          </w:p>
        </w:tc>
      </w:tr>
      <w:tr w:rsidR="00760FE0" w:rsidRPr="00E813C2" w14:paraId="0D0BC9A6"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F155574" w14:textId="62A6431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C387A" w14:textId="1F69212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F8B65" w14:textId="79546B5B" w:rsidR="00760FE0" w:rsidRPr="00C61624" w:rsidRDefault="00760FE0" w:rsidP="00760FE0">
            <w:pPr>
              <w:pStyle w:val="TAC"/>
              <w:rPr>
                <w:sz w:val="16"/>
                <w:szCs w:val="16"/>
              </w:rPr>
            </w:pPr>
            <w:r w:rsidRPr="00760FE0">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E36AD2" w14:textId="3CE51D81" w:rsidR="00760FE0" w:rsidRPr="00C61624" w:rsidRDefault="00760FE0" w:rsidP="00760FE0">
            <w:pPr>
              <w:pStyle w:val="TAC"/>
              <w:rPr>
                <w:sz w:val="16"/>
                <w:szCs w:val="16"/>
              </w:rPr>
            </w:pPr>
            <w:r>
              <w:rPr>
                <w:rFonts w:cs="Arial"/>
                <w:sz w:val="16"/>
                <w:szCs w:val="16"/>
              </w:rPr>
              <w:t>4218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5DEEB" w14:textId="3CA9A74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C5B509" w14:textId="5383C262"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BF080A" w14:textId="7D0E7591" w:rsidR="00760FE0" w:rsidRPr="00C61624" w:rsidRDefault="00760FE0" w:rsidP="00760FE0">
            <w:pPr>
              <w:pStyle w:val="TAL"/>
              <w:rPr>
                <w:sz w:val="16"/>
                <w:szCs w:val="16"/>
              </w:rPr>
            </w:pPr>
            <w:r>
              <w:rPr>
                <w:rFonts w:cs="Arial"/>
                <w:sz w:val="16"/>
                <w:szCs w:val="16"/>
              </w:rPr>
              <w:t>(NR_newRAT-Core) CR on MG related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44584" w14:textId="42BE0DDF" w:rsidR="00760FE0" w:rsidRPr="00E813C2" w:rsidRDefault="00760FE0" w:rsidP="00760FE0">
            <w:pPr>
              <w:pStyle w:val="TAC"/>
              <w:rPr>
                <w:sz w:val="16"/>
                <w:szCs w:val="16"/>
              </w:rPr>
            </w:pPr>
            <w:r>
              <w:rPr>
                <w:sz w:val="16"/>
                <w:szCs w:val="16"/>
              </w:rPr>
              <w:t>16.19.0</w:t>
            </w:r>
          </w:p>
        </w:tc>
      </w:tr>
      <w:tr w:rsidR="00760FE0" w:rsidRPr="00E813C2" w14:paraId="7A3B09B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8439FFA" w14:textId="1F298D71"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CF5E9" w14:textId="1823EB57"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DF6A" w14:textId="36A77141"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18B0C" w14:textId="00C51727" w:rsidR="00760FE0" w:rsidRPr="00C61624" w:rsidRDefault="00760FE0" w:rsidP="00760FE0">
            <w:pPr>
              <w:pStyle w:val="TAC"/>
              <w:rPr>
                <w:sz w:val="16"/>
                <w:szCs w:val="16"/>
              </w:rPr>
            </w:pPr>
            <w:r>
              <w:rPr>
                <w:rFonts w:cs="Arial"/>
                <w:sz w:val="16"/>
                <w:szCs w:val="16"/>
              </w:rPr>
              <w:t>3981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02546" w14:textId="2415D5B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2C712" w14:textId="74B476D7"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8BD2CE" w14:textId="2EC145EB" w:rsidR="00760FE0" w:rsidRPr="00C61624" w:rsidRDefault="00760FE0" w:rsidP="00760FE0">
            <w:pPr>
              <w:pStyle w:val="TAL"/>
              <w:rPr>
                <w:sz w:val="16"/>
                <w:szCs w:val="16"/>
              </w:rPr>
            </w:pPr>
            <w:r>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DCC" w14:textId="1026ED25" w:rsidR="00760FE0" w:rsidRPr="00E813C2" w:rsidRDefault="00760FE0" w:rsidP="00760FE0">
            <w:pPr>
              <w:pStyle w:val="TAC"/>
              <w:rPr>
                <w:sz w:val="16"/>
                <w:szCs w:val="16"/>
              </w:rPr>
            </w:pPr>
            <w:r>
              <w:rPr>
                <w:sz w:val="16"/>
                <w:szCs w:val="16"/>
              </w:rPr>
              <w:t>16.19.0</w:t>
            </w:r>
          </w:p>
        </w:tc>
      </w:tr>
      <w:tr w:rsidR="00760FE0" w:rsidRPr="00E813C2" w14:paraId="4DED24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5F01C20" w14:textId="3508206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DA75" w14:textId="13D0DBCE"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08463" w14:textId="50B0935E"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338130" w14:textId="4A4005A3" w:rsidR="00760FE0" w:rsidRPr="00C61624" w:rsidRDefault="00760FE0" w:rsidP="00760FE0">
            <w:pPr>
              <w:pStyle w:val="TAC"/>
              <w:rPr>
                <w:sz w:val="16"/>
                <w:szCs w:val="16"/>
              </w:rPr>
            </w:pPr>
            <w:r>
              <w:rPr>
                <w:rFonts w:cs="Arial"/>
                <w:sz w:val="16"/>
                <w:szCs w:val="16"/>
              </w:rPr>
              <w:t>3987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EFE341" w14:textId="15251343"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EE2622" w14:textId="4A60AB09"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39A0F1" w14:textId="47A42728" w:rsidR="00760FE0" w:rsidRPr="00C61624" w:rsidRDefault="00760FE0" w:rsidP="00760FE0">
            <w:pPr>
              <w:pStyle w:val="TAL"/>
              <w:rPr>
                <w:sz w:val="16"/>
                <w:szCs w:val="16"/>
              </w:rPr>
            </w:pPr>
            <w:r>
              <w:rPr>
                <w:rFonts w:cs="Arial"/>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03F66" w14:textId="406462B5" w:rsidR="00760FE0" w:rsidRPr="00E813C2" w:rsidRDefault="00760FE0" w:rsidP="00760FE0">
            <w:pPr>
              <w:pStyle w:val="TAC"/>
              <w:rPr>
                <w:sz w:val="16"/>
                <w:szCs w:val="16"/>
              </w:rPr>
            </w:pPr>
            <w:r>
              <w:rPr>
                <w:sz w:val="16"/>
                <w:szCs w:val="16"/>
              </w:rPr>
              <w:t>16.19.0</w:t>
            </w:r>
          </w:p>
        </w:tc>
      </w:tr>
      <w:tr w:rsidR="00760FE0" w:rsidRPr="00E813C2" w14:paraId="07780A4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D8B7FF4" w14:textId="4E8D180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86698" w14:textId="15DF5BC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49C7A" w14:textId="2112654D" w:rsidR="00760FE0" w:rsidRPr="00C61624" w:rsidRDefault="00760FE0" w:rsidP="00760FE0">
            <w:pPr>
              <w:pStyle w:val="TAC"/>
              <w:rPr>
                <w:sz w:val="16"/>
                <w:szCs w:val="16"/>
              </w:rPr>
            </w:pPr>
            <w:r w:rsidRPr="00760FE0">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33C432" w14:textId="798E4CDC" w:rsidR="00760FE0" w:rsidRPr="00C61624" w:rsidRDefault="00760FE0" w:rsidP="00760FE0">
            <w:pPr>
              <w:pStyle w:val="TAC"/>
              <w:rPr>
                <w:sz w:val="16"/>
                <w:szCs w:val="16"/>
              </w:rPr>
            </w:pPr>
            <w:r>
              <w:rPr>
                <w:rFonts w:cs="Arial"/>
                <w:sz w:val="16"/>
                <w:szCs w:val="16"/>
              </w:rPr>
              <w:t>3991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FA7DC4" w14:textId="632796E5"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B7AC9B" w14:textId="00D4BC8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659F6E" w14:textId="7F7EFAC0" w:rsidR="00760FE0" w:rsidRPr="00C61624" w:rsidRDefault="00760FE0" w:rsidP="00760FE0">
            <w:pPr>
              <w:pStyle w:val="TAL"/>
              <w:rPr>
                <w:sz w:val="16"/>
                <w:szCs w:val="16"/>
              </w:rPr>
            </w:pPr>
            <w:r>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2392B" w14:textId="662B916B" w:rsidR="00760FE0" w:rsidRPr="00E813C2" w:rsidRDefault="00760FE0" w:rsidP="00760FE0">
            <w:pPr>
              <w:pStyle w:val="TAC"/>
              <w:rPr>
                <w:sz w:val="16"/>
                <w:szCs w:val="16"/>
              </w:rPr>
            </w:pPr>
            <w:r>
              <w:rPr>
                <w:sz w:val="16"/>
                <w:szCs w:val="16"/>
              </w:rPr>
              <w:t>16.19.0</w:t>
            </w:r>
          </w:p>
        </w:tc>
      </w:tr>
      <w:tr w:rsidR="00760FE0" w:rsidRPr="00E813C2" w14:paraId="1108409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32F0F99" w14:textId="34D07A3F"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63733" w14:textId="3CEE8905"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877" w14:textId="59C500E1"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8A5E5F" w14:textId="7C50C7F3" w:rsidR="00760FE0" w:rsidRPr="00C61624" w:rsidRDefault="00760FE0" w:rsidP="00760FE0">
            <w:pPr>
              <w:pStyle w:val="TAC"/>
              <w:rPr>
                <w:sz w:val="16"/>
                <w:szCs w:val="16"/>
              </w:rPr>
            </w:pPr>
            <w:r>
              <w:rPr>
                <w:rFonts w:cs="Arial"/>
                <w:sz w:val="16"/>
                <w:szCs w:val="16"/>
              </w:rPr>
              <w:t>4050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346FE" w14:textId="4213B7BB"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D74801" w14:textId="097C4918"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F21E04" w14:textId="4566940E" w:rsidR="00760FE0" w:rsidRPr="00C61624" w:rsidRDefault="00760FE0" w:rsidP="00760FE0">
            <w:pPr>
              <w:pStyle w:val="TAL"/>
              <w:rPr>
                <w:sz w:val="16"/>
                <w:szCs w:val="16"/>
              </w:rPr>
            </w:pPr>
            <w:r>
              <w:rPr>
                <w:rFonts w:cs="Arial"/>
                <w:sz w:val="16"/>
                <w:szCs w:val="16"/>
              </w:rPr>
              <w:t>(NR_newRAT-Perf) 38.133 CR on corrections for SMTC configuration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63627" w14:textId="3076A3A4" w:rsidR="00760FE0" w:rsidRPr="00E813C2" w:rsidRDefault="00760FE0" w:rsidP="00760FE0">
            <w:pPr>
              <w:pStyle w:val="TAC"/>
              <w:rPr>
                <w:sz w:val="16"/>
                <w:szCs w:val="16"/>
              </w:rPr>
            </w:pPr>
            <w:r>
              <w:rPr>
                <w:sz w:val="16"/>
                <w:szCs w:val="16"/>
              </w:rPr>
              <w:t>16.19.0</w:t>
            </w:r>
          </w:p>
        </w:tc>
      </w:tr>
      <w:tr w:rsidR="00760FE0" w:rsidRPr="00E813C2" w14:paraId="77660BB7"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04A2090B" w14:textId="260B5F42"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1A2F7" w14:textId="1D5223A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5D1DF" w14:textId="75BFA3A2" w:rsidR="00760FE0" w:rsidRPr="00C61624" w:rsidRDefault="00760FE0" w:rsidP="00760FE0">
            <w:pPr>
              <w:pStyle w:val="TAC"/>
              <w:rPr>
                <w:sz w:val="16"/>
                <w:szCs w:val="16"/>
              </w:rPr>
            </w:pPr>
            <w:r w:rsidRPr="00760FE0">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212051" w14:textId="000CCE20" w:rsidR="00760FE0" w:rsidRPr="00C61624" w:rsidRDefault="00760FE0" w:rsidP="00760FE0">
            <w:pPr>
              <w:pStyle w:val="TAC"/>
              <w:rPr>
                <w:sz w:val="16"/>
                <w:szCs w:val="16"/>
              </w:rPr>
            </w:pPr>
            <w:r>
              <w:rPr>
                <w:rFonts w:cs="Arial"/>
                <w:sz w:val="16"/>
                <w:szCs w:val="16"/>
              </w:rPr>
              <w:t>4115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1A821" w14:textId="064C6224"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FBD8A0" w14:textId="3B5DC19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23569" w14:textId="0B4AC41E" w:rsidR="00760FE0" w:rsidRPr="00C61624" w:rsidRDefault="00760FE0" w:rsidP="00760FE0">
            <w:pPr>
              <w:pStyle w:val="TAL"/>
              <w:rPr>
                <w:sz w:val="16"/>
                <w:szCs w:val="16"/>
              </w:rPr>
            </w:pPr>
            <w:r>
              <w:rPr>
                <w:rFonts w:cs="Arial"/>
                <w:sz w:val="16"/>
                <w:szCs w:val="16"/>
              </w:rPr>
              <w:t>(NR_newRAT-Perf) Corrections to TCI states switching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DB55" w14:textId="5270A863" w:rsidR="00760FE0" w:rsidRPr="00E813C2" w:rsidRDefault="00760FE0" w:rsidP="00760FE0">
            <w:pPr>
              <w:pStyle w:val="TAC"/>
              <w:rPr>
                <w:sz w:val="16"/>
                <w:szCs w:val="16"/>
              </w:rPr>
            </w:pPr>
            <w:r>
              <w:rPr>
                <w:sz w:val="16"/>
                <w:szCs w:val="16"/>
              </w:rPr>
              <w:t>16.19.0</w:t>
            </w:r>
          </w:p>
        </w:tc>
      </w:tr>
      <w:tr w:rsidR="00760FE0" w:rsidRPr="00E813C2" w14:paraId="326D837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0DC6265" w14:textId="732F35E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77A5C" w14:textId="7533D680"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DE1B5" w14:textId="53F56D45"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289EC3" w14:textId="16D996EC" w:rsidR="00760FE0" w:rsidRPr="00C61624" w:rsidRDefault="00760FE0" w:rsidP="00760FE0">
            <w:pPr>
              <w:pStyle w:val="TAC"/>
              <w:rPr>
                <w:sz w:val="16"/>
                <w:szCs w:val="16"/>
              </w:rPr>
            </w:pPr>
            <w:r>
              <w:rPr>
                <w:rFonts w:cs="Arial"/>
                <w:sz w:val="16"/>
                <w:szCs w:val="16"/>
              </w:rPr>
              <w:t>4119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FA005" w14:textId="347F98CD"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A98FD" w14:textId="1E15CBBD"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1BEC18" w14:textId="4E525D02" w:rsidR="00760FE0" w:rsidRPr="00C61624" w:rsidRDefault="00760FE0" w:rsidP="00760FE0">
            <w:pPr>
              <w:pStyle w:val="TAL"/>
              <w:rPr>
                <w:sz w:val="16"/>
                <w:szCs w:val="16"/>
              </w:rPr>
            </w:pPr>
            <w:r>
              <w:rPr>
                <w:rFonts w:cs="Arial"/>
                <w:sz w:val="16"/>
                <w:szCs w:val="16"/>
              </w:rPr>
              <w:t>(NR_newRAT-Perf) Correcting propagation condition of test cases not configuring Noc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D0174" w14:textId="46F8C7B0" w:rsidR="00760FE0" w:rsidRPr="00E813C2" w:rsidRDefault="00760FE0" w:rsidP="00760FE0">
            <w:pPr>
              <w:pStyle w:val="TAC"/>
              <w:rPr>
                <w:sz w:val="16"/>
                <w:szCs w:val="16"/>
              </w:rPr>
            </w:pPr>
            <w:r>
              <w:rPr>
                <w:sz w:val="16"/>
                <w:szCs w:val="16"/>
              </w:rPr>
              <w:t>16.19.0</w:t>
            </w:r>
          </w:p>
        </w:tc>
      </w:tr>
      <w:tr w:rsidR="00760FE0" w14:paraId="121D578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68BA8E7" w14:textId="60B8E8CE"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B8F0C" w14:textId="30C80DDD"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6CC5" w14:textId="096DCDCE"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5877E4" w14:textId="4535CE47" w:rsidR="00760FE0" w:rsidRPr="00C61624" w:rsidRDefault="00760FE0" w:rsidP="00760FE0">
            <w:pPr>
              <w:pStyle w:val="TAC"/>
              <w:rPr>
                <w:sz w:val="16"/>
                <w:szCs w:val="16"/>
              </w:rPr>
            </w:pPr>
            <w:r>
              <w:rPr>
                <w:rFonts w:cs="Arial"/>
                <w:sz w:val="16"/>
                <w:szCs w:val="16"/>
              </w:rPr>
              <w:t>4191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FC33C1" w14:textId="3C37519C"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5A56FE" w14:textId="3142A304"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C82CFD" w14:textId="48C6F2B6" w:rsidR="00760FE0" w:rsidRPr="00C61624" w:rsidRDefault="00760FE0" w:rsidP="00760FE0">
            <w:pPr>
              <w:pStyle w:val="TAL"/>
              <w:rPr>
                <w:sz w:val="16"/>
                <w:szCs w:val="16"/>
              </w:rPr>
            </w:pPr>
            <w:r>
              <w:rPr>
                <w:rFonts w:cs="Arial"/>
                <w:sz w:val="16"/>
                <w:szCs w:val="16"/>
              </w:rPr>
              <w:t>(NR_newRAT-Perf)CR on test cases for SCell activation delay reduction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289CD" w14:textId="51119017" w:rsidR="00760FE0" w:rsidRPr="00E813C2" w:rsidRDefault="00760FE0" w:rsidP="00760FE0">
            <w:pPr>
              <w:pStyle w:val="TAC"/>
              <w:rPr>
                <w:sz w:val="16"/>
                <w:szCs w:val="16"/>
              </w:rPr>
            </w:pPr>
            <w:r>
              <w:rPr>
                <w:sz w:val="16"/>
                <w:szCs w:val="16"/>
              </w:rPr>
              <w:t>16.19.0</w:t>
            </w:r>
          </w:p>
        </w:tc>
      </w:tr>
      <w:tr w:rsidR="00760FE0" w14:paraId="27371C9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8C768CB" w14:textId="05C8A7C3"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29D6" w14:textId="7DD89A7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DB469" w14:textId="547D143A" w:rsidR="00760FE0" w:rsidRPr="00C61624" w:rsidRDefault="00760FE0" w:rsidP="00760FE0">
            <w:pPr>
              <w:pStyle w:val="TAC"/>
              <w:rPr>
                <w:sz w:val="16"/>
                <w:szCs w:val="16"/>
              </w:rPr>
            </w:pPr>
            <w:r w:rsidRPr="00760FE0">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EE66E" w14:textId="6474A605" w:rsidR="00760FE0" w:rsidRPr="00C61624" w:rsidRDefault="00760FE0" w:rsidP="00760FE0">
            <w:pPr>
              <w:pStyle w:val="TAC"/>
              <w:rPr>
                <w:sz w:val="16"/>
                <w:szCs w:val="16"/>
              </w:rPr>
            </w:pPr>
            <w:r>
              <w:rPr>
                <w:rFonts w:cs="Arial"/>
                <w:sz w:val="16"/>
                <w:szCs w:val="16"/>
              </w:rPr>
              <w:t>4259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0ACBF9" w14:textId="6A11F84A"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3FEA44" w14:textId="4E6F0CFE" w:rsidR="00760FE0" w:rsidRPr="00C61624" w:rsidRDefault="00760FE0" w:rsidP="00760FE0">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0B389A" w14:textId="135A19EB" w:rsidR="00760FE0" w:rsidRPr="00C61624" w:rsidRDefault="00760FE0" w:rsidP="00760FE0">
            <w:pPr>
              <w:pStyle w:val="TAL"/>
              <w:rPr>
                <w:sz w:val="16"/>
                <w:szCs w:val="16"/>
              </w:rPr>
            </w:pPr>
            <w:r>
              <w:rPr>
                <w:rFonts w:cs="Arial"/>
                <w:sz w:val="16"/>
                <w:szCs w:val="16"/>
              </w:rPr>
              <w:t>(NR_newRAT-Perf) Inter-frequency measurement for UE capable of independentGapConfig (Cat-A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873633" w14:textId="29D1A470" w:rsidR="00760FE0" w:rsidRPr="00E813C2" w:rsidRDefault="00760FE0" w:rsidP="00760FE0">
            <w:pPr>
              <w:pStyle w:val="TAC"/>
              <w:rPr>
                <w:sz w:val="16"/>
                <w:szCs w:val="16"/>
              </w:rPr>
            </w:pPr>
            <w:r>
              <w:rPr>
                <w:sz w:val="16"/>
                <w:szCs w:val="16"/>
              </w:rPr>
              <w:t>16.19.0</w:t>
            </w:r>
          </w:p>
        </w:tc>
      </w:tr>
      <w:tr w:rsidR="00760FE0" w14:paraId="069800E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3122645" w14:textId="79AA8AAA"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30A25" w14:textId="1E9687E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B9088E" w14:textId="5D7DDE58" w:rsidR="00760FE0" w:rsidRPr="00C61624" w:rsidRDefault="00760FE0" w:rsidP="00760FE0">
            <w:pPr>
              <w:pStyle w:val="TAC"/>
              <w:rPr>
                <w:sz w:val="16"/>
                <w:szCs w:val="16"/>
              </w:rPr>
            </w:pPr>
            <w:r w:rsidRPr="00760FE0">
              <w:rPr>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8A04A2" w14:textId="15524B83" w:rsidR="00760FE0" w:rsidRPr="00C61624" w:rsidRDefault="00760FE0" w:rsidP="00760FE0">
            <w:pPr>
              <w:pStyle w:val="TAC"/>
              <w:rPr>
                <w:sz w:val="16"/>
                <w:szCs w:val="16"/>
              </w:rPr>
            </w:pPr>
            <w:r>
              <w:rPr>
                <w:rFonts w:cs="Arial"/>
                <w:sz w:val="16"/>
                <w:szCs w:val="16"/>
              </w:rPr>
              <w:t>3965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E0748B" w14:textId="11278EE6"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3F375" w14:textId="35A1CAC6"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FF85C1" w14:textId="02A11222" w:rsidR="00760FE0" w:rsidRPr="00C61624" w:rsidRDefault="00760FE0" w:rsidP="00760FE0">
            <w:pPr>
              <w:pStyle w:val="TAL"/>
              <w:rPr>
                <w:sz w:val="16"/>
                <w:szCs w:val="16"/>
              </w:rPr>
            </w:pPr>
            <w:r>
              <w:rPr>
                <w:rFonts w:cs="Arial"/>
                <w:sz w:val="16"/>
                <w:szCs w:val="16"/>
              </w:rPr>
              <w:t>(NR_pos-Perf) CR on positioning test cases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B0412" w14:textId="6A9E2D9C" w:rsidR="00760FE0" w:rsidRPr="00E813C2" w:rsidRDefault="00760FE0" w:rsidP="00760FE0">
            <w:pPr>
              <w:pStyle w:val="TAC"/>
              <w:rPr>
                <w:sz w:val="16"/>
                <w:szCs w:val="16"/>
              </w:rPr>
            </w:pPr>
            <w:r>
              <w:rPr>
                <w:sz w:val="16"/>
                <w:szCs w:val="16"/>
              </w:rPr>
              <w:t>16.19.0</w:t>
            </w:r>
          </w:p>
        </w:tc>
      </w:tr>
      <w:tr w:rsidR="00760FE0" w14:paraId="3C18CF6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99AEB6" w14:textId="0FE7A0C7"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06996" w14:textId="440FA432"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F87CB" w14:textId="40C7B7A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B94A97" w14:textId="1AECD0C5" w:rsidR="00760FE0" w:rsidRPr="00C61624" w:rsidRDefault="00760FE0" w:rsidP="00760FE0">
            <w:pPr>
              <w:pStyle w:val="TAC"/>
              <w:rPr>
                <w:sz w:val="16"/>
                <w:szCs w:val="16"/>
              </w:rPr>
            </w:pPr>
            <w:r>
              <w:rPr>
                <w:rFonts w:cs="Arial"/>
                <w:sz w:val="16"/>
                <w:szCs w:val="16"/>
              </w:rPr>
              <w:t>4221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6F6683" w14:textId="0A11C9F2"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C7965" w14:textId="677CFB1D"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89EE4E" w14:textId="784159F2" w:rsidR="00760FE0" w:rsidRPr="00C61624" w:rsidRDefault="00760FE0" w:rsidP="00760FE0">
            <w:pPr>
              <w:pStyle w:val="TAL"/>
              <w:rPr>
                <w:sz w:val="16"/>
                <w:szCs w:val="16"/>
              </w:rPr>
            </w:pPr>
            <w:r>
              <w:rPr>
                <w:rFonts w:cs="Arial"/>
                <w:sz w:val="16"/>
                <w:szCs w:val="16"/>
              </w:rPr>
              <w:t>(NR_RRM_enh-Core) 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825A5" w14:textId="51489A1B" w:rsidR="00760FE0" w:rsidRPr="00E813C2" w:rsidRDefault="00760FE0" w:rsidP="00760FE0">
            <w:pPr>
              <w:pStyle w:val="TAC"/>
              <w:rPr>
                <w:sz w:val="16"/>
                <w:szCs w:val="16"/>
              </w:rPr>
            </w:pPr>
            <w:r>
              <w:rPr>
                <w:sz w:val="16"/>
                <w:szCs w:val="16"/>
              </w:rPr>
              <w:t>16.19.0</w:t>
            </w:r>
          </w:p>
        </w:tc>
      </w:tr>
      <w:tr w:rsidR="00760FE0" w14:paraId="17EE0FF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21F494" w14:textId="271AEAF5"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0BF3C" w14:textId="4EB475D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5491A" w14:textId="48DE3C4B"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F217ED" w14:textId="40BA7C33" w:rsidR="00760FE0" w:rsidRPr="00C61624" w:rsidRDefault="00760FE0" w:rsidP="00760FE0">
            <w:pPr>
              <w:pStyle w:val="TAC"/>
              <w:rPr>
                <w:sz w:val="16"/>
                <w:szCs w:val="16"/>
              </w:rPr>
            </w:pPr>
            <w:r>
              <w:rPr>
                <w:rFonts w:cs="Arial"/>
                <w:sz w:val="16"/>
                <w:szCs w:val="16"/>
              </w:rPr>
              <w:t>4087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8CC2C1" w14:textId="4D3B833F"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82FEB" w14:textId="7F26F6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F320FD" w14:textId="7E249093" w:rsidR="00760FE0" w:rsidRPr="00C61624" w:rsidRDefault="00760FE0" w:rsidP="00760FE0">
            <w:pPr>
              <w:pStyle w:val="TAL"/>
              <w:rPr>
                <w:sz w:val="16"/>
                <w:szCs w:val="16"/>
              </w:rPr>
            </w:pPr>
            <w:r>
              <w:rPr>
                <w:rFonts w:cs="Arial"/>
                <w:sz w:val="16"/>
                <w:szCs w:val="16"/>
              </w:rPr>
              <w:t>(NR_RRM_Enh-Perf) Maintenance perf part CR on event triggered reporting tests with additional mandatory gap pattern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562DB" w14:textId="694CCEE1" w:rsidR="00760FE0" w:rsidRPr="00E813C2" w:rsidRDefault="00760FE0" w:rsidP="00760FE0">
            <w:pPr>
              <w:pStyle w:val="TAC"/>
              <w:rPr>
                <w:sz w:val="16"/>
                <w:szCs w:val="16"/>
              </w:rPr>
            </w:pPr>
            <w:r>
              <w:rPr>
                <w:sz w:val="16"/>
                <w:szCs w:val="16"/>
              </w:rPr>
              <w:t>16.19.0</w:t>
            </w:r>
          </w:p>
        </w:tc>
      </w:tr>
      <w:tr w:rsidR="00760FE0" w14:paraId="2427550E"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49405A0" w14:textId="7C19CC3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89B25" w14:textId="04BB3CC9"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4DA58" w14:textId="10BBD7ED"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A493E34" w14:textId="14BC4B12" w:rsidR="00760FE0" w:rsidRPr="00C61624" w:rsidRDefault="00760FE0" w:rsidP="00760FE0">
            <w:pPr>
              <w:pStyle w:val="TAC"/>
              <w:rPr>
                <w:sz w:val="16"/>
                <w:szCs w:val="16"/>
              </w:rPr>
            </w:pPr>
            <w:r>
              <w:rPr>
                <w:rFonts w:cs="Arial"/>
                <w:sz w:val="16"/>
                <w:szCs w:val="16"/>
              </w:rPr>
              <w:t>4096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441BB" w14:textId="16989C53"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920D" w14:textId="77B1EB2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81E4DF" w14:textId="5BCB4B51" w:rsidR="00760FE0" w:rsidRPr="00C61624" w:rsidRDefault="00760FE0" w:rsidP="00760FE0">
            <w:pPr>
              <w:pStyle w:val="TAL"/>
              <w:rPr>
                <w:sz w:val="16"/>
                <w:szCs w:val="16"/>
              </w:rPr>
            </w:pPr>
            <w:r>
              <w:rPr>
                <w:rFonts w:cs="Arial"/>
                <w:sz w:val="16"/>
                <w:szCs w:val="16"/>
              </w:rPr>
              <w:t>(NR_RRM_Enh-Perf) Correction to CGI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2B48" w14:textId="42A97C1C" w:rsidR="00760FE0" w:rsidRPr="00E813C2" w:rsidRDefault="00760FE0" w:rsidP="00760FE0">
            <w:pPr>
              <w:pStyle w:val="TAC"/>
              <w:rPr>
                <w:sz w:val="16"/>
                <w:szCs w:val="16"/>
              </w:rPr>
            </w:pPr>
            <w:r>
              <w:rPr>
                <w:sz w:val="16"/>
                <w:szCs w:val="16"/>
              </w:rPr>
              <w:t>16.19.0</w:t>
            </w:r>
          </w:p>
        </w:tc>
      </w:tr>
      <w:tr w:rsidR="00760FE0" w14:paraId="394A5E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026C7BF" w14:textId="1E179B8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9D6E3" w14:textId="0AB544FC"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5768A" w14:textId="115747F0" w:rsidR="00760FE0" w:rsidRPr="00C61624" w:rsidRDefault="00760FE0" w:rsidP="00760FE0">
            <w:pPr>
              <w:pStyle w:val="TAC"/>
              <w:rPr>
                <w:sz w:val="16"/>
                <w:szCs w:val="16"/>
              </w:rPr>
            </w:pPr>
            <w:r w:rsidRPr="00760FE0">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E16F31" w14:textId="7F9615B2" w:rsidR="00760FE0" w:rsidRPr="00C61624" w:rsidRDefault="00760FE0" w:rsidP="00760FE0">
            <w:pPr>
              <w:pStyle w:val="TAC"/>
              <w:rPr>
                <w:sz w:val="16"/>
                <w:szCs w:val="16"/>
              </w:rPr>
            </w:pPr>
            <w:r>
              <w:rPr>
                <w:rFonts w:cs="Arial"/>
                <w:sz w:val="16"/>
                <w:szCs w:val="16"/>
              </w:rPr>
              <w:t>4144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736339" w14:textId="3BCB3D3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B252EE" w14:textId="7EF8EC1A"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244A67" w14:textId="21153C44" w:rsidR="00760FE0" w:rsidRPr="00C61624" w:rsidRDefault="00760FE0" w:rsidP="00760FE0">
            <w:pPr>
              <w:pStyle w:val="TAL"/>
              <w:rPr>
                <w:sz w:val="16"/>
                <w:szCs w:val="16"/>
              </w:rPr>
            </w:pPr>
            <w:r>
              <w:rPr>
                <w:rFonts w:cs="Arial"/>
                <w:sz w:val="16"/>
                <w:szCs w:val="16"/>
              </w:rPr>
              <w:t>(NR_RRM_enh-Perf) corrections for FR2 inter-band SCell activation TC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7385F" w14:textId="7B0B0700" w:rsidR="00760FE0" w:rsidRPr="00E813C2" w:rsidRDefault="00760FE0" w:rsidP="00760FE0">
            <w:pPr>
              <w:pStyle w:val="TAC"/>
              <w:rPr>
                <w:sz w:val="16"/>
                <w:szCs w:val="16"/>
              </w:rPr>
            </w:pPr>
            <w:r>
              <w:rPr>
                <w:sz w:val="16"/>
                <w:szCs w:val="16"/>
              </w:rPr>
              <w:t>16.19.0</w:t>
            </w:r>
          </w:p>
        </w:tc>
      </w:tr>
      <w:tr w:rsidR="00760FE0" w14:paraId="3E46A941"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864179E" w14:textId="672435F6"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ADA98" w14:textId="733703F8"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0DD06" w14:textId="5C6F7570"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BC06ED" w14:textId="2E86A253" w:rsidR="00760FE0" w:rsidRPr="00C61624" w:rsidRDefault="00760FE0" w:rsidP="00760FE0">
            <w:pPr>
              <w:pStyle w:val="TAC"/>
              <w:rPr>
                <w:sz w:val="16"/>
                <w:szCs w:val="16"/>
              </w:rPr>
            </w:pPr>
            <w:r>
              <w:rPr>
                <w:rFonts w:cs="Arial"/>
                <w:sz w:val="16"/>
                <w:szCs w:val="16"/>
              </w:rPr>
              <w:t>4046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25A1D" w14:textId="7E0E0DCF" w:rsidR="00760FE0" w:rsidRPr="00C61624" w:rsidRDefault="00760FE0" w:rsidP="00760FE0">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27BDDC" w14:textId="7C34BF39"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AB8B06" w14:textId="46B5CE60" w:rsidR="00760FE0" w:rsidRPr="00C61624" w:rsidRDefault="00760FE0" w:rsidP="00760FE0">
            <w:pPr>
              <w:pStyle w:val="TAL"/>
              <w:rPr>
                <w:sz w:val="16"/>
                <w:szCs w:val="16"/>
              </w:rPr>
            </w:pPr>
            <w:r>
              <w:rPr>
                <w:rFonts w:cs="Arial"/>
                <w:sz w:val="16"/>
                <w:szCs w:val="16"/>
              </w:rPr>
              <w:t>(NR_unlic-Perf) Correction CR on UL CCA model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12072" w14:textId="71187A1E" w:rsidR="00760FE0" w:rsidRPr="00E813C2" w:rsidRDefault="00760FE0" w:rsidP="00760FE0">
            <w:pPr>
              <w:pStyle w:val="TAC"/>
              <w:rPr>
                <w:sz w:val="16"/>
                <w:szCs w:val="16"/>
              </w:rPr>
            </w:pPr>
            <w:r>
              <w:rPr>
                <w:sz w:val="16"/>
                <w:szCs w:val="16"/>
              </w:rPr>
              <w:t>16.19.0</w:t>
            </w:r>
          </w:p>
        </w:tc>
      </w:tr>
      <w:tr w:rsidR="00760FE0" w14:paraId="5FD670FD"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956EB27" w14:textId="20A026A0"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A43" w14:textId="3AF68066"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E970A" w14:textId="3AF92CD1"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F52749" w14:textId="0E98E5D2" w:rsidR="00760FE0" w:rsidRPr="00C61624" w:rsidRDefault="00760FE0" w:rsidP="00760FE0">
            <w:pPr>
              <w:pStyle w:val="TAC"/>
              <w:rPr>
                <w:sz w:val="16"/>
                <w:szCs w:val="16"/>
              </w:rPr>
            </w:pPr>
            <w:r>
              <w:rPr>
                <w:rFonts w:cs="Arial"/>
                <w:sz w:val="16"/>
                <w:szCs w:val="16"/>
              </w:rPr>
              <w:t>4022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F0EE64" w14:textId="1AB5635C"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F64820" w14:textId="3BB1917F"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39A648" w14:textId="47BB1244" w:rsidR="00760FE0" w:rsidRPr="00C61624" w:rsidRDefault="00760FE0" w:rsidP="00760FE0">
            <w:pPr>
              <w:pStyle w:val="TAL"/>
              <w:rPr>
                <w:sz w:val="16"/>
                <w:szCs w:val="16"/>
              </w:rPr>
            </w:pPr>
            <w:r>
              <w:rPr>
                <w:rFonts w:cs="Arial"/>
                <w:sz w:val="16"/>
                <w:szCs w:val="16"/>
              </w:rPr>
              <w:t>(NR_unlic-Core)CR on max function for cell dection in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C38A" w14:textId="5311B91F" w:rsidR="00760FE0" w:rsidRPr="00E813C2" w:rsidRDefault="00760FE0" w:rsidP="00760FE0">
            <w:pPr>
              <w:pStyle w:val="TAC"/>
              <w:rPr>
                <w:sz w:val="16"/>
                <w:szCs w:val="16"/>
              </w:rPr>
            </w:pPr>
            <w:r>
              <w:rPr>
                <w:sz w:val="16"/>
                <w:szCs w:val="16"/>
              </w:rPr>
              <w:t>16.19.0</w:t>
            </w:r>
          </w:p>
        </w:tc>
      </w:tr>
      <w:tr w:rsidR="00760FE0" w14:paraId="2AE39FE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9C2C850" w14:textId="1DA88C58" w:rsidR="00760FE0" w:rsidRDefault="00760FE0" w:rsidP="00760FE0">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6E7E" w14:textId="661CC3CA" w:rsidR="00760FE0" w:rsidRDefault="00760FE0" w:rsidP="00760FE0">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B1E9" w14:textId="043933AF" w:rsidR="00760FE0" w:rsidRPr="00C61624" w:rsidRDefault="00760FE0" w:rsidP="00760FE0">
            <w:pPr>
              <w:pStyle w:val="TAC"/>
              <w:rPr>
                <w:sz w:val="16"/>
                <w:szCs w:val="16"/>
              </w:rPr>
            </w:pPr>
            <w:r w:rsidRPr="00760FE0">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282530" w14:textId="26277D25" w:rsidR="00760FE0" w:rsidRPr="00C61624" w:rsidRDefault="00760FE0" w:rsidP="00760FE0">
            <w:pPr>
              <w:pStyle w:val="TAC"/>
              <w:rPr>
                <w:sz w:val="16"/>
                <w:szCs w:val="16"/>
              </w:rPr>
            </w:pPr>
            <w:r>
              <w:rPr>
                <w:rFonts w:cs="Arial"/>
                <w:sz w:val="16"/>
                <w:szCs w:val="16"/>
              </w:rPr>
              <w:t>4270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2791DB" w14:textId="53F8BD45" w:rsidR="00760FE0" w:rsidRPr="00C61624" w:rsidRDefault="00760FE0" w:rsidP="00760FE0">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35C38" w14:textId="0881EF30" w:rsidR="00760FE0" w:rsidRPr="00C61624" w:rsidRDefault="00760FE0" w:rsidP="00760FE0">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C5AC22" w14:textId="6EB888ED" w:rsidR="00760FE0" w:rsidRPr="00C61624" w:rsidRDefault="00760FE0" w:rsidP="00760FE0">
            <w:pPr>
              <w:pStyle w:val="TAL"/>
              <w:rPr>
                <w:sz w:val="16"/>
                <w:szCs w:val="16"/>
              </w:rPr>
            </w:pPr>
            <w:r>
              <w:rPr>
                <w:rFonts w:cs="Arial"/>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95B61" w14:textId="69F7CD93" w:rsidR="00760FE0" w:rsidRPr="00E813C2" w:rsidRDefault="00760FE0" w:rsidP="00760FE0">
            <w:pPr>
              <w:pStyle w:val="TAC"/>
              <w:rPr>
                <w:sz w:val="16"/>
                <w:szCs w:val="16"/>
              </w:rPr>
            </w:pPr>
            <w:r>
              <w:rPr>
                <w:sz w:val="16"/>
                <w:szCs w:val="16"/>
              </w:rPr>
              <w:t>16.19.0</w:t>
            </w:r>
          </w:p>
        </w:tc>
      </w:tr>
      <w:tr w:rsidR="00DB66A0" w14:paraId="3A5C297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3612B3A" w14:textId="6A3FFDC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42138" w14:textId="220C44B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B3051" w14:textId="71B933C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7E80" w14:textId="44C92514" w:rsidR="00DB66A0" w:rsidRPr="00DB66A0" w:rsidRDefault="00DB66A0" w:rsidP="00DB66A0">
            <w:pPr>
              <w:pStyle w:val="TAC"/>
              <w:rPr>
                <w:rFonts w:cs="Arial"/>
                <w:sz w:val="16"/>
                <w:szCs w:val="16"/>
              </w:rPr>
            </w:pPr>
            <w:r w:rsidRPr="00DB66A0">
              <w:rPr>
                <w:sz w:val="16"/>
                <w:szCs w:val="16"/>
              </w:rPr>
              <w:t>4324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BDA2"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E1E" w14:textId="73A039F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58C90" w14:textId="64069616" w:rsidR="00DB66A0" w:rsidRPr="00DB66A0" w:rsidRDefault="00DB66A0" w:rsidP="00DB66A0">
            <w:pPr>
              <w:pStyle w:val="TAL"/>
              <w:rPr>
                <w:rFonts w:cs="Arial"/>
                <w:sz w:val="16"/>
                <w:szCs w:val="16"/>
              </w:rPr>
            </w:pPr>
            <w:r w:rsidRPr="00DB66A0">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E5E16" w14:textId="1BDE6EFA" w:rsidR="00DB66A0" w:rsidRDefault="00DB66A0" w:rsidP="00DB66A0">
            <w:pPr>
              <w:pStyle w:val="TAC"/>
              <w:rPr>
                <w:sz w:val="16"/>
                <w:szCs w:val="16"/>
              </w:rPr>
            </w:pPr>
            <w:r>
              <w:rPr>
                <w:sz w:val="16"/>
                <w:szCs w:val="16"/>
              </w:rPr>
              <w:t>16.20.0</w:t>
            </w:r>
          </w:p>
        </w:tc>
      </w:tr>
      <w:tr w:rsidR="00DB66A0" w14:paraId="12A8FA9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BC9CCE" w14:textId="14C3727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32FF" w14:textId="290AB5F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94843" w14:textId="690563CA"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61433" w14:textId="64DDBB49" w:rsidR="00DB66A0" w:rsidRPr="00DB66A0" w:rsidRDefault="00DB66A0" w:rsidP="00DB66A0">
            <w:pPr>
              <w:pStyle w:val="TAC"/>
              <w:rPr>
                <w:rFonts w:cs="Arial"/>
                <w:sz w:val="16"/>
                <w:szCs w:val="16"/>
              </w:rPr>
            </w:pPr>
            <w:r w:rsidRPr="00DB66A0">
              <w:rPr>
                <w:sz w:val="16"/>
                <w:szCs w:val="16"/>
              </w:rPr>
              <w:t>4328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A48C"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2554B" w14:textId="2966BCA8"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EEE32" w14:textId="6BB8B00B" w:rsidR="00DB66A0" w:rsidRPr="00DB66A0" w:rsidRDefault="00DB66A0" w:rsidP="00DB66A0">
            <w:pPr>
              <w:pStyle w:val="TAL"/>
              <w:rPr>
                <w:rFonts w:cs="Arial"/>
                <w:sz w:val="16"/>
                <w:szCs w:val="16"/>
              </w:rPr>
            </w:pPr>
            <w:r w:rsidRPr="00DB66A0">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C6BB" w14:textId="23B4FCEA" w:rsidR="00DB66A0" w:rsidRDefault="00DB66A0" w:rsidP="00DB66A0">
            <w:pPr>
              <w:pStyle w:val="TAC"/>
              <w:rPr>
                <w:sz w:val="16"/>
                <w:szCs w:val="16"/>
              </w:rPr>
            </w:pPr>
            <w:r w:rsidRPr="002266DF">
              <w:rPr>
                <w:sz w:val="16"/>
                <w:szCs w:val="16"/>
              </w:rPr>
              <w:t>16.20.0</w:t>
            </w:r>
          </w:p>
        </w:tc>
      </w:tr>
      <w:tr w:rsidR="00DB66A0" w14:paraId="7CE0D74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61C240" w14:textId="1AF2A450"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5FBA7" w14:textId="699648A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3E673" w14:textId="0ED22343"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C86C6" w14:textId="65604A67" w:rsidR="00DB66A0" w:rsidRPr="00DB66A0" w:rsidRDefault="00DB66A0" w:rsidP="00DB66A0">
            <w:pPr>
              <w:pStyle w:val="TAC"/>
              <w:rPr>
                <w:rFonts w:cs="Arial"/>
                <w:sz w:val="16"/>
                <w:szCs w:val="16"/>
              </w:rPr>
            </w:pPr>
            <w:r w:rsidRPr="00DB66A0">
              <w:rPr>
                <w:sz w:val="16"/>
                <w:szCs w:val="16"/>
              </w:rPr>
              <w:t>4350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B07DC" w14:textId="3A13354C"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96A05" w14:textId="0DF08352"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453F9F" w14:textId="27467EF9" w:rsidR="00DB66A0" w:rsidRPr="00DB66A0" w:rsidRDefault="00DB66A0" w:rsidP="00DB66A0">
            <w:pPr>
              <w:pStyle w:val="TAL"/>
              <w:rPr>
                <w:rFonts w:cs="Arial"/>
                <w:sz w:val="16"/>
                <w:szCs w:val="16"/>
              </w:rPr>
            </w:pPr>
            <w:r w:rsidRPr="00DB66A0">
              <w:rPr>
                <w:sz w:val="16"/>
                <w:szCs w:val="16"/>
              </w:rPr>
              <w:t>(NR_newRAT-Perf) R15 SUL test setup correction R16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68FA0" w14:textId="71576FBA" w:rsidR="00DB66A0" w:rsidRDefault="00DB66A0" w:rsidP="00DB66A0">
            <w:pPr>
              <w:pStyle w:val="TAC"/>
              <w:rPr>
                <w:sz w:val="16"/>
                <w:szCs w:val="16"/>
              </w:rPr>
            </w:pPr>
            <w:r w:rsidRPr="002266DF">
              <w:rPr>
                <w:sz w:val="16"/>
                <w:szCs w:val="16"/>
              </w:rPr>
              <w:t>16.20.0</w:t>
            </w:r>
          </w:p>
        </w:tc>
      </w:tr>
      <w:tr w:rsidR="00DB66A0" w14:paraId="5EED893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B06735" w14:textId="456E4CB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44BFA" w14:textId="3380FF3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362A1" w14:textId="2E9F83E1"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B85CC" w14:textId="5EEAAB0B" w:rsidR="00DB66A0" w:rsidRPr="00DB66A0" w:rsidRDefault="00DB66A0" w:rsidP="00DB66A0">
            <w:pPr>
              <w:pStyle w:val="TAC"/>
              <w:rPr>
                <w:rFonts w:cs="Arial"/>
                <w:sz w:val="16"/>
                <w:szCs w:val="16"/>
              </w:rPr>
            </w:pPr>
            <w:r w:rsidRPr="00DB66A0">
              <w:rPr>
                <w:sz w:val="16"/>
                <w:szCs w:val="16"/>
              </w:rPr>
              <w:t>4357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89C48"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04057" w14:textId="6BB09F0F"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0F657" w14:textId="5681DC5D" w:rsidR="00DB66A0" w:rsidRPr="00DB66A0" w:rsidRDefault="00DB66A0" w:rsidP="00DB66A0">
            <w:pPr>
              <w:pStyle w:val="TAL"/>
              <w:rPr>
                <w:rFonts w:cs="Arial"/>
                <w:sz w:val="16"/>
                <w:szCs w:val="16"/>
              </w:rPr>
            </w:pPr>
            <w:r w:rsidRPr="00DB66A0">
              <w:rPr>
                <w:sz w:val="16"/>
                <w:szCs w:val="16"/>
              </w:rPr>
              <w:t>(NR_newRAT_Perf) CR for test case of intra-frequency handover from FR2 to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72BF0" w14:textId="426620CA" w:rsidR="00DB66A0" w:rsidRDefault="00DB66A0" w:rsidP="00DB66A0">
            <w:pPr>
              <w:pStyle w:val="TAC"/>
              <w:rPr>
                <w:sz w:val="16"/>
                <w:szCs w:val="16"/>
              </w:rPr>
            </w:pPr>
            <w:r w:rsidRPr="002266DF">
              <w:rPr>
                <w:sz w:val="16"/>
                <w:szCs w:val="16"/>
              </w:rPr>
              <w:t>16.20.0</w:t>
            </w:r>
          </w:p>
        </w:tc>
      </w:tr>
      <w:tr w:rsidR="00DB66A0" w14:paraId="6C7248D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3281F4F" w14:textId="76CB9D72"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611AA" w14:textId="7C640EA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2052D1" w14:textId="38930D9B"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5EE46" w14:textId="71D2E906" w:rsidR="00DB66A0" w:rsidRPr="00DB66A0" w:rsidRDefault="00DB66A0" w:rsidP="00DB66A0">
            <w:pPr>
              <w:pStyle w:val="TAC"/>
              <w:rPr>
                <w:rFonts w:cs="Arial"/>
                <w:sz w:val="16"/>
                <w:szCs w:val="16"/>
              </w:rPr>
            </w:pPr>
            <w:r w:rsidRPr="00DB66A0">
              <w:rPr>
                <w:sz w:val="16"/>
                <w:szCs w:val="16"/>
              </w:rPr>
              <w:t>4360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2BEC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EDAB3" w14:textId="43427EA5"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8D427" w14:textId="4EEFC7AE" w:rsidR="00DB66A0" w:rsidRPr="00DB66A0" w:rsidRDefault="00DB66A0" w:rsidP="00DB66A0">
            <w:pPr>
              <w:pStyle w:val="TAL"/>
              <w:rPr>
                <w:rFonts w:cs="Arial"/>
                <w:sz w:val="16"/>
                <w:szCs w:val="16"/>
              </w:rPr>
            </w:pPr>
            <w:r w:rsidRPr="00DB66A0">
              <w:rPr>
                <w:sz w:val="16"/>
                <w:szCs w:val="16"/>
              </w:rPr>
              <w:t>(NR_unlic-Perf) CR to TS 38.133: Corrections to NR-U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CFAED0" w14:textId="6304C6B6" w:rsidR="00DB66A0" w:rsidRDefault="00DB66A0" w:rsidP="00DB66A0">
            <w:pPr>
              <w:pStyle w:val="TAC"/>
              <w:rPr>
                <w:sz w:val="16"/>
                <w:szCs w:val="16"/>
              </w:rPr>
            </w:pPr>
            <w:r w:rsidRPr="002266DF">
              <w:rPr>
                <w:sz w:val="16"/>
                <w:szCs w:val="16"/>
              </w:rPr>
              <w:t>16.20.0</w:t>
            </w:r>
          </w:p>
        </w:tc>
      </w:tr>
      <w:tr w:rsidR="00DB66A0" w14:paraId="5AF8346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6038F0" w14:textId="259320C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54640" w14:textId="185CE209"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D0DA" w14:textId="7C7DB5FE" w:rsidR="00DB66A0" w:rsidRPr="00DB66A0" w:rsidRDefault="00DB66A0" w:rsidP="00DB66A0">
            <w:pPr>
              <w:pStyle w:val="TAC"/>
              <w:rPr>
                <w:sz w:val="16"/>
                <w:szCs w:val="16"/>
              </w:rPr>
            </w:pPr>
            <w:r w:rsidRPr="00DB66A0">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D1F99" w14:textId="69015655" w:rsidR="00DB66A0" w:rsidRPr="00DB66A0" w:rsidRDefault="00DB66A0" w:rsidP="00DB66A0">
            <w:pPr>
              <w:pStyle w:val="TAC"/>
              <w:rPr>
                <w:rFonts w:cs="Arial"/>
                <w:sz w:val="16"/>
                <w:szCs w:val="16"/>
              </w:rPr>
            </w:pPr>
            <w:r w:rsidRPr="00DB66A0">
              <w:rPr>
                <w:sz w:val="16"/>
                <w:szCs w:val="16"/>
              </w:rPr>
              <w:t>4370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219B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1089A" w14:textId="7359E546"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3B93C" w14:textId="5FCC4DA1" w:rsidR="00DB66A0" w:rsidRPr="00DB66A0" w:rsidRDefault="00DB66A0" w:rsidP="00DB66A0">
            <w:pPr>
              <w:pStyle w:val="TAL"/>
              <w:rPr>
                <w:rFonts w:cs="Arial"/>
                <w:sz w:val="16"/>
                <w:szCs w:val="16"/>
              </w:rPr>
            </w:pPr>
            <w:r w:rsidRPr="00DB66A0">
              <w:rPr>
                <w:sz w:val="16"/>
                <w:szCs w:val="16"/>
              </w:rPr>
              <w:t>(NR_newRAT-Perf) Inter-RAT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622F7" w14:textId="49483272" w:rsidR="00DB66A0" w:rsidRDefault="00DB66A0" w:rsidP="00DB66A0">
            <w:pPr>
              <w:pStyle w:val="TAC"/>
              <w:rPr>
                <w:sz w:val="16"/>
                <w:szCs w:val="16"/>
              </w:rPr>
            </w:pPr>
            <w:r w:rsidRPr="002266DF">
              <w:rPr>
                <w:sz w:val="16"/>
                <w:szCs w:val="16"/>
              </w:rPr>
              <w:t>16.20.0</w:t>
            </w:r>
          </w:p>
        </w:tc>
      </w:tr>
      <w:tr w:rsidR="00DB66A0" w14:paraId="261B5B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324" w14:textId="3E583D2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F9919" w14:textId="5A2EB864"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13903" w14:textId="7DBBC46F"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F545" w14:textId="5ABDABEF" w:rsidR="00DB66A0" w:rsidRPr="00DB66A0" w:rsidRDefault="00DB66A0" w:rsidP="00DB66A0">
            <w:pPr>
              <w:pStyle w:val="TAC"/>
              <w:rPr>
                <w:rFonts w:cs="Arial"/>
                <w:sz w:val="16"/>
                <w:szCs w:val="16"/>
              </w:rPr>
            </w:pPr>
            <w:r w:rsidRPr="00DB66A0">
              <w:rPr>
                <w:sz w:val="16"/>
                <w:szCs w:val="16"/>
              </w:rPr>
              <w:t>4377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20EF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5DF38" w14:textId="3979D341"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142FB" w14:textId="3BCAF726" w:rsidR="00DB66A0" w:rsidRPr="00DB66A0" w:rsidRDefault="00DB66A0" w:rsidP="00DB66A0">
            <w:pPr>
              <w:pStyle w:val="TAL"/>
              <w:rPr>
                <w:rFonts w:cs="Arial"/>
                <w:sz w:val="16"/>
                <w:szCs w:val="16"/>
              </w:rPr>
            </w:pPr>
            <w:r w:rsidRPr="00DB66A0">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376A4" w14:textId="71C422B1" w:rsidR="00DB66A0" w:rsidRDefault="00DB66A0" w:rsidP="00DB66A0">
            <w:pPr>
              <w:pStyle w:val="TAC"/>
              <w:rPr>
                <w:sz w:val="16"/>
                <w:szCs w:val="16"/>
              </w:rPr>
            </w:pPr>
            <w:r w:rsidRPr="002266DF">
              <w:rPr>
                <w:sz w:val="16"/>
                <w:szCs w:val="16"/>
              </w:rPr>
              <w:t>16.20.0</w:t>
            </w:r>
          </w:p>
        </w:tc>
      </w:tr>
      <w:tr w:rsidR="00DB66A0" w14:paraId="5C02A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284BE63" w14:textId="4D64A925"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89FED" w14:textId="29B9E1F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C1746" w14:textId="276BDD9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B08B" w14:textId="11AA3FE1" w:rsidR="00DB66A0" w:rsidRPr="00DB66A0" w:rsidRDefault="00DB66A0" w:rsidP="00DB66A0">
            <w:pPr>
              <w:pStyle w:val="TAC"/>
              <w:rPr>
                <w:rFonts w:cs="Arial"/>
                <w:sz w:val="16"/>
                <w:szCs w:val="16"/>
              </w:rPr>
            </w:pPr>
            <w:r w:rsidRPr="00DB66A0">
              <w:rPr>
                <w:sz w:val="16"/>
                <w:szCs w:val="16"/>
              </w:rPr>
              <w:t>4380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2B5B7"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F291" w14:textId="4B61575B"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536A49" w14:textId="74784897" w:rsidR="00DB66A0" w:rsidRPr="00DB66A0" w:rsidRDefault="00DB66A0" w:rsidP="00DB66A0">
            <w:pPr>
              <w:pStyle w:val="TAL"/>
              <w:rPr>
                <w:rFonts w:cs="Arial"/>
                <w:sz w:val="16"/>
                <w:szCs w:val="16"/>
              </w:rPr>
            </w:pPr>
            <w:r w:rsidRPr="00DB66A0">
              <w:rPr>
                <w:sz w:val="16"/>
                <w:szCs w:val="16"/>
              </w:rPr>
              <w:t>(NR_unlic-Perf) Removal of Interruption during SCell operations and RSSI and CO Measurement reporting TCs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1428C" w14:textId="0C73D3FE" w:rsidR="00DB66A0" w:rsidRDefault="00DB66A0" w:rsidP="00DB66A0">
            <w:pPr>
              <w:pStyle w:val="TAC"/>
              <w:rPr>
                <w:sz w:val="16"/>
                <w:szCs w:val="16"/>
              </w:rPr>
            </w:pPr>
            <w:r w:rsidRPr="002266DF">
              <w:rPr>
                <w:sz w:val="16"/>
                <w:szCs w:val="16"/>
              </w:rPr>
              <w:t>16.20.0</w:t>
            </w:r>
          </w:p>
        </w:tc>
      </w:tr>
      <w:tr w:rsidR="00DB66A0" w14:paraId="1804DDE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90743E0" w14:textId="5B1E54F6"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CDC0" w14:textId="35AE3CDB"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935BE" w14:textId="701FFEA1"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F5838" w14:textId="706115DF" w:rsidR="00DB66A0" w:rsidRPr="00DB66A0" w:rsidRDefault="00DB66A0" w:rsidP="00DB66A0">
            <w:pPr>
              <w:pStyle w:val="TAC"/>
              <w:rPr>
                <w:rFonts w:cs="Arial"/>
                <w:sz w:val="16"/>
                <w:szCs w:val="16"/>
              </w:rPr>
            </w:pPr>
            <w:r w:rsidRPr="00DB66A0">
              <w:rPr>
                <w:sz w:val="16"/>
                <w:szCs w:val="16"/>
              </w:rPr>
              <w:t>4383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83DE6"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B98E4" w14:textId="579107B8"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D531E1" w14:textId="4585B640" w:rsidR="00DB66A0" w:rsidRPr="00DB66A0" w:rsidRDefault="00DB66A0" w:rsidP="00DB66A0">
            <w:pPr>
              <w:pStyle w:val="TAL"/>
              <w:rPr>
                <w:rFonts w:cs="Arial"/>
                <w:sz w:val="16"/>
                <w:szCs w:val="16"/>
              </w:rPr>
            </w:pPr>
            <w:r w:rsidRPr="00DB66A0">
              <w:rPr>
                <w:sz w:val="16"/>
                <w:szCs w:val="16"/>
              </w:rPr>
              <w:t>(NR_unlic-Perf) OCNG modeling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7506A" w14:textId="52987C22" w:rsidR="00DB66A0" w:rsidRDefault="00DB66A0" w:rsidP="00DB66A0">
            <w:pPr>
              <w:pStyle w:val="TAC"/>
              <w:rPr>
                <w:sz w:val="16"/>
                <w:szCs w:val="16"/>
              </w:rPr>
            </w:pPr>
            <w:r w:rsidRPr="002266DF">
              <w:rPr>
                <w:sz w:val="16"/>
                <w:szCs w:val="16"/>
              </w:rPr>
              <w:t>16.20.0</w:t>
            </w:r>
          </w:p>
        </w:tc>
      </w:tr>
      <w:tr w:rsidR="00DB66A0" w14:paraId="7CA3C12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DC0E5D2" w14:textId="78616F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5E0A" w14:textId="4CEF441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D7AAE" w14:textId="16786977"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81EE8" w14:textId="71E1F37C" w:rsidR="00DB66A0" w:rsidRPr="00DB66A0" w:rsidRDefault="00DB66A0" w:rsidP="00DB66A0">
            <w:pPr>
              <w:pStyle w:val="TAC"/>
              <w:rPr>
                <w:rFonts w:cs="Arial"/>
                <w:sz w:val="16"/>
                <w:szCs w:val="16"/>
              </w:rPr>
            </w:pPr>
            <w:r w:rsidRPr="00DB66A0">
              <w:rPr>
                <w:sz w:val="16"/>
                <w:szCs w:val="16"/>
              </w:rPr>
              <w:t>4431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7EE0" w14:textId="0446CD7E"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E33FC" w14:textId="2B460E8D"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4D37DE" w14:textId="35AD9695" w:rsidR="00DB66A0" w:rsidRPr="00DB66A0" w:rsidRDefault="00DB66A0" w:rsidP="00DB66A0">
            <w:pPr>
              <w:pStyle w:val="TAL"/>
              <w:rPr>
                <w:rFonts w:cs="Arial"/>
                <w:sz w:val="16"/>
                <w:szCs w:val="16"/>
              </w:rPr>
            </w:pPr>
            <w:r w:rsidRPr="00DB66A0">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1A02" w14:textId="3EDEFB6B" w:rsidR="00DB66A0" w:rsidRDefault="00DB66A0" w:rsidP="00DB66A0">
            <w:pPr>
              <w:pStyle w:val="TAC"/>
              <w:rPr>
                <w:sz w:val="16"/>
                <w:szCs w:val="16"/>
              </w:rPr>
            </w:pPr>
            <w:r w:rsidRPr="002266DF">
              <w:rPr>
                <w:sz w:val="16"/>
                <w:szCs w:val="16"/>
              </w:rPr>
              <w:t>16.20.0</w:t>
            </w:r>
          </w:p>
        </w:tc>
      </w:tr>
      <w:tr w:rsidR="00DB66A0" w14:paraId="3F5867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136BE54" w14:textId="1213B02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07469" w14:textId="185A59F5"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E9619" w14:textId="2472C131" w:rsidR="00DB66A0" w:rsidRPr="00DB66A0" w:rsidRDefault="00DB66A0" w:rsidP="00DB66A0">
            <w:pPr>
              <w:pStyle w:val="TAC"/>
              <w:rPr>
                <w:sz w:val="16"/>
                <w:szCs w:val="16"/>
              </w:rPr>
            </w:pPr>
            <w:r w:rsidRPr="00DB66A0">
              <w:rPr>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00E82B" w14:textId="39A8FE68" w:rsidR="00DB66A0" w:rsidRPr="00DB66A0" w:rsidRDefault="00DB66A0" w:rsidP="00DB66A0">
            <w:pPr>
              <w:pStyle w:val="TAC"/>
              <w:rPr>
                <w:rFonts w:cs="Arial"/>
                <w:sz w:val="16"/>
                <w:szCs w:val="16"/>
              </w:rPr>
            </w:pPr>
            <w:r w:rsidRPr="00DB66A0">
              <w:rPr>
                <w:sz w:val="16"/>
                <w:szCs w:val="16"/>
              </w:rPr>
              <w:t>4450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77E1B"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AC65" w14:textId="2334A4B0"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9B8FAF" w14:textId="5F76AA18" w:rsidR="00DB66A0" w:rsidRPr="00DB66A0" w:rsidRDefault="00DB66A0" w:rsidP="00DB66A0">
            <w:pPr>
              <w:pStyle w:val="TAL"/>
              <w:rPr>
                <w:rFonts w:cs="Arial"/>
                <w:sz w:val="16"/>
                <w:szCs w:val="16"/>
              </w:rPr>
            </w:pPr>
            <w:r w:rsidRPr="00DB66A0">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4031E" w14:textId="0B601443" w:rsidR="00DB66A0" w:rsidRDefault="00DB66A0" w:rsidP="00DB66A0">
            <w:pPr>
              <w:pStyle w:val="TAC"/>
              <w:rPr>
                <w:sz w:val="16"/>
                <w:szCs w:val="16"/>
              </w:rPr>
            </w:pPr>
            <w:r w:rsidRPr="002266DF">
              <w:rPr>
                <w:sz w:val="16"/>
                <w:szCs w:val="16"/>
              </w:rPr>
              <w:t>16.20.0</w:t>
            </w:r>
          </w:p>
        </w:tc>
      </w:tr>
      <w:tr w:rsidR="00DB66A0" w14:paraId="195D3E0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95A4E9" w14:textId="5D39DAE7"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462C0" w14:textId="0F8FB407"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D2D00" w14:textId="616A28CD"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43D41" w14:textId="359EC3AA" w:rsidR="00DB66A0" w:rsidRPr="00DB66A0" w:rsidRDefault="00DB66A0" w:rsidP="00DB66A0">
            <w:pPr>
              <w:pStyle w:val="TAC"/>
              <w:rPr>
                <w:rFonts w:cs="Arial"/>
                <w:sz w:val="16"/>
                <w:szCs w:val="16"/>
              </w:rPr>
            </w:pPr>
            <w:r w:rsidRPr="00DB66A0">
              <w:rPr>
                <w:sz w:val="16"/>
                <w:szCs w:val="16"/>
              </w:rPr>
              <w:t>4462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EC1C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DB17C" w14:textId="26C50E6D"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EBDFC" w14:textId="66683DFF" w:rsidR="00DB66A0" w:rsidRPr="00DB66A0" w:rsidRDefault="00DB66A0" w:rsidP="00DB66A0">
            <w:pPr>
              <w:pStyle w:val="TAL"/>
              <w:rPr>
                <w:rFonts w:cs="Arial"/>
                <w:sz w:val="16"/>
                <w:szCs w:val="16"/>
              </w:rPr>
            </w:pPr>
            <w:r w:rsidRPr="00DB66A0">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B4185" w14:textId="7FF60063" w:rsidR="00DB66A0" w:rsidRDefault="00DB66A0" w:rsidP="00DB66A0">
            <w:pPr>
              <w:pStyle w:val="TAC"/>
              <w:rPr>
                <w:sz w:val="16"/>
                <w:szCs w:val="16"/>
              </w:rPr>
            </w:pPr>
            <w:r w:rsidRPr="002266DF">
              <w:rPr>
                <w:sz w:val="16"/>
                <w:szCs w:val="16"/>
              </w:rPr>
              <w:t>16.20.0</w:t>
            </w:r>
          </w:p>
        </w:tc>
      </w:tr>
      <w:tr w:rsidR="00DB66A0" w14:paraId="0E9A74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FBAA" w14:textId="16FA176F"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48E10" w14:textId="1361BB38"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AC577" w14:textId="40AC1C8F" w:rsidR="00DB66A0" w:rsidRPr="00DB66A0" w:rsidRDefault="00DB66A0" w:rsidP="00DB66A0">
            <w:pPr>
              <w:pStyle w:val="TAC"/>
              <w:rPr>
                <w:sz w:val="16"/>
                <w:szCs w:val="16"/>
              </w:rPr>
            </w:pPr>
            <w:r w:rsidRPr="00DB66A0">
              <w:rPr>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5547" w14:textId="70C731E1" w:rsidR="00DB66A0" w:rsidRPr="00DB66A0" w:rsidRDefault="00DB66A0" w:rsidP="00DB66A0">
            <w:pPr>
              <w:pStyle w:val="TAC"/>
              <w:rPr>
                <w:rFonts w:cs="Arial"/>
                <w:sz w:val="16"/>
                <w:szCs w:val="16"/>
              </w:rPr>
            </w:pPr>
            <w:r w:rsidRPr="00DB66A0">
              <w:rPr>
                <w:sz w:val="16"/>
                <w:szCs w:val="16"/>
              </w:rPr>
              <w:t>4483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3F9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F3410" w14:textId="24D16D1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AD3556" w14:textId="481F5353" w:rsidR="00DB66A0" w:rsidRPr="00DB66A0" w:rsidRDefault="00DB66A0" w:rsidP="00DB66A0">
            <w:pPr>
              <w:pStyle w:val="TAL"/>
              <w:rPr>
                <w:rFonts w:cs="Arial"/>
                <w:sz w:val="16"/>
                <w:szCs w:val="16"/>
              </w:rPr>
            </w:pPr>
            <w:r w:rsidRPr="00DB66A0">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3F0D2" w14:textId="1B79E30F" w:rsidR="00DB66A0" w:rsidRDefault="00DB66A0" w:rsidP="00DB66A0">
            <w:pPr>
              <w:pStyle w:val="TAC"/>
              <w:rPr>
                <w:sz w:val="16"/>
                <w:szCs w:val="16"/>
              </w:rPr>
            </w:pPr>
            <w:r w:rsidRPr="002266DF">
              <w:rPr>
                <w:sz w:val="16"/>
                <w:szCs w:val="16"/>
              </w:rPr>
              <w:t>16.20.0</w:t>
            </w:r>
          </w:p>
        </w:tc>
      </w:tr>
      <w:tr w:rsidR="00DB66A0" w14:paraId="19186C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6855B7" w14:textId="2758082C"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D261E" w14:textId="773E35A1"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C4888" w14:textId="25D07CDB" w:rsidR="00DB66A0" w:rsidRPr="00DB66A0" w:rsidRDefault="00DB66A0" w:rsidP="00DB66A0">
            <w:pPr>
              <w:pStyle w:val="TAC"/>
              <w:rPr>
                <w:sz w:val="16"/>
                <w:szCs w:val="16"/>
              </w:rPr>
            </w:pPr>
            <w:r w:rsidRPr="00DB66A0">
              <w:rPr>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75828" w14:textId="1153CC6D" w:rsidR="00DB66A0" w:rsidRPr="00DB66A0" w:rsidRDefault="00DB66A0" w:rsidP="00DB66A0">
            <w:pPr>
              <w:pStyle w:val="TAC"/>
              <w:rPr>
                <w:rFonts w:cs="Arial"/>
                <w:sz w:val="16"/>
                <w:szCs w:val="16"/>
              </w:rPr>
            </w:pPr>
            <w:r w:rsidRPr="00DB66A0">
              <w:rPr>
                <w:sz w:val="16"/>
                <w:szCs w:val="16"/>
              </w:rPr>
              <w:t>4498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DCCB4"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2C484" w14:textId="56D631BC"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A05D3" w14:textId="74CC825F" w:rsidR="00DB66A0" w:rsidRPr="00DB66A0" w:rsidRDefault="00DB66A0" w:rsidP="00DB66A0">
            <w:pPr>
              <w:pStyle w:val="TAL"/>
              <w:rPr>
                <w:rFonts w:cs="Arial"/>
                <w:sz w:val="16"/>
                <w:szCs w:val="16"/>
              </w:rPr>
            </w:pPr>
            <w:r w:rsidRPr="00DB66A0">
              <w:rPr>
                <w:sz w:val="16"/>
                <w:szCs w:val="16"/>
              </w:rPr>
              <w:t>CR Correcting propagation condition Rel-16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E2B86" w14:textId="2E086B20" w:rsidR="00DB66A0" w:rsidRDefault="00DB66A0" w:rsidP="00DB66A0">
            <w:pPr>
              <w:pStyle w:val="TAC"/>
              <w:rPr>
                <w:sz w:val="16"/>
                <w:szCs w:val="16"/>
              </w:rPr>
            </w:pPr>
            <w:r w:rsidRPr="002266DF">
              <w:rPr>
                <w:sz w:val="16"/>
                <w:szCs w:val="16"/>
              </w:rPr>
              <w:t>16.20.0</w:t>
            </w:r>
          </w:p>
        </w:tc>
      </w:tr>
      <w:tr w:rsidR="00DB66A0" w14:paraId="0386F71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FAD289" w14:textId="289C63CA"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BC9F5" w14:textId="12AD116E"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F7CF8" w14:textId="4A52AE68" w:rsidR="00DB66A0" w:rsidRPr="00DB66A0" w:rsidRDefault="00DB66A0" w:rsidP="00DB66A0">
            <w:pPr>
              <w:pStyle w:val="TAC"/>
              <w:rPr>
                <w:sz w:val="16"/>
                <w:szCs w:val="16"/>
              </w:rPr>
            </w:pPr>
            <w:r w:rsidRPr="00DB66A0">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9FC13" w14:textId="723EE5B7" w:rsidR="00DB66A0" w:rsidRPr="00DB66A0" w:rsidRDefault="00DB66A0" w:rsidP="00DB66A0">
            <w:pPr>
              <w:pStyle w:val="TAC"/>
              <w:rPr>
                <w:rFonts w:cs="Arial"/>
                <w:sz w:val="16"/>
                <w:szCs w:val="16"/>
              </w:rPr>
            </w:pPr>
            <w:r w:rsidRPr="00DB66A0">
              <w:rPr>
                <w:sz w:val="16"/>
                <w:szCs w:val="16"/>
              </w:rPr>
              <w:t>4524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857C5"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BE581" w14:textId="71FF9750"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D8A" w14:textId="64B273F1" w:rsidR="00DB66A0" w:rsidRPr="00DB66A0" w:rsidRDefault="00DB66A0" w:rsidP="00DB66A0">
            <w:pPr>
              <w:pStyle w:val="TAL"/>
              <w:rPr>
                <w:rFonts w:cs="Arial"/>
                <w:sz w:val="16"/>
                <w:szCs w:val="16"/>
              </w:rPr>
            </w:pPr>
            <w:r w:rsidRPr="00DB66A0">
              <w:rPr>
                <w:sz w:val="16"/>
                <w:szCs w:val="16"/>
              </w:rPr>
              <w:t>CR to 38.133 Rel-16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58909" w14:textId="140278B4" w:rsidR="00DB66A0" w:rsidRDefault="00DB66A0" w:rsidP="00DB66A0">
            <w:pPr>
              <w:pStyle w:val="TAC"/>
              <w:rPr>
                <w:sz w:val="16"/>
                <w:szCs w:val="16"/>
              </w:rPr>
            </w:pPr>
            <w:r w:rsidRPr="002266DF">
              <w:rPr>
                <w:sz w:val="16"/>
                <w:szCs w:val="16"/>
              </w:rPr>
              <w:t>16.20.0</w:t>
            </w:r>
          </w:p>
        </w:tc>
      </w:tr>
      <w:tr w:rsidR="00DB66A0" w14:paraId="73682E5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C0DDA7" w14:textId="148262A9"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3C63" w14:textId="690F9BA0"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D9161" w14:textId="60F9A53E" w:rsidR="00DB66A0" w:rsidRPr="00DB66A0" w:rsidRDefault="00DB66A0" w:rsidP="00DB66A0">
            <w:pPr>
              <w:pStyle w:val="TAC"/>
              <w:rPr>
                <w:sz w:val="16"/>
                <w:szCs w:val="16"/>
              </w:rPr>
            </w:pPr>
            <w:r w:rsidRPr="00DB66A0">
              <w:rPr>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F3A44" w14:textId="755CBF63" w:rsidR="00DB66A0" w:rsidRPr="00DB66A0" w:rsidRDefault="00DB66A0" w:rsidP="00DB66A0">
            <w:pPr>
              <w:pStyle w:val="TAC"/>
              <w:rPr>
                <w:rFonts w:cs="Arial"/>
                <w:sz w:val="16"/>
                <w:szCs w:val="16"/>
              </w:rPr>
            </w:pPr>
            <w:r w:rsidRPr="00DB66A0">
              <w:rPr>
                <w:sz w:val="16"/>
                <w:szCs w:val="16"/>
              </w:rPr>
              <w:t>4530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AF846" w14:textId="02272564"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390C3" w14:textId="32D21A83"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56215" w14:textId="2D16C117" w:rsidR="00DB66A0" w:rsidRPr="00DB66A0" w:rsidRDefault="00DB66A0" w:rsidP="00DB66A0">
            <w:pPr>
              <w:pStyle w:val="TAL"/>
              <w:rPr>
                <w:rFonts w:cs="Arial"/>
                <w:sz w:val="16"/>
                <w:szCs w:val="16"/>
              </w:rPr>
            </w:pPr>
            <w:r w:rsidRPr="00DB66A0">
              <w:rPr>
                <w:sz w:val="16"/>
                <w:szCs w:val="16"/>
              </w:rPr>
              <w:t>(NR_newRAT-Core) CR for Rel-15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07FEB" w14:textId="3DDD4F35" w:rsidR="00DB66A0" w:rsidRDefault="00DB66A0" w:rsidP="00DB66A0">
            <w:pPr>
              <w:pStyle w:val="TAC"/>
              <w:rPr>
                <w:sz w:val="16"/>
                <w:szCs w:val="16"/>
              </w:rPr>
            </w:pPr>
            <w:r w:rsidRPr="002266DF">
              <w:rPr>
                <w:sz w:val="16"/>
                <w:szCs w:val="16"/>
              </w:rPr>
              <w:t>16.20.0</w:t>
            </w:r>
          </w:p>
        </w:tc>
      </w:tr>
      <w:tr w:rsidR="00DB66A0" w14:paraId="653AA6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C7975F" w14:textId="16D225BD"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25CD" w14:textId="16FE8A9F"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200EB" w14:textId="64453714" w:rsidR="00DB66A0" w:rsidRPr="00DB66A0" w:rsidRDefault="00DB66A0" w:rsidP="00DB66A0">
            <w:pPr>
              <w:pStyle w:val="TAC"/>
              <w:rPr>
                <w:sz w:val="16"/>
                <w:szCs w:val="16"/>
              </w:rPr>
            </w:pPr>
            <w:r w:rsidRPr="00DB66A0">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9E9DF" w14:textId="414FDB60" w:rsidR="00DB66A0" w:rsidRPr="00DB66A0" w:rsidRDefault="00DB66A0" w:rsidP="00DB66A0">
            <w:pPr>
              <w:pStyle w:val="TAC"/>
              <w:rPr>
                <w:rFonts w:cs="Arial"/>
                <w:sz w:val="16"/>
                <w:szCs w:val="16"/>
              </w:rPr>
            </w:pPr>
            <w:r w:rsidRPr="00DB66A0">
              <w:rPr>
                <w:sz w:val="16"/>
                <w:szCs w:val="16"/>
              </w:rPr>
              <w:t>4556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DFA2F"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3C5C0" w14:textId="2F9FBCCE"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762712" w14:textId="5CFA4F58" w:rsidR="00DB66A0" w:rsidRPr="00DB66A0" w:rsidRDefault="00DB66A0" w:rsidP="00DB66A0">
            <w:pPr>
              <w:pStyle w:val="TAL"/>
              <w:rPr>
                <w:rFonts w:cs="Arial"/>
                <w:sz w:val="16"/>
                <w:szCs w:val="16"/>
              </w:rPr>
            </w:pPr>
            <w:r w:rsidRPr="00DB66A0">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5D2F3" w14:textId="6E347879" w:rsidR="00DB66A0" w:rsidRDefault="00DB66A0" w:rsidP="00DB66A0">
            <w:pPr>
              <w:pStyle w:val="TAC"/>
              <w:rPr>
                <w:sz w:val="16"/>
                <w:szCs w:val="16"/>
              </w:rPr>
            </w:pPr>
            <w:r w:rsidRPr="002266DF">
              <w:rPr>
                <w:sz w:val="16"/>
                <w:szCs w:val="16"/>
              </w:rPr>
              <w:t>16.20.0</w:t>
            </w:r>
          </w:p>
        </w:tc>
      </w:tr>
      <w:tr w:rsidR="00DB66A0" w14:paraId="7E3486E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60B5CCD" w14:textId="3E18A9C3"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3E31D" w14:textId="533579ED"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CA3AE" w14:textId="4E5EE843" w:rsidR="00DB66A0" w:rsidRPr="00DB66A0" w:rsidRDefault="00DB66A0" w:rsidP="00DB66A0">
            <w:pPr>
              <w:pStyle w:val="TAC"/>
              <w:rPr>
                <w:sz w:val="16"/>
                <w:szCs w:val="16"/>
              </w:rPr>
            </w:pPr>
            <w:r w:rsidRPr="00DB66A0">
              <w:rPr>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2360" w14:textId="1E1AF6E4" w:rsidR="00DB66A0" w:rsidRPr="00DB66A0" w:rsidRDefault="00DB66A0" w:rsidP="00DB66A0">
            <w:pPr>
              <w:pStyle w:val="TAC"/>
              <w:rPr>
                <w:rFonts w:cs="Arial"/>
                <w:sz w:val="16"/>
                <w:szCs w:val="16"/>
              </w:rPr>
            </w:pPr>
            <w:r w:rsidRPr="00DB66A0">
              <w:rPr>
                <w:sz w:val="16"/>
                <w:szCs w:val="16"/>
              </w:rPr>
              <w:t>4559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9F98F" w14:textId="0B7E4A52" w:rsidR="00DB66A0" w:rsidRPr="00DB66A0" w:rsidRDefault="00DB66A0" w:rsidP="00DB66A0">
            <w:pPr>
              <w:pStyle w:val="TAC"/>
              <w:rPr>
                <w:rFonts w:cs="Arial"/>
                <w:sz w:val="16"/>
                <w:szCs w:val="16"/>
              </w:rPr>
            </w:pPr>
            <w:r w:rsidRPr="00DB66A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7BB11" w14:textId="06F5D5D4"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604607" w14:textId="09C2C175" w:rsidR="00DB66A0" w:rsidRPr="00DB66A0" w:rsidRDefault="00DB66A0" w:rsidP="00DB66A0">
            <w:pPr>
              <w:pStyle w:val="TAL"/>
              <w:rPr>
                <w:rFonts w:cs="Arial"/>
                <w:sz w:val="16"/>
                <w:szCs w:val="16"/>
              </w:rPr>
            </w:pPr>
            <w:r w:rsidRPr="00DB66A0">
              <w:rPr>
                <w:sz w:val="16"/>
                <w:szCs w:val="16"/>
              </w:rPr>
              <w:t>(NR_pos-Core) CR on measurement requirements for R16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65FD" w14:textId="6DFE9A16" w:rsidR="00DB66A0" w:rsidRDefault="00DB66A0" w:rsidP="00DB66A0">
            <w:pPr>
              <w:pStyle w:val="TAC"/>
              <w:rPr>
                <w:sz w:val="16"/>
                <w:szCs w:val="16"/>
              </w:rPr>
            </w:pPr>
            <w:r w:rsidRPr="002266DF">
              <w:rPr>
                <w:sz w:val="16"/>
                <w:szCs w:val="16"/>
              </w:rPr>
              <w:t>16.20.0</w:t>
            </w:r>
          </w:p>
        </w:tc>
      </w:tr>
      <w:tr w:rsidR="00DB66A0" w14:paraId="61E40C8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275C20" w14:textId="45935C01"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6112A" w14:textId="413D6336"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D546C" w14:textId="2A011EB2" w:rsidR="00DB66A0" w:rsidRPr="00DB66A0" w:rsidRDefault="00DB66A0" w:rsidP="00DB66A0">
            <w:pPr>
              <w:pStyle w:val="TAC"/>
              <w:rPr>
                <w:sz w:val="16"/>
                <w:szCs w:val="16"/>
              </w:rPr>
            </w:pPr>
            <w:r w:rsidRPr="00DB66A0">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C76C0" w14:textId="2018D5AC" w:rsidR="00DB66A0" w:rsidRPr="00DB66A0" w:rsidRDefault="00DB66A0" w:rsidP="00DB66A0">
            <w:pPr>
              <w:pStyle w:val="TAC"/>
              <w:rPr>
                <w:rFonts w:cs="Arial"/>
                <w:sz w:val="16"/>
                <w:szCs w:val="16"/>
              </w:rPr>
            </w:pPr>
            <w:r w:rsidRPr="00DB66A0">
              <w:rPr>
                <w:sz w:val="16"/>
                <w:szCs w:val="16"/>
              </w:rPr>
              <w:t>4575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44A1D"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C1461" w14:textId="73C9EF0A" w:rsidR="00DB66A0" w:rsidRPr="00DB66A0" w:rsidRDefault="00DB66A0" w:rsidP="00DB66A0">
            <w:pPr>
              <w:pStyle w:val="TAC"/>
              <w:rPr>
                <w:rFonts w:cs="Arial"/>
                <w:sz w:val="16"/>
                <w:szCs w:val="16"/>
              </w:rPr>
            </w:pPr>
            <w:r w:rsidRPr="00DB66A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686EE" w14:textId="0F845ADB" w:rsidR="00DB66A0" w:rsidRPr="00DB66A0" w:rsidRDefault="00DB66A0" w:rsidP="00DB66A0">
            <w:pPr>
              <w:pStyle w:val="TAL"/>
              <w:rPr>
                <w:rFonts w:cs="Arial"/>
                <w:sz w:val="16"/>
                <w:szCs w:val="16"/>
              </w:rPr>
            </w:pPr>
            <w:r w:rsidRPr="00DB66A0">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3536A" w14:textId="5B6A3FFE" w:rsidR="00DB66A0" w:rsidRDefault="00DB66A0" w:rsidP="00DB66A0">
            <w:pPr>
              <w:pStyle w:val="TAC"/>
              <w:rPr>
                <w:sz w:val="16"/>
                <w:szCs w:val="16"/>
              </w:rPr>
            </w:pPr>
            <w:r w:rsidRPr="002266DF">
              <w:rPr>
                <w:sz w:val="16"/>
                <w:szCs w:val="16"/>
              </w:rPr>
              <w:t>16.20.0</w:t>
            </w:r>
          </w:p>
        </w:tc>
      </w:tr>
      <w:tr w:rsidR="00DB66A0" w14:paraId="07D6B29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C297F4" w14:textId="6B13E814" w:rsidR="00DB66A0" w:rsidRDefault="00DB66A0" w:rsidP="00DB66A0">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C227D" w14:textId="75BB42D2" w:rsidR="00DB66A0" w:rsidRDefault="00DB66A0" w:rsidP="00DB66A0">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EDC0" w14:textId="080349AA" w:rsidR="00DB66A0" w:rsidRPr="00DB66A0" w:rsidRDefault="00DB66A0" w:rsidP="00DB66A0">
            <w:pPr>
              <w:pStyle w:val="TAC"/>
              <w:rPr>
                <w:sz w:val="16"/>
                <w:szCs w:val="16"/>
              </w:rPr>
            </w:pPr>
            <w:r w:rsidRPr="00DB66A0">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4BE82" w14:textId="24E43E62" w:rsidR="00DB66A0" w:rsidRPr="00DB66A0" w:rsidRDefault="00DB66A0" w:rsidP="00DB66A0">
            <w:pPr>
              <w:pStyle w:val="TAC"/>
              <w:rPr>
                <w:rFonts w:cs="Arial"/>
                <w:sz w:val="16"/>
                <w:szCs w:val="16"/>
              </w:rPr>
            </w:pPr>
            <w:r w:rsidRPr="00DB66A0">
              <w:rPr>
                <w:sz w:val="16"/>
                <w:szCs w:val="16"/>
              </w:rPr>
              <w:t>4621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D6050" w14:textId="77777777" w:rsidR="00DB66A0" w:rsidRPr="00DB66A0"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4A3DF" w14:textId="6339F0DE" w:rsidR="00DB66A0" w:rsidRPr="00DB66A0" w:rsidRDefault="00DB66A0" w:rsidP="00DB66A0">
            <w:pPr>
              <w:pStyle w:val="TAC"/>
              <w:rPr>
                <w:rFonts w:cs="Arial"/>
                <w:sz w:val="16"/>
                <w:szCs w:val="16"/>
              </w:rPr>
            </w:pPr>
            <w:r w:rsidRPr="00DB66A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0F6E70" w14:textId="639E439F" w:rsidR="00DB66A0" w:rsidRPr="00DB66A0" w:rsidRDefault="00DB66A0" w:rsidP="00DB66A0">
            <w:pPr>
              <w:pStyle w:val="TAL"/>
              <w:rPr>
                <w:rFonts w:cs="Arial"/>
                <w:sz w:val="16"/>
                <w:szCs w:val="16"/>
              </w:rPr>
            </w:pPr>
            <w:r w:rsidRPr="00DB66A0">
              <w:rPr>
                <w:sz w:val="16"/>
                <w:szCs w:val="16"/>
              </w:rPr>
              <w:t>(NR_newRAT-Perf) Correction to intra-frequency re-establishment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CA305" w14:textId="1625D2CF" w:rsidR="00DB66A0" w:rsidRDefault="00DB66A0" w:rsidP="00DB66A0">
            <w:pPr>
              <w:pStyle w:val="TAC"/>
              <w:rPr>
                <w:sz w:val="16"/>
                <w:szCs w:val="16"/>
              </w:rPr>
            </w:pPr>
            <w:r w:rsidRPr="002266DF">
              <w:rPr>
                <w:sz w:val="16"/>
                <w:szCs w:val="16"/>
              </w:rPr>
              <w:t>16.20.0</w:t>
            </w:r>
          </w:p>
        </w:tc>
      </w:tr>
      <w:tr w:rsidR="00FF1A75" w14:paraId="6146C5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4BC090" w14:textId="077EAAA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2B7F" w14:textId="09E3516A"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5466" w14:textId="56931DE1"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E7570" w14:textId="1B3FF5E3" w:rsidR="00FF1A75" w:rsidRPr="00FF1A75" w:rsidRDefault="00FF1A75" w:rsidP="00FF1A75">
            <w:pPr>
              <w:pStyle w:val="TAC"/>
              <w:rPr>
                <w:sz w:val="16"/>
                <w:szCs w:val="16"/>
              </w:rPr>
            </w:pPr>
            <w:r w:rsidRPr="00FF1A75">
              <w:rPr>
                <w:sz w:val="16"/>
                <w:szCs w:val="16"/>
              </w:rPr>
              <w:t>4626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C4638"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A7FE" w14:textId="7FC8CA8C"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F5FFD" w14:textId="1EEC80F2" w:rsidR="00FF1A75" w:rsidRPr="00FF1A75" w:rsidRDefault="00FF1A75" w:rsidP="00FF1A75">
            <w:pPr>
              <w:pStyle w:val="TAL"/>
              <w:rPr>
                <w:sz w:val="16"/>
                <w:szCs w:val="16"/>
              </w:rPr>
            </w:pPr>
            <w:r w:rsidRPr="00FF1A75">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246E5" w14:textId="12783BBA" w:rsidR="00FF1A75" w:rsidRPr="002266DF" w:rsidRDefault="00FF1A75" w:rsidP="00FF1A75">
            <w:pPr>
              <w:pStyle w:val="TAC"/>
              <w:rPr>
                <w:sz w:val="16"/>
                <w:szCs w:val="16"/>
              </w:rPr>
            </w:pPr>
            <w:r>
              <w:rPr>
                <w:sz w:val="16"/>
                <w:szCs w:val="16"/>
              </w:rPr>
              <w:t>16.21.0</w:t>
            </w:r>
          </w:p>
        </w:tc>
      </w:tr>
      <w:tr w:rsidR="00FF1A75" w14:paraId="6BEF9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E98CFE" w14:textId="0F9EAC6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2981C" w14:textId="5547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2279E" w14:textId="64EE24D7" w:rsidR="00FF1A75" w:rsidRPr="00FF1A75" w:rsidRDefault="00FF1A75" w:rsidP="00FF1A75">
            <w:pPr>
              <w:pStyle w:val="TAC"/>
              <w:rPr>
                <w:sz w:val="16"/>
                <w:szCs w:val="16"/>
              </w:rPr>
            </w:pPr>
            <w:r w:rsidRPr="00FF1A75">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69547" w14:textId="550F48D5" w:rsidR="00FF1A75" w:rsidRPr="00FF1A75" w:rsidRDefault="00FF1A75" w:rsidP="00FF1A75">
            <w:pPr>
              <w:pStyle w:val="TAC"/>
              <w:rPr>
                <w:sz w:val="16"/>
                <w:szCs w:val="16"/>
              </w:rPr>
            </w:pPr>
            <w:r w:rsidRPr="00FF1A75">
              <w:rPr>
                <w:sz w:val="16"/>
                <w:szCs w:val="16"/>
              </w:rPr>
              <w:t>4640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9A1D1" w14:textId="4669E37A"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1A8FE" w14:textId="67489FD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CD87D" w14:textId="721B8001" w:rsidR="00FF1A75" w:rsidRPr="00FF1A75" w:rsidRDefault="00FF1A75" w:rsidP="00FF1A75">
            <w:pPr>
              <w:pStyle w:val="TAL"/>
              <w:rPr>
                <w:sz w:val="16"/>
                <w:szCs w:val="16"/>
              </w:rPr>
            </w:pPr>
            <w:r w:rsidRPr="00FF1A75">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A0070" w14:textId="1CA58CF5" w:rsidR="00FF1A75" w:rsidRDefault="00FF1A75" w:rsidP="00FF1A75">
            <w:pPr>
              <w:pStyle w:val="TAC"/>
              <w:rPr>
                <w:sz w:val="16"/>
                <w:szCs w:val="16"/>
              </w:rPr>
            </w:pPr>
            <w:r w:rsidRPr="007E4BDA">
              <w:rPr>
                <w:sz w:val="16"/>
                <w:szCs w:val="16"/>
              </w:rPr>
              <w:t>16.21.0</w:t>
            </w:r>
          </w:p>
        </w:tc>
      </w:tr>
      <w:tr w:rsidR="00FF1A75" w14:paraId="32F268B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A9F83DB" w14:textId="3783E45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25A60" w14:textId="59DB049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1EB57" w14:textId="1F083FB9" w:rsidR="00FF1A75" w:rsidRPr="00FF1A75" w:rsidRDefault="00FF1A75" w:rsidP="00FF1A75">
            <w:pPr>
              <w:pStyle w:val="TAC"/>
              <w:rPr>
                <w:sz w:val="16"/>
                <w:szCs w:val="16"/>
              </w:rPr>
            </w:pPr>
            <w:r w:rsidRPr="00FF1A75">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59F8" w14:textId="6828600E" w:rsidR="00FF1A75" w:rsidRPr="00FF1A75" w:rsidRDefault="00FF1A75" w:rsidP="00FF1A75">
            <w:pPr>
              <w:pStyle w:val="TAC"/>
              <w:rPr>
                <w:sz w:val="16"/>
                <w:szCs w:val="16"/>
              </w:rPr>
            </w:pPr>
            <w:r w:rsidRPr="00FF1A75">
              <w:rPr>
                <w:sz w:val="16"/>
                <w:szCs w:val="16"/>
              </w:rPr>
              <w:t>4643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E788D" w14:textId="6FF9E355"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3A3FF" w14:textId="60932372"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74141" w14:textId="240A9A21" w:rsidR="00FF1A75" w:rsidRPr="00FF1A75" w:rsidRDefault="00FF1A75" w:rsidP="00FF1A75">
            <w:pPr>
              <w:pStyle w:val="TAL"/>
              <w:rPr>
                <w:sz w:val="16"/>
                <w:szCs w:val="16"/>
              </w:rPr>
            </w:pPr>
            <w:r w:rsidRPr="00FF1A75">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F4FBA" w14:textId="161D60EF" w:rsidR="00FF1A75" w:rsidRDefault="00FF1A75" w:rsidP="00FF1A75">
            <w:pPr>
              <w:pStyle w:val="TAC"/>
              <w:rPr>
                <w:sz w:val="16"/>
                <w:szCs w:val="16"/>
              </w:rPr>
            </w:pPr>
            <w:r w:rsidRPr="007E4BDA">
              <w:rPr>
                <w:sz w:val="16"/>
                <w:szCs w:val="16"/>
              </w:rPr>
              <w:t>16.21.0</w:t>
            </w:r>
          </w:p>
        </w:tc>
      </w:tr>
      <w:tr w:rsidR="00FF1A75" w14:paraId="453C92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57B0AC7" w14:textId="424BF6C9"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95938" w14:textId="7747665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0ACE2" w14:textId="1A815A1A"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5378A" w14:textId="07C3B817" w:rsidR="00FF1A75" w:rsidRPr="00FF1A75" w:rsidRDefault="00FF1A75" w:rsidP="00FF1A75">
            <w:pPr>
              <w:pStyle w:val="TAC"/>
              <w:rPr>
                <w:sz w:val="16"/>
                <w:szCs w:val="16"/>
              </w:rPr>
            </w:pPr>
            <w:r w:rsidRPr="00FF1A75">
              <w:rPr>
                <w:sz w:val="16"/>
                <w:szCs w:val="16"/>
              </w:rPr>
              <w:t>4664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7004"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61CD9" w14:textId="7A79FE81"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D910A" w14:textId="45C7AFE4" w:rsidR="00FF1A75" w:rsidRPr="00FF1A75" w:rsidRDefault="00FF1A75" w:rsidP="00FF1A75">
            <w:pPr>
              <w:pStyle w:val="TAL"/>
              <w:rPr>
                <w:sz w:val="16"/>
                <w:szCs w:val="16"/>
              </w:rPr>
            </w:pPr>
            <w:r w:rsidRPr="00FF1A75">
              <w:rPr>
                <w:sz w:val="16"/>
                <w:szCs w:val="16"/>
              </w:rPr>
              <w:t>CR on RSRP Measurement Report Mapping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20F2A" w14:textId="001C60B5" w:rsidR="00FF1A75" w:rsidRDefault="00FF1A75" w:rsidP="00FF1A75">
            <w:pPr>
              <w:pStyle w:val="TAC"/>
              <w:rPr>
                <w:sz w:val="16"/>
                <w:szCs w:val="16"/>
              </w:rPr>
            </w:pPr>
            <w:r w:rsidRPr="007E4BDA">
              <w:rPr>
                <w:sz w:val="16"/>
                <w:szCs w:val="16"/>
              </w:rPr>
              <w:t>16.21.0</w:t>
            </w:r>
          </w:p>
        </w:tc>
      </w:tr>
      <w:tr w:rsidR="00FF1A75" w14:paraId="328F651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232" w14:textId="092F0CD4"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53B7B" w14:textId="6D0BCB0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7DD4A" w14:textId="6F6A4C4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12040" w14:textId="352584E3" w:rsidR="00FF1A75" w:rsidRPr="00FF1A75" w:rsidRDefault="00FF1A75" w:rsidP="00FF1A75">
            <w:pPr>
              <w:pStyle w:val="TAC"/>
              <w:rPr>
                <w:sz w:val="16"/>
                <w:szCs w:val="16"/>
              </w:rPr>
            </w:pPr>
            <w:r w:rsidRPr="00FF1A75">
              <w:rPr>
                <w:sz w:val="16"/>
                <w:szCs w:val="16"/>
              </w:rPr>
              <w:t>4694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EEBD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AD14D" w14:textId="7B67D33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C5F45" w14:textId="18B397BF" w:rsidR="00FF1A75" w:rsidRPr="00FF1A75" w:rsidRDefault="00FF1A75" w:rsidP="00FF1A75">
            <w:pPr>
              <w:pStyle w:val="TAL"/>
              <w:rPr>
                <w:sz w:val="16"/>
                <w:szCs w:val="16"/>
              </w:rPr>
            </w:pPr>
            <w:r w:rsidRPr="00FF1A75">
              <w:rPr>
                <w:sz w:val="16"/>
                <w:szCs w:val="16"/>
              </w:rPr>
              <w:t>(NR_newRAT-Perf) CR to TS 38.133: Corrections to RRM FR2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FD447" w14:textId="5BB6B5DA" w:rsidR="00FF1A75" w:rsidRDefault="00FF1A75" w:rsidP="00FF1A75">
            <w:pPr>
              <w:pStyle w:val="TAC"/>
              <w:rPr>
                <w:sz w:val="16"/>
                <w:szCs w:val="16"/>
              </w:rPr>
            </w:pPr>
            <w:r w:rsidRPr="007E4BDA">
              <w:rPr>
                <w:sz w:val="16"/>
                <w:szCs w:val="16"/>
              </w:rPr>
              <w:t>16.21.0</w:t>
            </w:r>
          </w:p>
        </w:tc>
      </w:tr>
      <w:tr w:rsidR="00FF1A75" w14:paraId="49429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F3014AE" w14:textId="787987B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66546" w14:textId="69594B94"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81742" w14:textId="5BFCCF14"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0F6F3" w14:textId="591E4A74" w:rsidR="00FF1A75" w:rsidRPr="00FF1A75" w:rsidRDefault="00FF1A75" w:rsidP="00FF1A75">
            <w:pPr>
              <w:pStyle w:val="TAC"/>
              <w:rPr>
                <w:sz w:val="16"/>
                <w:szCs w:val="16"/>
              </w:rPr>
            </w:pPr>
            <w:r w:rsidRPr="00FF1A75">
              <w:rPr>
                <w:sz w:val="16"/>
                <w:szCs w:val="16"/>
              </w:rPr>
              <w:t>4698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960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F5F64" w14:textId="7A1B38F3"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B641C" w14:textId="3CD12CAA" w:rsidR="00FF1A75" w:rsidRPr="00FF1A75" w:rsidRDefault="00FF1A75" w:rsidP="00FF1A75">
            <w:pPr>
              <w:pStyle w:val="TAL"/>
              <w:rPr>
                <w:sz w:val="16"/>
                <w:szCs w:val="16"/>
              </w:rPr>
            </w:pPr>
            <w:r w:rsidRPr="00FF1A75">
              <w:rPr>
                <w:sz w:val="16"/>
                <w:szCs w:val="16"/>
              </w:rPr>
              <w:t>(NR_newRAT-Perf) CR to TS 38.133: Corrections to RRM FR2 conditions for PC1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457C" w14:textId="0B6B4B96" w:rsidR="00FF1A75" w:rsidRDefault="00FF1A75" w:rsidP="00FF1A75">
            <w:pPr>
              <w:pStyle w:val="TAC"/>
              <w:rPr>
                <w:sz w:val="16"/>
                <w:szCs w:val="16"/>
              </w:rPr>
            </w:pPr>
            <w:r w:rsidRPr="007E4BDA">
              <w:rPr>
                <w:sz w:val="16"/>
                <w:szCs w:val="16"/>
              </w:rPr>
              <w:t>16.21.0</w:t>
            </w:r>
          </w:p>
        </w:tc>
      </w:tr>
      <w:tr w:rsidR="00FF1A75" w14:paraId="46083D1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9FCB8F0" w14:textId="21B55897"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F8BE2" w14:textId="45145AF1"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B61585" w14:textId="0CA10E35"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486E7" w14:textId="0164C94D" w:rsidR="00FF1A75" w:rsidRPr="00FF1A75" w:rsidRDefault="00FF1A75" w:rsidP="00FF1A75">
            <w:pPr>
              <w:pStyle w:val="TAC"/>
              <w:rPr>
                <w:sz w:val="16"/>
                <w:szCs w:val="16"/>
              </w:rPr>
            </w:pPr>
            <w:r w:rsidRPr="00FF1A75">
              <w:rPr>
                <w:sz w:val="16"/>
                <w:szCs w:val="16"/>
              </w:rPr>
              <w:t>4753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821D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7DBDF" w14:textId="128B4E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AE9E2" w14:textId="3FAB4B07" w:rsidR="00FF1A75" w:rsidRPr="00FF1A75" w:rsidRDefault="00FF1A75" w:rsidP="00FF1A75">
            <w:pPr>
              <w:pStyle w:val="TAL"/>
              <w:rPr>
                <w:sz w:val="16"/>
                <w:szCs w:val="16"/>
              </w:rPr>
            </w:pPr>
            <w:r w:rsidRPr="00FF1A75">
              <w:rPr>
                <w:sz w:val="16"/>
                <w:szCs w:val="16"/>
              </w:rPr>
              <w:t>(NR_newRAT-Perf) Correction to FR1 BFR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B494F" w14:textId="2E3F5DC2" w:rsidR="00FF1A75" w:rsidRDefault="00FF1A75" w:rsidP="00FF1A75">
            <w:pPr>
              <w:pStyle w:val="TAC"/>
              <w:rPr>
                <w:sz w:val="16"/>
                <w:szCs w:val="16"/>
              </w:rPr>
            </w:pPr>
            <w:r w:rsidRPr="007E4BDA">
              <w:rPr>
                <w:sz w:val="16"/>
                <w:szCs w:val="16"/>
              </w:rPr>
              <w:t>16.21.0</w:t>
            </w:r>
          </w:p>
        </w:tc>
      </w:tr>
      <w:tr w:rsidR="00FF1A75" w14:paraId="1410151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51D13BE" w14:textId="38F1B155"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B3F30" w14:textId="2B2CE54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03BBC7" w14:textId="19AAB5DD" w:rsidR="00FF1A75" w:rsidRPr="00FF1A75" w:rsidRDefault="00FF1A75" w:rsidP="00FF1A75">
            <w:pPr>
              <w:pStyle w:val="TAC"/>
              <w:rPr>
                <w:sz w:val="16"/>
                <w:szCs w:val="16"/>
              </w:rPr>
            </w:pPr>
            <w:r w:rsidRPr="00FF1A75">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782A2" w14:textId="0558723F" w:rsidR="00FF1A75" w:rsidRPr="00FF1A75" w:rsidRDefault="00FF1A75" w:rsidP="00FF1A75">
            <w:pPr>
              <w:pStyle w:val="TAC"/>
              <w:rPr>
                <w:sz w:val="16"/>
                <w:szCs w:val="16"/>
              </w:rPr>
            </w:pPr>
            <w:r w:rsidRPr="00FF1A75">
              <w:rPr>
                <w:sz w:val="16"/>
                <w:szCs w:val="16"/>
              </w:rPr>
              <w:t>4757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B435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23253" w14:textId="2D2381BD"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160F6" w14:textId="296A1A25" w:rsidR="00FF1A75" w:rsidRPr="00FF1A75" w:rsidRDefault="00FF1A75" w:rsidP="00FF1A75">
            <w:pPr>
              <w:pStyle w:val="TAL"/>
              <w:rPr>
                <w:sz w:val="16"/>
                <w:szCs w:val="16"/>
              </w:rPr>
            </w:pPr>
            <w:r w:rsidRPr="00FF1A75">
              <w:rPr>
                <w:sz w:val="16"/>
                <w:szCs w:val="16"/>
              </w:rPr>
              <w:t>(NR_newRAT-Perf) Correction to PRACH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89CB" w14:textId="4FFCB205" w:rsidR="00FF1A75" w:rsidRDefault="00FF1A75" w:rsidP="00FF1A75">
            <w:pPr>
              <w:pStyle w:val="TAC"/>
              <w:rPr>
                <w:sz w:val="16"/>
                <w:szCs w:val="16"/>
              </w:rPr>
            </w:pPr>
            <w:r w:rsidRPr="007E4BDA">
              <w:rPr>
                <w:sz w:val="16"/>
                <w:szCs w:val="16"/>
              </w:rPr>
              <w:t>16.21.0</w:t>
            </w:r>
          </w:p>
        </w:tc>
      </w:tr>
      <w:tr w:rsidR="00FF1A75" w14:paraId="67626DF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8055C0F" w14:textId="746538C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98358" w14:textId="6A40E00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207CEB" w14:textId="450F9203" w:rsidR="00FF1A75" w:rsidRPr="00FF1A75" w:rsidRDefault="00FF1A75" w:rsidP="00FF1A75">
            <w:pPr>
              <w:pStyle w:val="TAC"/>
              <w:rPr>
                <w:sz w:val="16"/>
                <w:szCs w:val="16"/>
              </w:rPr>
            </w:pPr>
            <w:r w:rsidRPr="00FF1A75">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514D1" w14:textId="4634FD40" w:rsidR="00FF1A75" w:rsidRPr="00FF1A75" w:rsidRDefault="00FF1A75" w:rsidP="00FF1A75">
            <w:pPr>
              <w:pStyle w:val="TAC"/>
              <w:rPr>
                <w:sz w:val="16"/>
                <w:szCs w:val="16"/>
              </w:rPr>
            </w:pPr>
            <w:r w:rsidRPr="00FF1A75">
              <w:rPr>
                <w:sz w:val="16"/>
                <w:szCs w:val="16"/>
              </w:rPr>
              <w:t>4760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C80C7"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50686" w14:textId="79E44A5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7E6F2" w14:textId="6679C5AC" w:rsidR="00FF1A75" w:rsidRPr="00FF1A75" w:rsidRDefault="00FF1A75" w:rsidP="00FF1A75">
            <w:pPr>
              <w:pStyle w:val="TAL"/>
              <w:rPr>
                <w:sz w:val="16"/>
                <w:szCs w:val="16"/>
              </w:rPr>
            </w:pPr>
            <w:r w:rsidRPr="00FF1A75">
              <w:rPr>
                <w:sz w:val="16"/>
                <w:szCs w:val="16"/>
              </w:rPr>
              <w:t>(NR_RF_FR1-Perf) Correction to Rel-16 UL Tx switching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3A875" w14:textId="2C463BCA" w:rsidR="00FF1A75" w:rsidRDefault="00FF1A75" w:rsidP="00FF1A75">
            <w:pPr>
              <w:pStyle w:val="TAC"/>
              <w:rPr>
                <w:sz w:val="16"/>
                <w:szCs w:val="16"/>
              </w:rPr>
            </w:pPr>
            <w:r w:rsidRPr="007E4BDA">
              <w:rPr>
                <w:sz w:val="16"/>
                <w:szCs w:val="16"/>
              </w:rPr>
              <w:t>16.21.0</w:t>
            </w:r>
          </w:p>
        </w:tc>
      </w:tr>
      <w:tr w:rsidR="00FF1A75" w14:paraId="3D4ED87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D6F" w14:textId="55E0029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8DEB8" w14:textId="0DD0AA69"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5190E" w14:textId="016155CF" w:rsidR="00FF1A75" w:rsidRPr="00FF1A75" w:rsidRDefault="00FF1A75" w:rsidP="00FF1A75">
            <w:pPr>
              <w:pStyle w:val="TAC"/>
              <w:rPr>
                <w:sz w:val="16"/>
                <w:szCs w:val="16"/>
              </w:rPr>
            </w:pPr>
            <w:r w:rsidRPr="00FF1A75">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EEA42" w14:textId="4603E14A" w:rsidR="00FF1A75" w:rsidRPr="00FF1A75" w:rsidRDefault="00FF1A75" w:rsidP="00FF1A75">
            <w:pPr>
              <w:pStyle w:val="TAC"/>
              <w:rPr>
                <w:sz w:val="16"/>
                <w:szCs w:val="16"/>
              </w:rPr>
            </w:pPr>
            <w:r w:rsidRPr="00FF1A75">
              <w:rPr>
                <w:sz w:val="16"/>
                <w:szCs w:val="16"/>
              </w:rPr>
              <w:t>4763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93FC" w14:textId="1DE6A20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2F241" w14:textId="33E2F80E"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C47AF0" w14:textId="68A13538" w:rsidR="00FF1A75" w:rsidRPr="00FF1A75" w:rsidRDefault="00FF1A75" w:rsidP="00FF1A75">
            <w:pPr>
              <w:pStyle w:val="TAL"/>
              <w:rPr>
                <w:sz w:val="16"/>
                <w:szCs w:val="16"/>
              </w:rPr>
            </w:pPr>
            <w:r w:rsidRPr="00FF1A75">
              <w:rPr>
                <w:sz w:val="16"/>
                <w:szCs w:val="16"/>
              </w:rPr>
              <w:t>(NR_CSIRS_L3meas-Perf) Correction to CSI-RS L3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ACFC11" w14:textId="1D708349" w:rsidR="00FF1A75" w:rsidRDefault="00FF1A75" w:rsidP="00FF1A75">
            <w:pPr>
              <w:pStyle w:val="TAC"/>
              <w:rPr>
                <w:sz w:val="16"/>
                <w:szCs w:val="16"/>
              </w:rPr>
            </w:pPr>
            <w:r w:rsidRPr="007E4BDA">
              <w:rPr>
                <w:sz w:val="16"/>
                <w:szCs w:val="16"/>
              </w:rPr>
              <w:t>16.21.0</w:t>
            </w:r>
          </w:p>
        </w:tc>
      </w:tr>
      <w:tr w:rsidR="00FF1A75" w14:paraId="1569D79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2F035D5" w14:textId="1926372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E211F" w14:textId="6A1F28DC"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955BD" w14:textId="0E259C13" w:rsidR="00FF1A75" w:rsidRPr="00FF1A75" w:rsidRDefault="00FF1A75" w:rsidP="00FF1A75">
            <w:pPr>
              <w:pStyle w:val="TAC"/>
              <w:rPr>
                <w:sz w:val="16"/>
                <w:szCs w:val="16"/>
              </w:rPr>
            </w:pPr>
            <w:r w:rsidRPr="00FF1A75">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B0555" w14:textId="25530130" w:rsidR="00FF1A75" w:rsidRPr="00FF1A75" w:rsidRDefault="00FF1A75" w:rsidP="00FF1A75">
            <w:pPr>
              <w:pStyle w:val="TAC"/>
              <w:rPr>
                <w:sz w:val="16"/>
                <w:szCs w:val="16"/>
              </w:rPr>
            </w:pPr>
            <w:r w:rsidRPr="00FF1A75">
              <w:rPr>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86745"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E904A" w14:textId="7C614894"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25900" w14:textId="0B83881A" w:rsidR="00FF1A75" w:rsidRPr="00FF1A75" w:rsidRDefault="00FF1A75" w:rsidP="00FF1A75">
            <w:pPr>
              <w:pStyle w:val="TAL"/>
              <w:rPr>
                <w:sz w:val="16"/>
                <w:szCs w:val="16"/>
              </w:rPr>
            </w:pPr>
            <w:r w:rsidRPr="00FF1A75">
              <w:rPr>
                <w:sz w:val="16"/>
                <w:szCs w:val="16"/>
              </w:rPr>
              <w:t>(NR_newRAT-Perf) CR on TC for BWP switching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D210E" w14:textId="00694544" w:rsidR="00FF1A75" w:rsidRDefault="00FF1A75" w:rsidP="00FF1A75">
            <w:pPr>
              <w:pStyle w:val="TAC"/>
              <w:rPr>
                <w:sz w:val="16"/>
                <w:szCs w:val="16"/>
              </w:rPr>
            </w:pPr>
            <w:r w:rsidRPr="007E4BDA">
              <w:rPr>
                <w:sz w:val="16"/>
                <w:szCs w:val="16"/>
              </w:rPr>
              <w:t>16.21.0</w:t>
            </w:r>
          </w:p>
        </w:tc>
      </w:tr>
      <w:tr w:rsidR="00FF1A75" w14:paraId="1DCA821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87FF2CE" w14:textId="486F819F"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28F7D" w14:textId="78CC9AB5"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7B9A1" w14:textId="53E14F62" w:rsidR="00FF1A75" w:rsidRPr="00FF1A75" w:rsidRDefault="00FF1A75" w:rsidP="00FF1A75">
            <w:pPr>
              <w:pStyle w:val="TAC"/>
              <w:rPr>
                <w:sz w:val="16"/>
                <w:szCs w:val="16"/>
              </w:rPr>
            </w:pPr>
            <w:r w:rsidRPr="00FF1A75">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91BD9" w14:textId="3B2A542C" w:rsidR="00FF1A75" w:rsidRPr="00FF1A75" w:rsidRDefault="00FF1A75" w:rsidP="00FF1A75">
            <w:pPr>
              <w:pStyle w:val="TAC"/>
              <w:rPr>
                <w:sz w:val="16"/>
                <w:szCs w:val="16"/>
              </w:rPr>
            </w:pPr>
            <w:r w:rsidRPr="00FF1A75">
              <w:rPr>
                <w:sz w:val="16"/>
                <w:szCs w:val="16"/>
              </w:rPr>
              <w:t>4799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1CD0"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42E41" w14:textId="61EBDFF1"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F5385" w14:textId="5009105B" w:rsidR="00FF1A75" w:rsidRPr="00FF1A75" w:rsidRDefault="00FF1A75" w:rsidP="00FF1A75">
            <w:pPr>
              <w:pStyle w:val="TAL"/>
              <w:rPr>
                <w:sz w:val="16"/>
                <w:szCs w:val="16"/>
              </w:rPr>
            </w:pPr>
            <w:r w:rsidRPr="00FF1A75">
              <w:rPr>
                <w:sz w:val="16"/>
                <w:szCs w:val="16"/>
              </w:rPr>
              <w:t>Corrections on measurement restriction for RLM, BFD and CBD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40257" w14:textId="6192E897" w:rsidR="00FF1A75" w:rsidRDefault="00FF1A75" w:rsidP="00FF1A75">
            <w:pPr>
              <w:pStyle w:val="TAC"/>
              <w:rPr>
                <w:sz w:val="16"/>
                <w:szCs w:val="16"/>
              </w:rPr>
            </w:pPr>
            <w:r w:rsidRPr="007E4BDA">
              <w:rPr>
                <w:sz w:val="16"/>
                <w:szCs w:val="16"/>
              </w:rPr>
              <w:t>16.21.0</w:t>
            </w:r>
          </w:p>
        </w:tc>
      </w:tr>
      <w:tr w:rsidR="00FF1A75" w14:paraId="228C5BD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EDBF49" w14:textId="5C580BD0"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05B4A" w14:textId="38CA005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4B04D2" w14:textId="05AF36B6" w:rsidR="00FF1A75" w:rsidRPr="00FF1A75" w:rsidRDefault="00FF1A75" w:rsidP="00FF1A75">
            <w:pPr>
              <w:pStyle w:val="TAC"/>
              <w:rPr>
                <w:sz w:val="16"/>
                <w:szCs w:val="16"/>
              </w:rPr>
            </w:pPr>
            <w:r w:rsidRPr="00FF1A75">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4A516" w14:textId="30FB1717" w:rsidR="00FF1A75" w:rsidRPr="00FF1A75" w:rsidRDefault="00FF1A75" w:rsidP="00FF1A75">
            <w:pPr>
              <w:pStyle w:val="TAC"/>
              <w:rPr>
                <w:sz w:val="16"/>
                <w:szCs w:val="16"/>
              </w:rPr>
            </w:pPr>
            <w:r w:rsidRPr="00FF1A75">
              <w:rPr>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E0AB1" w14:textId="2BB18E78"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D1000" w14:textId="55B3658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CBB8D3" w14:textId="06C554C5" w:rsidR="00FF1A75" w:rsidRPr="00FF1A75" w:rsidRDefault="00FF1A75" w:rsidP="00FF1A75">
            <w:pPr>
              <w:pStyle w:val="TAL"/>
              <w:rPr>
                <w:sz w:val="16"/>
                <w:szCs w:val="16"/>
              </w:rPr>
            </w:pPr>
            <w:r w:rsidRPr="00FF1A75">
              <w:rPr>
                <w:sz w:val="16"/>
                <w:szCs w:val="16"/>
              </w:rPr>
              <w:t>(NR_eMIMO-Core) CR on candidate beam detection_R16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7E54E9" w14:textId="5BF1CD1C" w:rsidR="00FF1A75" w:rsidRDefault="00FF1A75" w:rsidP="00FF1A75">
            <w:pPr>
              <w:pStyle w:val="TAC"/>
              <w:rPr>
                <w:sz w:val="16"/>
                <w:szCs w:val="16"/>
              </w:rPr>
            </w:pPr>
            <w:r w:rsidRPr="007E4BDA">
              <w:rPr>
                <w:sz w:val="16"/>
                <w:szCs w:val="16"/>
              </w:rPr>
              <w:t>16.21.0</w:t>
            </w:r>
          </w:p>
        </w:tc>
      </w:tr>
      <w:tr w:rsidR="00FF1A75" w14:paraId="371E00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DAB2D6D" w14:textId="387C7C13"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A99E6" w14:textId="1AB0B6A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EC439" w14:textId="2DD2A6A8" w:rsidR="00FF1A75" w:rsidRPr="00FF1A75" w:rsidRDefault="00FF1A75" w:rsidP="00FF1A75">
            <w:pPr>
              <w:pStyle w:val="TAC"/>
              <w:rPr>
                <w:sz w:val="16"/>
                <w:szCs w:val="16"/>
              </w:rPr>
            </w:pPr>
            <w:r w:rsidRPr="00FF1A75">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ABD55" w14:textId="5E4A3D36" w:rsidR="00FF1A75" w:rsidRPr="00FF1A75" w:rsidRDefault="00FF1A75" w:rsidP="00FF1A75">
            <w:pPr>
              <w:pStyle w:val="TAC"/>
              <w:rPr>
                <w:sz w:val="16"/>
                <w:szCs w:val="16"/>
              </w:rPr>
            </w:pPr>
            <w:r w:rsidRPr="00FF1A75">
              <w:rPr>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652F" w14:textId="611B2CA9"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86DA" w14:textId="6A8D4CBF"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E3DAD" w14:textId="5B51B7A5" w:rsidR="00FF1A75" w:rsidRPr="00FF1A75" w:rsidRDefault="00FF1A75" w:rsidP="00FF1A75">
            <w:pPr>
              <w:pStyle w:val="TAL"/>
              <w:rPr>
                <w:sz w:val="16"/>
                <w:szCs w:val="16"/>
              </w:rPr>
            </w:pPr>
            <w:r w:rsidRPr="00FF1A75">
              <w:rPr>
                <w:sz w:val="16"/>
                <w:szCs w:val="16"/>
              </w:rPr>
              <w:t>(NR_RRM_enh-Core) CR on multiple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0DF94" w14:textId="665694BE" w:rsidR="00FF1A75" w:rsidRDefault="00FF1A75" w:rsidP="00FF1A75">
            <w:pPr>
              <w:pStyle w:val="TAC"/>
              <w:rPr>
                <w:sz w:val="16"/>
                <w:szCs w:val="16"/>
              </w:rPr>
            </w:pPr>
            <w:r w:rsidRPr="007E4BDA">
              <w:rPr>
                <w:sz w:val="16"/>
                <w:szCs w:val="16"/>
              </w:rPr>
              <w:t>16.21.0</w:t>
            </w:r>
          </w:p>
        </w:tc>
      </w:tr>
      <w:tr w:rsidR="00FF1A75" w14:paraId="4D39E9B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02BF92" w14:textId="085BDEAB"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0E72" w14:textId="4779E9D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2ED0E" w14:textId="055039E6" w:rsidR="00FF1A75" w:rsidRPr="00FF1A75" w:rsidRDefault="00FF1A75" w:rsidP="00FF1A75">
            <w:pPr>
              <w:pStyle w:val="TAC"/>
              <w:rPr>
                <w:sz w:val="16"/>
                <w:szCs w:val="16"/>
              </w:rPr>
            </w:pPr>
            <w:r w:rsidRPr="00FF1A75">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CEA0E" w14:textId="49C6372B" w:rsidR="00FF1A75" w:rsidRPr="00FF1A75" w:rsidRDefault="00FF1A75" w:rsidP="00FF1A75">
            <w:pPr>
              <w:pStyle w:val="TAC"/>
              <w:rPr>
                <w:sz w:val="16"/>
                <w:szCs w:val="16"/>
              </w:rPr>
            </w:pPr>
            <w:r w:rsidRPr="00FF1A75">
              <w:rPr>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C0F3A"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0EC61" w14:textId="543F4928" w:rsidR="00FF1A75" w:rsidRPr="00FF1A75" w:rsidRDefault="00FF1A75" w:rsidP="00FF1A75">
            <w:pPr>
              <w:pStyle w:val="TAC"/>
              <w:rPr>
                <w:sz w:val="16"/>
                <w:szCs w:val="16"/>
              </w:rPr>
            </w:pPr>
            <w:r w:rsidRPr="00FF1A75">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90394" w14:textId="68FF29FA" w:rsidR="00FF1A75" w:rsidRPr="00FF1A75" w:rsidRDefault="00FF1A75" w:rsidP="00FF1A75">
            <w:pPr>
              <w:pStyle w:val="TAL"/>
              <w:rPr>
                <w:sz w:val="16"/>
                <w:szCs w:val="16"/>
              </w:rPr>
            </w:pPr>
            <w:r w:rsidRPr="00FF1A75">
              <w:rPr>
                <w:sz w:val="16"/>
                <w:szCs w:val="16"/>
              </w:rPr>
              <w:t>(NR_newRAT-Core) CR on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B2366" w14:textId="22953A9B" w:rsidR="00FF1A75" w:rsidRDefault="00FF1A75" w:rsidP="00FF1A75">
            <w:pPr>
              <w:pStyle w:val="TAC"/>
              <w:rPr>
                <w:sz w:val="16"/>
                <w:szCs w:val="16"/>
              </w:rPr>
            </w:pPr>
            <w:r w:rsidRPr="007E4BDA">
              <w:rPr>
                <w:sz w:val="16"/>
                <w:szCs w:val="16"/>
              </w:rPr>
              <w:t>16.21.0</w:t>
            </w:r>
          </w:p>
        </w:tc>
      </w:tr>
      <w:tr w:rsidR="00FF1A75" w14:paraId="4138056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C77CBA" w14:textId="2B0D8F6A"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B959" w14:textId="42439DF7"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B53A3" w14:textId="71C9EF3D" w:rsidR="00FF1A75" w:rsidRPr="00FF1A75" w:rsidRDefault="00FF1A75" w:rsidP="00FF1A75">
            <w:pPr>
              <w:pStyle w:val="TAC"/>
              <w:rPr>
                <w:sz w:val="16"/>
                <w:szCs w:val="16"/>
              </w:rPr>
            </w:pPr>
            <w:r w:rsidRPr="00FF1A75">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478EC" w14:textId="1AE669E3" w:rsidR="00FF1A75" w:rsidRPr="00FF1A75" w:rsidRDefault="00FF1A75" w:rsidP="00FF1A75">
            <w:pPr>
              <w:pStyle w:val="TAC"/>
              <w:rPr>
                <w:sz w:val="16"/>
                <w:szCs w:val="16"/>
              </w:rPr>
            </w:pPr>
            <w:r w:rsidRPr="00FF1A75">
              <w:rPr>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FAE01" w14:textId="1478E197"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34603" w14:textId="7C7313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81BF45" w14:textId="1FFA5163" w:rsidR="00FF1A75" w:rsidRPr="00FF1A75" w:rsidRDefault="00FF1A75" w:rsidP="00FF1A75">
            <w:pPr>
              <w:pStyle w:val="TAL"/>
              <w:rPr>
                <w:sz w:val="16"/>
                <w:szCs w:val="16"/>
              </w:rPr>
            </w:pPr>
            <w:r w:rsidRPr="00FF1A75">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3C6A1" w14:textId="51F61045" w:rsidR="00FF1A75" w:rsidRDefault="00FF1A75" w:rsidP="00FF1A75">
            <w:pPr>
              <w:pStyle w:val="TAC"/>
              <w:rPr>
                <w:sz w:val="16"/>
                <w:szCs w:val="16"/>
              </w:rPr>
            </w:pPr>
            <w:r w:rsidRPr="007E4BDA">
              <w:rPr>
                <w:sz w:val="16"/>
                <w:szCs w:val="16"/>
              </w:rPr>
              <w:t>16.21.0</w:t>
            </w:r>
          </w:p>
        </w:tc>
      </w:tr>
      <w:tr w:rsidR="00FF1A75" w14:paraId="48F3002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D33FE16" w14:textId="370FD902"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75846" w14:textId="7604F81E"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F25DCF" w14:textId="6AEBEA53"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582BA" w14:textId="65B49851" w:rsidR="00FF1A75" w:rsidRPr="00FF1A75" w:rsidRDefault="00FF1A75" w:rsidP="00FF1A75">
            <w:pPr>
              <w:pStyle w:val="TAC"/>
              <w:rPr>
                <w:sz w:val="16"/>
                <w:szCs w:val="16"/>
              </w:rPr>
            </w:pPr>
            <w:r w:rsidRPr="00FF1A75">
              <w:rPr>
                <w:sz w:val="16"/>
                <w:szCs w:val="16"/>
              </w:rPr>
              <w:t>4930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D9B5" w14:textId="5C4440F4" w:rsidR="00FF1A75" w:rsidRPr="00FF1A75" w:rsidRDefault="00FF1A75" w:rsidP="00FF1A75">
            <w:pPr>
              <w:pStyle w:val="TAC"/>
              <w:rPr>
                <w:rFonts w:cs="Arial"/>
                <w:sz w:val="16"/>
                <w:szCs w:val="16"/>
              </w:rPr>
            </w:pPr>
            <w:r w:rsidRPr="00FF1A7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0E12D" w14:textId="417CAF33"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B5A48" w14:textId="6110F637" w:rsidR="00FF1A75" w:rsidRPr="00FF1A75" w:rsidRDefault="00FF1A75" w:rsidP="00FF1A75">
            <w:pPr>
              <w:pStyle w:val="TAL"/>
              <w:rPr>
                <w:sz w:val="16"/>
                <w:szCs w:val="16"/>
              </w:rPr>
            </w:pPr>
            <w:r w:rsidRPr="00FF1A75">
              <w:rPr>
                <w:sz w:val="16"/>
                <w:szCs w:val="16"/>
              </w:rPr>
              <w:t>(NR_unlic-Perf) CR for NR-U TC correction – Clause A.10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35B51" w14:textId="67DAF73D" w:rsidR="00FF1A75" w:rsidRDefault="00FF1A75" w:rsidP="00FF1A75">
            <w:pPr>
              <w:pStyle w:val="TAC"/>
              <w:rPr>
                <w:sz w:val="16"/>
                <w:szCs w:val="16"/>
              </w:rPr>
            </w:pPr>
            <w:r w:rsidRPr="007E4BDA">
              <w:rPr>
                <w:sz w:val="16"/>
                <w:szCs w:val="16"/>
              </w:rPr>
              <w:t>16.21.0</w:t>
            </w:r>
          </w:p>
        </w:tc>
      </w:tr>
      <w:tr w:rsidR="00FF1A75" w14:paraId="48EE0C9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2D58B354" w14:textId="37AF814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45FFA" w14:textId="630017C0"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2D814" w14:textId="77895308"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8646F" w14:textId="675A1A35" w:rsidR="00FF1A75" w:rsidRPr="00FF1A75" w:rsidRDefault="00FF1A75" w:rsidP="00FF1A75">
            <w:pPr>
              <w:pStyle w:val="TAC"/>
              <w:rPr>
                <w:sz w:val="16"/>
                <w:szCs w:val="16"/>
              </w:rPr>
            </w:pPr>
            <w:r w:rsidRPr="00FF1A75">
              <w:rPr>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1E91E"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8E1DD" w14:textId="06AC459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DBD71" w14:textId="62C27F1C" w:rsidR="00FF1A75" w:rsidRPr="00FF1A75" w:rsidRDefault="00FF1A75" w:rsidP="00FF1A75">
            <w:pPr>
              <w:pStyle w:val="TAL"/>
              <w:rPr>
                <w:sz w:val="16"/>
                <w:szCs w:val="16"/>
              </w:rPr>
            </w:pPr>
            <w:r w:rsidRPr="00FF1A75">
              <w:rPr>
                <w:sz w:val="16"/>
                <w:szCs w:val="16"/>
              </w:rPr>
              <w:t>(NR_unlic-Perf) CR for NR-U TC correction – Clause A.11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97017" w14:textId="564BC6A3" w:rsidR="00FF1A75" w:rsidRDefault="00FF1A75" w:rsidP="00FF1A75">
            <w:pPr>
              <w:pStyle w:val="TAC"/>
              <w:rPr>
                <w:sz w:val="16"/>
                <w:szCs w:val="16"/>
              </w:rPr>
            </w:pPr>
            <w:r w:rsidRPr="007E4BDA">
              <w:rPr>
                <w:sz w:val="16"/>
                <w:szCs w:val="16"/>
              </w:rPr>
              <w:t>16.21.0</w:t>
            </w:r>
          </w:p>
        </w:tc>
      </w:tr>
      <w:tr w:rsidR="00FF1A75" w14:paraId="0CEDB1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F665FA9" w14:textId="159C041C"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0CFEE" w14:textId="1D56541B"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5A8EB" w14:textId="6A4354DC"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DEF79" w14:textId="19F564C8" w:rsidR="00FF1A75" w:rsidRPr="00FF1A75" w:rsidRDefault="00FF1A75" w:rsidP="00FF1A75">
            <w:pPr>
              <w:pStyle w:val="TAC"/>
              <w:rPr>
                <w:sz w:val="16"/>
                <w:szCs w:val="16"/>
              </w:rPr>
            </w:pPr>
            <w:r w:rsidRPr="00FF1A75">
              <w:rPr>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E653"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8D13F" w14:textId="7627FA5C"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04896" w14:textId="5A933AEC" w:rsidR="00FF1A75" w:rsidRPr="00FF1A75" w:rsidRDefault="00FF1A75" w:rsidP="00FF1A75">
            <w:pPr>
              <w:pStyle w:val="TAL"/>
              <w:rPr>
                <w:sz w:val="16"/>
                <w:szCs w:val="16"/>
              </w:rPr>
            </w:pPr>
            <w:r w:rsidRPr="00FF1A75">
              <w:rPr>
                <w:sz w:val="16"/>
                <w:szCs w:val="16"/>
              </w:rPr>
              <w:t>(NR_unlic-Perf) CR for NR-U TC correction – Clause A.12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D6F25" w14:textId="34102F23" w:rsidR="00FF1A75" w:rsidRDefault="00FF1A75" w:rsidP="00FF1A75">
            <w:pPr>
              <w:pStyle w:val="TAC"/>
              <w:rPr>
                <w:sz w:val="16"/>
                <w:szCs w:val="16"/>
              </w:rPr>
            </w:pPr>
            <w:r w:rsidRPr="007E4BDA">
              <w:rPr>
                <w:sz w:val="16"/>
                <w:szCs w:val="16"/>
              </w:rPr>
              <w:t>16.21.0</w:t>
            </w:r>
          </w:p>
        </w:tc>
      </w:tr>
      <w:tr w:rsidR="00FF1A75" w14:paraId="45DDA77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B81FDC" w14:textId="13E5508D" w:rsidR="00FF1A75" w:rsidRDefault="00FF1A75" w:rsidP="00FF1A75">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AED93" w14:textId="5F4FE24D" w:rsidR="00FF1A75" w:rsidRDefault="00FF1A75" w:rsidP="00FF1A75">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F226" w14:textId="341B7EF9" w:rsidR="00FF1A75" w:rsidRPr="00FF1A75" w:rsidRDefault="00FF1A75" w:rsidP="00FF1A75">
            <w:pPr>
              <w:pStyle w:val="TAC"/>
              <w:rPr>
                <w:sz w:val="16"/>
                <w:szCs w:val="16"/>
              </w:rPr>
            </w:pPr>
            <w:r w:rsidRPr="00FF1A75">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E7C29" w14:textId="76BC93FA" w:rsidR="00FF1A75" w:rsidRPr="00FF1A75" w:rsidRDefault="00FF1A75" w:rsidP="00FF1A75">
            <w:pPr>
              <w:pStyle w:val="TAC"/>
              <w:rPr>
                <w:sz w:val="16"/>
                <w:szCs w:val="16"/>
              </w:rPr>
            </w:pPr>
            <w:r w:rsidRPr="00FF1A75">
              <w:rPr>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E215D" w14:textId="77777777" w:rsidR="00FF1A75" w:rsidRPr="00FF1A75"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2B8E9" w14:textId="3B85E810" w:rsidR="00FF1A75" w:rsidRPr="00FF1A75" w:rsidRDefault="00FF1A75" w:rsidP="00FF1A75">
            <w:pPr>
              <w:pStyle w:val="TAC"/>
              <w:rPr>
                <w:sz w:val="16"/>
                <w:szCs w:val="16"/>
              </w:rPr>
            </w:pPr>
            <w:r w:rsidRPr="00FF1A7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9CB177" w14:textId="5D486333" w:rsidR="00FF1A75" w:rsidRPr="00FF1A75" w:rsidRDefault="00FF1A75" w:rsidP="00FF1A75">
            <w:pPr>
              <w:pStyle w:val="TAL"/>
              <w:rPr>
                <w:sz w:val="16"/>
                <w:szCs w:val="16"/>
              </w:rPr>
            </w:pPr>
            <w:r w:rsidRPr="00FF1A75">
              <w:rPr>
                <w:sz w:val="16"/>
                <w:szCs w:val="16"/>
              </w:rPr>
              <w:t>(NR_unlic-Perf) CR for NR-U TC correction – A.13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0EE96" w14:textId="6BED15F9" w:rsidR="00FF1A75" w:rsidRDefault="00FF1A75" w:rsidP="00FF1A75">
            <w:pPr>
              <w:pStyle w:val="TAC"/>
              <w:rPr>
                <w:sz w:val="16"/>
                <w:szCs w:val="16"/>
              </w:rPr>
            </w:pPr>
            <w:r w:rsidRPr="007E4BDA">
              <w:rPr>
                <w:sz w:val="16"/>
                <w:szCs w:val="16"/>
              </w:rPr>
              <w:t>16.21.0</w:t>
            </w:r>
          </w:p>
        </w:tc>
      </w:tr>
    </w:tbl>
    <w:p w14:paraId="60588CC9" w14:textId="77777777" w:rsidR="002618B6" w:rsidRPr="007331B6" w:rsidRDefault="002618B6" w:rsidP="007331B6"/>
    <w:sectPr w:rsidR="002618B6" w:rsidRPr="007331B6" w:rsidSect="00115A4B">
      <w:headerReference w:type="default" r:id="rId10"/>
      <w:footerReference w:type="default" r:id="rId11"/>
      <w:footnotePr>
        <w:numRestart w:val="eachSect"/>
      </w:footnotePr>
      <w:pgSz w:w="11907" w:h="16840" w:code="9"/>
      <w:pgMar w:top="1418" w:right="1134" w:bottom="1134" w:left="1134" w:header="851" w:footer="340" w:gutter="0"/>
      <w:pgNumType w:start="332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D73E1" w14:textId="77777777" w:rsidR="00A742DB" w:rsidRDefault="00A742DB">
      <w:pPr>
        <w:spacing w:after="0"/>
      </w:pPr>
      <w:r>
        <w:separator/>
      </w:r>
    </w:p>
  </w:endnote>
  <w:endnote w:type="continuationSeparator" w:id="0">
    <w:p w14:paraId="678FC5FB" w14:textId="77777777" w:rsidR="00A742DB" w:rsidRDefault="00A742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94DE5" w14:textId="77777777" w:rsidR="00A742DB" w:rsidRDefault="00A742DB">
      <w:pPr>
        <w:spacing w:after="0"/>
      </w:pPr>
      <w:r>
        <w:separator/>
      </w:r>
    </w:p>
  </w:footnote>
  <w:footnote w:type="continuationSeparator" w:id="0">
    <w:p w14:paraId="5FFB71AA" w14:textId="77777777" w:rsidR="00A742DB" w:rsidRDefault="00A742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8CCF" w14:textId="0028C02B"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DB66A0">
      <w:rPr>
        <w:rFonts w:ascii="Arial" w:hAnsi="Arial" w:cs="Arial"/>
        <w:b/>
        <w:sz w:val="18"/>
        <w:szCs w:val="18"/>
        <w:lang w:val="sv-FI"/>
      </w:rPr>
      <w:t>2</w:t>
    </w:r>
    <w:r w:rsidR="00242328">
      <w:rPr>
        <w:rFonts w:ascii="Arial" w:hAnsi="Arial" w:cs="Arial"/>
        <w:b/>
        <w:sz w:val="18"/>
        <w:szCs w:val="18"/>
        <w:lang w:val="sv-FI"/>
      </w:rPr>
      <w:t>1</w:t>
    </w:r>
    <w:r>
      <w:rPr>
        <w:rFonts w:ascii="Arial" w:hAnsi="Arial" w:cs="Arial"/>
        <w:b/>
        <w:sz w:val="18"/>
        <w:szCs w:val="18"/>
        <w:lang w:val="sv-FI"/>
      </w:rPr>
      <w:t>.0 (</w:t>
    </w:r>
    <w:r w:rsidR="00452DA5">
      <w:rPr>
        <w:rFonts w:ascii="Arial" w:hAnsi="Arial" w:cs="Arial"/>
        <w:b/>
        <w:sz w:val="18"/>
        <w:szCs w:val="18"/>
        <w:lang w:val="sv-FI"/>
      </w:rPr>
      <w:t>2024</w:t>
    </w:r>
    <w:r>
      <w:rPr>
        <w:rFonts w:ascii="Arial" w:hAnsi="Arial" w:cs="Arial"/>
        <w:b/>
        <w:sz w:val="18"/>
        <w:szCs w:val="18"/>
        <w:lang w:val="sv-FI"/>
      </w:rPr>
      <w:t>-</w:t>
    </w:r>
    <w:r w:rsidR="00452DA5">
      <w:rPr>
        <w:rFonts w:ascii="Arial" w:hAnsi="Arial" w:cs="Arial"/>
        <w:b/>
        <w:sz w:val="18"/>
        <w:szCs w:val="18"/>
        <w:lang w:val="sv-FI"/>
      </w:rPr>
      <w:t>0</w:t>
    </w:r>
    <w:r w:rsidR="00242328">
      <w:rPr>
        <w:rFonts w:ascii="Arial" w:hAnsi="Arial" w:cs="Arial"/>
        <w:b/>
        <w:sz w:val="18"/>
        <w:szCs w:val="18"/>
        <w:lang w:val="sv-FI"/>
      </w:rPr>
      <w:t>9</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4"/>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3475"/>
    <w:rsid w:val="0002729F"/>
    <w:rsid w:val="00056752"/>
    <w:rsid w:val="00064661"/>
    <w:rsid w:val="00084FA5"/>
    <w:rsid w:val="000907E0"/>
    <w:rsid w:val="0009404E"/>
    <w:rsid w:val="00096867"/>
    <w:rsid w:val="000A4406"/>
    <w:rsid w:val="000C62C5"/>
    <w:rsid w:val="000C7D8C"/>
    <w:rsid w:val="000D0B55"/>
    <w:rsid w:val="000E6C01"/>
    <w:rsid w:val="000F02A4"/>
    <w:rsid w:val="00100DCA"/>
    <w:rsid w:val="00101E53"/>
    <w:rsid w:val="0011470A"/>
    <w:rsid w:val="00114AD2"/>
    <w:rsid w:val="00115A4B"/>
    <w:rsid w:val="0012518F"/>
    <w:rsid w:val="00132AEA"/>
    <w:rsid w:val="00137B4B"/>
    <w:rsid w:val="00165988"/>
    <w:rsid w:val="001764F5"/>
    <w:rsid w:val="0018117A"/>
    <w:rsid w:val="00181753"/>
    <w:rsid w:val="001844CB"/>
    <w:rsid w:val="001869A9"/>
    <w:rsid w:val="00186BA5"/>
    <w:rsid w:val="001A09AE"/>
    <w:rsid w:val="001A3A25"/>
    <w:rsid w:val="001B79DC"/>
    <w:rsid w:val="001C3FFC"/>
    <w:rsid w:val="001C7655"/>
    <w:rsid w:val="001E0EFB"/>
    <w:rsid w:val="001E2C73"/>
    <w:rsid w:val="001E66CC"/>
    <w:rsid w:val="001F6C86"/>
    <w:rsid w:val="00203A6D"/>
    <w:rsid w:val="002068EA"/>
    <w:rsid w:val="002116E0"/>
    <w:rsid w:val="0021230C"/>
    <w:rsid w:val="00214CAE"/>
    <w:rsid w:val="00224E07"/>
    <w:rsid w:val="00237CC5"/>
    <w:rsid w:val="00242328"/>
    <w:rsid w:val="00242413"/>
    <w:rsid w:val="00242EA9"/>
    <w:rsid w:val="002458A0"/>
    <w:rsid w:val="00252B3E"/>
    <w:rsid w:val="00257333"/>
    <w:rsid w:val="002618B6"/>
    <w:rsid w:val="00261990"/>
    <w:rsid w:val="00263C63"/>
    <w:rsid w:val="00271080"/>
    <w:rsid w:val="0028490B"/>
    <w:rsid w:val="002A7D36"/>
    <w:rsid w:val="002B7D21"/>
    <w:rsid w:val="002C30C9"/>
    <w:rsid w:val="002D5DC1"/>
    <w:rsid w:val="002F1E25"/>
    <w:rsid w:val="002F2EC7"/>
    <w:rsid w:val="003039A4"/>
    <w:rsid w:val="0031157B"/>
    <w:rsid w:val="00314A35"/>
    <w:rsid w:val="003330E0"/>
    <w:rsid w:val="0033375E"/>
    <w:rsid w:val="00335BE2"/>
    <w:rsid w:val="0034302B"/>
    <w:rsid w:val="0035190F"/>
    <w:rsid w:val="0037215E"/>
    <w:rsid w:val="003911C2"/>
    <w:rsid w:val="00392A09"/>
    <w:rsid w:val="003A347D"/>
    <w:rsid w:val="003A4FD9"/>
    <w:rsid w:val="003A70F2"/>
    <w:rsid w:val="003B6C48"/>
    <w:rsid w:val="003B6F69"/>
    <w:rsid w:val="003C3188"/>
    <w:rsid w:val="003D4B90"/>
    <w:rsid w:val="003E4E9A"/>
    <w:rsid w:val="003F39F0"/>
    <w:rsid w:val="003F793A"/>
    <w:rsid w:val="00405457"/>
    <w:rsid w:val="0042122D"/>
    <w:rsid w:val="00421571"/>
    <w:rsid w:val="00423F71"/>
    <w:rsid w:val="004319D8"/>
    <w:rsid w:val="004321C3"/>
    <w:rsid w:val="00433170"/>
    <w:rsid w:val="00435F75"/>
    <w:rsid w:val="00447DA1"/>
    <w:rsid w:val="00451255"/>
    <w:rsid w:val="00452DA5"/>
    <w:rsid w:val="00457685"/>
    <w:rsid w:val="004646D9"/>
    <w:rsid w:val="00483A73"/>
    <w:rsid w:val="00486C1E"/>
    <w:rsid w:val="004911C3"/>
    <w:rsid w:val="0049191B"/>
    <w:rsid w:val="00494DAA"/>
    <w:rsid w:val="00496CAB"/>
    <w:rsid w:val="004A0298"/>
    <w:rsid w:val="004A6ACA"/>
    <w:rsid w:val="004B17C1"/>
    <w:rsid w:val="004B3501"/>
    <w:rsid w:val="004B4D18"/>
    <w:rsid w:val="004B50DF"/>
    <w:rsid w:val="004B7277"/>
    <w:rsid w:val="004C3AAC"/>
    <w:rsid w:val="004C4A86"/>
    <w:rsid w:val="004C7F68"/>
    <w:rsid w:val="004D61D3"/>
    <w:rsid w:val="004D7EBC"/>
    <w:rsid w:val="004E289B"/>
    <w:rsid w:val="00501654"/>
    <w:rsid w:val="005068D5"/>
    <w:rsid w:val="0053254A"/>
    <w:rsid w:val="00535611"/>
    <w:rsid w:val="00541E9A"/>
    <w:rsid w:val="00550111"/>
    <w:rsid w:val="005571F6"/>
    <w:rsid w:val="00564682"/>
    <w:rsid w:val="00570F2B"/>
    <w:rsid w:val="0058607D"/>
    <w:rsid w:val="0059104B"/>
    <w:rsid w:val="00593F1D"/>
    <w:rsid w:val="005A6D39"/>
    <w:rsid w:val="005B7373"/>
    <w:rsid w:val="005C0E98"/>
    <w:rsid w:val="005C6FD0"/>
    <w:rsid w:val="005E590C"/>
    <w:rsid w:val="005E6D03"/>
    <w:rsid w:val="005F1D77"/>
    <w:rsid w:val="005F3DE8"/>
    <w:rsid w:val="006013C6"/>
    <w:rsid w:val="00616C52"/>
    <w:rsid w:val="00640654"/>
    <w:rsid w:val="00640A04"/>
    <w:rsid w:val="00642075"/>
    <w:rsid w:val="0065021B"/>
    <w:rsid w:val="006562DB"/>
    <w:rsid w:val="006614CE"/>
    <w:rsid w:val="00661C39"/>
    <w:rsid w:val="00665BFE"/>
    <w:rsid w:val="00666AE1"/>
    <w:rsid w:val="00684C22"/>
    <w:rsid w:val="006933FF"/>
    <w:rsid w:val="006A1C6D"/>
    <w:rsid w:val="006A55EF"/>
    <w:rsid w:val="006C1D2A"/>
    <w:rsid w:val="006C4FD9"/>
    <w:rsid w:val="006C53D9"/>
    <w:rsid w:val="006D773F"/>
    <w:rsid w:val="006E6265"/>
    <w:rsid w:val="006E6890"/>
    <w:rsid w:val="006F5B46"/>
    <w:rsid w:val="00710B5E"/>
    <w:rsid w:val="007217DD"/>
    <w:rsid w:val="007331B6"/>
    <w:rsid w:val="00747A88"/>
    <w:rsid w:val="00756D81"/>
    <w:rsid w:val="00760FE0"/>
    <w:rsid w:val="00760FF7"/>
    <w:rsid w:val="007628F0"/>
    <w:rsid w:val="00762E9A"/>
    <w:rsid w:val="00767075"/>
    <w:rsid w:val="00767E05"/>
    <w:rsid w:val="00774E0B"/>
    <w:rsid w:val="007754AB"/>
    <w:rsid w:val="007851D3"/>
    <w:rsid w:val="007851FD"/>
    <w:rsid w:val="007B1C47"/>
    <w:rsid w:val="007B71AD"/>
    <w:rsid w:val="007C5D70"/>
    <w:rsid w:val="007D03C2"/>
    <w:rsid w:val="007D56F2"/>
    <w:rsid w:val="007E4298"/>
    <w:rsid w:val="007F79E7"/>
    <w:rsid w:val="008028CB"/>
    <w:rsid w:val="008109C2"/>
    <w:rsid w:val="0082475E"/>
    <w:rsid w:val="008308C7"/>
    <w:rsid w:val="008443E4"/>
    <w:rsid w:val="00846FD6"/>
    <w:rsid w:val="008600E6"/>
    <w:rsid w:val="008641E7"/>
    <w:rsid w:val="00871A66"/>
    <w:rsid w:val="008811A1"/>
    <w:rsid w:val="00881464"/>
    <w:rsid w:val="00896C9E"/>
    <w:rsid w:val="008A3862"/>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33EC9"/>
    <w:rsid w:val="00941733"/>
    <w:rsid w:val="009470B8"/>
    <w:rsid w:val="00950803"/>
    <w:rsid w:val="009510BB"/>
    <w:rsid w:val="00973505"/>
    <w:rsid w:val="00973AE9"/>
    <w:rsid w:val="009742FB"/>
    <w:rsid w:val="00982E45"/>
    <w:rsid w:val="00990975"/>
    <w:rsid w:val="00991EC5"/>
    <w:rsid w:val="00994C18"/>
    <w:rsid w:val="009C605E"/>
    <w:rsid w:val="009D4AF8"/>
    <w:rsid w:val="009D60B5"/>
    <w:rsid w:val="009D7315"/>
    <w:rsid w:val="009E2FBA"/>
    <w:rsid w:val="009F524C"/>
    <w:rsid w:val="00A00C3D"/>
    <w:rsid w:val="00A05BC1"/>
    <w:rsid w:val="00A06535"/>
    <w:rsid w:val="00A1373E"/>
    <w:rsid w:val="00A141F8"/>
    <w:rsid w:val="00A1696E"/>
    <w:rsid w:val="00A2502A"/>
    <w:rsid w:val="00A31713"/>
    <w:rsid w:val="00A41606"/>
    <w:rsid w:val="00A504EC"/>
    <w:rsid w:val="00A51482"/>
    <w:rsid w:val="00A526B4"/>
    <w:rsid w:val="00A5405F"/>
    <w:rsid w:val="00A626B7"/>
    <w:rsid w:val="00A742DB"/>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34378"/>
    <w:rsid w:val="00B455BE"/>
    <w:rsid w:val="00B536E9"/>
    <w:rsid w:val="00B53DE1"/>
    <w:rsid w:val="00B710CD"/>
    <w:rsid w:val="00B83D9D"/>
    <w:rsid w:val="00B91CE5"/>
    <w:rsid w:val="00BD43A6"/>
    <w:rsid w:val="00BD50C0"/>
    <w:rsid w:val="00BE7B26"/>
    <w:rsid w:val="00BF2CF2"/>
    <w:rsid w:val="00BF69DF"/>
    <w:rsid w:val="00BF73F7"/>
    <w:rsid w:val="00C127A1"/>
    <w:rsid w:val="00C143D9"/>
    <w:rsid w:val="00C40BAA"/>
    <w:rsid w:val="00C424FA"/>
    <w:rsid w:val="00C61624"/>
    <w:rsid w:val="00C659C4"/>
    <w:rsid w:val="00C71712"/>
    <w:rsid w:val="00C80F5D"/>
    <w:rsid w:val="00C90964"/>
    <w:rsid w:val="00CA2626"/>
    <w:rsid w:val="00CB2F9E"/>
    <w:rsid w:val="00CD0A50"/>
    <w:rsid w:val="00CD26A8"/>
    <w:rsid w:val="00CD4018"/>
    <w:rsid w:val="00CE2396"/>
    <w:rsid w:val="00CF62E1"/>
    <w:rsid w:val="00D05C20"/>
    <w:rsid w:val="00D36CAD"/>
    <w:rsid w:val="00D4007E"/>
    <w:rsid w:val="00D51FA3"/>
    <w:rsid w:val="00D60A2A"/>
    <w:rsid w:val="00D65E39"/>
    <w:rsid w:val="00D66BC0"/>
    <w:rsid w:val="00D71E48"/>
    <w:rsid w:val="00D7515F"/>
    <w:rsid w:val="00D755D4"/>
    <w:rsid w:val="00D83B04"/>
    <w:rsid w:val="00DB1539"/>
    <w:rsid w:val="00DB2FAB"/>
    <w:rsid w:val="00DB66A0"/>
    <w:rsid w:val="00DC1E24"/>
    <w:rsid w:val="00DC40C8"/>
    <w:rsid w:val="00DD4AE5"/>
    <w:rsid w:val="00DD5B82"/>
    <w:rsid w:val="00DD78BD"/>
    <w:rsid w:val="00DE25EC"/>
    <w:rsid w:val="00DE3E1B"/>
    <w:rsid w:val="00DF06A3"/>
    <w:rsid w:val="00DF3EA7"/>
    <w:rsid w:val="00E06889"/>
    <w:rsid w:val="00E07F3C"/>
    <w:rsid w:val="00E13CFE"/>
    <w:rsid w:val="00E15563"/>
    <w:rsid w:val="00E45470"/>
    <w:rsid w:val="00E5653C"/>
    <w:rsid w:val="00E57EC7"/>
    <w:rsid w:val="00E65A8A"/>
    <w:rsid w:val="00E713C6"/>
    <w:rsid w:val="00E80436"/>
    <w:rsid w:val="00E87354"/>
    <w:rsid w:val="00E9713B"/>
    <w:rsid w:val="00EA7BD0"/>
    <w:rsid w:val="00EB36BD"/>
    <w:rsid w:val="00EB4194"/>
    <w:rsid w:val="00EC57BF"/>
    <w:rsid w:val="00ED28CC"/>
    <w:rsid w:val="00ED33C5"/>
    <w:rsid w:val="00EE0BA4"/>
    <w:rsid w:val="00EE307C"/>
    <w:rsid w:val="00F11D99"/>
    <w:rsid w:val="00F31D24"/>
    <w:rsid w:val="00F336C8"/>
    <w:rsid w:val="00F37FBA"/>
    <w:rsid w:val="00F46A35"/>
    <w:rsid w:val="00F51D7E"/>
    <w:rsid w:val="00F76133"/>
    <w:rsid w:val="00F765E4"/>
    <w:rsid w:val="00F80BD9"/>
    <w:rsid w:val="00F9555C"/>
    <w:rsid w:val="00FC09FC"/>
    <w:rsid w:val="00FC7AC3"/>
    <w:rsid w:val="00FD3DA8"/>
    <w:rsid w:val="00FD47C5"/>
    <w:rsid w:val="00FD60D3"/>
    <w:rsid w:val="00FE06F8"/>
    <w:rsid w:val="00FE4B7C"/>
    <w:rsid w:val="00FE6A38"/>
    <w:rsid w:val="00FF1A75"/>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EC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33EC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33EC9"/>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933E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33EC9"/>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933EC9"/>
    <w:pPr>
      <w:ind w:left="1701" w:hanging="1701"/>
      <w:outlineLvl w:val="4"/>
    </w:pPr>
    <w:rPr>
      <w:sz w:val="22"/>
    </w:rPr>
  </w:style>
  <w:style w:type="paragraph" w:styleId="Heading6">
    <w:name w:val="heading 6"/>
    <w:aliases w:val="T1,Header 6"/>
    <w:basedOn w:val="H6"/>
    <w:next w:val="Normal"/>
    <w:link w:val="Heading6Char"/>
    <w:qFormat/>
    <w:rsid w:val="00933EC9"/>
    <w:pPr>
      <w:outlineLvl w:val="5"/>
    </w:pPr>
  </w:style>
  <w:style w:type="paragraph" w:styleId="Heading7">
    <w:name w:val="heading 7"/>
    <w:basedOn w:val="H6"/>
    <w:next w:val="Normal"/>
    <w:link w:val="Heading7Char"/>
    <w:qFormat/>
    <w:rsid w:val="00933EC9"/>
    <w:pPr>
      <w:outlineLvl w:val="6"/>
    </w:pPr>
  </w:style>
  <w:style w:type="paragraph" w:styleId="Heading8">
    <w:name w:val="heading 8"/>
    <w:basedOn w:val="Heading1"/>
    <w:next w:val="Normal"/>
    <w:link w:val="Heading8Char"/>
    <w:qFormat/>
    <w:rsid w:val="00933EC9"/>
    <w:pPr>
      <w:ind w:left="0" w:firstLine="0"/>
      <w:outlineLvl w:val="7"/>
    </w:pPr>
  </w:style>
  <w:style w:type="paragraph" w:styleId="Heading9">
    <w:name w:val="heading 9"/>
    <w:aliases w:val="Figure Heading,FH"/>
    <w:basedOn w:val="Heading8"/>
    <w:next w:val="Normal"/>
    <w:link w:val="Heading9Char"/>
    <w:qFormat/>
    <w:rsid w:val="00933EC9"/>
    <w:pPr>
      <w:outlineLvl w:val="8"/>
    </w:pPr>
  </w:style>
  <w:style w:type="character" w:default="1" w:styleId="DefaultParagraphFont">
    <w:name w:val="Default Paragraph Font"/>
    <w:semiHidden/>
    <w:rsid w:val="00933E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3EC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33EC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933EC9"/>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933EC9"/>
    <w:pPr>
      <w:jc w:val="right"/>
    </w:pPr>
  </w:style>
  <w:style w:type="paragraph" w:customStyle="1" w:styleId="TAL">
    <w:name w:val="TAL"/>
    <w:basedOn w:val="Normal"/>
    <w:link w:val="TALCar"/>
    <w:rsid w:val="00933EC9"/>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933EC9"/>
    <w:rPr>
      <w:b/>
    </w:rPr>
  </w:style>
  <w:style w:type="paragraph" w:customStyle="1" w:styleId="TAC">
    <w:name w:val="TAC"/>
    <w:basedOn w:val="TAL"/>
    <w:link w:val="TACChar"/>
    <w:rsid w:val="00933EC9"/>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933EC9"/>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933EC9"/>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933EC9"/>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933EC9"/>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933EC9"/>
    <w:pPr>
      <w:ind w:left="1418" w:hanging="1418"/>
    </w:pPr>
  </w:style>
  <w:style w:type="paragraph" w:styleId="TOC8">
    <w:name w:val="toc 8"/>
    <w:basedOn w:val="TOC1"/>
    <w:rsid w:val="00933EC9"/>
    <w:pPr>
      <w:spacing w:before="180"/>
      <w:ind w:left="2693" w:hanging="2693"/>
    </w:pPr>
    <w:rPr>
      <w:b/>
    </w:rPr>
  </w:style>
  <w:style w:type="paragraph" w:styleId="TOC1">
    <w:name w:val="toc 1"/>
    <w:rsid w:val="00933EC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933EC9"/>
    <w:pPr>
      <w:keepLines/>
      <w:tabs>
        <w:tab w:val="center" w:pos="4536"/>
        <w:tab w:val="right" w:pos="9072"/>
      </w:tabs>
    </w:pPr>
    <w:rPr>
      <w:noProof/>
    </w:rPr>
  </w:style>
  <w:style w:type="character" w:customStyle="1" w:styleId="ZGSM">
    <w:name w:val="ZGSM"/>
    <w:rsid w:val="00933EC9"/>
  </w:style>
  <w:style w:type="paragraph" w:customStyle="1" w:styleId="ZD">
    <w:name w:val="ZD"/>
    <w:rsid w:val="00933EC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933EC9"/>
    <w:pPr>
      <w:ind w:left="1701" w:hanging="1701"/>
    </w:pPr>
  </w:style>
  <w:style w:type="paragraph" w:styleId="TOC4">
    <w:name w:val="toc 4"/>
    <w:basedOn w:val="TOC3"/>
    <w:rsid w:val="00933EC9"/>
    <w:pPr>
      <w:ind w:left="1418" w:hanging="1418"/>
    </w:pPr>
  </w:style>
  <w:style w:type="paragraph" w:styleId="TOC3">
    <w:name w:val="toc 3"/>
    <w:basedOn w:val="TOC2"/>
    <w:rsid w:val="00933EC9"/>
    <w:pPr>
      <w:ind w:left="1134" w:hanging="1134"/>
    </w:pPr>
  </w:style>
  <w:style w:type="paragraph" w:styleId="TOC2">
    <w:name w:val="toc 2"/>
    <w:basedOn w:val="TOC1"/>
    <w:rsid w:val="00933EC9"/>
    <w:pPr>
      <w:keepNext w:val="0"/>
      <w:spacing w:before="0"/>
      <w:ind w:left="851" w:hanging="851"/>
    </w:pPr>
    <w:rPr>
      <w:sz w:val="20"/>
    </w:rPr>
  </w:style>
  <w:style w:type="paragraph" w:customStyle="1" w:styleId="TT">
    <w:name w:val="TT"/>
    <w:basedOn w:val="Heading1"/>
    <w:next w:val="Normal"/>
    <w:rsid w:val="00933EC9"/>
    <w:pPr>
      <w:outlineLvl w:val="9"/>
    </w:pPr>
  </w:style>
  <w:style w:type="paragraph" w:customStyle="1" w:styleId="NF">
    <w:name w:val="NF"/>
    <w:basedOn w:val="NO"/>
    <w:rsid w:val="00933EC9"/>
    <w:pPr>
      <w:keepNext/>
      <w:spacing w:after="0"/>
    </w:pPr>
    <w:rPr>
      <w:rFonts w:ascii="Arial" w:hAnsi="Arial"/>
      <w:sz w:val="18"/>
    </w:rPr>
  </w:style>
  <w:style w:type="paragraph" w:customStyle="1" w:styleId="NO">
    <w:name w:val="NO"/>
    <w:basedOn w:val="Normal"/>
    <w:link w:val="NOChar"/>
    <w:rsid w:val="00933EC9"/>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933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933EC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933EC9"/>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933EC9"/>
    <w:pPr>
      <w:spacing w:after="0"/>
    </w:pPr>
  </w:style>
  <w:style w:type="paragraph" w:customStyle="1" w:styleId="NW">
    <w:name w:val="NW"/>
    <w:basedOn w:val="NO"/>
    <w:rsid w:val="00933EC9"/>
    <w:pPr>
      <w:spacing w:after="0"/>
    </w:pPr>
  </w:style>
  <w:style w:type="paragraph" w:customStyle="1" w:styleId="EW">
    <w:name w:val="EW"/>
    <w:basedOn w:val="EX"/>
    <w:rsid w:val="00933EC9"/>
    <w:pPr>
      <w:spacing w:after="0"/>
    </w:pPr>
  </w:style>
  <w:style w:type="paragraph" w:styleId="TOC6">
    <w:name w:val="toc 6"/>
    <w:basedOn w:val="TOC5"/>
    <w:next w:val="Normal"/>
    <w:rsid w:val="00933EC9"/>
    <w:pPr>
      <w:ind w:left="1985" w:hanging="1985"/>
    </w:pPr>
  </w:style>
  <w:style w:type="paragraph" w:styleId="TOC7">
    <w:name w:val="toc 7"/>
    <w:basedOn w:val="TOC6"/>
    <w:next w:val="Normal"/>
    <w:rsid w:val="00933EC9"/>
    <w:pPr>
      <w:ind w:left="2268" w:hanging="2268"/>
    </w:pPr>
  </w:style>
  <w:style w:type="paragraph" w:customStyle="1" w:styleId="EditorsNote">
    <w:name w:val="Editor's Note"/>
    <w:aliases w:val="EN"/>
    <w:basedOn w:val="NO"/>
    <w:link w:val="EditorsNoteChar"/>
    <w:rsid w:val="00933EC9"/>
    <w:rPr>
      <w:color w:val="FF0000"/>
    </w:rPr>
  </w:style>
  <w:style w:type="paragraph" w:customStyle="1" w:styleId="ZA">
    <w:name w:val="ZA"/>
    <w:rsid w:val="00933EC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33EC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933EC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933EC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933EC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933EC9"/>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933EC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933EC9"/>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933EC9"/>
  </w:style>
  <w:style w:type="paragraph" w:customStyle="1" w:styleId="B4">
    <w:name w:val="B4"/>
    <w:basedOn w:val="List4"/>
    <w:link w:val="B4Char"/>
    <w:rsid w:val="00933EC9"/>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933EC9"/>
  </w:style>
  <w:style w:type="paragraph" w:customStyle="1" w:styleId="ZTD">
    <w:name w:val="ZTD"/>
    <w:basedOn w:val="ZB"/>
    <w:rsid w:val="00933EC9"/>
    <w:pPr>
      <w:framePr w:hRule="auto" w:wrap="notBeside" w:y="852"/>
    </w:pPr>
    <w:rPr>
      <w:i w:val="0"/>
      <w:sz w:val="40"/>
    </w:rPr>
  </w:style>
  <w:style w:type="paragraph" w:customStyle="1" w:styleId="ZV">
    <w:name w:val="ZV"/>
    <w:basedOn w:val="ZU"/>
    <w:rsid w:val="00933EC9"/>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933EC9"/>
    <w:pPr>
      <w:keepLines/>
      <w:spacing w:after="0"/>
    </w:pPr>
  </w:style>
  <w:style w:type="paragraph" w:styleId="Index2">
    <w:name w:val="index 2"/>
    <w:basedOn w:val="Index1"/>
    <w:rsid w:val="00933EC9"/>
    <w:pPr>
      <w:ind w:left="284"/>
    </w:pPr>
  </w:style>
  <w:style w:type="character" w:styleId="FootnoteReference">
    <w:name w:val="footnote reference"/>
    <w:basedOn w:val="DefaultParagraphFont"/>
    <w:rsid w:val="00933E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3E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933EC9"/>
    <w:pPr>
      <w:ind w:left="851"/>
    </w:pPr>
  </w:style>
  <w:style w:type="paragraph" w:styleId="ListNumber">
    <w:name w:val="List Number"/>
    <w:basedOn w:val="List"/>
    <w:rsid w:val="00933EC9"/>
  </w:style>
  <w:style w:type="paragraph" w:styleId="List">
    <w:name w:val="List"/>
    <w:basedOn w:val="Normal"/>
    <w:link w:val="ListChar"/>
    <w:rsid w:val="00933EC9"/>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933EC9"/>
    <w:pPr>
      <w:ind w:left="851"/>
    </w:pPr>
  </w:style>
  <w:style w:type="paragraph" w:styleId="ListBullet">
    <w:name w:val="List Bullet"/>
    <w:basedOn w:val="List"/>
    <w:link w:val="ListBulletChar"/>
    <w:rsid w:val="00933EC9"/>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933EC9"/>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933EC9"/>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933EC9"/>
    <w:pPr>
      <w:ind w:left="1135"/>
    </w:pPr>
  </w:style>
  <w:style w:type="paragraph" w:styleId="List4">
    <w:name w:val="List 4"/>
    <w:basedOn w:val="List3"/>
    <w:rsid w:val="00933EC9"/>
    <w:pPr>
      <w:ind w:left="1418"/>
    </w:pPr>
  </w:style>
  <w:style w:type="paragraph" w:styleId="List5">
    <w:name w:val="List 5"/>
    <w:basedOn w:val="List4"/>
    <w:rsid w:val="00933EC9"/>
    <w:pPr>
      <w:ind w:left="1702"/>
    </w:pPr>
  </w:style>
  <w:style w:type="paragraph" w:styleId="ListBullet4">
    <w:name w:val="List Bullet 4"/>
    <w:basedOn w:val="ListBullet3"/>
    <w:rsid w:val="00933EC9"/>
    <w:pPr>
      <w:ind w:left="1418"/>
    </w:pPr>
  </w:style>
  <w:style w:type="paragraph" w:styleId="ListBullet5">
    <w:name w:val="List Bullet 5"/>
    <w:basedOn w:val="ListBullet4"/>
    <w:rsid w:val="00933EC9"/>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7</Pages>
  <Words>23454</Words>
  <Characters>133689</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156830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105</cp:revision>
  <dcterms:created xsi:type="dcterms:W3CDTF">2020-06-25T09:22:00Z</dcterms:created>
  <dcterms:modified xsi:type="dcterms:W3CDTF">2024-09-25T14:07:00Z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