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37C5E11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5C373A">
              <w:t>21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E572C6" w:rsidRPr="000334B8">
              <w:rPr>
                <w:sz w:val="32"/>
              </w:rPr>
              <w:t>202</w:t>
            </w:r>
            <w:r w:rsidR="00E572C6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5C373A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1E5194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1E5194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.15pt;height:73.9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11D670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E572C6">
              <w:rPr>
                <w:noProof/>
                <w:sz w:val="18"/>
              </w:rPr>
              <w:t>2024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3C84108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04739418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61051B6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BFA4C7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6C5339B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4FDA9A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1078D70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06DD9F0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7F29A81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7C21E2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F678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1C714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4008EC7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3163A9E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5779F0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7C108D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221FB8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35EB21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Number of serving carriers for </w:t>
      </w:r>
      <w:r w:rsidRPr="00D20686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186847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Number of serving carriers for </w:t>
      </w:r>
      <w:r w:rsidRPr="00D20686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38FE29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1F4C0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558AD6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4A5AB0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43B599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43E7E2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31F38A4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670C1F5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571BB8E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5D92584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2508E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777C88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7F8346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6A2736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D6D97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704CC7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4C7E13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BB80E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7F120D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729A44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234683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632A62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6C08E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2CDDA4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4DED03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18A2F35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3E5D12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13AD4B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7A352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653A8B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1206D5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2B3BDF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32F0E1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5DF5EB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3E6B1A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2DF5FEE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513F90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0EAA544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376F6F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4904F27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5DD75C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2A1507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3C044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02053A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1DB4A2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35DC101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5662C5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264977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6B6DA8B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68EDD36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06D545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3EDD18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42FF708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5C8DD8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48BEE7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5ECC93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6950DE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5E70BE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26483CD7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3C52DAD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51A383E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090784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06DC9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0EC561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452C6E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54A69A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16709A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78E4CA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C2D86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98EC2E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74D729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7D6D4A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64C6E3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D1FF1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0D76C9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211F84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513212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08FF8B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4EA742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01BADEE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79055C3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DAF9B3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34E1CF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55E69C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0B1F9A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567314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7E707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1517F43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r-FR"/>
        </w:rPr>
        <w:t>Inactive Mode CA/DC Measurements</w:t>
      </w:r>
      <w:r>
        <w:rPr>
          <w:noProof/>
        </w:rPr>
        <w:tab/>
        <w:t>109</w:t>
      </w:r>
    </w:p>
    <w:p w14:paraId="5300FB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r-FR" w:eastAsia="ko-KR"/>
        </w:rPr>
        <w:t>Introduction</w:t>
      </w:r>
      <w:r>
        <w:rPr>
          <w:noProof/>
        </w:rPr>
        <w:tab/>
        <w:t>109</w:t>
      </w:r>
    </w:p>
    <w:p w14:paraId="67AC4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57E52A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0D9B61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1D052E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6AD8A3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1403821E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65A37EC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4C4490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D7145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7D7E6B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75E95DF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14C7D4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5136F7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44BBC6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2BC27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375369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161200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4BA29E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389B2F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3479B4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3BFBBC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437FD7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1A8CB4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22FC7F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4BC2C0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09624E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B73C7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43BC82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31F7E2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0DBBA3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726B03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0E6EBD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495ED5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6242D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4DF78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4C1F7B8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6ED1E0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4B18E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2AAFB68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31FAB8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7A8F92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70FA84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55CAA4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5A1027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38CEF1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76235E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45E27D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1CFE64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6667F5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3D41BD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1E15E2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48AE579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6363F5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0CCE3D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5F0887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653185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7E48E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56306C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1AB8D3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3FA98C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6678D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46226C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31AEAC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15109AC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390DDED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642ABA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635CC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68FB0C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021F496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055016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6C75CF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7E9C3A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4A7D52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44CE6C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3E29BC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622878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45B168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421390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03AC01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78B632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00AFDA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756B32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2C7F8A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33F4A4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4B629C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115AA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574730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612EB5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5803F7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B4206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1EF8E9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4E2A72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4D78CA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2E0E12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6CE8D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3C8043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1FB6BAD0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40298A2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14A552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256D411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6B6734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15E72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F5A81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5E1665C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C4B86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18650C4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779508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B7DFC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1B4034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0925FB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1BEF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56A71C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63F6E1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1139293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8EFB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7E97DC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22FBEA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57106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4C21AB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D20686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D20686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42C5A4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334C9F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1D7E93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D20686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D2068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1BF751B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7A07BE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63014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4D998F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1733401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42E15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D20686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170D37E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7126D2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796CA8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D20686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D2068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588D556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111C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2E8990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0443D2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24EAA1D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584F70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7A8B60D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50100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120D02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833A4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102BBF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795DAE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9FA2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2BB648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0B175D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A577A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28FEA9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4CBDC5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275734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577E75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298078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409E4BD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13D01F9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3257DA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F722E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0A7F6A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552D5A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7E9419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5A8553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47F3AB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69F927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166270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5980D5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3E7FF52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167</w:t>
      </w:r>
    </w:p>
    <w:p w14:paraId="4DED65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Interruption</w:t>
      </w:r>
      <w:r>
        <w:rPr>
          <w:noProof/>
        </w:rPr>
        <w:tab/>
        <w:t>167</w:t>
      </w:r>
    </w:p>
    <w:p w14:paraId="274FB1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376733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0D2D4C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1DE8D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0838A5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002D12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5C34C5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F91A3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414A5D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5CF44C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232500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5D821E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3D6C0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40B4F3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78E7E1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C446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6EE192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ECB2A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33298B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5BDC46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2C8B0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6CD4030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1C86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F3743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6631D1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2039C3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6302D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7E8E8E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3DEF6E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257A1D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58C36F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5C95F7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005103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3F046D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27D9B0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55B8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03C55C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458B92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Interruptions</w:t>
      </w:r>
      <w:r>
        <w:rPr>
          <w:noProof/>
        </w:rPr>
        <w:tab/>
        <w:t>189</w:t>
      </w:r>
    </w:p>
    <w:p w14:paraId="167DF3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78FE2D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4A2D0B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3D2E03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93889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790C5E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6A7F64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34385F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71AED7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5B7D52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71DAD8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73A20C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2AC4AD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5637A5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FC988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190AE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06959C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34A60D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1543E8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Interruptions</w:t>
      </w:r>
      <w:r>
        <w:rPr>
          <w:noProof/>
        </w:rPr>
        <w:tab/>
        <w:t>200</w:t>
      </w:r>
    </w:p>
    <w:p w14:paraId="77EFB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14BBC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11964F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4E636C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7334A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65C70F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20A974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1FE6CF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74C496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34D794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4D7BC7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209934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3089A5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2BAE8E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6295CB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27A742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56ABCC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17E35E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BE58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95EF09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1A400D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265E0F2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0177D5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6D4998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3B6BA1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2B19795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B501C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1B54C4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1DF3312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15B138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4AC8BB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11CD46A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0B1C87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607CA0F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28394A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38DF7D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70E38F2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4F7F38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174687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7D9F2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4F41C3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28E3C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466BED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3576AA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246CFC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411A3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33C30E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5D17099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57D6F02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6BC787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60A8B4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432138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6C80F0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29A19B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7E485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4D177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02D8B4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4E8532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</w:t>
      </w:r>
      <w:r w:rsidRPr="00D20686">
        <w:rPr>
          <w:rFonts w:eastAsia="?? ??"/>
          <w:noProof/>
          <w:lang w:eastAsia="ja-JP"/>
        </w:rPr>
        <w:t>7</w:t>
      </w:r>
      <w:r w:rsidRPr="00D20686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66DE52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7A017C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262362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368B60C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1C0C85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275D72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46ED35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153365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6FC627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1FD85A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4A0889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448738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1284848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00DBF9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11F68C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3A7BF2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0195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26CB10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574FAC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269AE2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EEF52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5E4D9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6249CC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4443AE0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378AB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</w:t>
      </w:r>
      <w:r w:rsidRPr="00D20686">
        <w:rPr>
          <w:noProof/>
          <w:lang w:val="en-US" w:eastAsia="ja-JP"/>
        </w:rPr>
        <w:t>7</w:t>
      </w:r>
      <w:r w:rsidRPr="00D20686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775236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</w:t>
      </w:r>
      <w:r w:rsidRPr="00D20686">
        <w:rPr>
          <w:noProof/>
          <w:lang w:val="en-US" w:eastAsia="ja-JP"/>
        </w:rPr>
        <w:t>7</w:t>
      </w:r>
      <w:r w:rsidRPr="00D20686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280267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7F43DC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6963C8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340BE7A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47C353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2B5BC1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7A2267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14FA24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5B5153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59F003C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67CE49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FE899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4942EC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2774A7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413B6F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029DB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00D79B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6A83549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4B51D10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1CCC84C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6D0ECF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6C4BF7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396347D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30C6CD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5CE55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67BC54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F097E5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6A3F9A8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DCI based </w:t>
      </w:r>
      <w:r w:rsidRPr="00D20686">
        <w:rPr>
          <w:rFonts w:eastAsia="Malgun Gothic"/>
          <w:noProof/>
          <w:lang w:val="en-US"/>
        </w:rPr>
        <w:t>TCI</w:t>
      </w:r>
      <w:r w:rsidRPr="00D20686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25171F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03290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58DABD9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5AA96C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</w:t>
      </w:r>
      <w:r w:rsidRPr="00D20686">
        <w:rPr>
          <w:rFonts w:eastAsia="Malgun Gothic"/>
          <w:noProof/>
          <w:lang w:val="en-US"/>
        </w:rPr>
        <w:t>10A</w:t>
      </w:r>
      <w:r w:rsidRPr="00D20686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0B394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74627E2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018EB44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DCI based </w:t>
      </w:r>
      <w:r w:rsidRPr="00D20686">
        <w:rPr>
          <w:rFonts w:eastAsia="Malgun Gothic"/>
          <w:noProof/>
          <w:lang w:val="en-US"/>
        </w:rPr>
        <w:t>TCI</w:t>
      </w:r>
      <w:r w:rsidRPr="00D20686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5AA5CE7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25EFB0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</w:t>
      </w:r>
      <w:r w:rsidRPr="00D20686">
        <w:rPr>
          <w:noProof/>
          <w:lang w:val="en-US" w:eastAsia="zh-CN"/>
        </w:rPr>
        <w:t>A</w:t>
      </w:r>
      <w:r w:rsidRPr="00D20686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74F7C0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F55976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19EC85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5378EE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615F9B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2BD39C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7038E0A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51105B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7B8804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2C32D2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34BF1B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228831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5DEB0F2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1DB09C1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1B61DB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14355F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5E9222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27364C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691531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6D23EB3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1604BA1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4E62BA2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3C8B2D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426E92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26F06C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70737F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19E29F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262081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4803CF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5532A9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13AE0D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1759A1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6491D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4A1325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5B8925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375D4A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11016C4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7EA4631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037B68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30778B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753916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2A1E06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5CF0F6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232A86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316FBF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717FE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E7FBB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6549EB1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5FCC51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3C6289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2B422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49AF1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671F03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2BCA96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15F0A7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4C52C6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1E9508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567A53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2DE225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7B240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C52DE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4225E45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42B4DCF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F8D5B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5CF096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14BF51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AA8C0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06F866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027BCF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2E6B3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</w:rPr>
        <w:t>Event-triggered Periodic Reporting</w:t>
      </w:r>
      <w:r>
        <w:rPr>
          <w:noProof/>
        </w:rPr>
        <w:tab/>
        <w:t>307</w:t>
      </w:r>
    </w:p>
    <w:p w14:paraId="4793C8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0B8594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1E8D60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30CE68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797CB5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0469D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701B0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58CF74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9B8EE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3693D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614F04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2F757C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49233F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683AA09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2C30CB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66F622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0B9644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1EBE298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004BE25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A378D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4037B7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48D5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2E07DB6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78078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5DC4D5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6350AF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29622F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36D798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080480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2FCC98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6FE65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78779D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1FD5D8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69DC00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381764F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7489C6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64A33D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65880C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2F53F7C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3550A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308734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4DFA33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29635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277E0A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2956E4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05997BF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6C3596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5ECB9E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44843D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203FB4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46EC11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696DD1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350A8D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0E2CF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48401C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5E9AC5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729176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516F28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3062A7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53D1A6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2CE801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5B80CD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775C22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249CB4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2AD495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387CEC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7E288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1E5D8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09B354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3FC53F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0D158D9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EE6D2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481E76A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53BB35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4FFD25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3D9A8B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6CE3B5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76C7436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557290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270C37E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1AC89C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D2FDFA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0A31F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CFEF6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7C337F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5EBCFA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12F263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77F27B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2C8775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63C3E36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6CF8E71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23C698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14DEE2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45A53A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6EC7B1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7DF027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11AE6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7FF657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289910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130F2A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7DA7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23CFEF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B16D2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35874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223B17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4FEEA5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D20686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1142CB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4A95CE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702ADB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373D09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D20686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3B9C88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F3EC8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269F3B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45BC9B1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F95A4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AE42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7DDCB2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6BC68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55133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5E0B58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74593F9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1EE8EB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68A26C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3A2190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34A3FB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11EB24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04D2604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15C4A36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33BD09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7613C3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6F374C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37802A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AEDCDD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1FFDE6A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6A8573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1CA134A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6F6DF5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68762C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885295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4790E6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1CF6C0A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414A6C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F2CED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598D0D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134965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01D5C9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01AE29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1185B9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521F88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1ED130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5A3A01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E59A7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50857F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C8438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678326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2D6F826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29EA95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27694DB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DD831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F23C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1D0216C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743067B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0008DE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6F50C0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7F38A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25198F5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09BC7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34458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0007CB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61BEE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38A600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537B776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42A053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BAF5D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31AFD7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41F96C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18D329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77E6BA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697AEE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2C0EA8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4951034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43F7F3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1A3979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29EFDC1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71DB1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7C6788A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2AF15A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083C4E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AD1B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68017D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1C2F3F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B9CE7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2D6296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3A29B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6D842F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0331D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2A0E15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79519D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4B0B8E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156C58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7898DE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1B8DC63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28FB0B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420516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58400E4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C714D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11C95D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7523C7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789BD6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D6F4A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19276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6ACF1C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2696ED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0723F3B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0948B3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45156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61F6C8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536FB0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7ECD603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27F1BB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7FA2F40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2977F9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7AB2FD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3FA0D2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17C988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2977F0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796231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70561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348C19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7DC1A6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09143C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686E0E1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611F85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114B0D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07458E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128625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3F6027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66DB28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00AA47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1F8876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5134B5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6E129D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5B335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5B13C2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02057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13C56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17909B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21BAEC7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1B0ED7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36248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C87C8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019778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7C0BEF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70FD6E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458B3B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09881B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45A1E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6E8598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163B26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7646BA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261EE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521012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4D90D38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480F262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83861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75F479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3EF081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2BB3BD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96A6D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730720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37658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1E40CC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6E7EA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7A0A96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033A3C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6C3D3B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42FFC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3FF343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727ED7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07283E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2DEB61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9FE94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768406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4209AF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08ACE3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6BAD83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7A8E27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3A8FE3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3D12B8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1242FC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2EE20F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3173638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32BF2E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6B65F9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4217CF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2678F9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0A0551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0902DE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4E16F8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6248401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08D044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38DE8D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4CF3AB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AFE6B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4D629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AB622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84C14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39CC1D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10.1.6</w:t>
      </w:r>
      <w:r w:rsidRPr="00D20686">
        <w:rPr>
          <w:noProof/>
          <w:lang w:val="en-US" w:eastAsia="ko-KR"/>
        </w:rPr>
        <w:t xml:space="preserve"> </w:t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669170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49E8E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01BF337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583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7D3BD6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B8DEE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0EF92F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08A66B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737E44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E1530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</w:t>
      </w:r>
      <w:r w:rsidRPr="00D20686">
        <w:rPr>
          <w:noProof/>
          <w:lang w:val="en-US"/>
        </w:rPr>
        <w:t xml:space="preserve">-frequency </w:t>
      </w:r>
      <w:r w:rsidRPr="00D20686">
        <w:rPr>
          <w:noProof/>
          <w:lang w:val="en-US" w:eastAsia="ko-KR"/>
        </w:rPr>
        <w:t>SS-RSRQ</w:t>
      </w:r>
      <w:r w:rsidRPr="00D20686">
        <w:rPr>
          <w:noProof/>
          <w:lang w:val="en-US"/>
        </w:rPr>
        <w:t xml:space="preserve"> accuracy requirements </w:t>
      </w:r>
      <w:r w:rsidRPr="00D20686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1DF512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5DD1B5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512F7C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5BBB7E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2D8A951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10.1.8B.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</w:t>
      </w:r>
      <w:r w:rsidRPr="00D20686">
        <w:rPr>
          <w:noProof/>
          <w:lang w:val="en-US"/>
        </w:rPr>
        <w:t xml:space="preserve">-frequency </w:t>
      </w:r>
      <w:r w:rsidRPr="00D20686">
        <w:rPr>
          <w:noProof/>
          <w:lang w:val="en-US" w:eastAsia="ko-KR"/>
        </w:rPr>
        <w:t>SS-RSRQ</w:t>
      </w:r>
      <w:r w:rsidRPr="00D20686">
        <w:rPr>
          <w:noProof/>
          <w:lang w:val="en-US"/>
        </w:rPr>
        <w:t xml:space="preserve"> accuracy requirements </w:t>
      </w:r>
      <w:r w:rsidRPr="00D20686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886AF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221355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Inter-frequency RSRQ accuracy requirements for </w:t>
      </w:r>
      <w:r w:rsidRPr="00D20686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AD1EB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254F1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FCE79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F1A1C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</w:t>
      </w:r>
      <w:r w:rsidRPr="00D20686">
        <w:rPr>
          <w:noProof/>
          <w:lang w:val="en-US" w:eastAsia="zh-CN"/>
        </w:rPr>
        <w:t>er</w:t>
      </w:r>
      <w:r w:rsidRPr="00D20686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67B59B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3D1911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05B3A32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Inter-frequency RSRQ accuracy requirements for </w:t>
      </w:r>
      <w:r w:rsidRPr="00D20686">
        <w:rPr>
          <w:noProof/>
          <w:lang w:val="en-US" w:eastAsia="ko-KR"/>
        </w:rPr>
        <w:t>FR1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578668B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5A6CA0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461D4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RSRQ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0826FD8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</w:t>
      </w:r>
      <w:r w:rsidRPr="00D20686">
        <w:rPr>
          <w:noProof/>
          <w:lang w:val="en-US" w:eastAsia="zh-CN"/>
        </w:rPr>
        <w:t>er</w:t>
      </w:r>
      <w:r w:rsidRPr="00D20686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5AD80F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2DDBB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09661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RSRQ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04147C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20EE38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6E05D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71F2882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005DB7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CSI-SINR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26577A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04FFCD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648E1B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CSI-SINR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3AC11C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D7C58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464F51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CSI-SINR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6BEF9F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62CB28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26D5B2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CSI-SINR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6F303F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28EF3E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7D45FB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00DAA5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5F0AC1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3ABEE9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491A87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9BBD3D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55B9C77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256E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5E0947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25002A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7734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2128D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1CCE86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39F9F4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45163D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01377A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487245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62EA0D0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480268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1F6883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078305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486AA3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3E0E83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4DD7627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5AEA874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25503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4285EB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6AE46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06C424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2DB9C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4B939A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8AD7E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2D3382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6C1CE9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C3DB2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5E437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2F2B31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2708D8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195BA1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6B46FE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1DAAE3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3FDE1A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69BFB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691A0B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273438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195AD9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4D5514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53F4D9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7340FA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1ECD21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3E8055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5C5F1E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81751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419662E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415CAA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B1742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666236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60C64E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32B29D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095D49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5AEB90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A0ABDD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29210C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73F554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25A9B4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7A90DB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223506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674AC6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3AA8D3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79B837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2B2FA7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5E34CC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2A8858B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BC15E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545E6F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5EA84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50E2AF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238120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2BC014B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02E790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08AF321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442117A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4494A8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5FF5E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E-UTRAN RSRP measurements </w:t>
      </w:r>
      <w:r w:rsidRPr="00D20686">
        <w:rPr>
          <w:noProof/>
          <w:lang w:val="en-US"/>
        </w:rPr>
        <w:t xml:space="preserve">for CA/DC Idle Mode </w:t>
      </w:r>
      <w:r w:rsidRPr="00D20686">
        <w:rPr>
          <w:noProof/>
        </w:rPr>
        <w:t>Measurements</w:t>
      </w:r>
      <w:r>
        <w:rPr>
          <w:noProof/>
        </w:rPr>
        <w:tab/>
        <w:t>532</w:t>
      </w:r>
    </w:p>
    <w:p w14:paraId="00D555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E-UTRAN RSRQ measurements </w:t>
      </w:r>
      <w:r w:rsidRPr="00D20686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134E745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43D2D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9E81E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28F492F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49B725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1213B3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8E056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7170B7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0C44F5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4C89DE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D20686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02AA4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5EE389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5A13F9A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B5DE42C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6C0737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6BEF39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5387F9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2731A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34C67D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DDBE2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77E94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E09748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1BC8116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5502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4FB213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DB3CD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75D251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096DA8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D20686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564AA4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08A87B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29094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3FB0ACB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77DDC2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1181CE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3BE456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41D5E3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45764E6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66AAF68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47C141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C0D345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019CE41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7AE7FA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3080571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469AB5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382817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50E7C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47C95D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1308B56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50242E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172238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16E4C5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7791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431AF1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7BA733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587133E9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09E15860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25080F7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4146826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490677E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183286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655ADA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698541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383ED1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CF242A2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54F331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10D1C1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5A02D2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395F78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1E8FF3F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138EEEC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sv-SE"/>
        </w:rPr>
        <w:t>PDSCH</w:t>
      </w:r>
      <w:r>
        <w:rPr>
          <w:noProof/>
        </w:rPr>
        <w:tab/>
        <w:t>561</w:t>
      </w:r>
    </w:p>
    <w:p w14:paraId="6D6AE3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sv-SE"/>
        </w:rPr>
        <w:t>TDD</w:t>
      </w:r>
      <w:r>
        <w:rPr>
          <w:noProof/>
        </w:rPr>
        <w:tab/>
        <w:t>561</w:t>
      </w:r>
    </w:p>
    <w:p w14:paraId="38A910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48D810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240EBCD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646ECB3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09779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CA113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A87B44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231D22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2FCBEB3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3D0C26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162BF8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2FF571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760EF8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3772C7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494BCA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B988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265978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516814E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20F5FA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17A400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9A715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69F9BC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2CB856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36EB43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7A8A30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227215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0DA918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2B0E56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600996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6ADEDCA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02C2CE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066D5FE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11: DRX cycle = 20 ms and TAT =</w:t>
      </w:r>
      <w:r w:rsidRPr="00D20686">
        <w:rPr>
          <w:rFonts w:cs="Arial"/>
          <w:noProof/>
          <w:lang w:val="en-US"/>
        </w:rPr>
        <w:t xml:space="preserve"> </w:t>
      </w:r>
      <w:r w:rsidRPr="00D20686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2D0517E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3772FAD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510DAC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14B21B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FD259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13B2BD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4B2288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06C89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7F538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577371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79890C7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19AF80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7CD9F2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0445A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694BB5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187D96F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251511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343D82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36BB15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228AB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2D57921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138D2A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29977F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341550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30CA48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5B40CA6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5FA1D79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5ED988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A469CF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62009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4C6AB80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3522B1B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0F08BD2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5D4C7A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9FC91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95CFD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0F70028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571E65B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30E1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2457C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5EBB7E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9E4A4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339A8E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4B68D33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7CA2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3B6587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410F62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06308C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F9A0BA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23BEC79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8FA9F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71C10B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15DC6D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44528BA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2DC5A17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11D084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076BE8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51B4E0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2312966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B20E15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577153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31A2ABA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489FB6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32274D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28E7D8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616B53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6D6CF5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0802269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558EC5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61388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50E95A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2335D3D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630C57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6B8715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3858B30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3DD8A0C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3A9DDE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556B8C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19FC3F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7D14BE9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1FE096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05F4B8F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18688D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7DF759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15381F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252359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583726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6C3E0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33934FF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356EB0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288849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A548F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191C41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6C088E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F596D1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44BBB3B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6FE99C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702265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72A834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9F1FF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13E070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4404D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51F49A0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2FC66E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A7D16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BDEA74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07C34A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6A1B1F5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2D8DB1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2FE73E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555874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3D82EF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3AD6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D2068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635214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D2068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5EE1F8B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E101C9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6B2499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76125DA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399F96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3A4B53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76D2F2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5A4105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521294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2DCB1DE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6447BA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ECDA36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2203300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6F56C6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6F005E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7C2A48A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7D321A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062396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1E4FB3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2962F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06B2D4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157C22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56549B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06DFD4E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53F663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2E5D96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576130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469970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783842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5B7152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256CBC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579AEC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6D76C6F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00BB15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243FEB8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433B91A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5F4EAE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6899D61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70B75D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459121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BC942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30280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3206F0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4F4E02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7ECEA6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58E88E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6CA6076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38764E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DAEC0A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242157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2E2A8A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311915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2A5418D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774A14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700CB96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330FE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9A917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70446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2A1773A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60BD62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FDD</w:t>
      </w:r>
      <w:r>
        <w:rPr>
          <w:noProof/>
        </w:rPr>
        <w:tab/>
        <w:t>656</w:t>
      </w:r>
    </w:p>
    <w:p w14:paraId="5C8254B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TDD</w:t>
      </w:r>
      <w:r>
        <w:rPr>
          <w:noProof/>
        </w:rPr>
        <w:tab/>
        <w:t>657</w:t>
      </w:r>
    </w:p>
    <w:p w14:paraId="0EF8B8B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76D2FB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1714BC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11A19F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pattern 2 in FR1: SCS=30 KHz</w:t>
      </w:r>
      <w:r>
        <w:rPr>
          <w:noProof/>
        </w:rPr>
        <w:tab/>
        <w:t>660</w:t>
      </w:r>
    </w:p>
    <w:p w14:paraId="007885A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Configurations for FR2</w:t>
      </w:r>
      <w:r>
        <w:rPr>
          <w:noProof/>
        </w:rPr>
        <w:tab/>
        <w:t>660</w:t>
      </w:r>
    </w:p>
    <w:p w14:paraId="2AACE3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pattern 1 in FR2: SCS=120 KHz</w:t>
      </w:r>
      <w:r>
        <w:rPr>
          <w:noProof/>
        </w:rPr>
        <w:tab/>
        <w:t>660</w:t>
      </w:r>
    </w:p>
    <w:p w14:paraId="45A7A65D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4BA611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CF8018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115E897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2CC0D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193FB8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3C9530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42636B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7B1E0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4AF2B8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5C98C2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6B77D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6F4A35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0CF1B27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2F58DE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7F6032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2887DF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F8952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52294F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5E7C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77EFFE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4CF76A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4AAA77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08C528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0EAC16C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AF32A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5DB76E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610C9E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3C1B4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7DEE1A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326EF7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660F65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77C815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51FF7F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1B8B8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367812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37730F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428BE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A19C2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959C8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54676B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E839D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A4F82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752AD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59CC95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188ADD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227203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0B02FC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0CAFDE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51F60D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67827FF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147317C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A.4.5.2.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1E63A4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6FAB9F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2607E8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A.4.5.2.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6DA4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414C8D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30E600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02ADDF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636429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14A2E5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855B5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1B2C16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5781D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6C22A2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07CCD8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58A36F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102EF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38A002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6D86E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6ACCD7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4F7141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46E88B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624DEB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625C01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7EAC80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3AB999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7D3A7D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47F269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39D374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00194A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653AE1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1EF003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78CE13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14BBF7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0A05CC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1B7093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48D41A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0C152D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2388DB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544EBD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6BBE11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75AA3F1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1F423A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4AC489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70DDA2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01A8CA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4379F2E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3868FB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2E7D03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0D00DE6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755FED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7C18E6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624328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45730D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9D241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421A4A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05A959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4CCE3E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1F2D8A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312623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1F20E3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BC356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FCDBF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332C48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22C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1993BC4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53AB35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6A3443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720183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3F1F2F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2A7F64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7449140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329261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34B464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07737D3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74979EA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77ADD6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30A5C3D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1F81807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462AAC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6E36DE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49F24A6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6F1E3B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75D97E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33E790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55A844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334B6D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6FB1BF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1110119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3080CD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5860AD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0FFABC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 xml:space="preserve">Test </w:t>
      </w:r>
      <w:r w:rsidRPr="00D20686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2121EDB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2DAA08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6F2679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321666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206F73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6EA8A9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578B89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1F39A5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01844E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4BBBDA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00A9F4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1311EF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320FAB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1E2FF2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30757F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269A16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004BB2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731ABA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637903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347662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3C9DBC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0A53C5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4ADACF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474549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826C2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21336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061B0D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56D23F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5AD4BC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4F8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BDF82E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08AE80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29924B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6C6EA1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6B4934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727CCB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38AA5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7B0E8F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7892F1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384912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65E9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6EC824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0F25D0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38C35E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A1DA1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DC50D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2B91E3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6CB6E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56D35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19B010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1272E76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5D2386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36FA04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309B27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4B4EDB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2B4ECA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08C408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638ADD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6157C4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F2429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2962C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4D24D7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19739E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39D48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43EC4A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AE793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SSB based L1-RSRP measurement when DRX is used for UE configured with </w:t>
      </w:r>
      <w:r w:rsidRPr="00D2068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0116EF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67E989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055BD8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2F7F49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12BC4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471484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9260D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43E264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5F3E84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C6BB3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4AC779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6180D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265481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1303242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</w:t>
      </w:r>
      <w:r w:rsidRPr="00D20686">
        <w:rPr>
          <w:strike/>
          <w:noProof/>
          <w:snapToGrid w:val="0"/>
        </w:rPr>
        <w:t xml:space="preserve"> </w:t>
      </w:r>
      <w:r w:rsidRPr="00D20686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A8DDD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F71BD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399128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10B8C3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1B40FD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7498C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4BA236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2906E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09EE8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F20D0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48E8C1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44FBA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219F4C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77589E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1DB488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1EE3B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intra-frequency Measurement</w:t>
      </w:r>
      <w:r>
        <w:rPr>
          <w:noProof/>
        </w:rPr>
        <w:tab/>
        <w:t>979</w:t>
      </w:r>
    </w:p>
    <w:p w14:paraId="1B671E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5DF96B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979</w:t>
      </w:r>
    </w:p>
    <w:p w14:paraId="449D50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982</w:t>
      </w:r>
    </w:p>
    <w:p w14:paraId="6231EA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inter-frequency Measurement</w:t>
      </w:r>
      <w:r>
        <w:rPr>
          <w:noProof/>
        </w:rPr>
        <w:tab/>
        <w:t>983</w:t>
      </w:r>
    </w:p>
    <w:p w14:paraId="2FEE6C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983</w:t>
      </w:r>
    </w:p>
    <w:p w14:paraId="68D250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983</w:t>
      </w:r>
    </w:p>
    <w:p w14:paraId="677809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986</w:t>
      </w:r>
    </w:p>
    <w:p w14:paraId="030DF58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987</w:t>
      </w:r>
    </w:p>
    <w:p w14:paraId="499059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987</w:t>
      </w:r>
    </w:p>
    <w:p w14:paraId="41C3F6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987</w:t>
      </w:r>
    </w:p>
    <w:p w14:paraId="15C261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987</w:t>
      </w:r>
    </w:p>
    <w:p w14:paraId="5D1BC3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987</w:t>
      </w:r>
    </w:p>
    <w:p w14:paraId="0D2241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763C0F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991</w:t>
      </w:r>
    </w:p>
    <w:p w14:paraId="79364D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991</w:t>
      </w:r>
    </w:p>
    <w:p w14:paraId="333A1D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992</w:t>
      </w:r>
    </w:p>
    <w:p w14:paraId="5791F1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4E60D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996</w:t>
      </w:r>
    </w:p>
    <w:p w14:paraId="58A1AE1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996</w:t>
      </w:r>
    </w:p>
    <w:p w14:paraId="4DA15F9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996</w:t>
      </w:r>
    </w:p>
    <w:p w14:paraId="42DDAB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996</w:t>
      </w:r>
    </w:p>
    <w:p w14:paraId="4D0FFB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997</w:t>
      </w:r>
    </w:p>
    <w:p w14:paraId="791E9D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1002</w:t>
      </w:r>
    </w:p>
    <w:p w14:paraId="2696B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1002</w:t>
      </w:r>
    </w:p>
    <w:p w14:paraId="7EF381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1002</w:t>
      </w:r>
    </w:p>
    <w:p w14:paraId="5ECE27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1002</w:t>
      </w:r>
    </w:p>
    <w:p w14:paraId="25C629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3E27C2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1007</w:t>
      </w:r>
    </w:p>
    <w:p w14:paraId="16615A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1007</w:t>
      </w:r>
    </w:p>
    <w:p w14:paraId="2FD7B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1007</w:t>
      </w:r>
    </w:p>
    <w:p w14:paraId="00EFCE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1007</w:t>
      </w:r>
    </w:p>
    <w:p w14:paraId="0AC486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1011</w:t>
      </w:r>
    </w:p>
    <w:p w14:paraId="306629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1011</w:t>
      </w:r>
    </w:p>
    <w:p w14:paraId="5A442C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04621B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1011</w:t>
      </w:r>
    </w:p>
    <w:p w14:paraId="42C6F9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1016</w:t>
      </w:r>
    </w:p>
    <w:p w14:paraId="666B60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1016</w:t>
      </w:r>
    </w:p>
    <w:p w14:paraId="407085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1016</w:t>
      </w:r>
    </w:p>
    <w:p w14:paraId="37B60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5DBAC7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1017</w:t>
      </w:r>
    </w:p>
    <w:p w14:paraId="617D78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2590D6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1020</w:t>
      </w:r>
    </w:p>
    <w:p w14:paraId="408487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74BC8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7150D1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447B27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>SFTD accuracy</w:t>
      </w:r>
      <w:r>
        <w:rPr>
          <w:noProof/>
        </w:rPr>
        <w:tab/>
        <w:t>1024</w:t>
      </w:r>
    </w:p>
    <w:p w14:paraId="43A0B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1024</w:t>
      </w:r>
    </w:p>
    <w:p w14:paraId="08378C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1024</w:t>
      </w:r>
    </w:p>
    <w:p w14:paraId="562517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1024</w:t>
      </w:r>
    </w:p>
    <w:p w14:paraId="681532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1029</w:t>
      </w:r>
    </w:p>
    <w:p w14:paraId="103975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1029</w:t>
      </w:r>
    </w:p>
    <w:p w14:paraId="075B6C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1029</w:t>
      </w:r>
    </w:p>
    <w:p w14:paraId="5961659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1029</w:t>
      </w:r>
    </w:p>
    <w:p w14:paraId="088468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1029</w:t>
      </w:r>
    </w:p>
    <w:p w14:paraId="5AA0DA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1029</w:t>
      </w:r>
    </w:p>
    <w:p w14:paraId="67FBE1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1030</w:t>
      </w:r>
    </w:p>
    <w:p w14:paraId="450DCE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1035</w:t>
      </w:r>
    </w:p>
    <w:p w14:paraId="3DC207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1035</w:t>
      </w:r>
    </w:p>
    <w:p w14:paraId="579458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711439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1036</w:t>
      </w:r>
    </w:p>
    <w:p w14:paraId="2FE399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4975FF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1039</w:t>
      </w:r>
    </w:p>
    <w:p w14:paraId="4ECEDF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1039</w:t>
      </w:r>
    </w:p>
    <w:p w14:paraId="715089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39BED7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69674D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1044</w:t>
      </w:r>
    </w:p>
    <w:p w14:paraId="3B14C0D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1044</w:t>
      </w:r>
    </w:p>
    <w:p w14:paraId="263647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0B66B1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1045</w:t>
      </w:r>
    </w:p>
    <w:p w14:paraId="7DAD7B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03700F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1049</w:t>
      </w:r>
    </w:p>
    <w:p w14:paraId="7CFD10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136554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1050</w:t>
      </w:r>
    </w:p>
    <w:p w14:paraId="31675F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5CE84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CSI-RSRP</w:t>
      </w:r>
      <w:r>
        <w:rPr>
          <w:noProof/>
        </w:rPr>
        <w:tab/>
        <w:t>1053</w:t>
      </w:r>
    </w:p>
    <w:p w14:paraId="3EB871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Intra-frequency measurement accuracy with FR1 serving cell and FR1 target cell</w:t>
      </w:r>
      <w:r>
        <w:rPr>
          <w:noProof/>
        </w:rPr>
        <w:tab/>
        <w:t>1053</w:t>
      </w:r>
    </w:p>
    <w:p w14:paraId="44E1387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1053</w:t>
      </w:r>
    </w:p>
    <w:p w14:paraId="0F3F7A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1054</w:t>
      </w:r>
    </w:p>
    <w:p w14:paraId="115701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1057</w:t>
      </w:r>
    </w:p>
    <w:p w14:paraId="51DA10A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A.4.7.8</w:t>
      </w:r>
      <w:r w:rsidRPr="00D20686">
        <w:rPr>
          <w:rFonts w:eastAsia="SimSun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1057</w:t>
      </w:r>
    </w:p>
    <w:p w14:paraId="35BEF3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1057</w:t>
      </w:r>
    </w:p>
    <w:p w14:paraId="798B6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1058</w:t>
      </w:r>
    </w:p>
    <w:p w14:paraId="754677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1061</w:t>
      </w:r>
    </w:p>
    <w:p w14:paraId="2B6F38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CSI-RSRQ</w:t>
      </w:r>
      <w:r>
        <w:rPr>
          <w:noProof/>
        </w:rPr>
        <w:tab/>
        <w:t>1062</w:t>
      </w:r>
    </w:p>
    <w:p w14:paraId="64C48F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1062</w:t>
      </w:r>
    </w:p>
    <w:p w14:paraId="63C7B4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1062</w:t>
      </w:r>
    </w:p>
    <w:p w14:paraId="7F7248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1062</w:t>
      </w:r>
    </w:p>
    <w:p w14:paraId="5E5F6A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1067</w:t>
      </w:r>
    </w:p>
    <w:p w14:paraId="0D8BCA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1067</w:t>
      </w:r>
    </w:p>
    <w:p w14:paraId="46D933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15A957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1067</w:t>
      </w:r>
    </w:p>
    <w:p w14:paraId="1C9350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1072</w:t>
      </w:r>
    </w:p>
    <w:p w14:paraId="5A8E5F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CSI-SINR</w:t>
      </w:r>
      <w:r>
        <w:rPr>
          <w:noProof/>
        </w:rPr>
        <w:tab/>
        <w:t>1072</w:t>
      </w:r>
    </w:p>
    <w:p w14:paraId="22F355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1072</w:t>
      </w:r>
    </w:p>
    <w:p w14:paraId="6C321C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59843D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1073</w:t>
      </w:r>
    </w:p>
    <w:p w14:paraId="413DC0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1077</w:t>
      </w:r>
    </w:p>
    <w:p w14:paraId="790A10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1077</w:t>
      </w:r>
    </w:p>
    <w:p w14:paraId="121948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1077</w:t>
      </w:r>
    </w:p>
    <w:p w14:paraId="6F0535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1077</w:t>
      </w:r>
    </w:p>
    <w:p w14:paraId="35DB27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1082</w:t>
      </w:r>
    </w:p>
    <w:p w14:paraId="33898F9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3F554F65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1083</w:t>
      </w:r>
    </w:p>
    <w:p w14:paraId="46D3A57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1083</w:t>
      </w:r>
    </w:p>
    <w:p w14:paraId="4080976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1083</w:t>
      </w:r>
    </w:p>
    <w:p w14:paraId="203D59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1083</w:t>
      </w:r>
    </w:p>
    <w:p w14:paraId="6C97EE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1B95994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1088</w:t>
      </w:r>
    </w:p>
    <w:p w14:paraId="552650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D20686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D20686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D20686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1088</w:t>
      </w:r>
    </w:p>
    <w:p w14:paraId="39EBF7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1088</w:t>
      </w:r>
    </w:p>
    <w:p w14:paraId="2C8A71C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1092</w:t>
      </w:r>
    </w:p>
    <w:p w14:paraId="563AF04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1093</w:t>
      </w:r>
    </w:p>
    <w:p w14:paraId="2E1F99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1093</w:t>
      </w:r>
    </w:p>
    <w:p w14:paraId="0D5A0D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1093</w:t>
      </w:r>
    </w:p>
    <w:p w14:paraId="52CC79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</w:t>
      </w:r>
      <w:r>
        <w:rPr>
          <w:noProof/>
        </w:rPr>
        <w:tab/>
        <w:t>1093</w:t>
      </w:r>
    </w:p>
    <w:p w14:paraId="0963A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Environment</w:t>
      </w:r>
      <w:r>
        <w:rPr>
          <w:noProof/>
        </w:rPr>
        <w:tab/>
        <w:t>1093</w:t>
      </w:r>
    </w:p>
    <w:p w14:paraId="4EC4A1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1097</w:t>
      </w:r>
    </w:p>
    <w:p w14:paraId="686D5E77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1098</w:t>
      </w:r>
    </w:p>
    <w:p w14:paraId="46CDE45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63BE4AD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164983B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1098</w:t>
      </w:r>
    </w:p>
    <w:p w14:paraId="1D4E5E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62851F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1098</w:t>
      </w:r>
    </w:p>
    <w:p w14:paraId="281CBF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1098</w:t>
      </w:r>
    </w:p>
    <w:p w14:paraId="71EE96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1098</w:t>
      </w:r>
    </w:p>
    <w:p w14:paraId="691102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1098</w:t>
      </w:r>
    </w:p>
    <w:p w14:paraId="4C8E13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1101</w:t>
      </w:r>
    </w:p>
    <w:p w14:paraId="018EFF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1107</w:t>
      </w:r>
    </w:p>
    <w:p w14:paraId="65EAB2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1110</w:t>
      </w:r>
    </w:p>
    <w:p w14:paraId="77CDA1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1114</w:t>
      </w:r>
    </w:p>
    <w:p w14:paraId="26C0475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1114</w:t>
      </w:r>
    </w:p>
    <w:p w14:paraId="397E62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1114</w:t>
      </w:r>
    </w:p>
    <w:p w14:paraId="408CE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1114</w:t>
      </w:r>
    </w:p>
    <w:p w14:paraId="787B67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31509A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C42AD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1118</w:t>
      </w:r>
    </w:p>
    <w:p w14:paraId="25016C0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1118</w:t>
      </w:r>
    </w:p>
    <w:p w14:paraId="429924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1118</w:t>
      </w:r>
    </w:p>
    <w:p w14:paraId="080F91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1118</w:t>
      </w:r>
    </w:p>
    <w:p w14:paraId="585ED8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1118</w:t>
      </w:r>
    </w:p>
    <w:p w14:paraId="49ABC7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5E1A2B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1122</w:t>
      </w:r>
    </w:p>
    <w:p w14:paraId="2CF33F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1122</w:t>
      </w:r>
    </w:p>
    <w:p w14:paraId="0AC7F7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1122</w:t>
      </w:r>
    </w:p>
    <w:p w14:paraId="347E02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1122</w:t>
      </w:r>
    </w:p>
    <w:p w14:paraId="612A41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1126</w:t>
      </w:r>
    </w:p>
    <w:p w14:paraId="2D2C01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1127</w:t>
      </w:r>
    </w:p>
    <w:p w14:paraId="0C5316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1127</w:t>
      </w:r>
    </w:p>
    <w:p w14:paraId="6A877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1130</w:t>
      </w:r>
    </w:p>
    <w:p w14:paraId="6AE052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1131</w:t>
      </w:r>
    </w:p>
    <w:p w14:paraId="3ABBF9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1131</w:t>
      </w:r>
    </w:p>
    <w:p w14:paraId="58562C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1135</w:t>
      </w:r>
    </w:p>
    <w:p w14:paraId="7CEB58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1135</w:t>
      </w:r>
    </w:p>
    <w:p w14:paraId="6BC159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1135</w:t>
      </w:r>
    </w:p>
    <w:p w14:paraId="7396EF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1139</w:t>
      </w:r>
    </w:p>
    <w:p w14:paraId="007EB9C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1139</w:t>
      </w:r>
    </w:p>
    <w:p w14:paraId="18AAC6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1143</w:t>
      </w:r>
    </w:p>
    <w:p w14:paraId="6A905B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1147</w:t>
      </w:r>
    </w:p>
    <w:p w14:paraId="3F0103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1152</w:t>
      </w:r>
    </w:p>
    <w:p w14:paraId="24E7B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1156</w:t>
      </w:r>
    </w:p>
    <w:p w14:paraId="68E3BB7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1157</w:t>
      </w:r>
    </w:p>
    <w:p w14:paraId="039BE9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F4948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0978FF9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1159</w:t>
      </w:r>
    </w:p>
    <w:p w14:paraId="01F0FC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1159</w:t>
      </w:r>
    </w:p>
    <w:p w14:paraId="1523B9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169A21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31F189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1162</w:t>
      </w:r>
    </w:p>
    <w:p w14:paraId="1A3953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2439E5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5C31E9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1165</w:t>
      </w:r>
    </w:p>
    <w:p w14:paraId="01DB83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D5654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3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1169</w:t>
      </w:r>
    </w:p>
    <w:p w14:paraId="5400A3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1169</w:t>
      </w:r>
    </w:p>
    <w:p w14:paraId="3797EF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5ACE8B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4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40CCA6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1173</w:t>
      </w:r>
    </w:p>
    <w:p w14:paraId="06193C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1431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5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553195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1177</w:t>
      </w:r>
    </w:p>
    <w:p w14:paraId="6A5270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77A76E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6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6D444F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1180</w:t>
      </w:r>
    </w:p>
    <w:p w14:paraId="70A103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6C0750B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6FB191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D20686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1183</w:t>
      </w:r>
    </w:p>
    <w:p w14:paraId="0A31F9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1183</w:t>
      </w:r>
    </w:p>
    <w:p w14:paraId="3A2D24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70ED3A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1186</w:t>
      </w:r>
    </w:p>
    <w:p w14:paraId="57EE4F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1186</w:t>
      </w:r>
    </w:p>
    <w:p w14:paraId="6C618A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5121A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5295C3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1189</w:t>
      </w:r>
    </w:p>
    <w:p w14:paraId="5679D3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AC4F1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08243C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706FF1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118FC5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1193</w:t>
      </w:r>
    </w:p>
    <w:p w14:paraId="539DE2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6B1450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055316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1198</w:t>
      </w:r>
    </w:p>
    <w:p w14:paraId="5F8481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795B59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1201</w:t>
      </w:r>
    </w:p>
    <w:p w14:paraId="40774E6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lang w:eastAsia="zh-TW"/>
        </w:rPr>
        <w:t xml:space="preserve">Direct </w:t>
      </w:r>
      <w:r w:rsidRPr="00D20686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1202</w:t>
      </w:r>
    </w:p>
    <w:p w14:paraId="3C06E8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Purpose and Environment</w:t>
      </w:r>
      <w:r>
        <w:rPr>
          <w:noProof/>
        </w:rPr>
        <w:tab/>
        <w:t>1202</w:t>
      </w:r>
    </w:p>
    <w:p w14:paraId="700434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1205</w:t>
      </w:r>
    </w:p>
    <w:p w14:paraId="6C6764E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1205</w:t>
      </w:r>
    </w:p>
    <w:p w14:paraId="559738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1205</w:t>
      </w:r>
    </w:p>
    <w:p w14:paraId="255BA7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1205</w:t>
      </w:r>
    </w:p>
    <w:p w14:paraId="483D67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76B97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1209</w:t>
      </w:r>
    </w:p>
    <w:p w14:paraId="43FBE3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1210</w:t>
      </w:r>
    </w:p>
    <w:p w14:paraId="314CDD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1210</w:t>
      </w:r>
    </w:p>
    <w:p w14:paraId="6CD8F0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599AC8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1215</w:t>
      </w:r>
    </w:p>
    <w:p w14:paraId="22147D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0726A0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1219</w:t>
      </w:r>
    </w:p>
    <w:p w14:paraId="6FDAE2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1220</w:t>
      </w:r>
    </w:p>
    <w:p w14:paraId="3B2FCB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33AFEA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7EC591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1225</w:t>
      </w:r>
    </w:p>
    <w:p w14:paraId="7C7E79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1AFFF8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1229</w:t>
      </w:r>
    </w:p>
    <w:p w14:paraId="68F6DB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1229</w:t>
      </w:r>
    </w:p>
    <w:p w14:paraId="614070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001E3D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232E49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1235</w:t>
      </w:r>
    </w:p>
    <w:p w14:paraId="41CCB6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6590BF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7D1C56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1240</w:t>
      </w:r>
    </w:p>
    <w:p w14:paraId="432A6E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1240</w:t>
      </w:r>
    </w:p>
    <w:p w14:paraId="4DD845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1240</w:t>
      </w:r>
    </w:p>
    <w:p w14:paraId="7CF4815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1240</w:t>
      </w:r>
    </w:p>
    <w:p w14:paraId="4B12BB8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</w:t>
      </w:r>
      <w:r w:rsidRPr="00D20686">
        <w:rPr>
          <w:rFonts w:eastAsia="MS Mincho"/>
          <w:bCs/>
          <w:noProof/>
        </w:rPr>
        <w:t>5.5.6.1.1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28AFEF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1243</w:t>
      </w:r>
    </w:p>
    <w:p w14:paraId="008B63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1248</w:t>
      </w:r>
    </w:p>
    <w:p w14:paraId="7E73CA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1252</w:t>
      </w:r>
    </w:p>
    <w:p w14:paraId="3B2613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1252</w:t>
      </w:r>
    </w:p>
    <w:p w14:paraId="3ECB79A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1252</w:t>
      </w:r>
    </w:p>
    <w:p w14:paraId="1F05D8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1256</w:t>
      </w:r>
    </w:p>
    <w:p w14:paraId="3E4303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1256</w:t>
      </w:r>
    </w:p>
    <w:p w14:paraId="2BDCA99D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4B63B99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D389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1260</w:t>
      </w:r>
    </w:p>
    <w:p w14:paraId="0D4573AF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1260</w:t>
      </w:r>
    </w:p>
    <w:p w14:paraId="3C73B7B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1267</w:t>
      </w:r>
    </w:p>
    <w:p w14:paraId="3E5C02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1267</w:t>
      </w:r>
    </w:p>
    <w:p w14:paraId="6AC7C8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1270</w:t>
      </w:r>
    </w:p>
    <w:p w14:paraId="0D6C41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1270</w:t>
      </w:r>
    </w:p>
    <w:p w14:paraId="0D24C1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61EDF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796A5E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1275</w:t>
      </w:r>
    </w:p>
    <w:p w14:paraId="00CA5EE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1275</w:t>
      </w:r>
    </w:p>
    <w:p w14:paraId="6EA7CC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active TCI state switch for a known TCI state</w:t>
      </w:r>
      <w:r>
        <w:rPr>
          <w:noProof/>
        </w:rPr>
        <w:tab/>
        <w:t>1275</w:t>
      </w:r>
    </w:p>
    <w:p w14:paraId="36521CF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1275</w:t>
      </w:r>
    </w:p>
    <w:p w14:paraId="072E23F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A.5.5.8</w:t>
      </w:r>
      <w:r w:rsidRPr="00D20686">
        <w:rPr>
          <w:rFonts w:eastAsia="MS Mincho"/>
          <w:bCs/>
          <w:noProof/>
        </w:rPr>
        <w:t>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1025CA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1279</w:t>
      </w:r>
    </w:p>
    <w:p w14:paraId="14CA74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active TCI state switch for a known TCI state</w:t>
      </w:r>
      <w:r>
        <w:rPr>
          <w:noProof/>
        </w:rPr>
        <w:tab/>
        <w:t>1279</w:t>
      </w:r>
    </w:p>
    <w:p w14:paraId="35D1C2D4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1279</w:t>
      </w:r>
    </w:p>
    <w:p w14:paraId="4B2BFEC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A.5.5.8.2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1DA08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1283</w:t>
      </w:r>
    </w:p>
    <w:p w14:paraId="547ACD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1283</w:t>
      </w:r>
    </w:p>
    <w:p w14:paraId="0638C9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1283</w:t>
      </w:r>
    </w:p>
    <w:p w14:paraId="4B92D1F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1283</w:t>
      </w:r>
    </w:p>
    <w:p w14:paraId="5A8D423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A.5.5.9</w:t>
      </w:r>
      <w:r w:rsidRPr="00D20686">
        <w:rPr>
          <w:rFonts w:eastAsia="MS Mincho"/>
          <w:bCs/>
          <w:noProof/>
        </w:rPr>
        <w:t>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783180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1286</w:t>
      </w:r>
    </w:p>
    <w:p w14:paraId="1E0B9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1286</w:t>
      </w:r>
    </w:p>
    <w:p w14:paraId="3D000F7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465F2A3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A.5.5.9.2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4BE276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1289</w:t>
      </w:r>
    </w:p>
    <w:p w14:paraId="49E2A7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1289</w:t>
      </w:r>
    </w:p>
    <w:p w14:paraId="174450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2D8E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45D9FCD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1293</w:t>
      </w:r>
    </w:p>
    <w:p w14:paraId="56C6DC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1293</w:t>
      </w:r>
    </w:p>
    <w:p w14:paraId="260498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1293</w:t>
      </w:r>
    </w:p>
    <w:p w14:paraId="196797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1293</w:t>
      </w:r>
    </w:p>
    <w:p w14:paraId="361C2F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724EEC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1296</w:t>
      </w:r>
    </w:p>
    <w:p w14:paraId="58E1E9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6DC0E5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1C3328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1299</w:t>
      </w:r>
    </w:p>
    <w:p w14:paraId="719B9A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1299</w:t>
      </w:r>
    </w:p>
    <w:p w14:paraId="7972DD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46959D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1303</w:t>
      </w:r>
    </w:p>
    <w:p w14:paraId="74D08F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0027DF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14AC18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1307</w:t>
      </w:r>
    </w:p>
    <w:p w14:paraId="293006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1307</w:t>
      </w:r>
    </w:p>
    <w:p w14:paraId="326F72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87A2F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026D23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1310</w:t>
      </w:r>
    </w:p>
    <w:p w14:paraId="2FF11A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4F85B6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57B6EC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1314</w:t>
      </w:r>
    </w:p>
    <w:p w14:paraId="1F9E6C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1BC7F8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619466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1318</w:t>
      </w:r>
    </w:p>
    <w:p w14:paraId="153EFB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C38D6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1B90BF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1322</w:t>
      </w:r>
    </w:p>
    <w:p w14:paraId="1B155F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1322</w:t>
      </w:r>
    </w:p>
    <w:p w14:paraId="1E0A33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0853E2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1328</w:t>
      </w:r>
    </w:p>
    <w:p w14:paraId="152989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7597BB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58F9B6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1332</w:t>
      </w:r>
    </w:p>
    <w:p w14:paraId="7EEDFA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0AA92A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6BD3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1336</w:t>
      </w:r>
    </w:p>
    <w:p w14:paraId="743D26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68FEA1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1341</w:t>
      </w:r>
    </w:p>
    <w:p w14:paraId="0B7D4D8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1341</w:t>
      </w:r>
    </w:p>
    <w:p w14:paraId="6114D5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1341</w:t>
      </w:r>
    </w:p>
    <w:p w14:paraId="774670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1341</w:t>
      </w:r>
    </w:p>
    <w:p w14:paraId="645BFC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1341</w:t>
      </w:r>
    </w:p>
    <w:p w14:paraId="37EDBC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366DFA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1343</w:t>
      </w:r>
    </w:p>
    <w:p w14:paraId="343D11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25C3FE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1344</w:t>
      </w:r>
    </w:p>
    <w:p w14:paraId="6B1032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75D59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1346</w:t>
      </w:r>
    </w:p>
    <w:p w14:paraId="033B39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1346</w:t>
      </w:r>
    </w:p>
    <w:p w14:paraId="121BC9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1347</w:t>
      </w:r>
    </w:p>
    <w:p w14:paraId="4F0C9B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31BBE9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1350</w:t>
      </w:r>
    </w:p>
    <w:p w14:paraId="10F4D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1C33AA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1350</w:t>
      </w:r>
    </w:p>
    <w:p w14:paraId="05187B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1352</w:t>
      </w:r>
    </w:p>
    <w:p w14:paraId="1740F4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1353</w:t>
      </w:r>
    </w:p>
    <w:p w14:paraId="31EEC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DRX</w:t>
      </w:r>
      <w:r>
        <w:rPr>
          <w:noProof/>
        </w:rPr>
        <w:tab/>
        <w:t>1353</w:t>
      </w:r>
    </w:p>
    <w:p w14:paraId="3078BB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22B8F1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1353</w:t>
      </w:r>
    </w:p>
    <w:p w14:paraId="2C0422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35A91A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DRX</w:t>
      </w:r>
      <w:r>
        <w:rPr>
          <w:noProof/>
        </w:rPr>
        <w:tab/>
        <w:t>1355</w:t>
      </w:r>
    </w:p>
    <w:p w14:paraId="335DBF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2E84E6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1356</w:t>
      </w:r>
    </w:p>
    <w:p w14:paraId="3B7F2D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190844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1358</w:t>
      </w:r>
    </w:p>
    <w:p w14:paraId="6D2C55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1358</w:t>
      </w:r>
    </w:p>
    <w:p w14:paraId="58DDCE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5053EC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1361</w:t>
      </w:r>
    </w:p>
    <w:p w14:paraId="3EAFB2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1362</w:t>
      </w:r>
    </w:p>
    <w:p w14:paraId="754FD2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1362</w:t>
      </w:r>
    </w:p>
    <w:p w14:paraId="1246AB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3C340C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1362</w:t>
      </w:r>
    </w:p>
    <w:p w14:paraId="33CC59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19849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1364</w:t>
      </w:r>
    </w:p>
    <w:p w14:paraId="0A3AAC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07E5E9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1365</w:t>
      </w:r>
    </w:p>
    <w:p w14:paraId="1A33EC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4FBB68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1368</w:t>
      </w:r>
    </w:p>
    <w:p w14:paraId="57956F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1AF08A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18FAA8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632F4A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Intra-frequency Measurements</w:t>
      </w:r>
      <w:r>
        <w:rPr>
          <w:noProof/>
        </w:rPr>
        <w:tab/>
        <w:t>1371</w:t>
      </w:r>
    </w:p>
    <w:p w14:paraId="283EE9B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event triggered reporting test without gap under non-DRX</w:t>
      </w:r>
      <w:r>
        <w:rPr>
          <w:noProof/>
        </w:rPr>
        <w:tab/>
        <w:t>1371</w:t>
      </w:r>
    </w:p>
    <w:p w14:paraId="1098BA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4E41C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D92D1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Inter-frequency Measurements</w:t>
      </w:r>
      <w:r>
        <w:rPr>
          <w:noProof/>
        </w:rPr>
        <w:tab/>
        <w:t>1374</w:t>
      </w:r>
    </w:p>
    <w:p w14:paraId="146CE0D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event triggered reporting tests for NR FR2 cell when DRX is used</w:t>
      </w:r>
      <w:r>
        <w:rPr>
          <w:noProof/>
        </w:rPr>
        <w:tab/>
        <w:t>1374</w:t>
      </w:r>
    </w:p>
    <w:p w14:paraId="2FF943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1374</w:t>
      </w:r>
    </w:p>
    <w:p w14:paraId="08A0AC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1378</w:t>
      </w:r>
    </w:p>
    <w:p w14:paraId="17083F2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1378</w:t>
      </w:r>
    </w:p>
    <w:p w14:paraId="326C12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1379</w:t>
      </w:r>
    </w:p>
    <w:p w14:paraId="772046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1379</w:t>
      </w:r>
    </w:p>
    <w:p w14:paraId="2C2A57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6F7159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1379</w:t>
      </w:r>
    </w:p>
    <w:p w14:paraId="6A88B6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19C889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1382</w:t>
      </w:r>
    </w:p>
    <w:p w14:paraId="3D5059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E7C02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1382</w:t>
      </w:r>
    </w:p>
    <w:p w14:paraId="068543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1387</w:t>
      </w:r>
    </w:p>
    <w:p w14:paraId="416A20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1388</w:t>
      </w:r>
    </w:p>
    <w:p w14:paraId="1F7BA1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64F4E4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1388</w:t>
      </w:r>
    </w:p>
    <w:p w14:paraId="21FD26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07ABFD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1392</w:t>
      </w:r>
    </w:p>
    <w:p w14:paraId="6C3B38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1392</w:t>
      </w:r>
    </w:p>
    <w:p w14:paraId="36FA7BC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426A371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1392</w:t>
      </w:r>
    </w:p>
    <w:p w14:paraId="7FCF3122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4A9CDA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1395</w:t>
      </w:r>
    </w:p>
    <w:p w14:paraId="7E815C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43D7EE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4DF7F4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1397</w:t>
      </w:r>
    </w:p>
    <w:p w14:paraId="3C60C4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1397</w:t>
      </w:r>
    </w:p>
    <w:p w14:paraId="675CCA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1397</w:t>
      </w:r>
    </w:p>
    <w:p w14:paraId="6DC1A0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382AF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645FE2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4D86FC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1399</w:t>
      </w:r>
    </w:p>
    <w:p w14:paraId="4E92BB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6E2C61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37B825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2E87D7D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1401</w:t>
      </w:r>
    </w:p>
    <w:p w14:paraId="2C7145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1401</w:t>
      </w:r>
    </w:p>
    <w:p w14:paraId="108BCD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5E4465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00EB14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556EA9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1405</w:t>
      </w:r>
    </w:p>
    <w:p w14:paraId="117893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59BE9A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1405</w:t>
      </w:r>
    </w:p>
    <w:p w14:paraId="002A5E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471FE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1408</w:t>
      </w:r>
    </w:p>
    <w:p w14:paraId="5437BF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1408</w:t>
      </w:r>
    </w:p>
    <w:p w14:paraId="79AFF7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6EC803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1408</w:t>
      </w:r>
    </w:p>
    <w:p w14:paraId="0A4DCB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6577E4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1412</w:t>
      </w:r>
    </w:p>
    <w:p w14:paraId="4381E4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91DC1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358478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361EF3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1415</w:t>
      </w:r>
    </w:p>
    <w:p w14:paraId="5C7387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1415</w:t>
      </w:r>
    </w:p>
    <w:p w14:paraId="572C9F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65E84E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C0AE7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6959BE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1418</w:t>
      </w:r>
    </w:p>
    <w:p w14:paraId="32F8F8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1418</w:t>
      </w:r>
    </w:p>
    <w:p w14:paraId="14535B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1418</w:t>
      </w:r>
    </w:p>
    <w:p w14:paraId="5CDFD9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12A5E3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1421</w:t>
      </w:r>
    </w:p>
    <w:p w14:paraId="011B2D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0A9DF1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1421</w:t>
      </w:r>
    </w:p>
    <w:p w14:paraId="68371D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258039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CSI-RSRP</w:t>
      </w:r>
      <w:r>
        <w:rPr>
          <w:noProof/>
        </w:rPr>
        <w:tab/>
        <w:t>1424</w:t>
      </w:r>
    </w:p>
    <w:p w14:paraId="43391F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1424</w:t>
      </w:r>
    </w:p>
    <w:p w14:paraId="016A91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1424</w:t>
      </w:r>
    </w:p>
    <w:p w14:paraId="70603E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1426</w:t>
      </w:r>
    </w:p>
    <w:p w14:paraId="375221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1427</w:t>
      </w:r>
    </w:p>
    <w:p w14:paraId="64E129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1427</w:t>
      </w:r>
    </w:p>
    <w:p w14:paraId="2D08CC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1427</w:t>
      </w:r>
    </w:p>
    <w:p w14:paraId="4591B8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1431</w:t>
      </w:r>
    </w:p>
    <w:p w14:paraId="025A38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CSI-RSRQ</w:t>
      </w:r>
      <w:r>
        <w:rPr>
          <w:noProof/>
        </w:rPr>
        <w:tab/>
        <w:t>1432</w:t>
      </w:r>
    </w:p>
    <w:p w14:paraId="5A365E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1432</w:t>
      </w:r>
    </w:p>
    <w:p w14:paraId="72CA3E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53DBEE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1432</w:t>
      </w:r>
    </w:p>
    <w:p w14:paraId="374FC7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1434</w:t>
      </w:r>
    </w:p>
    <w:p w14:paraId="0AB564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1434</w:t>
      </w:r>
    </w:p>
    <w:p w14:paraId="6BE9E6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073962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1434</w:t>
      </w:r>
    </w:p>
    <w:p w14:paraId="3F8C3F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CSI-SINR</w:t>
      </w:r>
      <w:r>
        <w:rPr>
          <w:noProof/>
        </w:rPr>
        <w:tab/>
        <w:t>1436</w:t>
      </w:r>
    </w:p>
    <w:p w14:paraId="027F10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Intra-frequency measurement accuracy with FR2 serving cell and FR2 TDD target cell</w:t>
      </w:r>
      <w:r>
        <w:rPr>
          <w:noProof/>
        </w:rPr>
        <w:tab/>
        <w:t>1436</w:t>
      </w:r>
    </w:p>
    <w:p w14:paraId="5F9E09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CD53B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1436</w:t>
      </w:r>
    </w:p>
    <w:p w14:paraId="2B502C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Table A.5.7.9.1.2-1: CSI-SINR Intra frequency CSI-SINR supported test configurations</w:t>
      </w:r>
      <w:r>
        <w:rPr>
          <w:noProof/>
        </w:rPr>
        <w:tab/>
        <w:t>1437</w:t>
      </w:r>
    </w:p>
    <w:p w14:paraId="3DDB05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1439</w:t>
      </w:r>
    </w:p>
    <w:p w14:paraId="166C42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1439</w:t>
      </w:r>
    </w:p>
    <w:p w14:paraId="523288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77BC56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1439</w:t>
      </w:r>
    </w:p>
    <w:p w14:paraId="0F5F7F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1442</w:t>
      </w:r>
    </w:p>
    <w:p w14:paraId="5DAF88D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3220B18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2B46C48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54EE7C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5C259E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2A4EC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2BD673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5D12B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3184F2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546970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6C0AF4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B43F9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79CDD5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D20686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688F50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5D12AE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30C51C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14D16D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41682D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4B024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47ABE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73EA6E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039045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0D1AF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1757A9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91959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1468</w:t>
      </w:r>
    </w:p>
    <w:p w14:paraId="7C9759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555454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F3B06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662E5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D20686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0B01B6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BC7BA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184E21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87A35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536767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40FD84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58D736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535EA7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14211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0EA5FC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10C7DE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EC10E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2F5A33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3279F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0BBFD0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58BF37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3AD002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D20686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8F1D0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FD499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2A0E78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83E70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5E7C1D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5A76753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0D7AE2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3E5C5C1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7845DB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2AFC4B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2BDD14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5B78B38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08CC7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73CD16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1DE984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229DC7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19F86B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6A30A6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677E93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7DE2E6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sv-FI"/>
        </w:rPr>
        <w:t xml:space="preserve"> SA NR </w:t>
      </w:r>
      <w:r w:rsidRPr="00D20686">
        <w:rPr>
          <w:noProof/>
          <w:lang w:val="sv-FI"/>
        </w:rPr>
        <w:t>- E-UTRAN handover</w:t>
      </w:r>
      <w:r>
        <w:rPr>
          <w:noProof/>
        </w:rPr>
        <w:tab/>
        <w:t>1509</w:t>
      </w:r>
    </w:p>
    <w:p w14:paraId="04A6DD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08BFB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6529DD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121A23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0FC2E0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42338E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sv-FI"/>
        </w:rPr>
        <w:t xml:space="preserve"> SA NR </w:t>
      </w:r>
      <w:r w:rsidRPr="00D20686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4EF412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46FF7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56828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</w:t>
      </w:r>
      <w:r w:rsidRPr="00D20686">
        <w:rPr>
          <w:rFonts w:eastAsia="SimSun"/>
          <w:noProof/>
          <w:snapToGrid w:val="0"/>
        </w:rPr>
        <w:t xml:space="preserve">synchronous DAPS </w:t>
      </w:r>
      <w:r w:rsidRPr="00D20686">
        <w:rPr>
          <w:noProof/>
          <w:snapToGrid w:val="0"/>
        </w:rPr>
        <w:t>handover in FR1</w:t>
      </w:r>
      <w:r>
        <w:rPr>
          <w:noProof/>
        </w:rPr>
        <w:tab/>
        <w:t>1525</w:t>
      </w:r>
    </w:p>
    <w:p w14:paraId="69203D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14D290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FDB5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5C26AC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</w:t>
      </w:r>
      <w:r w:rsidRPr="00D20686">
        <w:rPr>
          <w:rFonts w:eastAsia="SimSun"/>
          <w:noProof/>
          <w:snapToGrid w:val="0"/>
        </w:rPr>
        <w:t xml:space="preserve">asynchronous DAPS </w:t>
      </w:r>
      <w:r w:rsidRPr="00D20686">
        <w:rPr>
          <w:noProof/>
          <w:snapToGrid w:val="0"/>
        </w:rPr>
        <w:t>handover in FR1</w:t>
      </w:r>
      <w:r>
        <w:rPr>
          <w:noProof/>
        </w:rPr>
        <w:tab/>
        <w:t>1530</w:t>
      </w:r>
    </w:p>
    <w:p w14:paraId="52B1E5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DCCD4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06007A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A.6.3.1.8.3 Test Requirements</w:t>
      </w:r>
      <w:r>
        <w:rPr>
          <w:noProof/>
        </w:rPr>
        <w:tab/>
        <w:t>1534</w:t>
      </w:r>
    </w:p>
    <w:p w14:paraId="5B6972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776B8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371C6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6EE13E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52336D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19F9F3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250E77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370585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69DB5B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4DF4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0C9C5A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6545F4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47CBF5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6A8F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4AE2F7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02E78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11D117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1D7787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Re-establishment</w:t>
      </w:r>
      <w:r>
        <w:rPr>
          <w:noProof/>
        </w:rPr>
        <w:tab/>
        <w:t>1557</w:t>
      </w:r>
    </w:p>
    <w:p w14:paraId="0DA23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22C81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207709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11ADF3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5950EB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105F8C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3C97B5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23115B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2-step RA type n</w:t>
      </w:r>
      <w:r>
        <w:rPr>
          <w:noProof/>
        </w:rPr>
        <w:t>on-</w:t>
      </w:r>
      <w:r w:rsidRPr="00D20686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6BF6C6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206D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780C0E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1985E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4D6825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2F6C7B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6FDD0C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0E28D2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4F1F216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78507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4170EF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2494B6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781B60C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4D5CC8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7B7A1E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16EC49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01D634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1B36A9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2B0D1A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30CAAD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6A691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5DD62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7BF09A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67F47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71A50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377EB06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124184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768062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65CB7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1DFDA0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26029E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4D8EF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7FBA9B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4DA78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3C59CD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5C3EF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767B36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6FF5CA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435367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71C5AC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47835B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155100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5F7C67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428D9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4CEDCE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5A130C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7DBD28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372742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782780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1E8AE9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522FC3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A.6.5.2.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0D7E5F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A.6.5.2.1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44278F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3CB771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49911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5F3C1F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208A039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69B7E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4FC42A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3ABD8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2A4B1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333B1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13691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5834B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08EB76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4C3F1CC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2C4093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44711E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42A017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2BD7FF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0AE404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688A72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224C46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6332CD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2F0817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47D1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2D69CE2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4F16D8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3A845B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02A84C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0D92DE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565C36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2AACE8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4650CF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5256E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2800F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470B6F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1CD2A9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58BF4B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DCA1A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0D68B1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D20686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45DB4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9F42E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47B2D0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D20686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31E8FF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2AFF0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2AC6B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6B9C47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6575A8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6DD710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6EADA1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162261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4005E1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CA4E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 xml:space="preserve">NR FR1- NR FR1 DL active BWP switch on multiple CCs </w:t>
      </w:r>
      <w:r w:rsidRPr="00D20686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1DE0325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3CF7DE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0C12D1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4903445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1D62DE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750D4C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1A4D359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1F0D56F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5DCF1B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6D5168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6725E5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3E479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F062E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0B342D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BB0A8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73378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35792BB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48ED4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767C69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1DE57C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.1.</w:t>
      </w:r>
      <w:r w:rsidRPr="00D20686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07EF98D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0DC7F1D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4A9658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04D83A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7656D3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7C055D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74D4D3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23BDFB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4A568C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56760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9E6CF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46ACA3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68096B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4C6CD2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5C524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7720F7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46CC8A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2FD96C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432202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0ACF14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4548B9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11F05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4D59A3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02D457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2738FE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507659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674E46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40FA66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613B9F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4766EC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528619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7D9B9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4F3C8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76854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6873E1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40A1C0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186506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76C903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18973F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7D72C0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364E6F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7A1076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64B109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76C33B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3ACE20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10C74C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48BDA7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2ECCE1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04F300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95BA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4B2A72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3684C8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1F1EBF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79AAB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2680C7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357CB4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0C2917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F8561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5B006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3A1DAF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1FEDA2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A8241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72141D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08BBC4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SA NR - E-UTRAN event-triggered reporting in DRX in FR1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2667EA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7B901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60CA49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4B6F86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10850D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5B6DEF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239AE5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085B21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2B23C8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16C1C8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232FCB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BAA96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5A6F83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031323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1032AE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036646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059F22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44EA81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7363B7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539265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SSB based L1-RSRP measurement when DRX is used for UE configured with </w:t>
      </w:r>
      <w:r w:rsidRPr="00D2068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325EA1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735928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E78DC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3DABC6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01F6F5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7A2C64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14260B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128160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0869D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5F70DE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080EBF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8D9EE9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BA2B0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4B537D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FFA2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560BE0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20BFC4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77D101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282664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63FB9D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46CAFF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4C342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01EDF1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068C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6E8B966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7C1664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022150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532AC6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2AFCC9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3ED594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22B7C8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7F81F6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37C784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7C2FC0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EFFBB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43D4E3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593881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Idle mode CA/DC measurement for FR1</w:t>
      </w:r>
      <w:r>
        <w:rPr>
          <w:noProof/>
        </w:rPr>
        <w:tab/>
        <w:t>1907</w:t>
      </w:r>
    </w:p>
    <w:p w14:paraId="67CE7CC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1907</w:t>
      </w:r>
    </w:p>
    <w:p w14:paraId="77968D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1914</w:t>
      </w:r>
    </w:p>
    <w:p w14:paraId="65AC32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1A1E5D0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19E354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121D1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497535E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1917</w:t>
      </w:r>
    </w:p>
    <w:p w14:paraId="30A0F1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D20686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1917</w:t>
      </w:r>
    </w:p>
    <w:p w14:paraId="296713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1917</w:t>
      </w:r>
    </w:p>
    <w:p w14:paraId="726939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1921</w:t>
      </w:r>
    </w:p>
    <w:p w14:paraId="49D34CD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1921</w:t>
      </w:r>
    </w:p>
    <w:p w14:paraId="4A37BF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1921</w:t>
      </w:r>
    </w:p>
    <w:p w14:paraId="57A851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1921</w:t>
      </w:r>
    </w:p>
    <w:p w14:paraId="6F3C1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1929</w:t>
      </w:r>
    </w:p>
    <w:p w14:paraId="6F961F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1929</w:t>
      </w:r>
    </w:p>
    <w:p w14:paraId="6D457F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1E354C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DCFA8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1936</w:t>
      </w:r>
    </w:p>
    <w:p w14:paraId="226E6C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1936</w:t>
      </w:r>
    </w:p>
    <w:p w14:paraId="0144BD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1936</w:t>
      </w:r>
    </w:p>
    <w:p w14:paraId="4530F7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1940</w:t>
      </w:r>
    </w:p>
    <w:p w14:paraId="02958C8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1940</w:t>
      </w:r>
    </w:p>
    <w:p w14:paraId="3E3DE8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1940</w:t>
      </w:r>
    </w:p>
    <w:p w14:paraId="6810F4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1944</w:t>
      </w:r>
    </w:p>
    <w:p w14:paraId="6D7619D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1944</w:t>
      </w:r>
    </w:p>
    <w:p w14:paraId="66CAB6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1944</w:t>
      </w:r>
    </w:p>
    <w:p w14:paraId="09CE2B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456C05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C0A5D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1948</w:t>
      </w:r>
    </w:p>
    <w:p w14:paraId="14A35E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1948</w:t>
      </w:r>
    </w:p>
    <w:p w14:paraId="5A61D8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1952</w:t>
      </w:r>
    </w:p>
    <w:p w14:paraId="76CD610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1952</w:t>
      </w:r>
    </w:p>
    <w:p w14:paraId="40105F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4F3CCF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6AFEC65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1961</w:t>
      </w:r>
    </w:p>
    <w:p w14:paraId="4B0C0A3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1961</w:t>
      </w:r>
    </w:p>
    <w:p w14:paraId="27F1B22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1961</w:t>
      </w:r>
    </w:p>
    <w:p w14:paraId="7E4B92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343B46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1961</w:t>
      </w:r>
    </w:p>
    <w:p w14:paraId="61092C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380665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1966</w:t>
      </w:r>
    </w:p>
    <w:p w14:paraId="687EBE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61559D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2C949C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1970</w:t>
      </w:r>
    </w:p>
    <w:p w14:paraId="5C37E2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1970</w:t>
      </w:r>
    </w:p>
    <w:p w14:paraId="66F57F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1970</w:t>
      </w:r>
    </w:p>
    <w:p w14:paraId="7337BB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1970</w:t>
      </w:r>
    </w:p>
    <w:p w14:paraId="3C1737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61C969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06DE24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132791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1976</w:t>
      </w:r>
    </w:p>
    <w:p w14:paraId="6FFC64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0B78F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1976</w:t>
      </w:r>
    </w:p>
    <w:p w14:paraId="5D150A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0B47B9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1981</w:t>
      </w:r>
    </w:p>
    <w:p w14:paraId="59A58E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1981</w:t>
      </w:r>
    </w:p>
    <w:p w14:paraId="3F47F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4811D1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1981</w:t>
      </w:r>
    </w:p>
    <w:p w14:paraId="6EAB55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3DFD1F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1985</w:t>
      </w:r>
    </w:p>
    <w:p w14:paraId="32C128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72ECB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1986</w:t>
      </w:r>
    </w:p>
    <w:p w14:paraId="194B14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706C17C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1991</w:t>
      </w:r>
    </w:p>
    <w:p w14:paraId="7DD948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1991</w:t>
      </w:r>
    </w:p>
    <w:p w14:paraId="13ACC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661255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1991</w:t>
      </w:r>
    </w:p>
    <w:p w14:paraId="687388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334D17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1995</w:t>
      </w:r>
    </w:p>
    <w:p w14:paraId="2F7C0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43B37A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1996</w:t>
      </w:r>
    </w:p>
    <w:p w14:paraId="57733B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7AC4BAC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2000</w:t>
      </w:r>
    </w:p>
    <w:p w14:paraId="683F4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2000</w:t>
      </w:r>
    </w:p>
    <w:p w14:paraId="5E8847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2D2CBB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281812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3E77EAC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2008</w:t>
      </w:r>
    </w:p>
    <w:p w14:paraId="1976F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2008</w:t>
      </w:r>
    </w:p>
    <w:p w14:paraId="040FA0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669763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58E379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2013</w:t>
      </w:r>
    </w:p>
    <w:p w14:paraId="29C3F98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2014</w:t>
      </w:r>
    </w:p>
    <w:p w14:paraId="5E494E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2014</w:t>
      </w:r>
    </w:p>
    <w:p w14:paraId="3D5241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17A9A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618040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10457F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2021</w:t>
      </w:r>
    </w:p>
    <w:p w14:paraId="55291A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2021</w:t>
      </w:r>
    </w:p>
    <w:p w14:paraId="24F6F4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2021</w:t>
      </w:r>
    </w:p>
    <w:p w14:paraId="310D04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2021</w:t>
      </w:r>
    </w:p>
    <w:p w14:paraId="5B68B3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5AB1EB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2027</w:t>
      </w:r>
    </w:p>
    <w:p w14:paraId="769255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66EC56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2028</w:t>
      </w:r>
    </w:p>
    <w:p w14:paraId="13B423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00B6026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2032</w:t>
      </w:r>
    </w:p>
    <w:p w14:paraId="61865A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2032</w:t>
      </w:r>
    </w:p>
    <w:p w14:paraId="7A512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2032</w:t>
      </w:r>
    </w:p>
    <w:p w14:paraId="179D33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2032</w:t>
      </w:r>
    </w:p>
    <w:p w14:paraId="04C0BF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718DEA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2036</w:t>
      </w:r>
    </w:p>
    <w:p w14:paraId="6C6E54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5FB1D5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445FD7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2BD9ED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2042</w:t>
      </w:r>
    </w:p>
    <w:p w14:paraId="626E09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2717D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46F12D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2D5A15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2047</w:t>
      </w:r>
    </w:p>
    <w:p w14:paraId="73F5D2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2047</w:t>
      </w:r>
    </w:p>
    <w:p w14:paraId="38A46C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16E11B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54FAC8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33F11E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2053</w:t>
      </w:r>
    </w:p>
    <w:p w14:paraId="4420F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3F0426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1D456B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B30F2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2058</w:t>
      </w:r>
    </w:p>
    <w:p w14:paraId="6FC3FC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2058</w:t>
      </w:r>
    </w:p>
    <w:p w14:paraId="4CB7B1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E231A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63BCAE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587073E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2063</w:t>
      </w:r>
    </w:p>
    <w:p w14:paraId="6D1BA8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2063</w:t>
      </w:r>
    </w:p>
    <w:p w14:paraId="59211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64F284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46DC93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2068</w:t>
      </w:r>
    </w:p>
    <w:p w14:paraId="171DBF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2068</w:t>
      </w:r>
    </w:p>
    <w:p w14:paraId="6B4321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96D3A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3E75E8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4C6AEC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2074</w:t>
      </w:r>
    </w:p>
    <w:p w14:paraId="3D0ADB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64A5AA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2074</w:t>
      </w:r>
    </w:p>
    <w:p w14:paraId="427AE4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7F9E2DB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2080</w:t>
      </w:r>
    </w:p>
    <w:p w14:paraId="724DA0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2080</w:t>
      </w:r>
    </w:p>
    <w:p w14:paraId="272361E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2080</w:t>
      </w:r>
    </w:p>
    <w:p w14:paraId="137022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2083</w:t>
      </w:r>
    </w:p>
    <w:p w14:paraId="4FE0CB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2083</w:t>
      </w:r>
    </w:p>
    <w:p w14:paraId="7DDB6F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2083</w:t>
      </w:r>
    </w:p>
    <w:p w14:paraId="664B5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2087</w:t>
      </w:r>
    </w:p>
    <w:p w14:paraId="740EE4B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2087</w:t>
      </w:r>
    </w:p>
    <w:p w14:paraId="7A689D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A.6.7.14</w:t>
      </w:r>
      <w:r w:rsidRPr="00D20686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SA: measurement accuracy with </w:t>
      </w:r>
      <w:r w:rsidRPr="00D20686">
        <w:rPr>
          <w:rFonts w:eastAsia="SimSun"/>
          <w:noProof/>
          <w:snapToGrid w:val="0"/>
          <w:lang w:val="en-US"/>
        </w:rPr>
        <w:t>PRS in FR1</w:t>
      </w:r>
      <w:r>
        <w:rPr>
          <w:noProof/>
        </w:rPr>
        <w:tab/>
        <w:t>2087</w:t>
      </w:r>
    </w:p>
    <w:p w14:paraId="1A7184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005CD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499AE1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55C016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2092</w:t>
      </w:r>
    </w:p>
    <w:p w14:paraId="452E62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2092</w:t>
      </w:r>
    </w:p>
    <w:p w14:paraId="1F8AD6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C4ABA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49DD06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3F5373A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2097</w:t>
      </w:r>
    </w:p>
    <w:p w14:paraId="7F898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2097</w:t>
      </w:r>
    </w:p>
    <w:p w14:paraId="5A32F4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2097</w:t>
      </w:r>
    </w:p>
    <w:p w14:paraId="6FD84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7FC70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0A6FAF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9A3E4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2100</w:t>
      </w:r>
    </w:p>
    <w:p w14:paraId="1F7655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19AFEC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0D2336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AEA99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D2068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2103</w:t>
      </w:r>
    </w:p>
    <w:p w14:paraId="34FDA7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021603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219E3C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4E785C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D2068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D2068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2106</w:t>
      </w:r>
    </w:p>
    <w:p w14:paraId="7A7BC1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8C614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62164C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C82EE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2109</w:t>
      </w:r>
    </w:p>
    <w:p w14:paraId="15FDB5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13176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21A22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4A37F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D2068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2112</w:t>
      </w:r>
    </w:p>
    <w:p w14:paraId="6F69FD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02F6C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467452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779FA4A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2115</w:t>
      </w:r>
    </w:p>
    <w:p w14:paraId="427C42C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2115</w:t>
      </w:r>
    </w:p>
    <w:p w14:paraId="3419C6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2115</w:t>
      </w:r>
    </w:p>
    <w:p w14:paraId="5BEE39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2115</w:t>
      </w:r>
    </w:p>
    <w:p w14:paraId="5D1D75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4E2D6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2115</w:t>
      </w:r>
    </w:p>
    <w:p w14:paraId="3FE296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72C1E5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2119</w:t>
      </w:r>
    </w:p>
    <w:p w14:paraId="138615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19EB5D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2119</w:t>
      </w:r>
    </w:p>
    <w:p w14:paraId="756BD2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469D4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2122</w:t>
      </w:r>
    </w:p>
    <w:p w14:paraId="2B07EE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6A5F5E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67A7B6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A.7.3.1.3.3 Test Requirements</w:t>
      </w:r>
      <w:r>
        <w:rPr>
          <w:noProof/>
        </w:rPr>
        <w:tab/>
        <w:t>2123</w:t>
      </w:r>
    </w:p>
    <w:p w14:paraId="280FF7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2124</w:t>
      </w:r>
    </w:p>
    <w:p w14:paraId="079E9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699235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2124</w:t>
      </w:r>
    </w:p>
    <w:p w14:paraId="292690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A.7.3.1.4.3 Test Requirements</w:t>
      </w:r>
      <w:r>
        <w:rPr>
          <w:noProof/>
        </w:rPr>
        <w:tab/>
        <w:t>2131</w:t>
      </w:r>
    </w:p>
    <w:p w14:paraId="477BA9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2131</w:t>
      </w:r>
    </w:p>
    <w:p w14:paraId="6E1CBC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5F75C6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2131</w:t>
      </w:r>
    </w:p>
    <w:p w14:paraId="445BE7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A.7.3.1.5.3 Test Requirements</w:t>
      </w:r>
      <w:r>
        <w:rPr>
          <w:noProof/>
        </w:rPr>
        <w:tab/>
        <w:t>2138</w:t>
      </w:r>
    </w:p>
    <w:p w14:paraId="14C46F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2138</w:t>
      </w:r>
    </w:p>
    <w:p w14:paraId="4EF474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Re-establishment</w:t>
      </w:r>
      <w:r>
        <w:rPr>
          <w:noProof/>
        </w:rPr>
        <w:tab/>
        <w:t>2138</w:t>
      </w:r>
    </w:p>
    <w:p w14:paraId="132FF2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FR2</w:t>
      </w:r>
      <w:r>
        <w:rPr>
          <w:noProof/>
        </w:rPr>
        <w:tab/>
        <w:t>2138</w:t>
      </w:r>
    </w:p>
    <w:p w14:paraId="316859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in FR2</w:t>
      </w:r>
      <w:r>
        <w:rPr>
          <w:noProof/>
        </w:rPr>
        <w:tab/>
        <w:t>2141</w:t>
      </w:r>
    </w:p>
    <w:p w14:paraId="0B3377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2144</w:t>
      </w:r>
    </w:p>
    <w:p w14:paraId="507D937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8F2E1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1BE938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2147</w:t>
      </w:r>
    </w:p>
    <w:p w14:paraId="5D30F1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2147</w:t>
      </w:r>
    </w:p>
    <w:p w14:paraId="39C02A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2151</w:t>
      </w:r>
    </w:p>
    <w:p w14:paraId="1C3B08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2156</w:t>
      </w:r>
    </w:p>
    <w:p w14:paraId="1FCAD0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2159</w:t>
      </w:r>
    </w:p>
    <w:p w14:paraId="42BA98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Connection Release with Redirection</w:t>
      </w:r>
      <w:r>
        <w:rPr>
          <w:noProof/>
        </w:rPr>
        <w:tab/>
        <w:t>2162</w:t>
      </w:r>
    </w:p>
    <w:p w14:paraId="0B8AA21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2162</w:t>
      </w:r>
    </w:p>
    <w:p w14:paraId="6079BB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Conditional Handover</w:t>
      </w:r>
      <w:r>
        <w:rPr>
          <w:noProof/>
        </w:rPr>
        <w:tab/>
        <w:t>2166</w:t>
      </w:r>
    </w:p>
    <w:p w14:paraId="3907DCF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2166</w:t>
      </w:r>
    </w:p>
    <w:p w14:paraId="7DB5EE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479E3D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2166</w:t>
      </w:r>
    </w:p>
    <w:p w14:paraId="1CA166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76E5D5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Inter-frequency </w:t>
      </w:r>
      <w:r w:rsidRPr="00D20686">
        <w:rPr>
          <w:rFonts w:eastAsia="SimSun"/>
          <w:noProof/>
          <w:snapToGrid w:val="0"/>
        </w:rPr>
        <w:t xml:space="preserve">conditional </w:t>
      </w:r>
      <w:r w:rsidRPr="00D20686">
        <w:rPr>
          <w:noProof/>
          <w:snapToGrid w:val="0"/>
        </w:rPr>
        <w:t>handover from FR2 to FR2; unknown target cell</w:t>
      </w:r>
      <w:r>
        <w:rPr>
          <w:noProof/>
        </w:rPr>
        <w:tab/>
        <w:t>2169</w:t>
      </w:r>
    </w:p>
    <w:p w14:paraId="6A31E9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17DDDF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35CB42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A.7.3.3.2.3 Test Requirements</w:t>
      </w:r>
      <w:r>
        <w:rPr>
          <w:noProof/>
        </w:rPr>
        <w:tab/>
        <w:t>2172</w:t>
      </w:r>
    </w:p>
    <w:p w14:paraId="51D4E2F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2172</w:t>
      </w:r>
    </w:p>
    <w:p w14:paraId="6F13BA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2172</w:t>
      </w:r>
    </w:p>
    <w:p w14:paraId="62D577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2172</w:t>
      </w:r>
    </w:p>
    <w:p w14:paraId="326520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2172</w:t>
      </w:r>
    </w:p>
    <w:p w14:paraId="6C96CA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2175</w:t>
      </w:r>
    </w:p>
    <w:p w14:paraId="6FF0E2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2176</w:t>
      </w:r>
    </w:p>
    <w:p w14:paraId="073B1D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2176</w:t>
      </w:r>
    </w:p>
    <w:p w14:paraId="01DE4E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2176</w:t>
      </w:r>
    </w:p>
    <w:p w14:paraId="48638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2176</w:t>
      </w:r>
    </w:p>
    <w:p w14:paraId="2CF929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2176</w:t>
      </w:r>
    </w:p>
    <w:p w14:paraId="6DB910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2179</w:t>
      </w:r>
    </w:p>
    <w:p w14:paraId="6FAD720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2180</w:t>
      </w:r>
    </w:p>
    <w:p w14:paraId="6BFD14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2180</w:t>
      </w:r>
    </w:p>
    <w:p w14:paraId="66F8BF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2180</w:t>
      </w:r>
    </w:p>
    <w:p w14:paraId="6FD94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E98F8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4D918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2184</w:t>
      </w:r>
    </w:p>
    <w:p w14:paraId="62EBE6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EFFE3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09BB6B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2189</w:t>
      </w:r>
    </w:p>
    <w:p w14:paraId="762916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13DF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624DE2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2193</w:t>
      </w:r>
    </w:p>
    <w:p w14:paraId="60FC67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4E1E3C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79041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2198</w:t>
      </w:r>
    </w:p>
    <w:p w14:paraId="2C6752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12D55E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1E8FB3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2203</w:t>
      </w:r>
    </w:p>
    <w:p w14:paraId="09ED99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B378A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CB88E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2207</w:t>
      </w:r>
    </w:p>
    <w:p w14:paraId="6F2CC8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242243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51767D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2211</w:t>
      </w:r>
    </w:p>
    <w:p w14:paraId="49CA53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71EF64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2216</w:t>
      </w:r>
    </w:p>
    <w:p w14:paraId="07EA8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2216</w:t>
      </w:r>
    </w:p>
    <w:p w14:paraId="4A490A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6F23B1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2219</w:t>
      </w:r>
    </w:p>
    <w:p w14:paraId="475D6A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2219</w:t>
      </w:r>
    </w:p>
    <w:p w14:paraId="65D5D7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A.7.5.2.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2219</w:t>
      </w:r>
    </w:p>
    <w:p w14:paraId="57B3F5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interruptions at NR SRS carrier-based switching</w:t>
      </w:r>
      <w:r>
        <w:rPr>
          <w:noProof/>
        </w:rPr>
        <w:tab/>
        <w:t>2223</w:t>
      </w:r>
    </w:p>
    <w:p w14:paraId="2DE8E2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5A39E7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2223</w:t>
      </w:r>
    </w:p>
    <w:p w14:paraId="7A7171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6D0EFC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2225</w:t>
      </w:r>
    </w:p>
    <w:p w14:paraId="7305F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2225</w:t>
      </w:r>
    </w:p>
    <w:p w14:paraId="46D63F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2225</w:t>
      </w:r>
    </w:p>
    <w:p w14:paraId="2447DD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741766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2227</w:t>
      </w:r>
    </w:p>
    <w:p w14:paraId="40C499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514BB6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60A5B6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2232</w:t>
      </w:r>
    </w:p>
    <w:p w14:paraId="504E90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2232</w:t>
      </w:r>
    </w:p>
    <w:p w14:paraId="71177A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2CB5C8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2236</w:t>
      </w:r>
    </w:p>
    <w:p w14:paraId="54E5B8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2236</w:t>
      </w:r>
    </w:p>
    <w:p w14:paraId="0BE946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F49C9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2240</w:t>
      </w:r>
    </w:p>
    <w:p w14:paraId="1CBE1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433982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104255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2244</w:t>
      </w:r>
    </w:p>
    <w:p w14:paraId="5BD03E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2244</w:t>
      </w:r>
    </w:p>
    <w:p w14:paraId="5EF982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2244</w:t>
      </w:r>
    </w:p>
    <w:p w14:paraId="25095F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3AFF7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40AE56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2249</w:t>
      </w:r>
    </w:p>
    <w:p w14:paraId="7B263D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2249</w:t>
      </w:r>
    </w:p>
    <w:p w14:paraId="0521A3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767A20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2253</w:t>
      </w:r>
    </w:p>
    <w:p w14:paraId="463591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01D79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55CF0F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2258</w:t>
      </w:r>
    </w:p>
    <w:p w14:paraId="0398DD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1A6BC6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339F5A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2263</w:t>
      </w:r>
    </w:p>
    <w:p w14:paraId="037241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515412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21451A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2267</w:t>
      </w:r>
    </w:p>
    <w:p w14:paraId="73126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4BFAD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6878D9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2272</w:t>
      </w:r>
    </w:p>
    <w:p w14:paraId="7F461C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3FC7CE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6F3F60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2277</w:t>
      </w:r>
    </w:p>
    <w:p w14:paraId="6D6FDC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2277</w:t>
      </w:r>
    </w:p>
    <w:p w14:paraId="776DD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2277</w:t>
      </w:r>
    </w:p>
    <w:p w14:paraId="4B9287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2281</w:t>
      </w:r>
    </w:p>
    <w:p w14:paraId="4F715D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2286</w:t>
      </w:r>
    </w:p>
    <w:p w14:paraId="4B0E8CA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2286</w:t>
      </w:r>
    </w:p>
    <w:p w14:paraId="083708C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</w:t>
      </w:r>
      <w:r w:rsidRPr="00D20686">
        <w:rPr>
          <w:rFonts w:eastAsia="MS Mincho"/>
          <w:noProof/>
        </w:rPr>
        <w:t>7.5.6.1.3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4258D5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2289</w:t>
      </w:r>
    </w:p>
    <w:p w14:paraId="64F99D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2293</w:t>
      </w:r>
    </w:p>
    <w:p w14:paraId="572168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2293</w:t>
      </w:r>
    </w:p>
    <w:p w14:paraId="37B4F07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SCell dormancy switch</w:t>
      </w:r>
      <w:r>
        <w:rPr>
          <w:noProof/>
        </w:rPr>
        <w:tab/>
        <w:t>2296</w:t>
      </w:r>
    </w:p>
    <w:p w14:paraId="337A00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NR FR2 PCell SCell dormancy switch of single FR2 SCell inside active time</w:t>
      </w:r>
      <w:r>
        <w:rPr>
          <w:noProof/>
        </w:rPr>
        <w:tab/>
        <w:t>2296</w:t>
      </w:r>
    </w:p>
    <w:p w14:paraId="6A632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NR FR1 PCell SCell dormancy switch of two FR2 SCells outside active time</w:t>
      </w:r>
      <w:r>
        <w:rPr>
          <w:noProof/>
        </w:rPr>
        <w:tab/>
        <w:t>2301</w:t>
      </w:r>
    </w:p>
    <w:p w14:paraId="79EF65C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 xml:space="preserve"> Test Requirements</w:t>
      </w:r>
      <w:r>
        <w:rPr>
          <w:noProof/>
        </w:rPr>
        <w:tab/>
        <w:t>2306</w:t>
      </w:r>
    </w:p>
    <w:p w14:paraId="7020D0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 xml:space="preserve">Simultaneous RRC-based Active BWP Switch </w:t>
      </w:r>
      <w:r w:rsidRPr="00D20686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2306</w:t>
      </w:r>
    </w:p>
    <w:p w14:paraId="35E6AC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2306</w:t>
      </w:r>
    </w:p>
    <w:p w14:paraId="6D68D2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2309</w:t>
      </w:r>
    </w:p>
    <w:p w14:paraId="695ABE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2309</w:t>
      </w:r>
    </w:p>
    <w:p w14:paraId="5959A5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5F1E43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2313</w:t>
      </w:r>
    </w:p>
    <w:p w14:paraId="270348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2313</w:t>
      </w:r>
    </w:p>
    <w:p w14:paraId="43FD35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2316</w:t>
      </w:r>
    </w:p>
    <w:p w14:paraId="640D08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2316</w:t>
      </w:r>
    </w:p>
    <w:p w14:paraId="631D04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2316</w:t>
      </w:r>
    </w:p>
    <w:p w14:paraId="6B36318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2320</w:t>
      </w:r>
    </w:p>
    <w:p w14:paraId="1915DE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2324</w:t>
      </w:r>
    </w:p>
    <w:p w14:paraId="770D8C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2324</w:t>
      </w:r>
    </w:p>
    <w:p w14:paraId="5DC4FD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2324</w:t>
      </w:r>
    </w:p>
    <w:p w14:paraId="693E87C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A.7.5.9</w:t>
      </w:r>
      <w:r w:rsidRPr="00D20686">
        <w:rPr>
          <w:rFonts w:eastAsia="MS Mincho"/>
          <w:noProof/>
        </w:rPr>
        <w:t>.1.1</w:t>
      </w:r>
      <w:r w:rsidRPr="00D20686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2327</w:t>
      </w:r>
    </w:p>
    <w:p w14:paraId="1EEC64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2327</w:t>
      </w:r>
    </w:p>
    <w:p w14:paraId="6DDBD9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NR </w:t>
      </w:r>
      <w:r w:rsidRPr="00D20686">
        <w:rPr>
          <w:rFonts w:cs="Arial"/>
          <w:noProof/>
          <w:lang w:val="en-US"/>
        </w:rPr>
        <w:t xml:space="preserve">PCell </w:t>
      </w:r>
      <w:r w:rsidRPr="00D2068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2327</w:t>
      </w:r>
    </w:p>
    <w:p w14:paraId="2639017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2327</w:t>
      </w:r>
    </w:p>
    <w:p w14:paraId="73F9A4A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A.7.5.9.2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4B2F12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2330</w:t>
      </w:r>
    </w:p>
    <w:p w14:paraId="67EC80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2330</w:t>
      </w:r>
    </w:p>
    <w:p w14:paraId="76F8EF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471741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D20686">
        <w:rPr>
          <w:noProof/>
          <w:snapToGrid w:val="0"/>
        </w:rPr>
        <w:t>Requirements</w:t>
      </w:r>
      <w:r>
        <w:rPr>
          <w:noProof/>
        </w:rPr>
        <w:tab/>
        <w:t>2333</w:t>
      </w:r>
    </w:p>
    <w:p w14:paraId="624A4F4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2334</w:t>
      </w:r>
    </w:p>
    <w:p w14:paraId="57CF8F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2334</w:t>
      </w:r>
    </w:p>
    <w:p w14:paraId="50BF7E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2334</w:t>
      </w:r>
    </w:p>
    <w:p w14:paraId="5D6C9B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2A8CDA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78AB96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2337</w:t>
      </w:r>
    </w:p>
    <w:p w14:paraId="69AFC7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177ADB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5F5312F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2340</w:t>
      </w:r>
    </w:p>
    <w:p w14:paraId="110B9D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059581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5390FE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2343</w:t>
      </w:r>
    </w:p>
    <w:p w14:paraId="7C7E02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92848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696CAA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2347</w:t>
      </w:r>
    </w:p>
    <w:p w14:paraId="08D393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2347</w:t>
      </w:r>
    </w:p>
    <w:p w14:paraId="37D46F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6BC153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729DB9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2350</w:t>
      </w:r>
    </w:p>
    <w:p w14:paraId="27ECDD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44EA6E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708DF4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2354</w:t>
      </w:r>
    </w:p>
    <w:p w14:paraId="10E3B0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09EBAB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2358</w:t>
      </w:r>
    </w:p>
    <w:p w14:paraId="312AF3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2358</w:t>
      </w:r>
    </w:p>
    <w:p w14:paraId="57D6C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65EAB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78E316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2362</w:t>
      </w:r>
    </w:p>
    <w:p w14:paraId="3AD079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ACAAE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7C8AE1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2367</w:t>
      </w:r>
    </w:p>
    <w:p w14:paraId="770563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24CE5E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2371</w:t>
      </w:r>
    </w:p>
    <w:p w14:paraId="1C1144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2372</w:t>
      </w:r>
    </w:p>
    <w:p w14:paraId="5D8CC9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7D0ACD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227960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2377</w:t>
      </w:r>
    </w:p>
    <w:p w14:paraId="256C0B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3CFC1D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2381</w:t>
      </w:r>
    </w:p>
    <w:p w14:paraId="2EF5BB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2382</w:t>
      </w:r>
    </w:p>
    <w:p w14:paraId="24336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626106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3F46C5B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2385</w:t>
      </w:r>
    </w:p>
    <w:p w14:paraId="191AF4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A1A7E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256CD5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2387</w:t>
      </w:r>
    </w:p>
    <w:p w14:paraId="5B4939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233BFE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4FA29D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2391</w:t>
      </w:r>
    </w:p>
    <w:p w14:paraId="2C7D5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2391</w:t>
      </w:r>
    </w:p>
    <w:p w14:paraId="602270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2391</w:t>
      </w:r>
    </w:p>
    <w:p w14:paraId="24347F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D0EFF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1361F8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2393</w:t>
      </w:r>
    </w:p>
    <w:p w14:paraId="3094F0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2393</w:t>
      </w:r>
    </w:p>
    <w:p w14:paraId="5CE9C3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0EF359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28C0E7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B8487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2396</w:t>
      </w:r>
    </w:p>
    <w:p w14:paraId="766066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6B4E9A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419BB3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D3296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2400</w:t>
      </w:r>
    </w:p>
    <w:p w14:paraId="68D501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EB7B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78D922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3D1BDE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2403</w:t>
      </w:r>
    </w:p>
    <w:p w14:paraId="7123F5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non-DRX</w:t>
      </w:r>
      <w:r>
        <w:rPr>
          <w:noProof/>
        </w:rPr>
        <w:tab/>
        <w:t>2403</w:t>
      </w:r>
    </w:p>
    <w:p w14:paraId="0B9933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0F5E7B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36A2D0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F145D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non-DRX</w:t>
      </w:r>
      <w:r>
        <w:rPr>
          <w:noProof/>
        </w:rPr>
        <w:tab/>
        <w:t>2405</w:t>
      </w:r>
    </w:p>
    <w:p w14:paraId="6B4111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3A3E05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785D6B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32F9BC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2408</w:t>
      </w:r>
    </w:p>
    <w:p w14:paraId="31BB61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2408</w:t>
      </w:r>
    </w:p>
    <w:p w14:paraId="7CA3A3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CB7ED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2411</w:t>
      </w:r>
    </w:p>
    <w:p w14:paraId="272EC1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2411</w:t>
      </w:r>
    </w:p>
    <w:p w14:paraId="47B5209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2411</w:t>
      </w:r>
    </w:p>
    <w:p w14:paraId="0AB0A4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35A602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3CB603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2DAF46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2413</w:t>
      </w:r>
    </w:p>
    <w:p w14:paraId="3823A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4BFC47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28555F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6E4A2E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2416</w:t>
      </w:r>
    </w:p>
    <w:p w14:paraId="2EE76A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7EE8B8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40F7CF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DCDA6E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2419</w:t>
      </w:r>
    </w:p>
    <w:p w14:paraId="55885BE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2419</w:t>
      </w:r>
    </w:p>
    <w:p w14:paraId="6B39CC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2419</w:t>
      </w:r>
    </w:p>
    <w:p w14:paraId="235554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2422</w:t>
      </w:r>
    </w:p>
    <w:p w14:paraId="1B94CD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2422</w:t>
      </w:r>
    </w:p>
    <w:p w14:paraId="36A873D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D20686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event triggered reporting tests for FR2 CSI-RS based measurement when non-DRX is used (PCell in FR2)</w:t>
      </w:r>
      <w:r>
        <w:rPr>
          <w:noProof/>
        </w:rPr>
        <w:tab/>
        <w:t>2422</w:t>
      </w:r>
    </w:p>
    <w:p w14:paraId="7770B9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2422</w:t>
      </w:r>
    </w:p>
    <w:p w14:paraId="3A8284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2426</w:t>
      </w:r>
    </w:p>
    <w:p w14:paraId="3C14FF0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2426</w:t>
      </w:r>
    </w:p>
    <w:p w14:paraId="0C8852C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2426</w:t>
      </w:r>
    </w:p>
    <w:p w14:paraId="64DBC4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E103A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2FA216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2432</w:t>
      </w:r>
    </w:p>
    <w:p w14:paraId="784D9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540E95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E9AE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2439</w:t>
      </w:r>
    </w:p>
    <w:p w14:paraId="26E823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2439</w:t>
      </w:r>
    </w:p>
    <w:p w14:paraId="32A1E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2439</w:t>
      </w:r>
    </w:p>
    <w:p w14:paraId="0774A3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2443</w:t>
      </w:r>
    </w:p>
    <w:p w14:paraId="20A40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2443</w:t>
      </w:r>
    </w:p>
    <w:p w14:paraId="506A47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1837BA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2446</w:t>
      </w:r>
    </w:p>
    <w:p w14:paraId="2CFA57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2446</w:t>
      </w:r>
    </w:p>
    <w:p w14:paraId="1AED61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2446</w:t>
      </w:r>
    </w:p>
    <w:p w14:paraId="1FB9E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3AF631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11D2AE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2450</w:t>
      </w:r>
    </w:p>
    <w:p w14:paraId="5A864C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3080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8B2C78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2454</w:t>
      </w:r>
    </w:p>
    <w:p w14:paraId="7D9D0C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2455</w:t>
      </w:r>
    </w:p>
    <w:p w14:paraId="0CF7C2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2455</w:t>
      </w:r>
    </w:p>
    <w:p w14:paraId="17F398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773B93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2455</w:t>
      </w:r>
    </w:p>
    <w:p w14:paraId="438EBB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55CE3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2459</w:t>
      </w:r>
    </w:p>
    <w:p w14:paraId="636A5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011A1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2460</w:t>
      </w:r>
    </w:p>
    <w:p w14:paraId="60674F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76678F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2465</w:t>
      </w:r>
    </w:p>
    <w:p w14:paraId="7DF786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1BE9CE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2465</w:t>
      </w:r>
    </w:p>
    <w:p w14:paraId="7395EB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5974D4B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2469</w:t>
      </w:r>
    </w:p>
    <w:p w14:paraId="721050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2469</w:t>
      </w:r>
    </w:p>
    <w:p w14:paraId="76FEABD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2313DD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2469</w:t>
      </w:r>
    </w:p>
    <w:p w14:paraId="4C1CDC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2471</w:t>
      </w:r>
    </w:p>
    <w:p w14:paraId="0A38E1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2471</w:t>
      </w:r>
    </w:p>
    <w:p w14:paraId="43273C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2471</w:t>
      </w:r>
    </w:p>
    <w:p w14:paraId="534BE7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2471</w:t>
      </w:r>
    </w:p>
    <w:p w14:paraId="21EFF1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0D0616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2473</w:t>
      </w:r>
    </w:p>
    <w:p w14:paraId="3D883A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2473</w:t>
      </w:r>
    </w:p>
    <w:p w14:paraId="2E3B00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2890E6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59D78A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3CF0AB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2476</w:t>
      </w:r>
    </w:p>
    <w:p w14:paraId="77DEEA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3DC927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2476</w:t>
      </w:r>
    </w:p>
    <w:p w14:paraId="68FAF5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7E9941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2478</w:t>
      </w:r>
    </w:p>
    <w:p w14:paraId="586FFD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2478</w:t>
      </w:r>
    </w:p>
    <w:p w14:paraId="5B4F22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05E67D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2479</w:t>
      </w:r>
    </w:p>
    <w:p w14:paraId="766DC7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6C8A6C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2482</w:t>
      </w:r>
    </w:p>
    <w:p w14:paraId="156531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6624E6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2482</w:t>
      </w:r>
    </w:p>
    <w:p w14:paraId="30A406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F9706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2485</w:t>
      </w:r>
    </w:p>
    <w:p w14:paraId="7FE7B9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2485</w:t>
      </w:r>
    </w:p>
    <w:p w14:paraId="77B59C6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0D3EC4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2485</w:t>
      </w:r>
    </w:p>
    <w:p w14:paraId="3BF451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26F259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2489</w:t>
      </w:r>
    </w:p>
    <w:p w14:paraId="3A6BAF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0355A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29D2A8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118D88E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2492</w:t>
      </w:r>
    </w:p>
    <w:p w14:paraId="7DC9BD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2492</w:t>
      </w:r>
    </w:p>
    <w:p w14:paraId="3F80E1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4E65A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2492</w:t>
      </w:r>
    </w:p>
    <w:p w14:paraId="2D7DEE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532D1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2495</w:t>
      </w:r>
    </w:p>
    <w:p w14:paraId="0413EC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0B54BC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2495</w:t>
      </w:r>
    </w:p>
    <w:p w14:paraId="4CBFBB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27EA5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2498</w:t>
      </w:r>
    </w:p>
    <w:p w14:paraId="7F9526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7F55E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3B3BB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7D6BB81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2501</w:t>
      </w:r>
    </w:p>
    <w:p w14:paraId="288167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2501</w:t>
      </w:r>
    </w:p>
    <w:p w14:paraId="076D69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2501</w:t>
      </w:r>
    </w:p>
    <w:p w14:paraId="0B7739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2501</w:t>
      </w:r>
    </w:p>
    <w:p w14:paraId="77DE8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2504</w:t>
      </w:r>
    </w:p>
    <w:p w14:paraId="2FA9EE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2505</w:t>
      </w:r>
    </w:p>
    <w:p w14:paraId="2532F0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2505</w:t>
      </w:r>
    </w:p>
    <w:p w14:paraId="2E3D2ED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2505</w:t>
      </w:r>
    </w:p>
    <w:p w14:paraId="7C3B4B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2508</w:t>
      </w:r>
    </w:p>
    <w:p w14:paraId="09BBBE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2509</w:t>
      </w:r>
    </w:p>
    <w:p w14:paraId="027F10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2509</w:t>
      </w:r>
    </w:p>
    <w:p w14:paraId="5FAA76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298429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2509</w:t>
      </w:r>
    </w:p>
    <w:p w14:paraId="4E263D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2511</w:t>
      </w:r>
    </w:p>
    <w:p w14:paraId="2C0B35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Inter-frequency measurement accuracy with FR2 serving cell and FR2 TDD target cell</w:t>
      </w:r>
      <w:r>
        <w:rPr>
          <w:noProof/>
        </w:rPr>
        <w:tab/>
        <w:t>2511</w:t>
      </w:r>
    </w:p>
    <w:p w14:paraId="450F56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2511</w:t>
      </w:r>
    </w:p>
    <w:p w14:paraId="7867C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2511</w:t>
      </w:r>
    </w:p>
    <w:p w14:paraId="3FD9B4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2513</w:t>
      </w:r>
    </w:p>
    <w:p w14:paraId="1DDEB03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2513</w:t>
      </w:r>
    </w:p>
    <w:p w14:paraId="031A3F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A.7.7.9</w:t>
      </w:r>
      <w:r w:rsidRPr="00D20686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2513</w:t>
      </w:r>
    </w:p>
    <w:p w14:paraId="210FCE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A.7.7.9</w:t>
      </w:r>
      <w:r w:rsidRPr="00D20686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7663BC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Parameters</w:t>
      </w:r>
      <w:r>
        <w:rPr>
          <w:noProof/>
        </w:rPr>
        <w:tab/>
        <w:t>2513</w:t>
      </w:r>
    </w:p>
    <w:p w14:paraId="6B465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2516</w:t>
      </w:r>
    </w:p>
    <w:p w14:paraId="055843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2516</w:t>
      </w:r>
    </w:p>
    <w:p w14:paraId="262B99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Parameters</w:t>
      </w:r>
      <w:r>
        <w:rPr>
          <w:noProof/>
        </w:rPr>
        <w:tab/>
        <w:t>2516</w:t>
      </w:r>
    </w:p>
    <w:p w14:paraId="71A7F1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2518</w:t>
      </w:r>
    </w:p>
    <w:p w14:paraId="52E514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2518</w:t>
      </w:r>
    </w:p>
    <w:p w14:paraId="394E486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2518</w:t>
      </w:r>
    </w:p>
    <w:p w14:paraId="0B3BB1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2518</w:t>
      </w:r>
    </w:p>
    <w:p w14:paraId="0C216D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2521</w:t>
      </w:r>
    </w:p>
    <w:p w14:paraId="79625D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2521</w:t>
      </w:r>
    </w:p>
    <w:p w14:paraId="4D988B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2521</w:t>
      </w:r>
    </w:p>
    <w:p w14:paraId="7038D7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2524</w:t>
      </w:r>
    </w:p>
    <w:p w14:paraId="4FBE650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2524</w:t>
      </w:r>
    </w:p>
    <w:p w14:paraId="563656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A.7.7.11</w:t>
      </w:r>
      <w:r w:rsidRPr="00D20686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SA measurement accuracy </w:t>
      </w:r>
      <w:r w:rsidRPr="00D20686">
        <w:rPr>
          <w:rFonts w:eastAsia="SimSun"/>
          <w:noProof/>
          <w:snapToGrid w:val="0"/>
          <w:lang w:val="en-US"/>
        </w:rPr>
        <w:t>with PRS in FR2</w:t>
      </w:r>
      <w:r>
        <w:rPr>
          <w:noProof/>
        </w:rPr>
        <w:tab/>
        <w:t>2524</w:t>
      </w:r>
    </w:p>
    <w:p w14:paraId="7DB24B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2524</w:t>
      </w:r>
    </w:p>
    <w:p w14:paraId="3C0708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2524</w:t>
      </w:r>
    </w:p>
    <w:p w14:paraId="74EB52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2528</w:t>
      </w:r>
    </w:p>
    <w:p w14:paraId="02BDB23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2529</w:t>
      </w:r>
    </w:p>
    <w:p w14:paraId="426BB9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2529</w:t>
      </w:r>
    </w:p>
    <w:p w14:paraId="39A83C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2529</w:t>
      </w:r>
    </w:p>
    <w:p w14:paraId="0619DA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2529</w:t>
      </w:r>
    </w:p>
    <w:p w14:paraId="28F16A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5081434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2532</w:t>
      </w:r>
    </w:p>
    <w:p w14:paraId="09FE41E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2533</w:t>
      </w:r>
    </w:p>
    <w:p w14:paraId="7A33D9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2533</w:t>
      </w:r>
    </w:p>
    <w:p w14:paraId="323534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2533</w:t>
      </w:r>
    </w:p>
    <w:p w14:paraId="3E1E85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2533</w:t>
      </w:r>
    </w:p>
    <w:p w14:paraId="3400B8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2533</w:t>
      </w:r>
    </w:p>
    <w:p w14:paraId="1AAC76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653A0D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2539</w:t>
      </w:r>
    </w:p>
    <w:p w14:paraId="7F31DC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2539</w:t>
      </w:r>
    </w:p>
    <w:p w14:paraId="36E9D9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2544</w:t>
      </w:r>
    </w:p>
    <w:p w14:paraId="44392D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E-UTRA – NR Inter-RAT Early Measruement Reporting</w:t>
      </w:r>
      <w:r>
        <w:rPr>
          <w:noProof/>
        </w:rPr>
        <w:tab/>
        <w:t>2545</w:t>
      </w:r>
    </w:p>
    <w:p w14:paraId="6088F1E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2545</w:t>
      </w:r>
    </w:p>
    <w:p w14:paraId="00B5BB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2545</w:t>
      </w:r>
    </w:p>
    <w:p w14:paraId="56D8DD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8B14D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 xml:space="preserve">E-UTRA – NR Early </w:t>
      </w:r>
      <w:r>
        <w:rPr>
          <w:noProof/>
        </w:rPr>
        <w:t>Measurement</w:t>
      </w:r>
      <w:r w:rsidRPr="00D20686">
        <w:rPr>
          <w:rFonts w:eastAsia="SimSun"/>
          <w:noProof/>
        </w:rPr>
        <w:t xml:space="preserve"> Reporting for NR in FR2</w:t>
      </w:r>
      <w:r>
        <w:rPr>
          <w:noProof/>
        </w:rPr>
        <w:tab/>
        <w:t>2550</w:t>
      </w:r>
    </w:p>
    <w:p w14:paraId="24E67C6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2550</w:t>
      </w:r>
    </w:p>
    <w:p w14:paraId="393EBB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6A9402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2554</w:t>
      </w:r>
    </w:p>
    <w:p w14:paraId="160F06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2554</w:t>
      </w:r>
    </w:p>
    <w:p w14:paraId="596C45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FI"/>
        </w:rPr>
        <w:t xml:space="preserve">E-UTRAN - </w:t>
      </w:r>
      <w:r w:rsidRPr="00D20686">
        <w:rPr>
          <w:rFonts w:cs="v4.2.0"/>
          <w:noProof/>
          <w:lang w:val="sv-FI"/>
        </w:rPr>
        <w:t xml:space="preserve">NR </w:t>
      </w:r>
      <w:r w:rsidRPr="00D20686">
        <w:rPr>
          <w:noProof/>
          <w:lang w:val="sv-FI"/>
        </w:rPr>
        <w:t>handover in FR1</w:t>
      </w:r>
      <w:r>
        <w:rPr>
          <w:noProof/>
        </w:rPr>
        <w:tab/>
        <w:t>2554</w:t>
      </w:r>
    </w:p>
    <w:p w14:paraId="29B74F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2554</w:t>
      </w:r>
    </w:p>
    <w:p w14:paraId="785FCC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0E28FE9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2559</w:t>
      </w:r>
    </w:p>
    <w:p w14:paraId="55BBC6B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2559</w:t>
      </w:r>
    </w:p>
    <w:p w14:paraId="1FC233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2559</w:t>
      </w:r>
    </w:p>
    <w:p w14:paraId="785159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2559</w:t>
      </w:r>
    </w:p>
    <w:p w14:paraId="63F21F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5AA78B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2562</w:t>
      </w:r>
    </w:p>
    <w:p w14:paraId="68A0FA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2562</w:t>
      </w:r>
    </w:p>
    <w:p w14:paraId="02AF85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2563</w:t>
      </w:r>
    </w:p>
    <w:p w14:paraId="22B3F3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2563</w:t>
      </w:r>
    </w:p>
    <w:p w14:paraId="6C9EF4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2563</w:t>
      </w:r>
    </w:p>
    <w:p w14:paraId="290B18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2563</w:t>
      </w:r>
    </w:p>
    <w:p w14:paraId="29BC9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25508C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2568</w:t>
      </w:r>
    </w:p>
    <w:p w14:paraId="533E06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0D9E21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067EAB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2572</w:t>
      </w:r>
    </w:p>
    <w:p w14:paraId="448872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2572</w:t>
      </w:r>
    </w:p>
    <w:p w14:paraId="4193F1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639BAC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2576</w:t>
      </w:r>
    </w:p>
    <w:p w14:paraId="663EFC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196C37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678972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2580</w:t>
      </w:r>
    </w:p>
    <w:p w14:paraId="1F0209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2C374B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604D30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2583</w:t>
      </w:r>
    </w:p>
    <w:p w14:paraId="0C4BAA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DC76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7545E6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2586</w:t>
      </w:r>
    </w:p>
    <w:p w14:paraId="1598C8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215400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2E9993D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2589</w:t>
      </w:r>
    </w:p>
    <w:p w14:paraId="54C8EE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2589</w:t>
      </w:r>
    </w:p>
    <w:p w14:paraId="3B82DB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2591</w:t>
      </w:r>
    </w:p>
    <w:p w14:paraId="263742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D20686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2592</w:t>
      </w:r>
    </w:p>
    <w:p w14:paraId="30F692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E6BC4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7613B6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2597</w:t>
      </w:r>
    </w:p>
    <w:p w14:paraId="382FDB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2597</w:t>
      </w:r>
    </w:p>
    <w:p w14:paraId="1EFF8A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2597</w:t>
      </w:r>
    </w:p>
    <w:p w14:paraId="4C808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</w:t>
      </w:r>
      <w:r>
        <w:rPr>
          <w:noProof/>
        </w:rPr>
        <w:tab/>
        <w:t>2597</w:t>
      </w:r>
    </w:p>
    <w:p w14:paraId="7AAECF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Environment</w:t>
      </w:r>
      <w:r>
        <w:rPr>
          <w:noProof/>
        </w:rPr>
        <w:tab/>
        <w:t>2597</w:t>
      </w:r>
    </w:p>
    <w:p w14:paraId="1F4D2E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6F0889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2603</w:t>
      </w:r>
    </w:p>
    <w:p w14:paraId="35A2BF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2603</w:t>
      </w:r>
    </w:p>
    <w:p w14:paraId="3F8EC1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2608</w:t>
      </w:r>
    </w:p>
    <w:p w14:paraId="62A421E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4DB47E8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2608</w:t>
      </w:r>
    </w:p>
    <w:p w14:paraId="2067711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B6B3E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SS-RSRQ</w:t>
      </w:r>
      <w:r>
        <w:rPr>
          <w:noProof/>
        </w:rPr>
        <w:tab/>
        <w:t>2610</w:t>
      </w:r>
    </w:p>
    <w:p w14:paraId="1C4899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282638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5D54B60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15D893A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30A4FE0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44B13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SS-SINR</w:t>
      </w:r>
      <w:r>
        <w:rPr>
          <w:noProof/>
        </w:rPr>
        <w:tab/>
        <w:t>2617</w:t>
      </w:r>
    </w:p>
    <w:p w14:paraId="5D8EE5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4DFBDA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2621</w:t>
      </w:r>
    </w:p>
    <w:p w14:paraId="51EFB0D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2621</w:t>
      </w:r>
    </w:p>
    <w:p w14:paraId="73603D2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2621</w:t>
      </w:r>
    </w:p>
    <w:p w14:paraId="4E164C6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7E838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V2X Tests</w:t>
      </w:r>
      <w:r>
        <w:rPr>
          <w:noProof/>
        </w:rPr>
        <w:tab/>
        <w:t>2624</w:t>
      </w:r>
    </w:p>
    <w:p w14:paraId="3887D58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2624</w:t>
      </w:r>
    </w:p>
    <w:p w14:paraId="4E16E0C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2624</w:t>
      </w:r>
    </w:p>
    <w:p w14:paraId="5EB9F2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2624</w:t>
      </w:r>
    </w:p>
    <w:p w14:paraId="1E8AD2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EC9A5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28DF51E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2624</w:t>
      </w:r>
    </w:p>
    <w:p w14:paraId="1A55F7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6F0177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266361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2625</w:t>
      </w:r>
    </w:p>
    <w:p w14:paraId="4DB2460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4B355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58BF1C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2628</w:t>
      </w:r>
    </w:p>
    <w:p w14:paraId="36A586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2628</w:t>
      </w:r>
    </w:p>
    <w:p w14:paraId="0714AFE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3FAD5B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78AB9A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2632</w:t>
      </w:r>
    </w:p>
    <w:p w14:paraId="6A4330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EB34C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2F9D41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2634</w:t>
      </w:r>
    </w:p>
    <w:p w14:paraId="3EEE6E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2634</w:t>
      </w:r>
    </w:p>
    <w:p w14:paraId="5C099C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77C479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7645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2638</w:t>
      </w:r>
    </w:p>
    <w:p w14:paraId="70AFCC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34223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3B643D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L1 SL-RSRP Measurement</w:t>
      </w:r>
      <w:r>
        <w:rPr>
          <w:noProof/>
        </w:rPr>
        <w:tab/>
        <w:t>2641</w:t>
      </w:r>
    </w:p>
    <w:p w14:paraId="0FA867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2641</w:t>
      </w:r>
    </w:p>
    <w:p w14:paraId="4A934D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10098B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593378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2645</w:t>
      </w:r>
    </w:p>
    <w:p w14:paraId="26B2DA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366D1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127B34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2648</w:t>
      </w:r>
    </w:p>
    <w:p w14:paraId="1B9FEE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618C38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5B5F73B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Congestion Control Measurement</w:t>
      </w:r>
      <w:r>
        <w:rPr>
          <w:noProof/>
        </w:rPr>
        <w:tab/>
        <w:t>2655</w:t>
      </w:r>
    </w:p>
    <w:p w14:paraId="77E713A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76EB297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36A2B5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Interruption</w:t>
      </w:r>
      <w:r>
        <w:rPr>
          <w:noProof/>
        </w:rPr>
        <w:tab/>
        <w:t>2661</w:t>
      </w:r>
    </w:p>
    <w:p w14:paraId="1B080F6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2661</w:t>
      </w:r>
    </w:p>
    <w:p w14:paraId="1F42F8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674E73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2664</w:t>
      </w:r>
    </w:p>
    <w:p w14:paraId="47A0E9F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2664</w:t>
      </w:r>
    </w:p>
    <w:p w14:paraId="033C17E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2664</w:t>
      </w:r>
    </w:p>
    <w:p w14:paraId="336CA4D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2664</w:t>
      </w:r>
    </w:p>
    <w:p w14:paraId="69FDD7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2664</w:t>
      </w:r>
    </w:p>
    <w:p w14:paraId="4A35CE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2664</w:t>
      </w:r>
    </w:p>
    <w:p w14:paraId="0D4820B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2664</w:t>
      </w:r>
    </w:p>
    <w:p w14:paraId="231CDFD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5C3BACF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2667</w:t>
      </w:r>
    </w:p>
    <w:p w14:paraId="60E2552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2667</w:t>
      </w:r>
    </w:p>
    <w:p w14:paraId="65EA0E6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2668</w:t>
      </w:r>
    </w:p>
    <w:p w14:paraId="5F37D06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2668</w:t>
      </w:r>
    </w:p>
    <w:p w14:paraId="7B42B55D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2668</w:t>
      </w:r>
    </w:p>
    <w:p w14:paraId="4934A8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2669</w:t>
      </w:r>
    </w:p>
    <w:p w14:paraId="0434BA2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75D5D8A2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7E4ABB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2672</w:t>
      </w:r>
    </w:p>
    <w:p w14:paraId="0A9CAF34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2673</w:t>
      </w:r>
    </w:p>
    <w:p w14:paraId="37FA0CF2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2673</w:t>
      </w:r>
    </w:p>
    <w:p w14:paraId="0ECF7C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2673</w:t>
      </w:r>
    </w:p>
    <w:p w14:paraId="48E62E2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4184867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1427ABA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2677</w:t>
      </w:r>
    </w:p>
    <w:p w14:paraId="50F1A58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2677</w:t>
      </w:r>
    </w:p>
    <w:p w14:paraId="6168D150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2678</w:t>
      </w:r>
    </w:p>
    <w:p w14:paraId="0D32C1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2678</w:t>
      </w:r>
    </w:p>
    <w:p w14:paraId="6F3C0A7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2678</w:t>
      </w:r>
    </w:p>
    <w:p w14:paraId="6D6A7F8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9AB211B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2682</w:t>
      </w:r>
    </w:p>
    <w:p w14:paraId="2521D22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2683</w:t>
      </w:r>
    </w:p>
    <w:p w14:paraId="1D88686E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2683</w:t>
      </w:r>
    </w:p>
    <w:p w14:paraId="151B0F4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2684</w:t>
      </w:r>
    </w:p>
    <w:p w14:paraId="4A256C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2684</w:t>
      </w:r>
    </w:p>
    <w:p w14:paraId="18B60D0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2688</w:t>
      </w:r>
    </w:p>
    <w:p w14:paraId="1B1F314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2691</w:t>
      </w:r>
    </w:p>
    <w:p w14:paraId="16B1E8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2691</w:t>
      </w:r>
    </w:p>
    <w:p w14:paraId="423063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2691</w:t>
      </w:r>
    </w:p>
    <w:p w14:paraId="5576E3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2692</w:t>
      </w:r>
    </w:p>
    <w:p w14:paraId="4CFAD7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2692</w:t>
      </w:r>
    </w:p>
    <w:p w14:paraId="4E1C55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300BA5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2697</w:t>
      </w:r>
    </w:p>
    <w:p w14:paraId="49DAA7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2697</w:t>
      </w:r>
    </w:p>
    <w:p w14:paraId="646169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081679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2703</w:t>
      </w:r>
    </w:p>
    <w:p w14:paraId="61329E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6E0A37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18F5E5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2703</w:t>
      </w:r>
    </w:p>
    <w:p w14:paraId="2C6489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27EC30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2B10E6A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2704</w:t>
      </w:r>
    </w:p>
    <w:p w14:paraId="426D47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2704</w:t>
      </w:r>
    </w:p>
    <w:p w14:paraId="7555E6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2708</w:t>
      </w:r>
    </w:p>
    <w:p w14:paraId="7B79F6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0E41A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2709</w:t>
      </w:r>
    </w:p>
    <w:p w14:paraId="19CF96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2709</w:t>
      </w:r>
    </w:p>
    <w:p w14:paraId="4BD3BE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1550EC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5C8C14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2710</w:t>
      </w:r>
    </w:p>
    <w:p w14:paraId="04F0D9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2710</w:t>
      </w:r>
    </w:p>
    <w:p w14:paraId="26C580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2710</w:t>
      </w:r>
    </w:p>
    <w:p w14:paraId="01E847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471CE9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2715</w:t>
      </w:r>
    </w:p>
    <w:p w14:paraId="3B3F64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2715</w:t>
      </w:r>
    </w:p>
    <w:p w14:paraId="09F040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2721</w:t>
      </w:r>
    </w:p>
    <w:p w14:paraId="60FA1A4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2721</w:t>
      </w:r>
    </w:p>
    <w:p w14:paraId="75CFE7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2721</w:t>
      </w:r>
    </w:p>
    <w:p w14:paraId="43F0BF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2721</w:t>
      </w:r>
    </w:p>
    <w:p w14:paraId="05F79B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2726</w:t>
      </w:r>
    </w:p>
    <w:p w14:paraId="071698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2727</w:t>
      </w:r>
    </w:p>
    <w:p w14:paraId="08DBEC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2727</w:t>
      </w:r>
    </w:p>
    <w:p w14:paraId="7807F4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2730</w:t>
      </w:r>
    </w:p>
    <w:p w14:paraId="644ABC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2734</w:t>
      </w:r>
    </w:p>
    <w:p w14:paraId="2237D7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2738</w:t>
      </w:r>
    </w:p>
    <w:p w14:paraId="5347F4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2738</w:t>
      </w:r>
    </w:p>
    <w:p w14:paraId="0A837F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71B296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6B4091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2744</w:t>
      </w:r>
    </w:p>
    <w:p w14:paraId="271EDD5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2744</w:t>
      </w:r>
    </w:p>
    <w:p w14:paraId="661D6F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2744</w:t>
      </w:r>
    </w:p>
    <w:p w14:paraId="125BA8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2744</w:t>
      </w:r>
    </w:p>
    <w:p w14:paraId="615AE7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776EEB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2744</w:t>
      </w:r>
    </w:p>
    <w:p w14:paraId="7553C9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2748</w:t>
      </w:r>
    </w:p>
    <w:p w14:paraId="2A6142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2748</w:t>
      </w:r>
    </w:p>
    <w:p w14:paraId="702E5A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2748</w:t>
      </w:r>
    </w:p>
    <w:p w14:paraId="3D5AC7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2748</w:t>
      </w:r>
    </w:p>
    <w:p w14:paraId="5EB727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36103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2749</w:t>
      </w:r>
    </w:p>
    <w:p w14:paraId="2BD0E6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081C07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36472D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63964A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7B2AB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3C587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29EFE1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72B152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7B53D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F081F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2754</w:t>
      </w:r>
    </w:p>
    <w:p w14:paraId="15BF58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68BA51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4EE2B9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2754</w:t>
      </w:r>
    </w:p>
    <w:p w14:paraId="6AF796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2754</w:t>
      </w:r>
    </w:p>
    <w:p w14:paraId="374EC3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63A615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2759</w:t>
      </w:r>
    </w:p>
    <w:p w14:paraId="75840A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6587D6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747C6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2764</w:t>
      </w:r>
    </w:p>
    <w:p w14:paraId="07A60B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082410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6A8EB9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2769</w:t>
      </w:r>
    </w:p>
    <w:p w14:paraId="006725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100DBC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7A0B44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2774</w:t>
      </w:r>
    </w:p>
    <w:p w14:paraId="1D5AAD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3AB9AC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002794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2780</w:t>
      </w:r>
    </w:p>
    <w:p w14:paraId="096D9D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2780</w:t>
      </w:r>
    </w:p>
    <w:p w14:paraId="4D4504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BC2EB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2787</w:t>
      </w:r>
    </w:p>
    <w:p w14:paraId="2FE019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434188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442BB7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2792</w:t>
      </w:r>
    </w:p>
    <w:p w14:paraId="5C18C1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3CB81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7CB502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2799</w:t>
      </w:r>
    </w:p>
    <w:p w14:paraId="4730E1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2799</w:t>
      </w:r>
    </w:p>
    <w:p w14:paraId="393492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30F60E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2799</w:t>
      </w:r>
    </w:p>
    <w:p w14:paraId="6A9734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45C0DB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2802</w:t>
      </w:r>
    </w:p>
    <w:p w14:paraId="12A836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A2DE6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2802</w:t>
      </w:r>
    </w:p>
    <w:p w14:paraId="2E006B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611DC6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2805</w:t>
      </w:r>
    </w:p>
    <w:p w14:paraId="4E435C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09331A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2805</w:t>
      </w:r>
    </w:p>
    <w:p w14:paraId="089D2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1055A0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2809</w:t>
      </w:r>
    </w:p>
    <w:p w14:paraId="400B89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15A01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AB37D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2812</w:t>
      </w:r>
    </w:p>
    <w:p w14:paraId="12E9D01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2813</w:t>
      </w:r>
    </w:p>
    <w:p w14:paraId="2EE18F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2813</w:t>
      </w:r>
    </w:p>
    <w:p w14:paraId="1E5385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05476C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200D3E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2818</w:t>
      </w:r>
    </w:p>
    <w:p w14:paraId="371FE9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5E52BB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26E19B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2824</w:t>
      </w:r>
    </w:p>
    <w:p w14:paraId="380C1F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441833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6F7B4C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2829</w:t>
      </w:r>
    </w:p>
    <w:p w14:paraId="68261C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190F50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7B9CA5A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2835</w:t>
      </w:r>
    </w:p>
    <w:p w14:paraId="438B49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2835</w:t>
      </w:r>
    </w:p>
    <w:p w14:paraId="5181A5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2835</w:t>
      </w:r>
    </w:p>
    <w:p w14:paraId="75B11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25781B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2835</w:t>
      </w:r>
    </w:p>
    <w:p w14:paraId="0BD6D4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2838</w:t>
      </w:r>
    </w:p>
    <w:p w14:paraId="4BA46F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2838</w:t>
      </w:r>
    </w:p>
    <w:p w14:paraId="7E64B1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77FF2B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2838</w:t>
      </w:r>
    </w:p>
    <w:p w14:paraId="133003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340608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SS-RSRQ</w:t>
      </w:r>
      <w:r>
        <w:rPr>
          <w:noProof/>
        </w:rPr>
        <w:tab/>
        <w:t>2842</w:t>
      </w:r>
    </w:p>
    <w:p w14:paraId="667E18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2842</w:t>
      </w:r>
    </w:p>
    <w:p w14:paraId="0E7593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2842</w:t>
      </w:r>
    </w:p>
    <w:p w14:paraId="4FB930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2842</w:t>
      </w:r>
    </w:p>
    <w:p w14:paraId="0E8AA3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779CC2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2845</w:t>
      </w:r>
    </w:p>
    <w:p w14:paraId="53D2C7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2845</w:t>
      </w:r>
    </w:p>
    <w:p w14:paraId="584293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2845</w:t>
      </w:r>
    </w:p>
    <w:p w14:paraId="0D32F7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77524B8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SS-SINR</w:t>
      </w:r>
      <w:r>
        <w:rPr>
          <w:noProof/>
        </w:rPr>
        <w:tab/>
        <w:t>2848</w:t>
      </w:r>
    </w:p>
    <w:p w14:paraId="2B285F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PSCC</w:t>
      </w:r>
      <w:r>
        <w:rPr>
          <w:noProof/>
        </w:rPr>
        <w:tab/>
        <w:t>2848</w:t>
      </w:r>
    </w:p>
    <w:p w14:paraId="46EFE2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2848</w:t>
      </w:r>
    </w:p>
    <w:p w14:paraId="7BCBC7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2848</w:t>
      </w:r>
    </w:p>
    <w:p w14:paraId="53B813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2851</w:t>
      </w:r>
    </w:p>
    <w:p w14:paraId="57BF1C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2851</w:t>
      </w:r>
    </w:p>
    <w:p w14:paraId="59AFB1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444B21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2851</w:t>
      </w:r>
    </w:p>
    <w:p w14:paraId="115404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2855</w:t>
      </w:r>
    </w:p>
    <w:p w14:paraId="5F3320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2855</w:t>
      </w:r>
    </w:p>
    <w:p w14:paraId="477788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4FADD9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5B8239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2858</w:t>
      </w:r>
    </w:p>
    <w:p w14:paraId="2DE0BDF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2858</w:t>
      </w:r>
    </w:p>
    <w:p w14:paraId="21E4AA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2858</w:t>
      </w:r>
    </w:p>
    <w:p w14:paraId="5C720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2858</w:t>
      </w:r>
    </w:p>
    <w:p w14:paraId="1CD6F4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2859</w:t>
      </w:r>
    </w:p>
    <w:p w14:paraId="7D7E9D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7D7F92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2861</w:t>
      </w:r>
    </w:p>
    <w:p w14:paraId="221F78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D20686">
        <w:rPr>
          <w:noProof/>
          <w:snapToGrid w:val="0"/>
        </w:rPr>
        <w:t>on PSCC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2861</w:t>
      </w:r>
    </w:p>
    <w:p w14:paraId="2C51D6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5AAD0D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3BE2C4E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5A83A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D20686">
        <w:rPr>
          <w:noProof/>
          <w:snapToGrid w:val="0"/>
        </w:rPr>
        <w:t>on 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2864</w:t>
      </w:r>
    </w:p>
    <w:p w14:paraId="21E626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54E48F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775204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208FC5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D20686">
        <w:rPr>
          <w:noProof/>
          <w:snapToGrid w:val="0"/>
        </w:rPr>
        <w:t>a carrier with CCA</w:t>
      </w:r>
      <w:r>
        <w:rPr>
          <w:noProof/>
        </w:rPr>
        <w:tab/>
        <w:t>2867</w:t>
      </w:r>
    </w:p>
    <w:p w14:paraId="468593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0D7C45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2867</w:t>
      </w:r>
    </w:p>
    <w:p w14:paraId="73802F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179FB8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2871</w:t>
      </w:r>
    </w:p>
    <w:p w14:paraId="6566B1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D20686">
        <w:rPr>
          <w:noProof/>
          <w:snapToGrid w:val="0"/>
        </w:rPr>
        <w:t>on PSCC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2871</w:t>
      </w:r>
    </w:p>
    <w:p w14:paraId="2FC5EF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7747B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2871</w:t>
      </w:r>
    </w:p>
    <w:p w14:paraId="2AA9C0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4D3FAFA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D20686">
        <w:rPr>
          <w:noProof/>
          <w:snapToGrid w:val="0"/>
        </w:rPr>
        <w:t>on 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1F42AA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B8B55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0B5696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13C6115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D20686">
        <w:rPr>
          <w:noProof/>
          <w:snapToGrid w:val="0"/>
        </w:rPr>
        <w:t>a carrier with CCA</w:t>
      </w:r>
      <w:r>
        <w:rPr>
          <w:noProof/>
        </w:rPr>
        <w:tab/>
        <w:t>2878</w:t>
      </w:r>
    </w:p>
    <w:p w14:paraId="3094E4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5B1168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45F4A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2882</w:t>
      </w:r>
    </w:p>
    <w:p w14:paraId="54CB8BDC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2882</w:t>
      </w:r>
    </w:p>
    <w:p w14:paraId="1FC1476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2883</w:t>
      </w:r>
    </w:p>
    <w:p w14:paraId="54DCCAA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2883</w:t>
      </w:r>
    </w:p>
    <w:p w14:paraId="355838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2883</w:t>
      </w:r>
    </w:p>
    <w:p w14:paraId="1481FE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59FC89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2883</w:t>
      </w:r>
    </w:p>
    <w:p w14:paraId="483E42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177F87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2886</w:t>
      </w:r>
    </w:p>
    <w:p w14:paraId="12908B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E31E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6AC4B4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174C0E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2890</w:t>
      </w:r>
    </w:p>
    <w:p w14:paraId="5BC3D3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2890</w:t>
      </w:r>
    </w:p>
    <w:p w14:paraId="02A419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6C6CAD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43C0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624369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2898</w:t>
      </w:r>
    </w:p>
    <w:p w14:paraId="4F2092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2898</w:t>
      </w:r>
    </w:p>
    <w:p w14:paraId="2FAD70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2BBC4C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71D8E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2903</w:t>
      </w:r>
    </w:p>
    <w:p w14:paraId="2A3966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2904</w:t>
      </w:r>
    </w:p>
    <w:p w14:paraId="7730F2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2904</w:t>
      </w:r>
    </w:p>
    <w:p w14:paraId="2BD0CC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04305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2904</w:t>
      </w:r>
    </w:p>
    <w:p w14:paraId="4D3DAC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2907</w:t>
      </w:r>
    </w:p>
    <w:p w14:paraId="520F6D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2908</w:t>
      </w:r>
    </w:p>
    <w:p w14:paraId="34D9B7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1F5C76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2910</w:t>
      </w:r>
    </w:p>
    <w:p w14:paraId="392AAA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2911</w:t>
      </w:r>
    </w:p>
    <w:p w14:paraId="34D98E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2911</w:t>
      </w:r>
    </w:p>
    <w:p w14:paraId="19365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2911</w:t>
      </w:r>
    </w:p>
    <w:p w14:paraId="54EFF4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2911</w:t>
      </w:r>
    </w:p>
    <w:p w14:paraId="14917B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2911</w:t>
      </w:r>
    </w:p>
    <w:p w14:paraId="2C3721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A.11.2.1.1.3 Test Requirements</w:t>
      </w:r>
      <w:r>
        <w:rPr>
          <w:noProof/>
        </w:rPr>
        <w:tab/>
        <w:t>2914</w:t>
      </w:r>
    </w:p>
    <w:p w14:paraId="5A18FF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2914</w:t>
      </w:r>
    </w:p>
    <w:p w14:paraId="0C195F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447600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2914</w:t>
      </w:r>
    </w:p>
    <w:p w14:paraId="7E00C8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7F1943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2917</w:t>
      </w:r>
    </w:p>
    <w:p w14:paraId="074DAC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49E4A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2917</w:t>
      </w:r>
    </w:p>
    <w:p w14:paraId="651964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A.11.2.1.3.3 Test Requirements</w:t>
      </w:r>
      <w:r>
        <w:rPr>
          <w:noProof/>
        </w:rPr>
        <w:tab/>
        <w:t>2920</w:t>
      </w:r>
    </w:p>
    <w:p w14:paraId="1A2E2E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2920</w:t>
      </w:r>
    </w:p>
    <w:p w14:paraId="78AE04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2920</w:t>
      </w:r>
    </w:p>
    <w:p w14:paraId="46F0B8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2920</w:t>
      </w:r>
    </w:p>
    <w:p w14:paraId="1BD8C6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A.11.2.1.4.3 Test Requirements</w:t>
      </w:r>
      <w:r>
        <w:rPr>
          <w:noProof/>
        </w:rPr>
        <w:tab/>
        <w:t>2924</w:t>
      </w:r>
    </w:p>
    <w:p w14:paraId="66352B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2925</w:t>
      </w:r>
    </w:p>
    <w:p w14:paraId="20C2E2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F66FE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5D42AA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A.11.2.1.5.3 Test Requirements</w:t>
      </w:r>
      <w:r>
        <w:rPr>
          <w:noProof/>
        </w:rPr>
        <w:tab/>
        <w:t>2928</w:t>
      </w:r>
    </w:p>
    <w:p w14:paraId="6192AA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2929</w:t>
      </w:r>
    </w:p>
    <w:p w14:paraId="52B3AD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2929</w:t>
      </w:r>
    </w:p>
    <w:p w14:paraId="520EF1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2929</w:t>
      </w:r>
    </w:p>
    <w:p w14:paraId="22575D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A.11.2.1.6.3 Test Requirements</w:t>
      </w:r>
      <w:r>
        <w:rPr>
          <w:noProof/>
        </w:rPr>
        <w:tab/>
        <w:t>2932</w:t>
      </w:r>
    </w:p>
    <w:p w14:paraId="0CAA55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en-US"/>
        </w:rPr>
        <w:t xml:space="preserve"> SA NR FR1 carrier under CCA </w:t>
      </w:r>
      <w:r w:rsidRPr="00D20686">
        <w:rPr>
          <w:noProof/>
          <w:lang w:val="en-US"/>
        </w:rPr>
        <w:t>- E-UTRAN handover with known target cell</w:t>
      </w:r>
      <w:r>
        <w:rPr>
          <w:noProof/>
        </w:rPr>
        <w:tab/>
        <w:t>2933</w:t>
      </w:r>
    </w:p>
    <w:p w14:paraId="7D959E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2933</w:t>
      </w:r>
    </w:p>
    <w:p w14:paraId="6FEC2A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2939</w:t>
      </w:r>
    </w:p>
    <w:p w14:paraId="521D7A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2939</w:t>
      </w:r>
    </w:p>
    <w:p w14:paraId="4FF4EC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022623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22E4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2944</w:t>
      </w:r>
    </w:p>
    <w:p w14:paraId="3193C1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2944</w:t>
      </w:r>
    </w:p>
    <w:p w14:paraId="0C7184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</w:t>
      </w:r>
      <w:r>
        <w:rPr>
          <w:noProof/>
        </w:rPr>
        <w:t>frequency</w:t>
      </w:r>
      <w:r w:rsidRPr="00D20686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2944</w:t>
      </w:r>
    </w:p>
    <w:p w14:paraId="79E9A0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2947</w:t>
      </w:r>
    </w:p>
    <w:p w14:paraId="12B5F2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2951</w:t>
      </w:r>
    </w:p>
    <w:p w14:paraId="692918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D20686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2954</w:t>
      </w:r>
    </w:p>
    <w:p w14:paraId="68AA1B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2959</w:t>
      </w:r>
    </w:p>
    <w:p w14:paraId="60EB67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2959</w:t>
      </w:r>
    </w:p>
    <w:p w14:paraId="41F96A8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1878951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64FC30E0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2962</w:t>
      </w:r>
    </w:p>
    <w:p w14:paraId="39EBF0F2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2962</w:t>
      </w:r>
    </w:p>
    <w:p w14:paraId="2B87392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2963</w:t>
      </w:r>
    </w:p>
    <w:p w14:paraId="7DA83A5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2963</w:t>
      </w:r>
    </w:p>
    <w:p w14:paraId="39D3567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2963</w:t>
      </w:r>
    </w:p>
    <w:p w14:paraId="7BA960C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2964</w:t>
      </w:r>
    </w:p>
    <w:p w14:paraId="2BF1D58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2964</w:t>
      </w:r>
    </w:p>
    <w:p w14:paraId="7799A1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2964</w:t>
      </w:r>
    </w:p>
    <w:p w14:paraId="5BCF65C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3E7FDE0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4A768E5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2967</w:t>
      </w:r>
    </w:p>
    <w:p w14:paraId="4140400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2968</w:t>
      </w:r>
    </w:p>
    <w:p w14:paraId="58E4455F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2968</w:t>
      </w:r>
    </w:p>
    <w:p w14:paraId="484633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2968</w:t>
      </w:r>
    </w:p>
    <w:p w14:paraId="4837E42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2338BA9C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525BB19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2972</w:t>
      </w:r>
    </w:p>
    <w:p w14:paraId="22B99DB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2972</w:t>
      </w:r>
    </w:p>
    <w:p w14:paraId="45E357FB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2973</w:t>
      </w:r>
    </w:p>
    <w:p w14:paraId="3DB319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2973</w:t>
      </w:r>
    </w:p>
    <w:p w14:paraId="1AE0F52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432AAADF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2977</w:t>
      </w:r>
    </w:p>
    <w:p w14:paraId="56E9F99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2977</w:t>
      </w:r>
    </w:p>
    <w:p w14:paraId="6918E1C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D20686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2978</w:t>
      </w:r>
    </w:p>
    <w:p w14:paraId="7A99A963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D20686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D2068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2978</w:t>
      </w:r>
    </w:p>
    <w:p w14:paraId="740439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2979</w:t>
      </w:r>
    </w:p>
    <w:p w14:paraId="6130B4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D20686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D20686">
        <w:rPr>
          <w:noProof/>
          <w:snapToGrid w:val="0"/>
        </w:rPr>
        <w:t>FR1 carrier under CCA</w:t>
      </w:r>
      <w:r>
        <w:rPr>
          <w:noProof/>
        </w:rPr>
        <w:tab/>
        <w:t>2979</w:t>
      </w:r>
    </w:p>
    <w:p w14:paraId="248702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2987</w:t>
      </w:r>
    </w:p>
    <w:p w14:paraId="6A7141F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2987</w:t>
      </w:r>
    </w:p>
    <w:p w14:paraId="15FC2D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2991</w:t>
      </w:r>
    </w:p>
    <w:p w14:paraId="067D48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2991</w:t>
      </w:r>
    </w:p>
    <w:p w14:paraId="0F61D7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378B81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2991</w:t>
      </w:r>
    </w:p>
    <w:p w14:paraId="7DE952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7B198BC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2995</w:t>
      </w:r>
    </w:p>
    <w:p w14:paraId="1E148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2995</w:t>
      </w:r>
    </w:p>
    <w:p w14:paraId="13E4F2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2995</w:t>
      </w:r>
    </w:p>
    <w:p w14:paraId="512684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2996</w:t>
      </w:r>
    </w:p>
    <w:p w14:paraId="4DBEF9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28922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3000</w:t>
      </w:r>
    </w:p>
    <w:p w14:paraId="5202F5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3000</w:t>
      </w:r>
    </w:p>
    <w:p w14:paraId="5693D5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3000</w:t>
      </w:r>
    </w:p>
    <w:p w14:paraId="0080EB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3006</w:t>
      </w:r>
    </w:p>
    <w:p w14:paraId="6CD8B5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3006</w:t>
      </w:r>
    </w:p>
    <w:p w14:paraId="50BB65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402C31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7A625C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3006</w:t>
      </w:r>
    </w:p>
    <w:p w14:paraId="2A8EC3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41FCF9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210386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3007</w:t>
      </w:r>
    </w:p>
    <w:p w14:paraId="1F58BEE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3007</w:t>
      </w:r>
    </w:p>
    <w:p w14:paraId="2AA03A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3011</w:t>
      </w:r>
    </w:p>
    <w:p w14:paraId="5FED21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2727A8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37779A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3013</w:t>
      </w:r>
    </w:p>
    <w:p w14:paraId="025FB7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3013</w:t>
      </w:r>
    </w:p>
    <w:p w14:paraId="2D09E4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3013</w:t>
      </w:r>
    </w:p>
    <w:p w14:paraId="6F9825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3ADD31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3019</w:t>
      </w:r>
    </w:p>
    <w:p w14:paraId="52BF07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3019</w:t>
      </w:r>
    </w:p>
    <w:p w14:paraId="058ED9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5438A32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3025</w:t>
      </w:r>
    </w:p>
    <w:p w14:paraId="1BD73C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3025</w:t>
      </w:r>
    </w:p>
    <w:p w14:paraId="2B36CD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3025</w:t>
      </w:r>
    </w:p>
    <w:p w14:paraId="706C5F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88ED5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3039</w:t>
      </w:r>
    </w:p>
    <w:p w14:paraId="6AA7DC9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3039</w:t>
      </w:r>
    </w:p>
    <w:p w14:paraId="44C71E3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3039</w:t>
      </w:r>
    </w:p>
    <w:p w14:paraId="25DE2F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3039</w:t>
      </w:r>
    </w:p>
    <w:p w14:paraId="57D596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38098D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3039</w:t>
      </w:r>
    </w:p>
    <w:p w14:paraId="618C12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55B5CD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3043</w:t>
      </w:r>
    </w:p>
    <w:p w14:paraId="3A9FE9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23DCC8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3043</w:t>
      </w:r>
    </w:p>
    <w:p w14:paraId="680BE1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2ACD41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3047</w:t>
      </w:r>
    </w:p>
    <w:p w14:paraId="1F64D7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7ABAEB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3047</w:t>
      </w:r>
    </w:p>
    <w:p w14:paraId="6FD8CF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6BA049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3047</w:t>
      </w:r>
    </w:p>
    <w:p w14:paraId="7F3F83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2AB41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3EF1AB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5859BD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3048</w:t>
      </w:r>
    </w:p>
    <w:p w14:paraId="05C6EC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3B7A3B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5B447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3048</w:t>
      </w:r>
    </w:p>
    <w:p w14:paraId="6CB736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4BB83E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7637C1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5417D4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3049</w:t>
      </w:r>
    </w:p>
    <w:p w14:paraId="3144E0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3A5462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3049</w:t>
      </w:r>
    </w:p>
    <w:p w14:paraId="525125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3049</w:t>
      </w:r>
    </w:p>
    <w:p w14:paraId="0E0541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3049</w:t>
      </w:r>
    </w:p>
    <w:p w14:paraId="7AA7DC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14B782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3049</w:t>
      </w:r>
    </w:p>
    <w:p w14:paraId="5F18E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3049</w:t>
      </w:r>
    </w:p>
    <w:p w14:paraId="585DD1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222BC4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042654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4D728F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3EF9C3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3050</w:t>
      </w:r>
    </w:p>
    <w:p w14:paraId="0EBF97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672744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686BDD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3050</w:t>
      </w:r>
    </w:p>
    <w:p w14:paraId="0D260B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078D58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54862F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3055</w:t>
      </w:r>
    </w:p>
    <w:p w14:paraId="3AD197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15B8A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3060</w:t>
      </w:r>
    </w:p>
    <w:p w14:paraId="673866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3060</w:t>
      </w:r>
    </w:p>
    <w:p w14:paraId="79B0E6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129628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25AAB2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3065</w:t>
      </w:r>
    </w:p>
    <w:p w14:paraId="208DC6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7A00B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94D4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3070</w:t>
      </w:r>
    </w:p>
    <w:p w14:paraId="744920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47BB3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8ABF3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3075</w:t>
      </w:r>
    </w:p>
    <w:p w14:paraId="47A23C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35E864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2F6344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3080</w:t>
      </w:r>
    </w:p>
    <w:p w14:paraId="0E3B8A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1D49B2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2F649B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3086</w:t>
      </w:r>
    </w:p>
    <w:p w14:paraId="41A122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5DA422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7CC73B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3092</w:t>
      </w:r>
    </w:p>
    <w:p w14:paraId="0237FA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3092</w:t>
      </w:r>
    </w:p>
    <w:p w14:paraId="3880F1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45AF7D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786D46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3096</w:t>
      </w:r>
    </w:p>
    <w:p w14:paraId="13348C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1F1C7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137B91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3101</w:t>
      </w:r>
    </w:p>
    <w:p w14:paraId="06835E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3101</w:t>
      </w:r>
    </w:p>
    <w:p w14:paraId="78D48C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0D3078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3101</w:t>
      </w:r>
    </w:p>
    <w:p w14:paraId="179E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26EF5CA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3103</w:t>
      </w:r>
    </w:p>
    <w:p w14:paraId="47C146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5CBCA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3104</w:t>
      </w:r>
    </w:p>
    <w:p w14:paraId="4D4687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25BD05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3106</w:t>
      </w:r>
    </w:p>
    <w:p w14:paraId="5F7FF0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4A4690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102004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376B1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3111</w:t>
      </w:r>
    </w:p>
    <w:p w14:paraId="225A64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00E082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3111</w:t>
      </w:r>
    </w:p>
    <w:p w14:paraId="3FEC94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7210EAF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3115</w:t>
      </w:r>
    </w:p>
    <w:p w14:paraId="0E1318E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3115</w:t>
      </w:r>
    </w:p>
    <w:p w14:paraId="0DAEB2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3115</w:t>
      </w:r>
    </w:p>
    <w:p w14:paraId="020D4E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39754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3115</w:t>
      </w:r>
    </w:p>
    <w:p w14:paraId="6F9428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21D62D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3117</w:t>
      </w:r>
    </w:p>
    <w:p w14:paraId="30A02C1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0BC90C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3AFA44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E271D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SS-RSRQ</w:t>
      </w:r>
      <w:r>
        <w:rPr>
          <w:noProof/>
        </w:rPr>
        <w:tab/>
        <w:t>3119</w:t>
      </w:r>
    </w:p>
    <w:p w14:paraId="2D9D78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3119</w:t>
      </w:r>
    </w:p>
    <w:p w14:paraId="0D220E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3119</w:t>
      </w:r>
    </w:p>
    <w:p w14:paraId="6E8F0A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3119</w:t>
      </w:r>
    </w:p>
    <w:p w14:paraId="00A18A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504250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3122</w:t>
      </w:r>
    </w:p>
    <w:p w14:paraId="1B22E3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3122</w:t>
      </w:r>
    </w:p>
    <w:p w14:paraId="248163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3122</w:t>
      </w:r>
    </w:p>
    <w:p w14:paraId="12D520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3125</w:t>
      </w:r>
    </w:p>
    <w:p w14:paraId="155311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3125</w:t>
      </w:r>
    </w:p>
    <w:p w14:paraId="2EC1B3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580D5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25DA5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2D9A5D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3128</w:t>
      </w:r>
    </w:p>
    <w:p w14:paraId="16068B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14311E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3128</w:t>
      </w:r>
    </w:p>
    <w:p w14:paraId="3B7AD6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3136</w:t>
      </w:r>
    </w:p>
    <w:p w14:paraId="728CD6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SS-SINR</w:t>
      </w:r>
      <w:r>
        <w:rPr>
          <w:noProof/>
        </w:rPr>
        <w:tab/>
        <w:t>3136</w:t>
      </w:r>
    </w:p>
    <w:p w14:paraId="200205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</w:t>
      </w:r>
      <w:r>
        <w:rPr>
          <w:noProof/>
        </w:rPr>
        <w:tab/>
        <w:t>3136</w:t>
      </w:r>
    </w:p>
    <w:p w14:paraId="088F13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73DBC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3136</w:t>
      </w:r>
    </w:p>
    <w:p w14:paraId="51BBAE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3139</w:t>
      </w:r>
    </w:p>
    <w:p w14:paraId="28128A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6A4A3C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3CF1888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19100C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17ABE4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3142</w:t>
      </w:r>
    </w:p>
    <w:p w14:paraId="386EE9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1FBEF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3142</w:t>
      </w:r>
    </w:p>
    <w:p w14:paraId="091FE3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3145</w:t>
      </w:r>
    </w:p>
    <w:p w14:paraId="2761FC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751E41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24C301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683066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3153</w:t>
      </w:r>
    </w:p>
    <w:p w14:paraId="23D0BF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3153</w:t>
      </w:r>
    </w:p>
    <w:p w14:paraId="1A4BDE2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3153</w:t>
      </w:r>
    </w:p>
    <w:p w14:paraId="6B969B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3153</w:t>
      </w:r>
    </w:p>
    <w:p w14:paraId="0BD901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1F29D0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3157</w:t>
      </w:r>
    </w:p>
    <w:p w14:paraId="221DAA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3157</w:t>
      </w:r>
    </w:p>
    <w:p w14:paraId="67175FA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PCC with CCA</w:t>
      </w:r>
      <w:r>
        <w:rPr>
          <w:noProof/>
        </w:rPr>
        <w:tab/>
        <w:t>3157</w:t>
      </w:r>
    </w:p>
    <w:p w14:paraId="06BEB1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5CB662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BFFE2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029555A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3160</w:t>
      </w:r>
    </w:p>
    <w:p w14:paraId="3604D2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721C71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3160</w:t>
      </w:r>
    </w:p>
    <w:p w14:paraId="484DE7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6FC93F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3163</w:t>
      </w:r>
    </w:p>
    <w:p w14:paraId="16924D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05B7D8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78EA18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47A913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Channel occupancy</w:t>
      </w:r>
      <w:r>
        <w:rPr>
          <w:noProof/>
        </w:rPr>
        <w:tab/>
        <w:t>3166</w:t>
      </w:r>
    </w:p>
    <w:p w14:paraId="3C4F5D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PCC with CCA</w:t>
      </w:r>
      <w:r>
        <w:rPr>
          <w:noProof/>
        </w:rPr>
        <w:tab/>
        <w:t>3166</w:t>
      </w:r>
    </w:p>
    <w:p w14:paraId="4BD093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1BB169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002213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365E95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3170</w:t>
      </w:r>
    </w:p>
    <w:p w14:paraId="6593D3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73209E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45612D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3C0E98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3173</w:t>
      </w:r>
    </w:p>
    <w:p w14:paraId="16F0A9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9ACF5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6B5140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72A14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 RSRP</w:t>
      </w:r>
      <w:r>
        <w:rPr>
          <w:noProof/>
        </w:rPr>
        <w:tab/>
        <w:t>3176</w:t>
      </w:r>
    </w:p>
    <w:p w14:paraId="146201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 RSRQ</w:t>
      </w:r>
      <w:r>
        <w:rPr>
          <w:noProof/>
        </w:rPr>
        <w:tab/>
        <w:t>3176</w:t>
      </w:r>
    </w:p>
    <w:p w14:paraId="0EE6BE5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 SINR</w:t>
      </w:r>
      <w:r>
        <w:rPr>
          <w:noProof/>
        </w:rPr>
        <w:tab/>
        <w:t>3176</w:t>
      </w:r>
    </w:p>
    <w:p w14:paraId="451FB79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3176</w:t>
      </w:r>
    </w:p>
    <w:p w14:paraId="6CD2DB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3176</w:t>
      </w:r>
    </w:p>
    <w:p w14:paraId="704E8B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3176</w:t>
      </w:r>
    </w:p>
    <w:p w14:paraId="1051FF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3176</w:t>
      </w:r>
    </w:p>
    <w:p w14:paraId="34B882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3176</w:t>
      </w:r>
    </w:p>
    <w:p w14:paraId="25723D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2AA337F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3183</w:t>
      </w:r>
    </w:p>
    <w:p w14:paraId="52A759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3183</w:t>
      </w:r>
    </w:p>
    <w:p w14:paraId="7916AC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E-UTRAN - </w:t>
      </w:r>
      <w:r w:rsidRPr="00D20686">
        <w:rPr>
          <w:rFonts w:cs="v4.2.0"/>
          <w:noProof/>
          <w:lang w:val="en-US"/>
        </w:rPr>
        <w:t xml:space="preserve">NR </w:t>
      </w:r>
      <w:r w:rsidRPr="00D20686">
        <w:rPr>
          <w:noProof/>
          <w:lang w:val="en-US"/>
        </w:rPr>
        <w:t>with CCA handover</w:t>
      </w:r>
      <w:r>
        <w:rPr>
          <w:noProof/>
        </w:rPr>
        <w:tab/>
        <w:t>3183</w:t>
      </w:r>
    </w:p>
    <w:p w14:paraId="75EA97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3CD72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BB818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20881E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20FAA20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3189</w:t>
      </w:r>
    </w:p>
    <w:p w14:paraId="4A25CB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3189</w:t>
      </w:r>
    </w:p>
    <w:p w14:paraId="26F4C8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3189</w:t>
      </w:r>
    </w:p>
    <w:p w14:paraId="17B4F3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3ECC6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7D7EF4B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3193</w:t>
      </w:r>
    </w:p>
    <w:p w14:paraId="0A7F24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3193</w:t>
      </w:r>
    </w:p>
    <w:p w14:paraId="4AB238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323493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618A7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3198</w:t>
      </w:r>
    </w:p>
    <w:p w14:paraId="1AD51D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7CDFCD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30D445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3203</w:t>
      </w:r>
    </w:p>
    <w:p w14:paraId="5A8054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3203</w:t>
      </w:r>
    </w:p>
    <w:p w14:paraId="0834E8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70DA2B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3208</w:t>
      </w:r>
    </w:p>
    <w:p w14:paraId="7CB4DA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412172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B2F36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 measurement reporting</w:t>
      </w:r>
      <w:r>
        <w:rPr>
          <w:noProof/>
        </w:rPr>
        <w:tab/>
        <w:t>3213</w:t>
      </w:r>
    </w:p>
    <w:p w14:paraId="1D4BDA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01F9B6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63CD2F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3216</w:t>
      </w:r>
    </w:p>
    <w:p w14:paraId="519624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3216</w:t>
      </w:r>
    </w:p>
    <w:p w14:paraId="07F25C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77C7B0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42CEAD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0DE40D0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3220</w:t>
      </w:r>
    </w:p>
    <w:p w14:paraId="00D592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en-US"/>
        </w:rPr>
        <w:t>NR SFTD</w:t>
      </w:r>
      <w:r>
        <w:rPr>
          <w:noProof/>
        </w:rPr>
        <w:tab/>
        <w:t>3220</w:t>
      </w:r>
    </w:p>
    <w:p w14:paraId="1C743F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SS-RSRP</w:t>
      </w:r>
      <w:r>
        <w:rPr>
          <w:noProof/>
        </w:rPr>
        <w:tab/>
        <w:t>3227</w:t>
      </w:r>
    </w:p>
    <w:p w14:paraId="32C1C5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SS-RSRQ</w:t>
      </w:r>
      <w:r>
        <w:rPr>
          <w:noProof/>
        </w:rPr>
        <w:tab/>
        <w:t>3227</w:t>
      </w:r>
    </w:p>
    <w:p w14:paraId="4EBD77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SS-SINR</w:t>
      </w:r>
      <w:r>
        <w:rPr>
          <w:noProof/>
        </w:rPr>
        <w:tab/>
        <w:t>3227</w:t>
      </w:r>
    </w:p>
    <w:p w14:paraId="55931C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RSSI</w:t>
      </w:r>
      <w:r>
        <w:rPr>
          <w:noProof/>
        </w:rPr>
        <w:tab/>
        <w:t>3227</w:t>
      </w:r>
    </w:p>
    <w:p w14:paraId="07B7A1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channel occupancy</w:t>
      </w:r>
      <w:r>
        <w:rPr>
          <w:noProof/>
        </w:rPr>
        <w:tab/>
        <w:t>3227</w:t>
      </w:r>
    </w:p>
    <w:p w14:paraId="2AC5162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3227</w:t>
      </w:r>
    </w:p>
    <w:p w14:paraId="65EF69A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2CB4E7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332ED11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26190D3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3227</w:t>
      </w:r>
    </w:p>
    <w:p w14:paraId="2A1DD6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55C7F5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3227</w:t>
      </w:r>
    </w:p>
    <w:p w14:paraId="732A07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3232</w:t>
      </w:r>
    </w:p>
    <w:p w14:paraId="2E6AF4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583D41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410A53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3233</w:t>
      </w:r>
    </w:p>
    <w:p w14:paraId="442352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1A2B94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4FD32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3234</w:t>
      </w:r>
    </w:p>
    <w:p w14:paraId="509568A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3234</w:t>
      </w:r>
    </w:p>
    <w:p w14:paraId="0EDBDD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3234</w:t>
      </w:r>
    </w:p>
    <w:p w14:paraId="23D133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3234</w:t>
      </w:r>
    </w:p>
    <w:p w14:paraId="2BA2B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C07B1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6E1FFB9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5C03AE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3239</w:t>
      </w:r>
    </w:p>
    <w:p w14:paraId="14527A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3B3EAA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3239</w:t>
      </w:r>
    </w:p>
    <w:p w14:paraId="6E0E6D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3244</w:t>
      </w:r>
    </w:p>
    <w:p w14:paraId="3A8975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3244</w:t>
      </w:r>
    </w:p>
    <w:p w14:paraId="465FF8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AC40A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7DDEC9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66D82B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3249</w:t>
      </w:r>
    </w:p>
    <w:p w14:paraId="0E1030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1E0FBF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5D272A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429066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38C6C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3CD437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3254</w:t>
      </w:r>
    </w:p>
    <w:p w14:paraId="347287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28D22F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228480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3254</w:t>
      </w:r>
    </w:p>
    <w:p w14:paraId="505097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3EC61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51B826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3259</w:t>
      </w:r>
    </w:p>
    <w:p w14:paraId="20AE98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51862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739920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3266</w:t>
      </w:r>
    </w:p>
    <w:p w14:paraId="548C43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24053B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77B9D6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3271</w:t>
      </w:r>
    </w:p>
    <w:p w14:paraId="2F6C7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6EE83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5DF602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3278</w:t>
      </w:r>
    </w:p>
    <w:p w14:paraId="41CB3F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3278</w:t>
      </w:r>
    </w:p>
    <w:p w14:paraId="2D48FD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64344F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3278</w:t>
      </w:r>
    </w:p>
    <w:p w14:paraId="45E691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39693C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3283</w:t>
      </w:r>
    </w:p>
    <w:p w14:paraId="1537B3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14EDB4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3283</w:t>
      </w:r>
    </w:p>
    <w:p w14:paraId="7E2DAB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3910ABE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3287</w:t>
      </w:r>
    </w:p>
    <w:p w14:paraId="4FA02A3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3287</w:t>
      </w:r>
    </w:p>
    <w:p w14:paraId="4E8063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3287</w:t>
      </w:r>
    </w:p>
    <w:p w14:paraId="2E7B2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46A14C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3287</w:t>
      </w:r>
    </w:p>
    <w:p w14:paraId="34FE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12CF56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SS-RSRQ</w:t>
      </w:r>
      <w:r>
        <w:rPr>
          <w:noProof/>
        </w:rPr>
        <w:tab/>
        <w:t>3289</w:t>
      </w:r>
    </w:p>
    <w:p w14:paraId="373591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3289</w:t>
      </w:r>
    </w:p>
    <w:p w14:paraId="1D0EC1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5A34D6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3289</w:t>
      </w:r>
    </w:p>
    <w:p w14:paraId="381809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3297</w:t>
      </w:r>
    </w:p>
    <w:p w14:paraId="0D1E827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SS-SINR</w:t>
      </w:r>
      <w:r>
        <w:rPr>
          <w:noProof/>
        </w:rPr>
        <w:tab/>
        <w:t>3297</w:t>
      </w:r>
    </w:p>
    <w:p w14:paraId="668103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3297</w:t>
      </w:r>
    </w:p>
    <w:p w14:paraId="7E7AA1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3297</w:t>
      </w:r>
    </w:p>
    <w:p w14:paraId="41897B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3297</w:t>
      </w:r>
    </w:p>
    <w:p w14:paraId="5252E6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3304</w:t>
      </w:r>
    </w:p>
    <w:p w14:paraId="5153BF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3304</w:t>
      </w:r>
    </w:p>
    <w:p w14:paraId="14E0DC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3304</w:t>
      </w:r>
    </w:p>
    <w:p w14:paraId="117612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79A41F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3305</w:t>
      </w:r>
    </w:p>
    <w:p w14:paraId="2858E1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74D9F0A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3309</w:t>
      </w:r>
    </w:p>
    <w:p w14:paraId="67F1DE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3309</w:t>
      </w:r>
    </w:p>
    <w:p w14:paraId="450412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4847D2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0674DB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4C24A0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3313</w:t>
      </w:r>
    </w:p>
    <w:p w14:paraId="3427A2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FA2A4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4D93A8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34A8D7B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3317</w:t>
      </w:r>
    </w:p>
    <w:p w14:paraId="4C6949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3317</w:t>
      </w:r>
    </w:p>
    <w:p w14:paraId="7E30A7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BA787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3317</w:t>
      </w:r>
    </w:p>
    <w:p w14:paraId="550B76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3C6F6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3321</w:t>
      </w:r>
    </w:p>
    <w:p w14:paraId="72DE82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D5268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3D6D1C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1DF3B2AF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3328</w:t>
      </w:r>
    </w:p>
    <w:p w14:paraId="291AB65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00D3295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3FE5A56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68064B9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3329</w:t>
      </w:r>
    </w:p>
    <w:p w14:paraId="548F8F0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226E632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7FDE62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116FDD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0B8BAA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081D89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3330</w:t>
      </w:r>
    </w:p>
    <w:p w14:paraId="70292C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7693BF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3331</w:t>
      </w:r>
    </w:p>
    <w:p w14:paraId="1D1E2F2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A03F1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7443E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3332</w:t>
      </w:r>
    </w:p>
    <w:p w14:paraId="6B75ED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3332</w:t>
      </w:r>
    </w:p>
    <w:p w14:paraId="2617DB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7C5D80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2A0DC69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3333</w:t>
      </w:r>
    </w:p>
    <w:p w14:paraId="6D88FA5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3AF94AE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3336</w:t>
      </w:r>
    </w:p>
    <w:p w14:paraId="08BC46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3336</w:t>
      </w:r>
    </w:p>
    <w:p w14:paraId="39DF20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3337</w:t>
      </w:r>
    </w:p>
    <w:p w14:paraId="4001AF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1BA84C5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2284BC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59455A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54A753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3340</w:t>
      </w:r>
    </w:p>
    <w:p w14:paraId="324139A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3341</w:t>
      </w:r>
    </w:p>
    <w:p w14:paraId="0B4CE16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3341</w:t>
      </w:r>
    </w:p>
    <w:p w14:paraId="1F6F24C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3342</w:t>
      </w:r>
    </w:p>
    <w:p w14:paraId="05E388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3342</w:t>
      </w:r>
    </w:p>
    <w:p w14:paraId="05038FB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3342</w:t>
      </w:r>
    </w:p>
    <w:p w14:paraId="74AC38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3344</w:t>
      </w:r>
    </w:p>
    <w:p w14:paraId="0E0A8B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3344</w:t>
      </w:r>
    </w:p>
    <w:p w14:paraId="458DCE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3345</w:t>
      </w:r>
    </w:p>
    <w:p w14:paraId="6C4273A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3346</w:t>
      </w:r>
    </w:p>
    <w:p w14:paraId="4C5C5CF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3346</w:t>
      </w:r>
    </w:p>
    <w:p w14:paraId="0E67FEC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3346</w:t>
      </w:r>
    </w:p>
    <w:p w14:paraId="46A4BF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3346</w:t>
      </w:r>
    </w:p>
    <w:p w14:paraId="3940462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3347</w:t>
      </w:r>
    </w:p>
    <w:p w14:paraId="71CF45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3348</w:t>
      </w:r>
    </w:p>
    <w:p w14:paraId="37B3572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3350</w:t>
      </w:r>
    </w:p>
    <w:p w14:paraId="76223D0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3351</w:t>
      </w:r>
    </w:p>
    <w:p w14:paraId="1A8BACD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7B72FE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3351</w:t>
      </w:r>
    </w:p>
    <w:p w14:paraId="05940C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3351</w:t>
      </w:r>
    </w:p>
    <w:p w14:paraId="1BB41E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3352</w:t>
      </w:r>
    </w:p>
    <w:p w14:paraId="67F0C1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Inter-band carrier aggregation</w:t>
      </w:r>
      <w:r>
        <w:rPr>
          <w:noProof/>
        </w:rPr>
        <w:tab/>
        <w:t>3352</w:t>
      </w:r>
    </w:p>
    <w:p w14:paraId="1A3150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3352</w:t>
      </w:r>
    </w:p>
    <w:p w14:paraId="70EBBE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3352</w:t>
      </w:r>
    </w:p>
    <w:p w14:paraId="1EE91B4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3352</w:t>
      </w:r>
    </w:p>
    <w:p w14:paraId="6FC93E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3352</w:t>
      </w:r>
    </w:p>
    <w:p w14:paraId="167B12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Intra-band contiguous carrier aggregation</w:t>
      </w:r>
      <w:r>
        <w:rPr>
          <w:noProof/>
        </w:rPr>
        <w:tab/>
        <w:t>3352</w:t>
      </w:r>
    </w:p>
    <w:p w14:paraId="0A833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3353</w:t>
      </w:r>
    </w:p>
    <w:p w14:paraId="65F599D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3353</w:t>
      </w:r>
    </w:p>
    <w:p w14:paraId="1A1BE9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3353</w:t>
      </w:r>
    </w:p>
    <w:p w14:paraId="3BD3310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3353</w:t>
      </w:r>
    </w:p>
    <w:p w14:paraId="300BC60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3353</w:t>
      </w:r>
    </w:p>
    <w:p w14:paraId="4EB821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3353</w:t>
      </w:r>
    </w:p>
    <w:p w14:paraId="08FC59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3353</w:t>
      </w:r>
    </w:p>
    <w:p w14:paraId="53F6CA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3353</w:t>
      </w:r>
    </w:p>
    <w:p w14:paraId="3DB5FEB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3353</w:t>
      </w:r>
    </w:p>
    <w:p w14:paraId="09FA07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3353</w:t>
      </w:r>
    </w:p>
    <w:p w14:paraId="57F0437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3354</w:t>
      </w:r>
    </w:p>
    <w:p w14:paraId="375A360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3354</w:t>
      </w:r>
    </w:p>
    <w:p w14:paraId="1AD8858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3354</w:t>
      </w:r>
    </w:p>
    <w:p w14:paraId="7F87B96C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3356</w:t>
      </w:r>
    </w:p>
    <w:p w14:paraId="5EE24C8D" w14:textId="14E17094" w:rsidR="003C3971" w:rsidRPr="00235394" w:rsidRDefault="00F85B43" w:rsidP="000334B8">
      <w:r>
        <w:rPr>
          <w:sz w:val="22"/>
        </w:rPr>
        <w:fldChar w:fldCharType="end"/>
      </w:r>
    </w:p>
    <w:p w14:paraId="2DF90460" w14:textId="7293FB12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C373A">
        <w:rPr>
          <w:noProof/>
        </w:rPr>
        <w:instrText>l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C373A">
        <w:rPr>
          <w:noProof/>
        </w:rPr>
        <w:instrText>l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C373A">
        <w:rPr>
          <w:noProof/>
        </w:rPr>
        <w:instrText>l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</w:instrText>
      </w:r>
      <w:r w:rsidR="005C373A">
        <w:rPr>
          <w:rFonts w:eastAsia="SimSun"/>
          <w:noProof/>
        </w:rPr>
        <w:instrText>l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B7F57" w14:textId="77777777" w:rsidR="001B76D5" w:rsidRDefault="001B76D5">
      <w:r>
        <w:separator/>
      </w:r>
    </w:p>
  </w:endnote>
  <w:endnote w:type="continuationSeparator" w:id="0">
    <w:p w14:paraId="3EAADF1E" w14:textId="77777777" w:rsidR="001B76D5" w:rsidRDefault="001B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6C59" w14:textId="77777777" w:rsidR="004E6F08" w:rsidRDefault="004E6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51590" w14:textId="77777777" w:rsidR="004E6F08" w:rsidRDefault="004E6F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A443F" w14:textId="77777777" w:rsidR="004E6F08" w:rsidRDefault="004E6F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B2A4E" w14:textId="77777777" w:rsidR="001B76D5" w:rsidRDefault="001B76D5">
      <w:r>
        <w:separator/>
      </w:r>
    </w:p>
  </w:footnote>
  <w:footnote w:type="continuationSeparator" w:id="0">
    <w:p w14:paraId="769E6CCB" w14:textId="77777777" w:rsidR="001B76D5" w:rsidRDefault="001B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1A8AB" w14:textId="77777777" w:rsidR="004E6F08" w:rsidRDefault="004E6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ADAF9" w14:textId="77777777" w:rsidR="004E6F08" w:rsidRDefault="004E6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F2F85" w14:textId="77777777" w:rsidR="004E6F08" w:rsidRDefault="004E6F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D4BF" w14:textId="6788DE3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5194">
      <w:rPr>
        <w:rFonts w:ascii="Arial" w:hAnsi="Arial" w:cs="Arial"/>
        <w:b/>
        <w:noProof/>
        <w:sz w:val="18"/>
        <w:szCs w:val="18"/>
      </w:rPr>
      <w:t>3GPP TS 38.133 V16.21.0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77ADB88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519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A2BB4"/>
    <w:rsid w:val="003C29DC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E6F08"/>
    <w:rsid w:val="004F0988"/>
    <w:rsid w:val="004F3340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44582"/>
    <w:rsid w:val="00E572C6"/>
    <w:rsid w:val="00E77645"/>
    <w:rsid w:val="00E9219E"/>
    <w:rsid w:val="00EA15B0"/>
    <w:rsid w:val="00EA5EA7"/>
    <w:rsid w:val="00EC4A25"/>
    <w:rsid w:val="00EE2976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29148</Words>
  <Characters>166146</Characters>
  <Application>Microsoft Office Word</Application>
  <DocSecurity>0</DocSecurity>
  <Lines>1384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70</cp:revision>
  <cp:lastPrinted>2019-02-25T14:05:00Z</cp:lastPrinted>
  <dcterms:created xsi:type="dcterms:W3CDTF">2020-09-16T08:21:00Z</dcterms:created>
  <dcterms:modified xsi:type="dcterms:W3CDTF">2024-09-25T14:19:00Z</dcterms:modified>
</cp:coreProperties>
</file>