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A641" w14:textId="58EBBA10" w:rsidR="00B00240" w:rsidRPr="00A07190" w:rsidRDefault="00B00240" w:rsidP="00B00240">
      <w:pPr>
        <w:pStyle w:val="ZA"/>
        <w:framePr w:wrap="notBeside"/>
      </w:pPr>
      <w:bookmarkStart w:id="0" w:name="page1"/>
      <w:r w:rsidRPr="00A07190">
        <w:rPr>
          <w:sz w:val="64"/>
        </w:rPr>
        <w:t xml:space="preserve">3GPP TS 37.104 </w:t>
      </w:r>
      <w:r w:rsidRPr="00A07190">
        <w:t>V15.</w:t>
      </w:r>
      <w:r w:rsidR="00664F34" w:rsidRPr="00A07190">
        <w:t>1</w:t>
      </w:r>
      <w:r w:rsidR="00664F34">
        <w:t>9</w:t>
      </w:r>
      <w:r w:rsidRPr="00A07190">
        <w:t xml:space="preserve">.0 </w:t>
      </w:r>
      <w:r w:rsidRPr="00A07190">
        <w:rPr>
          <w:sz w:val="32"/>
        </w:rPr>
        <w:t>(</w:t>
      </w:r>
      <w:r w:rsidR="00664F34" w:rsidRPr="00A07190">
        <w:rPr>
          <w:rFonts w:cs="v5.0.0"/>
          <w:sz w:val="32"/>
        </w:rPr>
        <w:t>202</w:t>
      </w:r>
      <w:r w:rsidR="00664F34">
        <w:rPr>
          <w:rFonts w:cs="v5.0.0"/>
          <w:sz w:val="32"/>
        </w:rPr>
        <w:t>3</w:t>
      </w:r>
      <w:r w:rsidRPr="00A07190">
        <w:rPr>
          <w:rFonts w:cs="v5.0.0"/>
          <w:sz w:val="32"/>
        </w:rPr>
        <w:t>-</w:t>
      </w:r>
      <w:r w:rsidR="00D51008">
        <w:rPr>
          <w:rFonts w:cs="v5.0.0"/>
          <w:sz w:val="32"/>
        </w:rPr>
        <w:t>09</w:t>
      </w:r>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1"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3E307604"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664F34" w:rsidRPr="00A07190">
        <w:rPr>
          <w:noProof/>
          <w:sz w:val="18"/>
        </w:rPr>
        <w:t>202</w:t>
      </w:r>
      <w:r w:rsidR="00664F34">
        <w:rPr>
          <w:noProof/>
          <w:sz w:val="18"/>
        </w:rPr>
        <w:t>3</w:t>
      </w:r>
      <w:r w:rsidRPr="00A07190">
        <w:rPr>
          <w:noProof/>
          <w:sz w:val="18"/>
        </w:rPr>
        <w:t>, 3GPP Organizational Partners (ARIB, ATIS, CCSA, ETSI, TSDSI, TTA, TTC).</w:t>
      </w:r>
      <w:bookmarkStart w:id="2" w:name="copyrightaddon"/>
      <w:bookmarkEnd w:id="2"/>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1"/>
    <w:p w14:paraId="6009A665" w14:textId="77777777" w:rsidR="00397EF1" w:rsidRPr="00A07190" w:rsidRDefault="00397EF1" w:rsidP="00397EF1">
      <w:pPr>
        <w:pStyle w:val="TT"/>
        <w:outlineLvl w:val="0"/>
      </w:pPr>
      <w:r w:rsidRPr="00A07190">
        <w:br w:type="page"/>
      </w:r>
      <w:r w:rsidRPr="00A07190">
        <w:lastRenderedPageBreak/>
        <w:t>Contents</w:t>
      </w:r>
    </w:p>
    <w:p w14:paraId="3B2B8EEC" w14:textId="7E5248BD" w:rsidR="000B2316" w:rsidRDefault="000B2316">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_Toc145070514 \h </w:instrText>
      </w:r>
      <w:r>
        <w:fldChar w:fldCharType="separate"/>
      </w:r>
      <w:r>
        <w:t>9</w:t>
      </w:r>
      <w:r>
        <w:fldChar w:fldCharType="end"/>
      </w:r>
    </w:p>
    <w:p w14:paraId="1116C2DD" w14:textId="6ED09D84" w:rsidR="000B2316" w:rsidRDefault="000B231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_Toc145070515 \h </w:instrText>
      </w:r>
      <w:r>
        <w:fldChar w:fldCharType="separate"/>
      </w:r>
      <w:r>
        <w:t>10</w:t>
      </w:r>
      <w:r>
        <w:fldChar w:fldCharType="end"/>
      </w:r>
    </w:p>
    <w:p w14:paraId="313E4492" w14:textId="2360595F" w:rsidR="000B2316" w:rsidRDefault="000B231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_Toc145070516 \h </w:instrText>
      </w:r>
      <w:r>
        <w:fldChar w:fldCharType="separate"/>
      </w:r>
      <w:r>
        <w:t>10</w:t>
      </w:r>
      <w:r>
        <w:fldChar w:fldCharType="end"/>
      </w:r>
    </w:p>
    <w:p w14:paraId="3CD955ED" w14:textId="19A64898" w:rsidR="000B2316" w:rsidRDefault="000B231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_Toc145070517 \h </w:instrText>
      </w:r>
      <w:r>
        <w:fldChar w:fldCharType="separate"/>
      </w:r>
      <w:r>
        <w:t>11</w:t>
      </w:r>
      <w:r>
        <w:fldChar w:fldCharType="end"/>
      </w:r>
    </w:p>
    <w:p w14:paraId="78C24A79" w14:textId="26DCEFE9" w:rsidR="000B2316" w:rsidRDefault="000B231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_Toc145070518 \h </w:instrText>
      </w:r>
      <w:r>
        <w:fldChar w:fldCharType="separate"/>
      </w:r>
      <w:r>
        <w:t>11</w:t>
      </w:r>
      <w:r>
        <w:fldChar w:fldCharType="end"/>
      </w:r>
    </w:p>
    <w:p w14:paraId="50AFFAF1" w14:textId="1E47BC82" w:rsidR="000B2316" w:rsidRDefault="000B231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_Toc145070519 \h </w:instrText>
      </w:r>
      <w:r>
        <w:fldChar w:fldCharType="separate"/>
      </w:r>
      <w:r>
        <w:t>14</w:t>
      </w:r>
      <w:r>
        <w:fldChar w:fldCharType="end"/>
      </w:r>
    </w:p>
    <w:p w14:paraId="0A3ADA7A" w14:textId="3DD46ABB" w:rsidR="000B2316" w:rsidRDefault="000B231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_Toc145070520 \h </w:instrText>
      </w:r>
      <w:r>
        <w:fldChar w:fldCharType="separate"/>
      </w:r>
      <w:r>
        <w:t>16</w:t>
      </w:r>
      <w:r>
        <w:fldChar w:fldCharType="end"/>
      </w:r>
    </w:p>
    <w:p w14:paraId="0EDC3584" w14:textId="159B7614" w:rsidR="000B2316" w:rsidRDefault="000B231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_Toc145070521 \h </w:instrText>
      </w:r>
      <w:r>
        <w:fldChar w:fldCharType="separate"/>
      </w:r>
      <w:r>
        <w:t>18</w:t>
      </w:r>
      <w:r>
        <w:fldChar w:fldCharType="end"/>
      </w:r>
    </w:p>
    <w:p w14:paraId="30FDCF76" w14:textId="322AEEA9" w:rsidR="000B2316" w:rsidRDefault="000B2316">
      <w:pPr>
        <w:pStyle w:val="TOC2"/>
        <w:rPr>
          <w:rFonts w:asciiTheme="minorHAnsi" w:eastAsiaTheme="minorEastAsia" w:hAnsiTheme="minorHAnsi" w:cstheme="minorBidi"/>
          <w:kern w:val="2"/>
          <w:sz w:val="22"/>
          <w:szCs w:val="22"/>
          <w14:ligatures w14:val="standardContextual"/>
        </w:rPr>
      </w:pPr>
      <w:r w:rsidRPr="00BC4714">
        <w:rPr>
          <w:snapToGrid w:val="0"/>
        </w:rPr>
        <w:t>4.1</w:t>
      </w:r>
      <w:r>
        <w:rPr>
          <w:rFonts w:asciiTheme="minorHAnsi" w:eastAsiaTheme="minorEastAsia" w:hAnsiTheme="minorHAnsi" w:cstheme="minorBidi"/>
          <w:kern w:val="2"/>
          <w:sz w:val="22"/>
          <w:szCs w:val="22"/>
          <w14:ligatures w14:val="standardContextual"/>
        </w:rPr>
        <w:tab/>
      </w:r>
      <w:r w:rsidRPr="00BC4714">
        <w:rPr>
          <w:snapToGrid w:val="0"/>
        </w:rPr>
        <w:t>Relation between the MSR specification and the single-RAT specifications</w:t>
      </w:r>
      <w:r>
        <w:tab/>
      </w:r>
      <w:r>
        <w:fldChar w:fldCharType="begin"/>
      </w:r>
      <w:r>
        <w:instrText xml:space="preserve"> PAGEREF _Toc145070522 \h </w:instrText>
      </w:r>
      <w:r>
        <w:fldChar w:fldCharType="separate"/>
      </w:r>
      <w:r>
        <w:t>18</w:t>
      </w:r>
      <w:r>
        <w:fldChar w:fldCharType="end"/>
      </w:r>
    </w:p>
    <w:p w14:paraId="140CB8C9" w14:textId="1FF7DEE8" w:rsidR="000B2316" w:rsidRDefault="000B2316">
      <w:pPr>
        <w:pStyle w:val="TOC2"/>
        <w:rPr>
          <w:rFonts w:asciiTheme="minorHAnsi" w:eastAsiaTheme="minorEastAsia" w:hAnsiTheme="minorHAnsi" w:cstheme="minorBidi"/>
          <w:kern w:val="2"/>
          <w:sz w:val="22"/>
          <w:szCs w:val="22"/>
          <w14:ligatures w14:val="standardContextual"/>
        </w:rPr>
      </w:pPr>
      <w:r w:rsidRPr="00BC4714">
        <w:rPr>
          <w:snapToGrid w:val="0"/>
        </w:rPr>
        <w:t>4.2</w:t>
      </w:r>
      <w:r>
        <w:rPr>
          <w:rFonts w:asciiTheme="minorHAnsi" w:eastAsiaTheme="minorEastAsia" w:hAnsiTheme="minorHAnsi" w:cstheme="minorBidi"/>
          <w:kern w:val="2"/>
          <w:sz w:val="22"/>
          <w:szCs w:val="22"/>
          <w14:ligatures w14:val="standardContextual"/>
        </w:rPr>
        <w:tab/>
      </w:r>
      <w:r w:rsidRPr="00BC4714">
        <w:rPr>
          <w:snapToGrid w:val="0"/>
        </w:rPr>
        <w:t>Relationship between minimum requirements and test requirements</w:t>
      </w:r>
      <w:r>
        <w:tab/>
      </w:r>
      <w:r>
        <w:fldChar w:fldCharType="begin"/>
      </w:r>
      <w:r>
        <w:instrText xml:space="preserve"> PAGEREF _Toc145070523 \h </w:instrText>
      </w:r>
      <w:r>
        <w:fldChar w:fldCharType="separate"/>
      </w:r>
      <w:r>
        <w:t>18</w:t>
      </w:r>
      <w:r>
        <w:fldChar w:fldCharType="end"/>
      </w:r>
    </w:p>
    <w:p w14:paraId="4719C578" w14:textId="50DC1AC7" w:rsidR="000B2316" w:rsidRDefault="000B2316">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_Toc145070524 \h </w:instrText>
      </w:r>
      <w:r>
        <w:fldChar w:fldCharType="separate"/>
      </w:r>
      <w:r>
        <w:t>18</w:t>
      </w:r>
      <w:r>
        <w:fldChar w:fldCharType="end"/>
      </w:r>
    </w:p>
    <w:p w14:paraId="42B96D40" w14:textId="78B017BF" w:rsidR="000B2316" w:rsidRDefault="000B2316">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_Toc145070525 \h </w:instrText>
      </w:r>
      <w:r>
        <w:fldChar w:fldCharType="separate"/>
      </w:r>
      <w:r>
        <w:t>19</w:t>
      </w:r>
      <w:r>
        <w:fldChar w:fldCharType="end"/>
      </w:r>
    </w:p>
    <w:p w14:paraId="5EA1163A" w14:textId="5CE22454" w:rsidR="000B2316" w:rsidRDefault="000B2316">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_Toc145070526 \h </w:instrText>
      </w:r>
      <w:r>
        <w:fldChar w:fldCharType="separate"/>
      </w:r>
      <w:r>
        <w:t>20</w:t>
      </w:r>
      <w:r>
        <w:fldChar w:fldCharType="end"/>
      </w:r>
    </w:p>
    <w:p w14:paraId="64DE9113" w14:textId="2E238DBB" w:rsidR="000B2316" w:rsidRDefault="000B2316">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_Toc145070527 \h </w:instrText>
      </w:r>
      <w:r>
        <w:fldChar w:fldCharType="separate"/>
      </w:r>
      <w:r>
        <w:t>24</w:t>
      </w:r>
      <w:r>
        <w:fldChar w:fldCharType="end"/>
      </w:r>
    </w:p>
    <w:p w14:paraId="49707638" w14:textId="5417FB33" w:rsidR="000B2316" w:rsidRDefault="000B2316">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_Toc145070528 \h </w:instrText>
      </w:r>
      <w:r>
        <w:fldChar w:fldCharType="separate"/>
      </w:r>
      <w:r>
        <w:t>25</w:t>
      </w:r>
      <w:r>
        <w:fldChar w:fldCharType="end"/>
      </w:r>
    </w:p>
    <w:p w14:paraId="7A7426E5" w14:textId="60B04D02" w:rsidR="000B2316" w:rsidRDefault="000B2316">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_Toc145070529 \h </w:instrText>
      </w:r>
      <w:r>
        <w:fldChar w:fldCharType="separate"/>
      </w:r>
      <w:r>
        <w:t>25</w:t>
      </w:r>
      <w:r>
        <w:fldChar w:fldCharType="end"/>
      </w:r>
    </w:p>
    <w:p w14:paraId="55051640" w14:textId="74384219" w:rsidR="000B2316" w:rsidRDefault="000B2316">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_Toc145070530 \h </w:instrText>
      </w:r>
      <w:r>
        <w:fldChar w:fldCharType="separate"/>
      </w:r>
      <w:r>
        <w:t>25</w:t>
      </w:r>
      <w:r>
        <w:fldChar w:fldCharType="end"/>
      </w:r>
    </w:p>
    <w:p w14:paraId="3F338737" w14:textId="45E86406" w:rsidR="000B2316" w:rsidRDefault="000B2316">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_Toc145070531 \h </w:instrText>
      </w:r>
      <w:r>
        <w:fldChar w:fldCharType="separate"/>
      </w:r>
      <w:r>
        <w:t>25</w:t>
      </w:r>
      <w:r>
        <w:fldChar w:fldCharType="end"/>
      </w:r>
    </w:p>
    <w:p w14:paraId="36D72D63" w14:textId="47C63BD1" w:rsidR="000B2316" w:rsidRDefault="000B2316">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_Toc145070532 \h </w:instrText>
      </w:r>
      <w:r>
        <w:fldChar w:fldCharType="separate"/>
      </w:r>
      <w:r>
        <w:t>26</w:t>
      </w:r>
      <w:r>
        <w:fldChar w:fldCharType="end"/>
      </w:r>
    </w:p>
    <w:p w14:paraId="77F4F1B9" w14:textId="5A2684C0" w:rsidR="000B2316" w:rsidRDefault="000B2316">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_Toc145070533 \h </w:instrText>
      </w:r>
      <w:r>
        <w:fldChar w:fldCharType="separate"/>
      </w:r>
      <w:r>
        <w:t>27</w:t>
      </w:r>
      <w:r>
        <w:fldChar w:fldCharType="end"/>
      </w:r>
    </w:p>
    <w:p w14:paraId="0AEA4058" w14:textId="3FE08C50" w:rsidR="000B2316" w:rsidRDefault="000B2316">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_Toc145070534 \h </w:instrText>
      </w:r>
      <w:r>
        <w:fldChar w:fldCharType="separate"/>
      </w:r>
      <w:r>
        <w:t>27</w:t>
      </w:r>
      <w:r>
        <w:fldChar w:fldCharType="end"/>
      </w:r>
    </w:p>
    <w:p w14:paraId="57B32671" w14:textId="00ABD893" w:rsidR="000B2316" w:rsidRDefault="000B2316">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_Toc145070535 \h </w:instrText>
      </w:r>
      <w:r>
        <w:fldChar w:fldCharType="separate"/>
      </w:r>
      <w:r>
        <w:t>27</w:t>
      </w:r>
      <w:r>
        <w:fldChar w:fldCharType="end"/>
      </w:r>
    </w:p>
    <w:p w14:paraId="0ED698EB" w14:textId="6118C197" w:rsidR="000B2316" w:rsidRDefault="000B2316">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_Toc145070536 \h </w:instrText>
      </w:r>
      <w:r>
        <w:fldChar w:fldCharType="separate"/>
      </w:r>
      <w:r>
        <w:t>28</w:t>
      </w:r>
      <w:r>
        <w:fldChar w:fldCharType="end"/>
      </w:r>
    </w:p>
    <w:p w14:paraId="59B51702" w14:textId="3D5BFA45" w:rsidR="000B2316" w:rsidRDefault="000B231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_Toc145070537 \h </w:instrText>
      </w:r>
      <w:r>
        <w:fldChar w:fldCharType="separate"/>
      </w:r>
      <w:r>
        <w:t>28</w:t>
      </w:r>
      <w:r>
        <w:fldChar w:fldCharType="end"/>
      </w:r>
    </w:p>
    <w:p w14:paraId="134084F1" w14:textId="4F54331D" w:rsidR="000B2316" w:rsidRDefault="000B231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_Toc145070538 \h </w:instrText>
      </w:r>
      <w:r>
        <w:fldChar w:fldCharType="separate"/>
      </w:r>
      <w:r>
        <w:t>28</w:t>
      </w:r>
      <w:r>
        <w:fldChar w:fldCharType="end"/>
      </w:r>
    </w:p>
    <w:p w14:paraId="2D38C388" w14:textId="6AA15684" w:rsidR="000B2316" w:rsidRDefault="000B2316">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_Toc145070539 \h </w:instrText>
      </w:r>
      <w:r>
        <w:fldChar w:fldCharType="separate"/>
      </w:r>
      <w:r>
        <w:t>31</w:t>
      </w:r>
      <w:r>
        <w:fldChar w:fldCharType="end"/>
      </w:r>
    </w:p>
    <w:p w14:paraId="75B1F1CC" w14:textId="571EC067" w:rsidR="000B2316" w:rsidRDefault="000B231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_Toc145070540 \h </w:instrText>
      </w:r>
      <w:r>
        <w:fldChar w:fldCharType="separate"/>
      </w:r>
      <w:r>
        <w:t>34</w:t>
      </w:r>
      <w:r>
        <w:fldChar w:fldCharType="end"/>
      </w:r>
    </w:p>
    <w:p w14:paraId="4696248E" w14:textId="18256547" w:rsidR="000B2316" w:rsidRDefault="000B2316">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_Toc145070541 \h </w:instrText>
      </w:r>
      <w:r>
        <w:fldChar w:fldCharType="separate"/>
      </w:r>
      <w:r>
        <w:t>37</w:t>
      </w:r>
      <w:r>
        <w:fldChar w:fldCharType="end"/>
      </w:r>
    </w:p>
    <w:p w14:paraId="090548C3" w14:textId="51699746" w:rsidR="000B2316" w:rsidRDefault="000B231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_Toc145070542 \h </w:instrText>
      </w:r>
      <w:r>
        <w:fldChar w:fldCharType="separate"/>
      </w:r>
      <w:r>
        <w:t>37</w:t>
      </w:r>
      <w:r>
        <w:fldChar w:fldCharType="end"/>
      </w:r>
    </w:p>
    <w:p w14:paraId="2AC506E8" w14:textId="24B9FBDA" w:rsidR="000B2316" w:rsidRDefault="000B2316">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_Toc145070543 \h </w:instrText>
      </w:r>
      <w:r>
        <w:fldChar w:fldCharType="separate"/>
      </w:r>
      <w:r>
        <w:t>37</w:t>
      </w:r>
      <w:r>
        <w:fldChar w:fldCharType="end"/>
      </w:r>
    </w:p>
    <w:p w14:paraId="63A6B03F" w14:textId="52E9C4DE" w:rsidR="000B2316" w:rsidRDefault="000B2316">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_Toc145070544 \h </w:instrText>
      </w:r>
      <w:r>
        <w:fldChar w:fldCharType="separate"/>
      </w:r>
      <w:r>
        <w:t>38</w:t>
      </w:r>
      <w:r>
        <w:fldChar w:fldCharType="end"/>
      </w:r>
    </w:p>
    <w:p w14:paraId="0CC4430C" w14:textId="2DC5ECBB" w:rsidR="000B2316" w:rsidRDefault="000B2316">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_Toc145070545 \h </w:instrText>
      </w:r>
      <w:r>
        <w:fldChar w:fldCharType="separate"/>
      </w:r>
      <w:r>
        <w:t>38</w:t>
      </w:r>
      <w:r>
        <w:fldChar w:fldCharType="end"/>
      </w:r>
    </w:p>
    <w:p w14:paraId="604CD4E3" w14:textId="6339C952" w:rsidR="000B2316" w:rsidRDefault="000B2316">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_Toc145070546 \h </w:instrText>
      </w:r>
      <w:r>
        <w:fldChar w:fldCharType="separate"/>
      </w:r>
      <w:r>
        <w:t>38</w:t>
      </w:r>
      <w:r>
        <w:fldChar w:fldCharType="end"/>
      </w:r>
    </w:p>
    <w:p w14:paraId="7E8FE4C6" w14:textId="5728F32A" w:rsidR="000B2316" w:rsidRDefault="000B2316">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_Toc145070547 \h </w:instrText>
      </w:r>
      <w:r>
        <w:fldChar w:fldCharType="separate"/>
      </w:r>
      <w:r>
        <w:t>39</w:t>
      </w:r>
      <w:r>
        <w:fldChar w:fldCharType="end"/>
      </w:r>
    </w:p>
    <w:p w14:paraId="714877BD" w14:textId="031E2AD5" w:rsidR="000B2316" w:rsidRDefault="000B2316">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_Toc145070548 \h </w:instrText>
      </w:r>
      <w:r>
        <w:fldChar w:fldCharType="separate"/>
      </w:r>
      <w:r>
        <w:t>39</w:t>
      </w:r>
      <w:r>
        <w:fldChar w:fldCharType="end"/>
      </w:r>
    </w:p>
    <w:p w14:paraId="04267896" w14:textId="21FDF86C" w:rsidR="000B2316" w:rsidRDefault="000B2316">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_Toc145070549 \h </w:instrText>
      </w:r>
      <w:r>
        <w:fldChar w:fldCharType="separate"/>
      </w:r>
      <w:r>
        <w:t>39</w:t>
      </w:r>
      <w:r>
        <w:fldChar w:fldCharType="end"/>
      </w:r>
    </w:p>
    <w:p w14:paraId="52ECCDC2" w14:textId="2D8DE1F1" w:rsidR="000B2316" w:rsidRDefault="000B2316">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_Toc145070550 \h </w:instrText>
      </w:r>
      <w:r>
        <w:fldChar w:fldCharType="separate"/>
      </w:r>
      <w:r>
        <w:t>39</w:t>
      </w:r>
      <w:r>
        <w:fldChar w:fldCharType="end"/>
      </w:r>
    </w:p>
    <w:p w14:paraId="619E7F50" w14:textId="47158F04" w:rsidR="000B2316" w:rsidRDefault="000B2316">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_Toc145070551 \h </w:instrText>
      </w:r>
      <w:r>
        <w:fldChar w:fldCharType="separate"/>
      </w:r>
      <w:r>
        <w:t>39</w:t>
      </w:r>
      <w:r>
        <w:fldChar w:fldCharType="end"/>
      </w:r>
    </w:p>
    <w:p w14:paraId="18871939" w14:textId="77FBD9D6" w:rsidR="000B2316" w:rsidRDefault="000B2316">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_Toc145070552 \h </w:instrText>
      </w:r>
      <w:r>
        <w:fldChar w:fldCharType="separate"/>
      </w:r>
      <w:r>
        <w:t>39</w:t>
      </w:r>
      <w:r>
        <w:fldChar w:fldCharType="end"/>
      </w:r>
    </w:p>
    <w:p w14:paraId="11DF6E89" w14:textId="2BBC5F1A" w:rsidR="000B2316" w:rsidRDefault="000B2316">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_Toc145070553 \h </w:instrText>
      </w:r>
      <w:r>
        <w:fldChar w:fldCharType="separate"/>
      </w:r>
      <w:r>
        <w:t>39</w:t>
      </w:r>
      <w:r>
        <w:fldChar w:fldCharType="end"/>
      </w:r>
    </w:p>
    <w:p w14:paraId="43A0348B" w14:textId="2B3E9E04" w:rsidR="000B2316" w:rsidRDefault="000B2316">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_Toc145070554 \h </w:instrText>
      </w:r>
      <w:r>
        <w:fldChar w:fldCharType="separate"/>
      </w:r>
      <w:r>
        <w:t>40</w:t>
      </w:r>
      <w:r>
        <w:fldChar w:fldCharType="end"/>
      </w:r>
    </w:p>
    <w:p w14:paraId="740C89DE" w14:textId="448955CC" w:rsidR="000B2316" w:rsidRDefault="000B2316">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_Toc145070555 \h </w:instrText>
      </w:r>
      <w:r>
        <w:fldChar w:fldCharType="separate"/>
      </w:r>
      <w:r>
        <w:t>40</w:t>
      </w:r>
      <w:r>
        <w:fldChar w:fldCharType="end"/>
      </w:r>
    </w:p>
    <w:p w14:paraId="2011ED88" w14:textId="03E79FDB" w:rsidR="000B2316" w:rsidRDefault="000B2316">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_Toc145070556 \h </w:instrText>
      </w:r>
      <w:r>
        <w:fldChar w:fldCharType="separate"/>
      </w:r>
      <w:r>
        <w:t>40</w:t>
      </w:r>
      <w:r>
        <w:fldChar w:fldCharType="end"/>
      </w:r>
    </w:p>
    <w:p w14:paraId="6AD232D3" w14:textId="27EAB1D5" w:rsidR="000B2316" w:rsidRDefault="000B2316">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_Toc145070557 \h </w:instrText>
      </w:r>
      <w:r>
        <w:fldChar w:fldCharType="separate"/>
      </w:r>
      <w:r>
        <w:t>40</w:t>
      </w:r>
      <w:r>
        <w:fldChar w:fldCharType="end"/>
      </w:r>
    </w:p>
    <w:p w14:paraId="1CF4C03E" w14:textId="62819E29" w:rsidR="000B2316" w:rsidRDefault="000B2316">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_Toc145070558 \h </w:instrText>
      </w:r>
      <w:r>
        <w:fldChar w:fldCharType="separate"/>
      </w:r>
      <w:r>
        <w:t>40</w:t>
      </w:r>
      <w:r>
        <w:fldChar w:fldCharType="end"/>
      </w:r>
    </w:p>
    <w:p w14:paraId="747FBA1A" w14:textId="6115430A" w:rsidR="000B2316" w:rsidRDefault="000B2316">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_Toc145070559 \h </w:instrText>
      </w:r>
      <w:r>
        <w:fldChar w:fldCharType="separate"/>
      </w:r>
      <w:r>
        <w:t>40</w:t>
      </w:r>
      <w:r>
        <w:fldChar w:fldCharType="end"/>
      </w:r>
    </w:p>
    <w:p w14:paraId="63135E65" w14:textId="4217E091" w:rsidR="000B2316" w:rsidRDefault="000B2316">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_Toc145070560 \h </w:instrText>
      </w:r>
      <w:r>
        <w:fldChar w:fldCharType="separate"/>
      </w:r>
      <w:r>
        <w:t>40</w:t>
      </w:r>
      <w:r>
        <w:fldChar w:fldCharType="end"/>
      </w:r>
    </w:p>
    <w:p w14:paraId="791938B5" w14:textId="79BD77CD" w:rsidR="000B2316" w:rsidRDefault="000B2316">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_Toc145070561 \h </w:instrText>
      </w:r>
      <w:r>
        <w:fldChar w:fldCharType="separate"/>
      </w:r>
      <w:r>
        <w:t>40</w:t>
      </w:r>
      <w:r>
        <w:fldChar w:fldCharType="end"/>
      </w:r>
    </w:p>
    <w:p w14:paraId="57A166CC" w14:textId="7BCA13E0" w:rsidR="000B2316" w:rsidRDefault="000B2316">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_Toc145070562 \h </w:instrText>
      </w:r>
      <w:r>
        <w:fldChar w:fldCharType="separate"/>
      </w:r>
      <w:r>
        <w:t>40</w:t>
      </w:r>
      <w:r>
        <w:fldChar w:fldCharType="end"/>
      </w:r>
    </w:p>
    <w:p w14:paraId="65F18170" w14:textId="6F3C886E" w:rsidR="000B2316" w:rsidRDefault="000B2316">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_Toc145070563 \h </w:instrText>
      </w:r>
      <w:r>
        <w:fldChar w:fldCharType="separate"/>
      </w:r>
      <w:r>
        <w:t>41</w:t>
      </w:r>
      <w:r>
        <w:fldChar w:fldCharType="end"/>
      </w:r>
    </w:p>
    <w:p w14:paraId="7CFFA403" w14:textId="2DE97C86" w:rsidR="000B2316" w:rsidRDefault="000B2316">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_Toc145070564 \h </w:instrText>
      </w:r>
      <w:r>
        <w:fldChar w:fldCharType="separate"/>
      </w:r>
      <w:r>
        <w:t>42</w:t>
      </w:r>
      <w:r>
        <w:fldChar w:fldCharType="end"/>
      </w:r>
    </w:p>
    <w:p w14:paraId="764410BB" w14:textId="4465E255" w:rsidR="000B2316" w:rsidRDefault="000B2316">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_Toc145070565 \h </w:instrText>
      </w:r>
      <w:r>
        <w:fldChar w:fldCharType="separate"/>
      </w:r>
      <w:r>
        <w:t>42</w:t>
      </w:r>
      <w:r>
        <w:fldChar w:fldCharType="end"/>
      </w:r>
    </w:p>
    <w:p w14:paraId="2C42C9B3" w14:textId="41264273" w:rsidR="000B2316" w:rsidRDefault="000B2316">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_Toc145070566 \h </w:instrText>
      </w:r>
      <w:r>
        <w:fldChar w:fldCharType="separate"/>
      </w:r>
      <w:r>
        <w:t>42</w:t>
      </w:r>
      <w:r>
        <w:fldChar w:fldCharType="end"/>
      </w:r>
    </w:p>
    <w:p w14:paraId="1940A3EF" w14:textId="6567B294" w:rsidR="000B2316" w:rsidRDefault="000B2316">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_Toc145070567 \h </w:instrText>
      </w:r>
      <w:r>
        <w:fldChar w:fldCharType="separate"/>
      </w:r>
      <w:r>
        <w:t>42</w:t>
      </w:r>
      <w:r>
        <w:fldChar w:fldCharType="end"/>
      </w:r>
    </w:p>
    <w:p w14:paraId="5FDDBB60" w14:textId="2F376FB1" w:rsidR="000B2316" w:rsidRDefault="000B2316">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_Toc145070568 \h </w:instrText>
      </w:r>
      <w:r>
        <w:fldChar w:fldCharType="separate"/>
      </w:r>
      <w:r>
        <w:t>42</w:t>
      </w:r>
      <w:r>
        <w:fldChar w:fldCharType="end"/>
      </w:r>
    </w:p>
    <w:p w14:paraId="586A2A84" w14:textId="62C620C7" w:rsidR="000B2316" w:rsidRDefault="000B2316">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_Toc145070569 \h </w:instrText>
      </w:r>
      <w:r>
        <w:fldChar w:fldCharType="separate"/>
      </w:r>
      <w:r>
        <w:t>42</w:t>
      </w:r>
      <w:r>
        <w:fldChar w:fldCharType="end"/>
      </w:r>
    </w:p>
    <w:p w14:paraId="7BEDDF38" w14:textId="669A52B2" w:rsidR="000B2316" w:rsidRDefault="000B2316">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_Toc145070570 \h </w:instrText>
      </w:r>
      <w:r>
        <w:fldChar w:fldCharType="separate"/>
      </w:r>
      <w:r>
        <w:t>42</w:t>
      </w:r>
      <w:r>
        <w:fldChar w:fldCharType="end"/>
      </w:r>
    </w:p>
    <w:p w14:paraId="6F995C4E" w14:textId="254A3BAA" w:rsidR="000B2316" w:rsidRDefault="000B2316">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_Toc145070571 \h </w:instrText>
      </w:r>
      <w:r>
        <w:fldChar w:fldCharType="separate"/>
      </w:r>
      <w:r>
        <w:t>42</w:t>
      </w:r>
      <w:r>
        <w:fldChar w:fldCharType="end"/>
      </w:r>
    </w:p>
    <w:p w14:paraId="69770B01" w14:textId="46550DBC" w:rsidR="000B2316" w:rsidRDefault="000B2316">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_Toc145070572 \h </w:instrText>
      </w:r>
      <w:r>
        <w:fldChar w:fldCharType="separate"/>
      </w:r>
      <w:r>
        <w:t>42</w:t>
      </w:r>
      <w:r>
        <w:fldChar w:fldCharType="end"/>
      </w:r>
    </w:p>
    <w:p w14:paraId="16EE0A25" w14:textId="7BC53D5D" w:rsidR="000B2316" w:rsidRDefault="000B2316">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_Toc145070573 \h </w:instrText>
      </w:r>
      <w:r>
        <w:fldChar w:fldCharType="separate"/>
      </w:r>
      <w:r>
        <w:t>42</w:t>
      </w:r>
      <w:r>
        <w:fldChar w:fldCharType="end"/>
      </w:r>
    </w:p>
    <w:p w14:paraId="4507ECAE" w14:textId="43FA6269" w:rsidR="000B2316" w:rsidRDefault="000B2316">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_Toc145070574 \h </w:instrText>
      </w:r>
      <w:r>
        <w:fldChar w:fldCharType="separate"/>
      </w:r>
      <w:r>
        <w:t>42</w:t>
      </w:r>
      <w:r>
        <w:fldChar w:fldCharType="end"/>
      </w:r>
    </w:p>
    <w:p w14:paraId="5C0FB4BD" w14:textId="58E18703" w:rsidR="000B2316" w:rsidRDefault="000B2316">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_Toc145070575 \h </w:instrText>
      </w:r>
      <w:r>
        <w:fldChar w:fldCharType="separate"/>
      </w:r>
      <w:r>
        <w:t>43</w:t>
      </w:r>
      <w:r>
        <w:fldChar w:fldCharType="end"/>
      </w:r>
    </w:p>
    <w:p w14:paraId="61959538" w14:textId="5C3F9CFB" w:rsidR="000B2316" w:rsidRDefault="000B2316">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_Toc145070576 \h </w:instrText>
      </w:r>
      <w:r>
        <w:fldChar w:fldCharType="separate"/>
      </w:r>
      <w:r>
        <w:t>43</w:t>
      </w:r>
      <w:r>
        <w:fldChar w:fldCharType="end"/>
      </w:r>
    </w:p>
    <w:p w14:paraId="428A6806" w14:textId="3B2326B9" w:rsidR="000B2316" w:rsidRDefault="000B2316">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_Toc145070577 \h </w:instrText>
      </w:r>
      <w:r>
        <w:fldChar w:fldCharType="separate"/>
      </w:r>
      <w:r>
        <w:t>43</w:t>
      </w:r>
      <w:r>
        <w:fldChar w:fldCharType="end"/>
      </w:r>
    </w:p>
    <w:p w14:paraId="52C5907C" w14:textId="068C82E0" w:rsidR="000B2316" w:rsidRDefault="000B2316">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_Toc145070578 \h </w:instrText>
      </w:r>
      <w:r>
        <w:fldChar w:fldCharType="separate"/>
      </w:r>
      <w:r>
        <w:t>43</w:t>
      </w:r>
      <w:r>
        <w:fldChar w:fldCharType="end"/>
      </w:r>
    </w:p>
    <w:p w14:paraId="0044CAE1" w14:textId="730048E2" w:rsidR="000B2316" w:rsidRDefault="000B2316">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_Toc145070579 \h </w:instrText>
      </w:r>
      <w:r>
        <w:fldChar w:fldCharType="separate"/>
      </w:r>
      <w:r>
        <w:t>43</w:t>
      </w:r>
      <w:r>
        <w:fldChar w:fldCharType="end"/>
      </w:r>
    </w:p>
    <w:p w14:paraId="6A27C771" w14:textId="580AE519" w:rsidR="000B2316" w:rsidRDefault="000B2316">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_Toc145070580 \h </w:instrText>
      </w:r>
      <w:r>
        <w:fldChar w:fldCharType="separate"/>
      </w:r>
      <w:r>
        <w:t>43</w:t>
      </w:r>
      <w:r>
        <w:fldChar w:fldCharType="end"/>
      </w:r>
    </w:p>
    <w:p w14:paraId="131B329D" w14:textId="616309D8" w:rsidR="000B2316" w:rsidRDefault="000B2316">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_Toc145070581 \h </w:instrText>
      </w:r>
      <w:r>
        <w:fldChar w:fldCharType="separate"/>
      </w:r>
      <w:r>
        <w:t>43</w:t>
      </w:r>
      <w:r>
        <w:fldChar w:fldCharType="end"/>
      </w:r>
    </w:p>
    <w:p w14:paraId="15717CDE" w14:textId="5752B738" w:rsidR="000B2316" w:rsidRDefault="000B2316">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_Toc145070582 \h </w:instrText>
      </w:r>
      <w:r>
        <w:fldChar w:fldCharType="separate"/>
      </w:r>
      <w:r>
        <w:t>43</w:t>
      </w:r>
      <w:r>
        <w:fldChar w:fldCharType="end"/>
      </w:r>
    </w:p>
    <w:p w14:paraId="3DCFFD3B" w14:textId="0D6E7032" w:rsidR="000B2316" w:rsidRDefault="000B2316">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_Toc145070583 \h </w:instrText>
      </w:r>
      <w:r>
        <w:fldChar w:fldCharType="separate"/>
      </w:r>
      <w:r>
        <w:t>43</w:t>
      </w:r>
      <w:r>
        <w:fldChar w:fldCharType="end"/>
      </w:r>
    </w:p>
    <w:p w14:paraId="6F329D31" w14:textId="38E011A0" w:rsidR="000B2316" w:rsidRDefault="000B2316">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_Toc145070584 \h </w:instrText>
      </w:r>
      <w:r>
        <w:fldChar w:fldCharType="separate"/>
      </w:r>
      <w:r>
        <w:t>43</w:t>
      </w:r>
      <w:r>
        <w:fldChar w:fldCharType="end"/>
      </w:r>
    </w:p>
    <w:p w14:paraId="03C55C10" w14:textId="542AEFAD" w:rsidR="000B2316" w:rsidRDefault="000B2316">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_Toc145070585 \h </w:instrText>
      </w:r>
      <w:r>
        <w:fldChar w:fldCharType="separate"/>
      </w:r>
      <w:r>
        <w:t>44</w:t>
      </w:r>
      <w:r>
        <w:fldChar w:fldCharType="end"/>
      </w:r>
    </w:p>
    <w:p w14:paraId="45697DA5" w14:textId="33CCF863" w:rsidR="000B2316" w:rsidRDefault="000B2316">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_Toc145070586 \h </w:instrText>
      </w:r>
      <w:r>
        <w:fldChar w:fldCharType="separate"/>
      </w:r>
      <w:r>
        <w:t>44</w:t>
      </w:r>
      <w:r>
        <w:fldChar w:fldCharType="end"/>
      </w:r>
    </w:p>
    <w:p w14:paraId="7B0606BE" w14:textId="6ED84032" w:rsidR="000B2316" w:rsidRDefault="000B2316">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_Toc145070587 \h </w:instrText>
      </w:r>
      <w:r>
        <w:fldChar w:fldCharType="separate"/>
      </w:r>
      <w:r>
        <w:t>45</w:t>
      </w:r>
      <w:r>
        <w:fldChar w:fldCharType="end"/>
      </w:r>
    </w:p>
    <w:p w14:paraId="313DA521" w14:textId="409D146A" w:rsidR="000B2316" w:rsidRDefault="000B2316">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_Toc145070588 \h </w:instrText>
      </w:r>
      <w:r>
        <w:fldChar w:fldCharType="separate"/>
      </w:r>
      <w:r>
        <w:t>45</w:t>
      </w:r>
      <w:r>
        <w:fldChar w:fldCharType="end"/>
      </w:r>
    </w:p>
    <w:p w14:paraId="24F4B171" w14:textId="4227BC2B" w:rsidR="000B2316" w:rsidRDefault="000B2316">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_Toc145070589 \h </w:instrText>
      </w:r>
      <w:r>
        <w:fldChar w:fldCharType="separate"/>
      </w:r>
      <w:r>
        <w:t>45</w:t>
      </w:r>
      <w:r>
        <w:fldChar w:fldCharType="end"/>
      </w:r>
    </w:p>
    <w:p w14:paraId="5A47F658" w14:textId="08790F95" w:rsidR="000B2316" w:rsidRDefault="000B2316">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_Toc145070590 \h </w:instrText>
      </w:r>
      <w:r>
        <w:fldChar w:fldCharType="separate"/>
      </w:r>
      <w:r>
        <w:t>45</w:t>
      </w:r>
      <w:r>
        <w:fldChar w:fldCharType="end"/>
      </w:r>
    </w:p>
    <w:p w14:paraId="15C273F3" w14:textId="26280FD8" w:rsidR="000B2316" w:rsidRDefault="000B2316">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_Toc145070591 \h </w:instrText>
      </w:r>
      <w:r>
        <w:fldChar w:fldCharType="separate"/>
      </w:r>
      <w:r>
        <w:t>46</w:t>
      </w:r>
      <w:r>
        <w:fldChar w:fldCharType="end"/>
      </w:r>
    </w:p>
    <w:p w14:paraId="5FE6ECEB" w14:textId="63498D2C" w:rsidR="000B2316" w:rsidRDefault="000B2316">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_Toc145070592 \h </w:instrText>
      </w:r>
      <w:r>
        <w:fldChar w:fldCharType="separate"/>
      </w:r>
      <w:r>
        <w:t>46</w:t>
      </w:r>
      <w:r>
        <w:fldChar w:fldCharType="end"/>
      </w:r>
    </w:p>
    <w:p w14:paraId="391BE3B0" w14:textId="58B08BE9" w:rsidR="000B2316" w:rsidRDefault="000B2316">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_Toc145070593 \h </w:instrText>
      </w:r>
      <w:r>
        <w:fldChar w:fldCharType="separate"/>
      </w:r>
      <w:r>
        <w:t>46</w:t>
      </w:r>
      <w:r>
        <w:fldChar w:fldCharType="end"/>
      </w:r>
    </w:p>
    <w:p w14:paraId="7DFABB7D" w14:textId="005CE1FE" w:rsidR="000B2316" w:rsidRDefault="000B2316">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_Toc145070594 \h </w:instrText>
      </w:r>
      <w:r>
        <w:fldChar w:fldCharType="separate"/>
      </w:r>
      <w:r>
        <w:t>46</w:t>
      </w:r>
      <w:r>
        <w:fldChar w:fldCharType="end"/>
      </w:r>
    </w:p>
    <w:p w14:paraId="16F7A179" w14:textId="3CA38CB5" w:rsidR="000B2316" w:rsidRDefault="000B2316">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_Toc145070595 \h </w:instrText>
      </w:r>
      <w:r>
        <w:fldChar w:fldCharType="separate"/>
      </w:r>
      <w:r>
        <w:t>55</w:t>
      </w:r>
      <w:r>
        <w:fldChar w:fldCharType="end"/>
      </w:r>
    </w:p>
    <w:p w14:paraId="34FA6A90" w14:textId="3270780C" w:rsidR="000B2316" w:rsidRDefault="000B2316">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_Toc145070596 \h </w:instrText>
      </w:r>
      <w:r>
        <w:fldChar w:fldCharType="separate"/>
      </w:r>
      <w:r>
        <w:t>55</w:t>
      </w:r>
      <w:r>
        <w:fldChar w:fldCharType="end"/>
      </w:r>
    </w:p>
    <w:p w14:paraId="05D6D45B" w14:textId="5747E702" w:rsidR="000B2316" w:rsidRDefault="000B2316">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_Toc145070597 \h </w:instrText>
      </w:r>
      <w:r>
        <w:fldChar w:fldCharType="separate"/>
      </w:r>
      <w:r>
        <w:t>60</w:t>
      </w:r>
      <w:r>
        <w:fldChar w:fldCharType="end"/>
      </w:r>
    </w:p>
    <w:p w14:paraId="1D9D69D2" w14:textId="6820613A" w:rsidR="000B2316" w:rsidRDefault="000B2316">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_Toc145070598 \h </w:instrText>
      </w:r>
      <w:r>
        <w:fldChar w:fldCharType="separate"/>
      </w:r>
      <w:r>
        <w:t>61</w:t>
      </w:r>
      <w:r>
        <w:fldChar w:fldCharType="end"/>
      </w:r>
    </w:p>
    <w:p w14:paraId="3AF1710F" w14:textId="630D40B9" w:rsidR="000B2316" w:rsidRDefault="000B2316">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_Toc145070599 \h </w:instrText>
      </w:r>
      <w:r>
        <w:fldChar w:fldCharType="separate"/>
      </w:r>
      <w:r>
        <w:t>68</w:t>
      </w:r>
      <w:r>
        <w:fldChar w:fldCharType="end"/>
      </w:r>
    </w:p>
    <w:p w14:paraId="5B8B2922" w14:textId="30037CB4" w:rsidR="000B2316" w:rsidRDefault="000B2316">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_Toc145070600 \h </w:instrText>
      </w:r>
      <w:r>
        <w:fldChar w:fldCharType="separate"/>
      </w:r>
      <w:r>
        <w:t>77</w:t>
      </w:r>
      <w:r>
        <w:fldChar w:fldCharType="end"/>
      </w:r>
    </w:p>
    <w:p w14:paraId="04B5F1A5" w14:textId="5D23212F" w:rsidR="000B2316" w:rsidRDefault="000B2316">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_Toc145070601 \h </w:instrText>
      </w:r>
      <w:r>
        <w:fldChar w:fldCharType="separate"/>
      </w:r>
      <w:r>
        <w:t>77</w:t>
      </w:r>
      <w:r>
        <w:fldChar w:fldCharType="end"/>
      </w:r>
    </w:p>
    <w:p w14:paraId="5303F6D2" w14:textId="4C83527B" w:rsidR="000B2316" w:rsidRDefault="000B2316">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_Toc145070602 \h </w:instrText>
      </w:r>
      <w:r>
        <w:fldChar w:fldCharType="separate"/>
      </w:r>
      <w:r>
        <w:t>77</w:t>
      </w:r>
      <w:r>
        <w:fldChar w:fldCharType="end"/>
      </w:r>
    </w:p>
    <w:p w14:paraId="5A20B2C0" w14:textId="441C4F69" w:rsidR="000B2316" w:rsidRDefault="000B2316">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_Toc145070603 \h </w:instrText>
      </w:r>
      <w:r>
        <w:fldChar w:fldCharType="separate"/>
      </w:r>
      <w:r>
        <w:t>77</w:t>
      </w:r>
      <w:r>
        <w:fldChar w:fldCharType="end"/>
      </w:r>
    </w:p>
    <w:p w14:paraId="33764F23" w14:textId="16580055" w:rsidR="000B2316" w:rsidRDefault="000B2316">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_Toc145070604 \h </w:instrText>
      </w:r>
      <w:r>
        <w:fldChar w:fldCharType="separate"/>
      </w:r>
      <w:r>
        <w:t>77</w:t>
      </w:r>
      <w:r>
        <w:fldChar w:fldCharType="end"/>
      </w:r>
    </w:p>
    <w:p w14:paraId="5CC6ADF5" w14:textId="4CFD563E" w:rsidR="000B2316" w:rsidRDefault="000B2316">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_Toc145070605 \h </w:instrText>
      </w:r>
      <w:r>
        <w:fldChar w:fldCharType="separate"/>
      </w:r>
      <w:r>
        <w:t>78</w:t>
      </w:r>
      <w:r>
        <w:fldChar w:fldCharType="end"/>
      </w:r>
    </w:p>
    <w:p w14:paraId="4D0C6B57" w14:textId="0FE40A77" w:rsidR="000B2316" w:rsidRDefault="000B2316">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_Toc145070606 \h </w:instrText>
      </w:r>
      <w:r>
        <w:fldChar w:fldCharType="separate"/>
      </w:r>
      <w:r>
        <w:t>78</w:t>
      </w:r>
      <w:r>
        <w:fldChar w:fldCharType="end"/>
      </w:r>
    </w:p>
    <w:p w14:paraId="707ED28D" w14:textId="651DD0C0" w:rsidR="000B2316" w:rsidRDefault="000B2316">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_Toc145070607 \h </w:instrText>
      </w:r>
      <w:r>
        <w:fldChar w:fldCharType="separate"/>
      </w:r>
      <w:r>
        <w:t>78</w:t>
      </w:r>
      <w:r>
        <w:fldChar w:fldCharType="end"/>
      </w:r>
    </w:p>
    <w:p w14:paraId="4C606548" w14:textId="51A4963A" w:rsidR="000B2316" w:rsidRDefault="000B2316">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_Toc145070608 \h </w:instrText>
      </w:r>
      <w:r>
        <w:fldChar w:fldCharType="separate"/>
      </w:r>
      <w:r>
        <w:t>78</w:t>
      </w:r>
      <w:r>
        <w:fldChar w:fldCharType="end"/>
      </w:r>
    </w:p>
    <w:p w14:paraId="291A50F3" w14:textId="1D430FAD" w:rsidR="000B2316" w:rsidRDefault="000B2316">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_Toc145070609 \h </w:instrText>
      </w:r>
      <w:r>
        <w:fldChar w:fldCharType="separate"/>
      </w:r>
      <w:r>
        <w:t>80</w:t>
      </w:r>
      <w:r>
        <w:fldChar w:fldCharType="end"/>
      </w:r>
    </w:p>
    <w:p w14:paraId="71A0534A" w14:textId="0E46254B" w:rsidR="000B2316" w:rsidRDefault="000B2316">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_Toc145070610 \h </w:instrText>
      </w:r>
      <w:r>
        <w:fldChar w:fldCharType="separate"/>
      </w:r>
      <w:r>
        <w:t>80</w:t>
      </w:r>
      <w:r>
        <w:fldChar w:fldCharType="end"/>
      </w:r>
    </w:p>
    <w:p w14:paraId="2EA835FF" w14:textId="78D54155" w:rsidR="000B2316" w:rsidRDefault="000B2316">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_Toc145070611 \h </w:instrText>
      </w:r>
      <w:r>
        <w:fldChar w:fldCharType="separate"/>
      </w:r>
      <w:r>
        <w:t>80</w:t>
      </w:r>
      <w:r>
        <w:fldChar w:fldCharType="end"/>
      </w:r>
    </w:p>
    <w:p w14:paraId="062C31B6" w14:textId="50B4BD33" w:rsidR="000B2316" w:rsidRDefault="000B2316">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_Toc145070612 \h </w:instrText>
      </w:r>
      <w:r>
        <w:fldChar w:fldCharType="separate"/>
      </w:r>
      <w:r>
        <w:t>81</w:t>
      </w:r>
      <w:r>
        <w:fldChar w:fldCharType="end"/>
      </w:r>
    </w:p>
    <w:p w14:paraId="687BBDD3" w14:textId="60D42F7C" w:rsidR="000B2316" w:rsidRDefault="000B2316">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_Toc145070613 \h </w:instrText>
      </w:r>
      <w:r>
        <w:fldChar w:fldCharType="separate"/>
      </w:r>
      <w:r>
        <w:t>81</w:t>
      </w:r>
      <w:r>
        <w:fldChar w:fldCharType="end"/>
      </w:r>
    </w:p>
    <w:p w14:paraId="6E2E3605" w14:textId="1F183523" w:rsidR="000B2316" w:rsidRDefault="000B2316">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_Toc145070614 \h </w:instrText>
      </w:r>
      <w:r>
        <w:fldChar w:fldCharType="separate"/>
      </w:r>
      <w:r>
        <w:t>81</w:t>
      </w:r>
      <w:r>
        <w:fldChar w:fldCharType="end"/>
      </w:r>
    </w:p>
    <w:p w14:paraId="7DDB4D02" w14:textId="6182E460" w:rsidR="000B2316" w:rsidRDefault="000B2316">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_Toc145070615 \h </w:instrText>
      </w:r>
      <w:r>
        <w:fldChar w:fldCharType="separate"/>
      </w:r>
      <w:r>
        <w:t>83</w:t>
      </w:r>
      <w:r>
        <w:fldChar w:fldCharType="end"/>
      </w:r>
    </w:p>
    <w:p w14:paraId="612634D8" w14:textId="5276B9B6" w:rsidR="000B2316" w:rsidRDefault="000B2316">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_Toc145070616 \h </w:instrText>
      </w:r>
      <w:r>
        <w:fldChar w:fldCharType="separate"/>
      </w:r>
      <w:r>
        <w:t>83</w:t>
      </w:r>
      <w:r>
        <w:fldChar w:fldCharType="end"/>
      </w:r>
    </w:p>
    <w:p w14:paraId="11C62AB2" w14:textId="3E4DE6DA" w:rsidR="000B2316" w:rsidRDefault="000B2316">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_Toc145070617 \h </w:instrText>
      </w:r>
      <w:r>
        <w:fldChar w:fldCharType="separate"/>
      </w:r>
      <w:r>
        <w:t>83</w:t>
      </w:r>
      <w:r>
        <w:fldChar w:fldCharType="end"/>
      </w:r>
    </w:p>
    <w:p w14:paraId="7A60BB8A" w14:textId="7EEB15F1" w:rsidR="000B2316" w:rsidRDefault="000B2316">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_Toc145070618 \h </w:instrText>
      </w:r>
      <w:r>
        <w:fldChar w:fldCharType="separate"/>
      </w:r>
      <w:r>
        <w:t>85</w:t>
      </w:r>
      <w:r>
        <w:fldChar w:fldCharType="end"/>
      </w:r>
    </w:p>
    <w:p w14:paraId="6C0784E8" w14:textId="3AEDA45D" w:rsidR="000B2316" w:rsidRDefault="000B2316">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_Toc145070619 \h </w:instrText>
      </w:r>
      <w:r>
        <w:fldChar w:fldCharType="separate"/>
      </w:r>
      <w:r>
        <w:t>85</w:t>
      </w:r>
      <w:r>
        <w:fldChar w:fldCharType="end"/>
      </w:r>
    </w:p>
    <w:p w14:paraId="7782A825" w14:textId="02183B36" w:rsidR="000B2316" w:rsidRDefault="000B2316">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_Toc145070620 \h </w:instrText>
      </w:r>
      <w:r>
        <w:fldChar w:fldCharType="separate"/>
      </w:r>
      <w:r>
        <w:t>86</w:t>
      </w:r>
      <w:r>
        <w:fldChar w:fldCharType="end"/>
      </w:r>
    </w:p>
    <w:p w14:paraId="6A799AFC" w14:textId="40DDD83B" w:rsidR="000B2316" w:rsidRDefault="000B2316">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_Toc145070621 \h </w:instrText>
      </w:r>
      <w:r>
        <w:fldChar w:fldCharType="separate"/>
      </w:r>
      <w:r>
        <w:t>87</w:t>
      </w:r>
      <w:r>
        <w:fldChar w:fldCharType="end"/>
      </w:r>
    </w:p>
    <w:p w14:paraId="563BA603" w14:textId="1F06160A" w:rsidR="000B2316" w:rsidRDefault="000B2316">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_Toc145070622 \h </w:instrText>
      </w:r>
      <w:r>
        <w:fldChar w:fldCharType="separate"/>
      </w:r>
      <w:r>
        <w:t>87</w:t>
      </w:r>
      <w:r>
        <w:fldChar w:fldCharType="end"/>
      </w:r>
    </w:p>
    <w:p w14:paraId="495CB394" w14:textId="52F9B2D6" w:rsidR="000B2316" w:rsidRDefault="000B2316">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_Toc145070623 \h </w:instrText>
      </w:r>
      <w:r>
        <w:fldChar w:fldCharType="separate"/>
      </w:r>
      <w:r>
        <w:t>88</w:t>
      </w:r>
      <w:r>
        <w:fldChar w:fldCharType="end"/>
      </w:r>
    </w:p>
    <w:p w14:paraId="04622397" w14:textId="002CE9AD" w:rsidR="000B2316" w:rsidRDefault="000B2316">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_Toc145070624 \h </w:instrText>
      </w:r>
      <w:r>
        <w:fldChar w:fldCharType="separate"/>
      </w:r>
      <w:r>
        <w:t>88</w:t>
      </w:r>
      <w:r>
        <w:fldChar w:fldCharType="end"/>
      </w:r>
    </w:p>
    <w:p w14:paraId="43FBFDC5" w14:textId="08746C5E" w:rsidR="000B2316" w:rsidRDefault="000B231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_Toc145070625 \h </w:instrText>
      </w:r>
      <w:r>
        <w:fldChar w:fldCharType="separate"/>
      </w:r>
      <w:r>
        <w:t>89</w:t>
      </w:r>
      <w:r>
        <w:fldChar w:fldCharType="end"/>
      </w:r>
    </w:p>
    <w:p w14:paraId="354344F6" w14:textId="42D2D538" w:rsidR="000B2316" w:rsidRDefault="000B2316">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_Toc145070626 \h </w:instrText>
      </w:r>
      <w:r>
        <w:fldChar w:fldCharType="separate"/>
      </w:r>
      <w:r>
        <w:t>89</w:t>
      </w:r>
      <w:r>
        <w:fldChar w:fldCharType="end"/>
      </w:r>
    </w:p>
    <w:p w14:paraId="70B95566" w14:textId="4B8882C3" w:rsidR="000B2316" w:rsidRDefault="000B2316">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_Toc145070627 \h </w:instrText>
      </w:r>
      <w:r>
        <w:fldChar w:fldCharType="separate"/>
      </w:r>
      <w:r>
        <w:t>89</w:t>
      </w:r>
      <w:r>
        <w:fldChar w:fldCharType="end"/>
      </w:r>
    </w:p>
    <w:p w14:paraId="110E2790" w14:textId="2DB17D5C" w:rsidR="000B2316" w:rsidRDefault="000B2316">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_Toc145070628 \h </w:instrText>
      </w:r>
      <w:r>
        <w:fldChar w:fldCharType="separate"/>
      </w:r>
      <w:r>
        <w:t>89</w:t>
      </w:r>
      <w:r>
        <w:fldChar w:fldCharType="end"/>
      </w:r>
    </w:p>
    <w:p w14:paraId="67107C61" w14:textId="0D5B74CE" w:rsidR="000B2316" w:rsidRDefault="000B2316">
      <w:pPr>
        <w:pStyle w:val="TOC3"/>
        <w:rPr>
          <w:rFonts w:asciiTheme="minorHAnsi" w:eastAsiaTheme="minorEastAsia" w:hAnsiTheme="minorHAnsi" w:cstheme="minorBidi"/>
          <w:kern w:val="2"/>
          <w:sz w:val="22"/>
          <w:szCs w:val="22"/>
          <w14:ligatures w14:val="standardContextual"/>
        </w:rPr>
      </w:pPr>
      <w:r>
        <w:lastRenderedPageBreak/>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_Toc145070629 \h </w:instrText>
      </w:r>
      <w:r>
        <w:fldChar w:fldCharType="separate"/>
      </w:r>
      <w:r>
        <w:t>89</w:t>
      </w:r>
      <w:r>
        <w:fldChar w:fldCharType="end"/>
      </w:r>
    </w:p>
    <w:p w14:paraId="7E80707F" w14:textId="1005464B" w:rsidR="000B2316" w:rsidRDefault="000B2316">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_Toc145070630 \h </w:instrText>
      </w:r>
      <w:r>
        <w:fldChar w:fldCharType="separate"/>
      </w:r>
      <w:r>
        <w:t>90</w:t>
      </w:r>
      <w:r>
        <w:fldChar w:fldCharType="end"/>
      </w:r>
    </w:p>
    <w:p w14:paraId="2068C17C" w14:textId="2DE8A73C" w:rsidR="000B2316" w:rsidRDefault="000B2316">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_Toc145070631 \h </w:instrText>
      </w:r>
      <w:r>
        <w:fldChar w:fldCharType="separate"/>
      </w:r>
      <w:r>
        <w:t>90</w:t>
      </w:r>
      <w:r>
        <w:fldChar w:fldCharType="end"/>
      </w:r>
    </w:p>
    <w:p w14:paraId="6DD36392" w14:textId="3CFC50B7" w:rsidR="000B2316" w:rsidRDefault="000B2316">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_Toc145070632 \h </w:instrText>
      </w:r>
      <w:r>
        <w:fldChar w:fldCharType="separate"/>
      </w:r>
      <w:r>
        <w:t>90</w:t>
      </w:r>
      <w:r>
        <w:fldChar w:fldCharType="end"/>
      </w:r>
    </w:p>
    <w:p w14:paraId="619FDAB6" w14:textId="588C2695" w:rsidR="000B2316" w:rsidRDefault="000B2316">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_Toc145070633 \h </w:instrText>
      </w:r>
      <w:r>
        <w:fldChar w:fldCharType="separate"/>
      </w:r>
      <w:r>
        <w:t>90</w:t>
      </w:r>
      <w:r>
        <w:fldChar w:fldCharType="end"/>
      </w:r>
    </w:p>
    <w:p w14:paraId="4C966FED" w14:textId="45E59430" w:rsidR="000B2316" w:rsidRDefault="000B2316">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_Toc145070634 \h </w:instrText>
      </w:r>
      <w:r>
        <w:fldChar w:fldCharType="separate"/>
      </w:r>
      <w:r>
        <w:t>90</w:t>
      </w:r>
      <w:r>
        <w:fldChar w:fldCharType="end"/>
      </w:r>
    </w:p>
    <w:p w14:paraId="4250C1F2" w14:textId="0499198B" w:rsidR="000B2316" w:rsidRDefault="000B2316">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_Toc145070635 \h </w:instrText>
      </w:r>
      <w:r>
        <w:fldChar w:fldCharType="separate"/>
      </w:r>
      <w:r>
        <w:t>90</w:t>
      </w:r>
      <w:r>
        <w:fldChar w:fldCharType="end"/>
      </w:r>
    </w:p>
    <w:p w14:paraId="2F2D3B81" w14:textId="5E263AF2" w:rsidR="000B2316" w:rsidRDefault="000B2316">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_Toc145070636 \h </w:instrText>
      </w:r>
      <w:r>
        <w:fldChar w:fldCharType="separate"/>
      </w:r>
      <w:r>
        <w:t>90</w:t>
      </w:r>
      <w:r>
        <w:fldChar w:fldCharType="end"/>
      </w:r>
    </w:p>
    <w:p w14:paraId="75508E7D" w14:textId="5092EC72" w:rsidR="000B2316" w:rsidRDefault="000B2316">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_Toc145070637 \h </w:instrText>
      </w:r>
      <w:r>
        <w:fldChar w:fldCharType="separate"/>
      </w:r>
      <w:r>
        <w:t>90</w:t>
      </w:r>
      <w:r>
        <w:fldChar w:fldCharType="end"/>
      </w:r>
    </w:p>
    <w:p w14:paraId="2E774E51" w14:textId="030A0F06" w:rsidR="000B2316" w:rsidRDefault="000B2316">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_Toc145070638 \h </w:instrText>
      </w:r>
      <w:r>
        <w:fldChar w:fldCharType="separate"/>
      </w:r>
      <w:r>
        <w:t>90</w:t>
      </w:r>
      <w:r>
        <w:fldChar w:fldCharType="end"/>
      </w:r>
    </w:p>
    <w:p w14:paraId="32044B79" w14:textId="3E37CA4A" w:rsidR="000B2316" w:rsidRDefault="000B2316">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_Toc145070639 \h </w:instrText>
      </w:r>
      <w:r>
        <w:fldChar w:fldCharType="separate"/>
      </w:r>
      <w:r>
        <w:t>90</w:t>
      </w:r>
      <w:r>
        <w:fldChar w:fldCharType="end"/>
      </w:r>
    </w:p>
    <w:p w14:paraId="69D036D3" w14:textId="75940BF6" w:rsidR="000B2316" w:rsidRDefault="000B2316">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_Toc145070640 \h </w:instrText>
      </w:r>
      <w:r>
        <w:fldChar w:fldCharType="separate"/>
      </w:r>
      <w:r>
        <w:t>90</w:t>
      </w:r>
      <w:r>
        <w:fldChar w:fldCharType="end"/>
      </w:r>
    </w:p>
    <w:p w14:paraId="73D41CA2" w14:textId="6307E94C" w:rsidR="000B2316" w:rsidRDefault="000B2316">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_Toc145070641 \h </w:instrText>
      </w:r>
      <w:r>
        <w:fldChar w:fldCharType="separate"/>
      </w:r>
      <w:r>
        <w:t>90</w:t>
      </w:r>
      <w:r>
        <w:fldChar w:fldCharType="end"/>
      </w:r>
    </w:p>
    <w:p w14:paraId="2B5B66D8" w14:textId="1979D765" w:rsidR="000B2316" w:rsidRDefault="000B2316">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_Toc145070642 \h </w:instrText>
      </w:r>
      <w:r>
        <w:fldChar w:fldCharType="separate"/>
      </w:r>
      <w:r>
        <w:t>91</w:t>
      </w:r>
      <w:r>
        <w:fldChar w:fldCharType="end"/>
      </w:r>
    </w:p>
    <w:p w14:paraId="6C8526D6" w14:textId="07591FBD" w:rsidR="000B2316" w:rsidRDefault="000B2316">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_Toc145070643 \h </w:instrText>
      </w:r>
      <w:r>
        <w:fldChar w:fldCharType="separate"/>
      </w:r>
      <w:r>
        <w:t>91</w:t>
      </w:r>
      <w:r>
        <w:fldChar w:fldCharType="end"/>
      </w:r>
    </w:p>
    <w:p w14:paraId="4B2FCCB0" w14:textId="588A118A" w:rsidR="000B2316" w:rsidRDefault="000B2316">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_Toc145070644 \h </w:instrText>
      </w:r>
      <w:r>
        <w:fldChar w:fldCharType="separate"/>
      </w:r>
      <w:r>
        <w:t>92</w:t>
      </w:r>
      <w:r>
        <w:fldChar w:fldCharType="end"/>
      </w:r>
    </w:p>
    <w:p w14:paraId="03CC59FA" w14:textId="140DB38A" w:rsidR="000B2316" w:rsidRDefault="000B2316">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_Toc145070645 \h </w:instrText>
      </w:r>
      <w:r>
        <w:fldChar w:fldCharType="separate"/>
      </w:r>
      <w:r>
        <w:t>94</w:t>
      </w:r>
      <w:r>
        <w:fldChar w:fldCharType="end"/>
      </w:r>
    </w:p>
    <w:p w14:paraId="51A47DB9" w14:textId="5BBEE12D" w:rsidR="000B2316" w:rsidRDefault="000B2316">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_Toc145070646 \h </w:instrText>
      </w:r>
      <w:r>
        <w:fldChar w:fldCharType="separate"/>
      </w:r>
      <w:r>
        <w:t>94</w:t>
      </w:r>
      <w:r>
        <w:fldChar w:fldCharType="end"/>
      </w:r>
    </w:p>
    <w:p w14:paraId="2E77FB00" w14:textId="79E3C707" w:rsidR="000B2316" w:rsidRDefault="000B2316">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_Toc145070647 \h </w:instrText>
      </w:r>
      <w:r>
        <w:fldChar w:fldCharType="separate"/>
      </w:r>
      <w:r>
        <w:t>94</w:t>
      </w:r>
      <w:r>
        <w:fldChar w:fldCharType="end"/>
      </w:r>
    </w:p>
    <w:p w14:paraId="4BE4EBD7" w14:textId="67BD9CEB" w:rsidR="000B2316" w:rsidRDefault="000B2316">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_Toc145070648 \h </w:instrText>
      </w:r>
      <w:r>
        <w:fldChar w:fldCharType="separate"/>
      </w:r>
      <w:r>
        <w:t>94</w:t>
      </w:r>
      <w:r>
        <w:fldChar w:fldCharType="end"/>
      </w:r>
    </w:p>
    <w:p w14:paraId="283883D4" w14:textId="4F0BDE7C" w:rsidR="000B2316" w:rsidRDefault="000B2316">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_Toc145070649 \h </w:instrText>
      </w:r>
      <w:r>
        <w:fldChar w:fldCharType="separate"/>
      </w:r>
      <w:r>
        <w:t>94</w:t>
      </w:r>
      <w:r>
        <w:fldChar w:fldCharType="end"/>
      </w:r>
    </w:p>
    <w:p w14:paraId="1B262500" w14:textId="1DB83AED" w:rsidR="000B2316" w:rsidRDefault="000B2316">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_Toc145070650 \h </w:instrText>
      </w:r>
      <w:r>
        <w:fldChar w:fldCharType="separate"/>
      </w:r>
      <w:r>
        <w:t>95</w:t>
      </w:r>
      <w:r>
        <w:fldChar w:fldCharType="end"/>
      </w:r>
    </w:p>
    <w:p w14:paraId="21662155" w14:textId="37666753" w:rsidR="000B2316" w:rsidRDefault="000B2316">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_Toc145070651 \h </w:instrText>
      </w:r>
      <w:r>
        <w:fldChar w:fldCharType="separate"/>
      </w:r>
      <w:r>
        <w:t>100</w:t>
      </w:r>
      <w:r>
        <w:fldChar w:fldCharType="end"/>
      </w:r>
    </w:p>
    <w:p w14:paraId="6619736C" w14:textId="67D3BC53" w:rsidR="000B2316" w:rsidRDefault="000B2316">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_Toc145070652 \h </w:instrText>
      </w:r>
      <w:r>
        <w:fldChar w:fldCharType="separate"/>
      </w:r>
      <w:r>
        <w:t>100</w:t>
      </w:r>
      <w:r>
        <w:fldChar w:fldCharType="end"/>
      </w:r>
    </w:p>
    <w:p w14:paraId="796DE340" w14:textId="1F5DD86C" w:rsidR="000B2316" w:rsidRDefault="000B2316">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_Toc145070653 \h </w:instrText>
      </w:r>
      <w:r>
        <w:fldChar w:fldCharType="separate"/>
      </w:r>
      <w:r>
        <w:t>101</w:t>
      </w:r>
      <w:r>
        <w:fldChar w:fldCharType="end"/>
      </w:r>
    </w:p>
    <w:p w14:paraId="07B41978" w14:textId="2B79446F" w:rsidR="000B2316" w:rsidRDefault="000B2316">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_Toc145070654 \h </w:instrText>
      </w:r>
      <w:r>
        <w:fldChar w:fldCharType="separate"/>
      </w:r>
      <w:r>
        <w:t>101</w:t>
      </w:r>
      <w:r>
        <w:fldChar w:fldCharType="end"/>
      </w:r>
    </w:p>
    <w:p w14:paraId="2341D6F4" w14:textId="7C997CF4" w:rsidR="000B2316" w:rsidRDefault="000B2316">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_Toc145070655 \h </w:instrText>
      </w:r>
      <w:r>
        <w:fldChar w:fldCharType="separate"/>
      </w:r>
      <w:r>
        <w:t>101</w:t>
      </w:r>
      <w:r>
        <w:fldChar w:fldCharType="end"/>
      </w:r>
    </w:p>
    <w:p w14:paraId="2FE0179F" w14:textId="658646D6" w:rsidR="000B2316" w:rsidRDefault="000B2316">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_Toc145070656 \h </w:instrText>
      </w:r>
      <w:r>
        <w:fldChar w:fldCharType="separate"/>
      </w:r>
      <w:r>
        <w:t>104</w:t>
      </w:r>
      <w:r>
        <w:fldChar w:fldCharType="end"/>
      </w:r>
    </w:p>
    <w:p w14:paraId="42F70574" w14:textId="1C4BC9A4" w:rsidR="000B2316" w:rsidRDefault="000B2316">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_Toc145070657 \h </w:instrText>
      </w:r>
      <w:r>
        <w:fldChar w:fldCharType="separate"/>
      </w:r>
      <w:r>
        <w:t>108</w:t>
      </w:r>
      <w:r>
        <w:fldChar w:fldCharType="end"/>
      </w:r>
    </w:p>
    <w:p w14:paraId="1999130D" w14:textId="7A301661" w:rsidR="000B2316" w:rsidRDefault="000B2316">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_Toc145070658 \h </w:instrText>
      </w:r>
      <w:r>
        <w:fldChar w:fldCharType="separate"/>
      </w:r>
      <w:r>
        <w:t>108</w:t>
      </w:r>
      <w:r>
        <w:fldChar w:fldCharType="end"/>
      </w:r>
    </w:p>
    <w:p w14:paraId="207CA062" w14:textId="7B1A82FC" w:rsidR="000B2316" w:rsidRDefault="000B2316">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_Toc145070659 \h </w:instrText>
      </w:r>
      <w:r>
        <w:fldChar w:fldCharType="separate"/>
      </w:r>
      <w:r>
        <w:t>108</w:t>
      </w:r>
      <w:r>
        <w:fldChar w:fldCharType="end"/>
      </w:r>
    </w:p>
    <w:p w14:paraId="68218E17" w14:textId="63F27B1E" w:rsidR="000B2316" w:rsidRDefault="000B2316">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_Toc145070660 \h </w:instrText>
      </w:r>
      <w:r>
        <w:fldChar w:fldCharType="separate"/>
      </w:r>
      <w:r>
        <w:t>108</w:t>
      </w:r>
      <w:r>
        <w:fldChar w:fldCharType="end"/>
      </w:r>
    </w:p>
    <w:p w14:paraId="6A54F4ED" w14:textId="75DD715E" w:rsidR="000B2316" w:rsidRDefault="000B2316">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_Toc145070661 \h </w:instrText>
      </w:r>
      <w:r>
        <w:fldChar w:fldCharType="separate"/>
      </w:r>
      <w:r>
        <w:t>108</w:t>
      </w:r>
      <w:r>
        <w:fldChar w:fldCharType="end"/>
      </w:r>
    </w:p>
    <w:p w14:paraId="58450981" w14:textId="1D633BB1" w:rsidR="000B2316" w:rsidRDefault="000B2316">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_Toc145070662 \h </w:instrText>
      </w:r>
      <w:r>
        <w:fldChar w:fldCharType="separate"/>
      </w:r>
      <w:r>
        <w:t>108</w:t>
      </w:r>
      <w:r>
        <w:fldChar w:fldCharType="end"/>
      </w:r>
    </w:p>
    <w:p w14:paraId="6B8A78CC" w14:textId="0243283D" w:rsidR="000B2316" w:rsidRDefault="000B2316">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_Toc145070663 \h </w:instrText>
      </w:r>
      <w:r>
        <w:fldChar w:fldCharType="separate"/>
      </w:r>
      <w:r>
        <w:t>108</w:t>
      </w:r>
      <w:r>
        <w:fldChar w:fldCharType="end"/>
      </w:r>
    </w:p>
    <w:p w14:paraId="3A490945" w14:textId="5E64E5B1" w:rsidR="000B2316" w:rsidRDefault="000B2316">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_Toc145070664 \h </w:instrText>
      </w:r>
      <w:r>
        <w:fldChar w:fldCharType="separate"/>
      </w:r>
      <w:r>
        <w:t>109</w:t>
      </w:r>
      <w:r>
        <w:fldChar w:fldCharType="end"/>
      </w:r>
    </w:p>
    <w:p w14:paraId="1EF569EB" w14:textId="4D38678D" w:rsidR="000B2316" w:rsidRDefault="000B2316">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_Toc145070665 \h </w:instrText>
      </w:r>
      <w:r>
        <w:fldChar w:fldCharType="separate"/>
      </w:r>
      <w:r>
        <w:t>109</w:t>
      </w:r>
      <w:r>
        <w:fldChar w:fldCharType="end"/>
      </w:r>
    </w:p>
    <w:p w14:paraId="47ED2BA5" w14:textId="26B5316E" w:rsidR="000B2316" w:rsidRDefault="000B2316">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_Toc145070666 \h </w:instrText>
      </w:r>
      <w:r>
        <w:fldChar w:fldCharType="separate"/>
      </w:r>
      <w:r>
        <w:t>109</w:t>
      </w:r>
      <w:r>
        <w:fldChar w:fldCharType="end"/>
      </w:r>
    </w:p>
    <w:p w14:paraId="70B03985" w14:textId="475D05B2" w:rsidR="000B2316" w:rsidRDefault="000B2316">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_Toc145070667 \h </w:instrText>
      </w:r>
      <w:r>
        <w:fldChar w:fldCharType="separate"/>
      </w:r>
      <w:r>
        <w:t>110</w:t>
      </w:r>
      <w:r>
        <w:fldChar w:fldCharType="end"/>
      </w:r>
    </w:p>
    <w:p w14:paraId="339BA8B1" w14:textId="2BE9B97E" w:rsidR="000B2316" w:rsidRDefault="000B2316">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_Toc145070668 \h </w:instrText>
      </w:r>
      <w:r>
        <w:fldChar w:fldCharType="separate"/>
      </w:r>
      <w:r>
        <w:t>110</w:t>
      </w:r>
      <w:r>
        <w:fldChar w:fldCharType="end"/>
      </w:r>
    </w:p>
    <w:p w14:paraId="75A34E10" w14:textId="19EBA4BA" w:rsidR="000B2316" w:rsidRDefault="000B2316">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_Toc145070669 \h </w:instrText>
      </w:r>
      <w:r>
        <w:fldChar w:fldCharType="separate"/>
      </w:r>
      <w:r>
        <w:t>110</w:t>
      </w:r>
      <w:r>
        <w:fldChar w:fldCharType="end"/>
      </w:r>
    </w:p>
    <w:p w14:paraId="14F6ABC2" w14:textId="15C2663A" w:rsidR="000B2316" w:rsidRDefault="000B2316">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_Toc145070670 \h </w:instrText>
      </w:r>
      <w:r>
        <w:fldChar w:fldCharType="separate"/>
      </w:r>
      <w:r>
        <w:t>110</w:t>
      </w:r>
      <w:r>
        <w:fldChar w:fldCharType="end"/>
      </w:r>
    </w:p>
    <w:p w14:paraId="5627F356" w14:textId="2B4B075C" w:rsidR="000B2316" w:rsidRDefault="000B2316">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_Toc145070671 \h </w:instrText>
      </w:r>
      <w:r>
        <w:fldChar w:fldCharType="separate"/>
      </w:r>
      <w:r>
        <w:t>111</w:t>
      </w:r>
      <w:r>
        <w:fldChar w:fldCharType="end"/>
      </w:r>
    </w:p>
    <w:p w14:paraId="55AF1D7B" w14:textId="220D224E" w:rsidR="000B2316" w:rsidRDefault="000B2316">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_Toc145070672 \h </w:instrText>
      </w:r>
      <w:r>
        <w:fldChar w:fldCharType="separate"/>
      </w:r>
      <w:r>
        <w:t>112</w:t>
      </w:r>
      <w:r>
        <w:fldChar w:fldCharType="end"/>
      </w:r>
    </w:p>
    <w:p w14:paraId="6009A705" w14:textId="5868C41D" w:rsidR="00397EF1" w:rsidRPr="00A07190" w:rsidRDefault="000B2316" w:rsidP="00397EF1">
      <w:r>
        <w:fldChar w:fldCharType="end"/>
      </w:r>
    </w:p>
    <w:p w14:paraId="6009A706" w14:textId="77777777"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bookmarkStart w:id="8" w:name="_Toc61111444"/>
      <w:bookmarkStart w:id="9" w:name="_Toc66810006"/>
      <w:bookmarkStart w:id="10" w:name="_Toc74835844"/>
      <w:bookmarkStart w:id="11" w:name="_Toc76502785"/>
      <w:bookmarkStart w:id="12" w:name="_Toc89849761"/>
      <w:bookmarkStart w:id="13" w:name="_Toc98662805"/>
      <w:bookmarkStart w:id="14" w:name="_Toc145070514"/>
      <w:r w:rsidRPr="00A07190">
        <w:lastRenderedPageBreak/>
        <w:t>Foreword</w:t>
      </w:r>
      <w:bookmarkEnd w:id="3"/>
      <w:bookmarkEnd w:id="4"/>
      <w:bookmarkEnd w:id="5"/>
      <w:bookmarkEnd w:id="6"/>
      <w:bookmarkEnd w:id="7"/>
      <w:bookmarkEnd w:id="8"/>
      <w:bookmarkEnd w:id="9"/>
      <w:bookmarkEnd w:id="10"/>
      <w:bookmarkEnd w:id="11"/>
      <w:bookmarkEnd w:id="12"/>
      <w:bookmarkEnd w:id="13"/>
      <w:bookmarkEnd w:id="14"/>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5" w:name="_Toc21092104"/>
      <w:bookmarkStart w:id="16" w:name="_Toc29762319"/>
      <w:bookmarkStart w:id="17" w:name="_Toc36026424"/>
      <w:bookmarkStart w:id="18" w:name="_Toc37178751"/>
      <w:bookmarkStart w:id="19" w:name="_Toc46222632"/>
      <w:bookmarkStart w:id="20" w:name="_Toc61111445"/>
      <w:bookmarkStart w:id="21" w:name="_Toc66810007"/>
      <w:bookmarkStart w:id="22" w:name="_Toc74835845"/>
      <w:bookmarkStart w:id="23" w:name="_Toc76502786"/>
      <w:bookmarkStart w:id="24" w:name="_Toc89849762"/>
      <w:bookmarkStart w:id="25" w:name="_Toc98662806"/>
      <w:bookmarkStart w:id="26" w:name="_Toc145070515"/>
      <w:r w:rsidRPr="00A07190">
        <w:lastRenderedPageBreak/>
        <w:t>1</w:t>
      </w:r>
      <w:r w:rsidRPr="00A07190">
        <w:tab/>
        <w:t>Scope</w:t>
      </w:r>
      <w:bookmarkEnd w:id="15"/>
      <w:bookmarkEnd w:id="16"/>
      <w:bookmarkEnd w:id="17"/>
      <w:bookmarkEnd w:id="18"/>
      <w:bookmarkEnd w:id="19"/>
      <w:bookmarkEnd w:id="20"/>
      <w:bookmarkEnd w:id="21"/>
      <w:bookmarkEnd w:id="22"/>
      <w:bookmarkEnd w:id="23"/>
      <w:bookmarkEnd w:id="24"/>
      <w:bookmarkEnd w:id="25"/>
      <w:bookmarkEnd w:id="26"/>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27" w:name="_Toc21092105"/>
      <w:bookmarkStart w:id="28" w:name="_Toc29762320"/>
      <w:bookmarkStart w:id="29" w:name="_Toc36026425"/>
      <w:bookmarkStart w:id="30" w:name="_Toc37178752"/>
      <w:bookmarkStart w:id="31" w:name="_Toc46222633"/>
      <w:bookmarkStart w:id="32" w:name="_Toc61111446"/>
      <w:bookmarkStart w:id="33" w:name="_Toc66810008"/>
      <w:bookmarkStart w:id="34" w:name="_Toc74835846"/>
      <w:bookmarkStart w:id="35" w:name="_Toc76502787"/>
      <w:bookmarkStart w:id="36" w:name="_Toc89849763"/>
      <w:bookmarkStart w:id="37" w:name="_Toc98662807"/>
      <w:bookmarkStart w:id="38" w:name="_Toc145070516"/>
      <w:r w:rsidRPr="00A07190">
        <w:t>2</w:t>
      </w:r>
      <w:r w:rsidRPr="00A07190">
        <w:tab/>
        <w:t>References</w:t>
      </w:r>
      <w:bookmarkEnd w:id="27"/>
      <w:bookmarkEnd w:id="28"/>
      <w:bookmarkEnd w:id="29"/>
      <w:bookmarkEnd w:id="30"/>
      <w:bookmarkEnd w:id="31"/>
      <w:bookmarkEnd w:id="32"/>
      <w:bookmarkEnd w:id="33"/>
      <w:bookmarkEnd w:id="34"/>
      <w:bookmarkEnd w:id="35"/>
      <w:bookmarkEnd w:id="36"/>
      <w:bookmarkEnd w:id="37"/>
      <w:bookmarkEnd w:id="38"/>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39" w:name="_Toc21092106"/>
      <w:bookmarkStart w:id="40" w:name="_Toc29762321"/>
      <w:bookmarkStart w:id="41" w:name="_Toc36026426"/>
      <w:bookmarkStart w:id="42" w:name="_Toc37178753"/>
      <w:bookmarkStart w:id="43" w:name="_Toc46222634"/>
      <w:bookmarkStart w:id="44" w:name="_Toc61111447"/>
      <w:bookmarkStart w:id="45" w:name="_Toc66810009"/>
      <w:bookmarkStart w:id="46" w:name="_Toc74835847"/>
      <w:bookmarkStart w:id="47" w:name="_Toc76502788"/>
      <w:bookmarkStart w:id="48" w:name="_Toc89849764"/>
      <w:bookmarkStart w:id="49" w:name="_Toc98662808"/>
      <w:bookmarkStart w:id="50" w:name="_Toc145070517"/>
      <w:r w:rsidRPr="00A07190">
        <w:t>3</w:t>
      </w:r>
      <w:r w:rsidRPr="00A07190">
        <w:tab/>
        <w:t>Definitions, symbols and abbreviations</w:t>
      </w:r>
      <w:bookmarkEnd w:id="39"/>
      <w:bookmarkEnd w:id="40"/>
      <w:bookmarkEnd w:id="41"/>
      <w:bookmarkEnd w:id="42"/>
      <w:bookmarkEnd w:id="43"/>
      <w:bookmarkEnd w:id="44"/>
      <w:bookmarkEnd w:id="45"/>
      <w:bookmarkEnd w:id="46"/>
      <w:bookmarkEnd w:id="47"/>
      <w:bookmarkEnd w:id="48"/>
      <w:bookmarkEnd w:id="49"/>
      <w:bookmarkEnd w:id="50"/>
    </w:p>
    <w:p w14:paraId="6009A72D" w14:textId="77777777" w:rsidR="00CC6518" w:rsidRPr="00A07190" w:rsidRDefault="00CC6518" w:rsidP="0085678D">
      <w:pPr>
        <w:pStyle w:val="Heading2"/>
      </w:pPr>
      <w:bookmarkStart w:id="51" w:name="_Toc21092107"/>
      <w:bookmarkStart w:id="52" w:name="_Toc29762322"/>
      <w:bookmarkStart w:id="53" w:name="_Toc36026427"/>
      <w:bookmarkStart w:id="54" w:name="_Toc37178754"/>
      <w:bookmarkStart w:id="55" w:name="_Toc46222635"/>
      <w:bookmarkStart w:id="56" w:name="_Toc61111448"/>
      <w:bookmarkStart w:id="57" w:name="_Toc66810010"/>
      <w:bookmarkStart w:id="58" w:name="_Toc74835848"/>
      <w:bookmarkStart w:id="59" w:name="_Toc76502789"/>
      <w:bookmarkStart w:id="60" w:name="_Toc89849765"/>
      <w:bookmarkStart w:id="61" w:name="_Toc98662809"/>
      <w:bookmarkStart w:id="62" w:name="_Toc145070518"/>
      <w:r w:rsidRPr="00A07190">
        <w:t>3.1</w:t>
      </w:r>
      <w:r w:rsidRPr="00A07190">
        <w:tab/>
        <w:t>Definitions</w:t>
      </w:r>
      <w:bookmarkEnd w:id="51"/>
      <w:bookmarkEnd w:id="52"/>
      <w:bookmarkEnd w:id="53"/>
      <w:bookmarkEnd w:id="54"/>
      <w:bookmarkEnd w:id="55"/>
      <w:bookmarkEnd w:id="56"/>
      <w:bookmarkEnd w:id="57"/>
      <w:bookmarkEnd w:id="58"/>
      <w:bookmarkEnd w:id="59"/>
      <w:bookmarkEnd w:id="60"/>
      <w:bookmarkEnd w:id="61"/>
      <w:bookmarkEnd w:id="62"/>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63" w:name="OLE_LINK44"/>
      <w:bookmarkStart w:id="64" w:name="OLE_LINK45"/>
      <w:r w:rsidRPr="00A07190">
        <w:t>NOTE:</w:t>
      </w:r>
      <w:r w:rsidRPr="00A07190">
        <w:tab/>
        <w:t>In single carrier operation, the Base Station RF Bandwidth is equal to the channel bandwidth.</w:t>
      </w:r>
      <w:bookmarkEnd w:id="63"/>
      <w:bookmarkEnd w:id="64"/>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65" w:name="_Toc21092108"/>
      <w:bookmarkStart w:id="66" w:name="_Toc29762323"/>
      <w:bookmarkStart w:id="67" w:name="_Toc36026428"/>
      <w:bookmarkStart w:id="68" w:name="_Toc37178755"/>
      <w:bookmarkStart w:id="69" w:name="_Toc46222636"/>
      <w:bookmarkStart w:id="70" w:name="_Toc61111449"/>
      <w:bookmarkStart w:id="71" w:name="_Toc66810011"/>
      <w:bookmarkStart w:id="72" w:name="_Toc74835849"/>
      <w:bookmarkStart w:id="73" w:name="_Toc76502790"/>
      <w:bookmarkStart w:id="74" w:name="_Toc89849766"/>
      <w:bookmarkStart w:id="75" w:name="_Toc98662810"/>
      <w:bookmarkStart w:id="76" w:name="_Toc145070519"/>
      <w:r w:rsidRPr="00A07190">
        <w:t>3.2</w:t>
      </w:r>
      <w:r w:rsidRPr="00A07190">
        <w:tab/>
        <w:t>Symbols</w:t>
      </w:r>
      <w:bookmarkEnd w:id="65"/>
      <w:bookmarkEnd w:id="66"/>
      <w:bookmarkEnd w:id="67"/>
      <w:bookmarkEnd w:id="68"/>
      <w:bookmarkEnd w:id="69"/>
      <w:bookmarkEnd w:id="70"/>
      <w:bookmarkEnd w:id="71"/>
      <w:bookmarkEnd w:id="72"/>
      <w:bookmarkEnd w:id="73"/>
      <w:bookmarkEnd w:id="74"/>
      <w:bookmarkEnd w:id="75"/>
      <w:bookmarkEnd w:id="76"/>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77" w:name="_MON_1326001305"/>
    <w:bookmarkEnd w:id="77"/>
    <w:bookmarkStart w:id="78" w:name="_MON_1334991447"/>
    <w:bookmarkEnd w:id="78"/>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57337646"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79" w:name="_MON_1351612194"/>
    <w:bookmarkEnd w:id="79"/>
    <w:bookmarkStart w:id="80" w:name="_MON_1351612452"/>
    <w:bookmarkEnd w:id="80"/>
    <w:p w14:paraId="6009A7A0" w14:textId="77777777" w:rsidR="00CC6518" w:rsidRPr="00A07190" w:rsidRDefault="00CC6518" w:rsidP="009E5D0F">
      <w:pPr>
        <w:pStyle w:val="TH"/>
      </w:pPr>
      <w:r w:rsidRPr="00A07190">
        <w:object w:dxaOrig="10500" w:dyaOrig="5039" w14:anchorId="6009C91F">
          <v:shape id="_x0000_i1026" type="#_x0000_t75" style="width:482.5pt;height:229.5pt" o:ole="">
            <v:imagedata r:id="rId13" o:title=""/>
          </v:shape>
          <o:OLEObject Type="Embed" ProgID="Word.Picture.8" ShapeID="_x0000_i1026" DrawAspect="Content" ObjectID="_1757337647"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81" w:name="_MON_1448782975"/>
    <w:bookmarkEnd w:id="81"/>
    <w:p w14:paraId="6009A7A2" w14:textId="77777777" w:rsidR="00CC6518" w:rsidRPr="00A07190" w:rsidRDefault="00CC6518" w:rsidP="008860D5">
      <w:pPr>
        <w:pStyle w:val="TH"/>
      </w:pPr>
      <w:r w:rsidRPr="00A07190">
        <w:object w:dxaOrig="10500" w:dyaOrig="5040" w14:anchorId="6009C920">
          <v:shape id="_x0000_i1027" type="#_x0000_t75" style="width:482.5pt;height:230.5pt" o:ole="">
            <v:imagedata r:id="rId15" o:title=""/>
          </v:shape>
          <o:OLEObject Type="Embed" ProgID="Word.Picture.8" ShapeID="_x0000_i1027" DrawAspect="Content" ObjectID="_1757337648"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82" w:name="_Toc21092109"/>
      <w:bookmarkStart w:id="83" w:name="_Toc29762324"/>
      <w:bookmarkStart w:id="84" w:name="_Toc36026429"/>
      <w:bookmarkStart w:id="85" w:name="_Toc37178756"/>
      <w:bookmarkStart w:id="86" w:name="_Toc46222637"/>
      <w:bookmarkStart w:id="87" w:name="_Toc61111450"/>
      <w:bookmarkStart w:id="88" w:name="_Toc66810012"/>
      <w:bookmarkStart w:id="89" w:name="_Toc74835850"/>
      <w:bookmarkStart w:id="90" w:name="_Toc76502791"/>
      <w:bookmarkStart w:id="91" w:name="_Toc89849767"/>
      <w:bookmarkStart w:id="92" w:name="_Toc98662811"/>
      <w:bookmarkStart w:id="93" w:name="_Toc145070520"/>
      <w:r w:rsidRPr="00A07190">
        <w:t>3.3</w:t>
      </w:r>
      <w:r w:rsidRPr="00A07190">
        <w:tab/>
        <w:t>Abbreviations</w:t>
      </w:r>
      <w:bookmarkEnd w:id="82"/>
      <w:bookmarkEnd w:id="83"/>
      <w:bookmarkEnd w:id="84"/>
      <w:bookmarkEnd w:id="85"/>
      <w:bookmarkEnd w:id="86"/>
      <w:bookmarkEnd w:id="87"/>
      <w:bookmarkEnd w:id="88"/>
      <w:bookmarkEnd w:id="89"/>
      <w:bookmarkEnd w:id="90"/>
      <w:bookmarkEnd w:id="91"/>
      <w:bookmarkEnd w:id="92"/>
      <w:bookmarkEnd w:id="93"/>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94"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94"/>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95" w:name="_Toc21092110"/>
      <w:bookmarkStart w:id="96" w:name="_Toc29762325"/>
      <w:bookmarkStart w:id="97" w:name="_Toc36026430"/>
      <w:bookmarkStart w:id="98" w:name="_Toc37178757"/>
      <w:bookmarkStart w:id="99" w:name="_Toc46222638"/>
      <w:bookmarkStart w:id="100" w:name="_Toc61111451"/>
      <w:bookmarkStart w:id="101" w:name="_Toc66810013"/>
      <w:bookmarkStart w:id="102" w:name="_Toc74835851"/>
      <w:bookmarkStart w:id="103" w:name="_Toc76502792"/>
      <w:bookmarkStart w:id="104" w:name="_Toc89849768"/>
      <w:bookmarkStart w:id="105" w:name="_Toc98662812"/>
      <w:bookmarkStart w:id="106" w:name="_Toc145070521"/>
      <w:r w:rsidRPr="00A07190">
        <w:lastRenderedPageBreak/>
        <w:t>4</w:t>
      </w:r>
      <w:r w:rsidRPr="00A07190">
        <w:tab/>
        <w:t>General</w:t>
      </w:r>
      <w:bookmarkEnd w:id="95"/>
      <w:bookmarkEnd w:id="96"/>
      <w:bookmarkEnd w:id="97"/>
      <w:bookmarkEnd w:id="98"/>
      <w:bookmarkEnd w:id="99"/>
      <w:bookmarkEnd w:id="100"/>
      <w:bookmarkEnd w:id="101"/>
      <w:bookmarkEnd w:id="102"/>
      <w:bookmarkEnd w:id="103"/>
      <w:bookmarkEnd w:id="104"/>
      <w:bookmarkEnd w:id="105"/>
      <w:bookmarkEnd w:id="106"/>
    </w:p>
    <w:p w14:paraId="6009A7E3" w14:textId="77777777" w:rsidR="00CC6518" w:rsidRPr="00A07190" w:rsidRDefault="00CC6518" w:rsidP="0085678D">
      <w:pPr>
        <w:pStyle w:val="Heading2"/>
        <w:rPr>
          <w:snapToGrid w:val="0"/>
        </w:rPr>
      </w:pPr>
      <w:bookmarkStart w:id="107" w:name="_Toc21092111"/>
      <w:bookmarkStart w:id="108" w:name="_Toc29762326"/>
      <w:bookmarkStart w:id="109" w:name="_Toc36026431"/>
      <w:bookmarkStart w:id="110" w:name="_Toc37178758"/>
      <w:bookmarkStart w:id="111" w:name="_Toc46222639"/>
      <w:bookmarkStart w:id="112" w:name="_Toc61111452"/>
      <w:bookmarkStart w:id="113" w:name="_Toc66810014"/>
      <w:bookmarkStart w:id="114" w:name="_Toc74835852"/>
      <w:bookmarkStart w:id="115" w:name="_Toc76502793"/>
      <w:bookmarkStart w:id="116" w:name="_Toc89849769"/>
      <w:bookmarkStart w:id="117" w:name="_Toc98662813"/>
      <w:bookmarkStart w:id="118" w:name="_Toc145070522"/>
      <w:r w:rsidRPr="00A07190">
        <w:rPr>
          <w:snapToGrid w:val="0"/>
        </w:rPr>
        <w:t>4.1</w:t>
      </w:r>
      <w:r w:rsidRPr="00A07190">
        <w:rPr>
          <w:snapToGrid w:val="0"/>
        </w:rPr>
        <w:tab/>
        <w:t>Relation between the MSR specification and the single-RAT specifications</w:t>
      </w:r>
      <w:bookmarkEnd w:id="107"/>
      <w:bookmarkEnd w:id="108"/>
      <w:bookmarkEnd w:id="109"/>
      <w:bookmarkEnd w:id="110"/>
      <w:bookmarkEnd w:id="111"/>
      <w:bookmarkEnd w:id="112"/>
      <w:bookmarkEnd w:id="113"/>
      <w:bookmarkEnd w:id="114"/>
      <w:bookmarkEnd w:id="115"/>
      <w:bookmarkEnd w:id="116"/>
      <w:bookmarkEnd w:id="117"/>
      <w:bookmarkEnd w:id="118"/>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119" w:name="_Toc21092112"/>
      <w:bookmarkStart w:id="120" w:name="_Toc29762327"/>
      <w:bookmarkStart w:id="121" w:name="_Toc36026432"/>
      <w:bookmarkStart w:id="122" w:name="_Toc37178759"/>
      <w:bookmarkStart w:id="123" w:name="_Toc46222640"/>
      <w:bookmarkStart w:id="124" w:name="_Toc61111453"/>
      <w:bookmarkStart w:id="125" w:name="_Toc66810015"/>
      <w:bookmarkStart w:id="126" w:name="_Toc74835853"/>
      <w:bookmarkStart w:id="127" w:name="_Toc76502794"/>
      <w:bookmarkStart w:id="128" w:name="_Toc89849770"/>
      <w:bookmarkStart w:id="129" w:name="_Toc98662814"/>
      <w:bookmarkStart w:id="130" w:name="_Toc145070523"/>
      <w:r w:rsidRPr="00A07190">
        <w:rPr>
          <w:snapToGrid w:val="0"/>
        </w:rPr>
        <w:t>4.2</w:t>
      </w:r>
      <w:r w:rsidRPr="00A07190">
        <w:rPr>
          <w:snapToGrid w:val="0"/>
        </w:rPr>
        <w:tab/>
        <w:t>Relationship between minimum requirements and test requirements</w:t>
      </w:r>
      <w:bookmarkEnd w:id="119"/>
      <w:bookmarkEnd w:id="120"/>
      <w:bookmarkEnd w:id="121"/>
      <w:bookmarkEnd w:id="122"/>
      <w:bookmarkEnd w:id="123"/>
      <w:bookmarkEnd w:id="124"/>
      <w:bookmarkEnd w:id="125"/>
      <w:bookmarkEnd w:id="126"/>
      <w:bookmarkEnd w:id="127"/>
      <w:bookmarkEnd w:id="128"/>
      <w:bookmarkEnd w:id="129"/>
      <w:bookmarkEnd w:id="130"/>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131" w:name="_Toc21092113"/>
      <w:bookmarkStart w:id="132" w:name="_Toc29762328"/>
      <w:bookmarkStart w:id="133" w:name="_Toc36026433"/>
      <w:bookmarkStart w:id="134" w:name="_Toc37178760"/>
      <w:bookmarkStart w:id="135" w:name="_Toc46222641"/>
      <w:bookmarkStart w:id="136" w:name="_Toc61111454"/>
      <w:bookmarkStart w:id="137" w:name="_Toc66810016"/>
      <w:bookmarkStart w:id="138" w:name="_Toc74835854"/>
      <w:bookmarkStart w:id="139" w:name="_Toc76502795"/>
      <w:bookmarkStart w:id="140" w:name="_Toc89849771"/>
      <w:bookmarkStart w:id="141" w:name="_Toc98662815"/>
      <w:bookmarkStart w:id="142" w:name="_Toc145070524"/>
      <w:r w:rsidRPr="00A07190">
        <w:t>4.3</w:t>
      </w:r>
      <w:r w:rsidRPr="00A07190">
        <w:tab/>
        <w:t>Base station classes</w:t>
      </w:r>
      <w:bookmarkEnd w:id="131"/>
      <w:bookmarkEnd w:id="132"/>
      <w:bookmarkEnd w:id="133"/>
      <w:bookmarkEnd w:id="134"/>
      <w:bookmarkEnd w:id="135"/>
      <w:bookmarkEnd w:id="136"/>
      <w:bookmarkEnd w:id="137"/>
      <w:bookmarkEnd w:id="138"/>
      <w:bookmarkEnd w:id="139"/>
      <w:bookmarkEnd w:id="140"/>
      <w:bookmarkEnd w:id="141"/>
      <w:bookmarkEnd w:id="142"/>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143" w:name="_Toc21092114"/>
      <w:bookmarkStart w:id="144" w:name="_Toc29762329"/>
      <w:bookmarkStart w:id="145" w:name="_Toc36026434"/>
      <w:bookmarkStart w:id="146" w:name="_Toc37178761"/>
      <w:bookmarkStart w:id="147" w:name="_Toc46222642"/>
      <w:bookmarkStart w:id="148" w:name="_Toc61111455"/>
      <w:bookmarkStart w:id="149" w:name="_Toc66810017"/>
      <w:bookmarkStart w:id="150" w:name="_Toc74835855"/>
      <w:bookmarkStart w:id="151" w:name="_Toc76502796"/>
      <w:bookmarkStart w:id="152" w:name="_Toc89849772"/>
      <w:bookmarkStart w:id="153" w:name="_Toc98662816"/>
      <w:bookmarkStart w:id="154" w:name="_Toc145070525"/>
      <w:r w:rsidRPr="00A07190">
        <w:lastRenderedPageBreak/>
        <w:t>4.4</w:t>
      </w:r>
      <w:r w:rsidRPr="00A07190">
        <w:tab/>
        <w:t>Regional requirements</w:t>
      </w:r>
      <w:bookmarkEnd w:id="143"/>
      <w:bookmarkEnd w:id="144"/>
      <w:bookmarkEnd w:id="145"/>
      <w:bookmarkEnd w:id="146"/>
      <w:bookmarkEnd w:id="147"/>
      <w:bookmarkEnd w:id="148"/>
      <w:bookmarkEnd w:id="149"/>
      <w:bookmarkEnd w:id="150"/>
      <w:bookmarkEnd w:id="151"/>
      <w:bookmarkEnd w:id="152"/>
      <w:bookmarkEnd w:id="153"/>
      <w:bookmarkEnd w:id="154"/>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1A1CD0" w:rsidRPr="00A07190" w14:paraId="6009A7F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6009A801" w14:textId="50BACB8D" w:rsidR="00CC6518" w:rsidRPr="00A07190" w:rsidRDefault="001C76A0" w:rsidP="009F5F88">
            <w:pPr>
              <w:pStyle w:val="TAL"/>
              <w:rPr>
                <w:rFonts w:cs="Arial"/>
                <w:lang w:eastAsia="en-US"/>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A1CD0" w:rsidRPr="00A07190" w14:paraId="6009A80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C76A0" w:rsidRPr="00A07190" w14:paraId="54B8DDB3"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22DCA7E1" w14:textId="1CCC4853" w:rsidR="001C76A0" w:rsidRPr="00A07190" w:rsidRDefault="001C76A0" w:rsidP="001C76A0">
            <w:pPr>
              <w:pStyle w:val="TAL"/>
              <w:rPr>
                <w:rFonts w:cs="Arial"/>
                <w:lang w:eastAsia="en-US"/>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062119E4" w14:textId="63FF5C7C" w:rsidR="001C76A0" w:rsidRPr="00A07190" w:rsidRDefault="001C76A0" w:rsidP="001C76A0">
            <w:pPr>
              <w:pStyle w:val="TAL"/>
              <w:rPr>
                <w:rFonts w:cs="Arial"/>
                <w:lang w:eastAsia="en-US"/>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3EEAE751" w14:textId="568BF410"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A1CD0" w:rsidRPr="00A07190" w14:paraId="6009A81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A" w14:textId="77777777" w:rsidTr="001C76A0">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C76A0" w:rsidRPr="00A07190" w14:paraId="516A8819"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13AA2008" w14:textId="100F5151" w:rsidR="001C76A0" w:rsidRPr="00A07190" w:rsidRDefault="001C76A0" w:rsidP="001C76A0">
            <w:pPr>
              <w:pStyle w:val="TAL"/>
              <w:rPr>
                <w:rFonts w:cs="Arial"/>
                <w:lang w:eastAsia="en-US"/>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009B7F58" w14:textId="36AF4600" w:rsidR="001C76A0" w:rsidRPr="00A07190" w:rsidRDefault="001C76A0" w:rsidP="001C76A0">
            <w:pPr>
              <w:pStyle w:val="TAL"/>
              <w:rPr>
                <w:rFonts w:cs="Arial"/>
                <w:lang w:eastAsia="en-US"/>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6870FB6E" w14:textId="7D1D42F7" w:rsidR="001C76A0" w:rsidRPr="00A07190" w:rsidRDefault="001C76A0" w:rsidP="001C76A0">
            <w:pPr>
              <w:pStyle w:val="TAL"/>
              <w:rPr>
                <w:rFonts w:cs="Arial"/>
                <w:lang w:eastAsia="en-US"/>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A1CD0" w:rsidRPr="00A07190" w14:paraId="6009A832"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1C76A0">
        <w:trPr>
          <w:cantSplit/>
          <w:jc w:val="center"/>
        </w:trPr>
        <w:tc>
          <w:tcPr>
            <w:tcW w:w="590"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155" w:name="_Toc21092115"/>
      <w:bookmarkStart w:id="156" w:name="_Toc29762330"/>
      <w:bookmarkStart w:id="157" w:name="_Toc36026435"/>
      <w:bookmarkStart w:id="158" w:name="_Toc37178762"/>
      <w:bookmarkStart w:id="159" w:name="_Toc46222643"/>
      <w:bookmarkStart w:id="160" w:name="_Toc61111456"/>
      <w:bookmarkStart w:id="161" w:name="_Toc66810018"/>
      <w:bookmarkStart w:id="162" w:name="_Toc74835856"/>
      <w:bookmarkStart w:id="163" w:name="_Toc76502797"/>
      <w:bookmarkStart w:id="164" w:name="_Toc89849773"/>
      <w:bookmarkStart w:id="165" w:name="_Toc98662817"/>
      <w:bookmarkStart w:id="166" w:name="_Toc145070526"/>
      <w:r w:rsidRPr="00A07190">
        <w:lastRenderedPageBreak/>
        <w:t>4.5</w:t>
      </w:r>
      <w:r w:rsidRPr="00A07190">
        <w:tab/>
        <w:t>Operating bands and Band Categories</w:t>
      </w:r>
      <w:bookmarkEnd w:id="155"/>
      <w:bookmarkEnd w:id="156"/>
      <w:bookmarkEnd w:id="157"/>
      <w:bookmarkEnd w:id="158"/>
      <w:bookmarkEnd w:id="159"/>
      <w:bookmarkEnd w:id="160"/>
      <w:bookmarkEnd w:id="161"/>
      <w:bookmarkEnd w:id="162"/>
      <w:bookmarkEnd w:id="163"/>
      <w:bookmarkEnd w:id="164"/>
      <w:bookmarkEnd w:id="165"/>
      <w:bookmarkEnd w:id="166"/>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5119C8"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0C3304D7" w:rsidR="005119C8" w:rsidRPr="00A07190" w:rsidRDefault="005119C8" w:rsidP="005119C8">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5EF6F8B3" w:rsidR="005119C8" w:rsidRPr="00A07190" w:rsidRDefault="005119C8" w:rsidP="005119C8">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494158D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42745337" w:rsidR="005119C8" w:rsidRPr="00A07190" w:rsidRDefault="005119C8" w:rsidP="005119C8">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0C7A6B6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05731AB8" w:rsidR="005119C8" w:rsidRPr="00A07190" w:rsidRDefault="005119C8" w:rsidP="005119C8">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1B39ED41" w:rsidR="005119C8" w:rsidRPr="00A07190" w:rsidRDefault="005119C8" w:rsidP="005119C8">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4339EEE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558F5C6D" w:rsidR="005119C8" w:rsidRPr="00A07190" w:rsidRDefault="005119C8" w:rsidP="005119C8">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75350670" w14:textId="77777777" w:rsidR="005119C8" w:rsidRPr="00A07190" w:rsidRDefault="005119C8" w:rsidP="005119C8">
            <w:pPr>
              <w:pStyle w:val="TAC"/>
              <w:rPr>
                <w:vertAlign w:val="superscript"/>
                <w:lang w:eastAsia="en-US"/>
              </w:rPr>
            </w:pPr>
            <w:r w:rsidRPr="00A07190">
              <w:rPr>
                <w:lang w:eastAsia="en-US"/>
              </w:rPr>
              <w:t>1</w:t>
            </w:r>
          </w:p>
          <w:p w14:paraId="6009A8B7" w14:textId="0B1C7208"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2A2C4AA3" w:rsidR="005119C8" w:rsidRPr="00A07190" w:rsidRDefault="005119C8" w:rsidP="005119C8">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02BD3018" w:rsidR="005119C8" w:rsidRPr="00A07190" w:rsidRDefault="005119C8" w:rsidP="005119C8">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D5CB48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34BB69ED"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4404655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29E85670" w:rsidR="005119C8" w:rsidRPr="00A07190" w:rsidRDefault="005119C8" w:rsidP="005119C8">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04855D6"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267C75D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04B843A2" w:rsidR="005119C8" w:rsidRPr="00A07190" w:rsidRDefault="005119C8" w:rsidP="005119C8">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2DDC4B4E" w14:textId="77777777" w:rsidR="005119C8" w:rsidRPr="00A07190" w:rsidRDefault="005119C8" w:rsidP="005119C8">
            <w:pPr>
              <w:pStyle w:val="TAC"/>
              <w:rPr>
                <w:vertAlign w:val="superscript"/>
                <w:lang w:eastAsia="en-US"/>
              </w:rPr>
            </w:pPr>
            <w:r w:rsidRPr="00A07190">
              <w:rPr>
                <w:lang w:eastAsia="en-US"/>
              </w:rPr>
              <w:t>1</w:t>
            </w:r>
          </w:p>
          <w:p w14:paraId="6009A8C4" w14:textId="5D4F4B83"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5119C8"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01F31EA8" w:rsidR="005119C8" w:rsidRPr="00A07190" w:rsidRDefault="005119C8" w:rsidP="005119C8">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D0EA7B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DF3206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1D04EBC3" w:rsidR="005119C8" w:rsidRPr="00A07190" w:rsidRDefault="005119C8" w:rsidP="005119C8">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2BFA8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6C5ECEE9" w:rsidR="005119C8" w:rsidRPr="00A07190" w:rsidRDefault="005119C8" w:rsidP="005119C8">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5B36A046" w:rsidR="005119C8" w:rsidRPr="00A07190" w:rsidRDefault="005119C8" w:rsidP="005119C8">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3F70565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3B496F1F" w:rsidR="005119C8" w:rsidRPr="00A07190" w:rsidRDefault="005119C8" w:rsidP="005119C8">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1A7FC80C"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19" w14:textId="4610B9AE" w:rsidR="005119C8" w:rsidRPr="00A07190" w:rsidRDefault="005119C8" w:rsidP="005119C8">
            <w:pPr>
              <w:pStyle w:val="TAC"/>
              <w:rPr>
                <w:rFonts w:cs="Arial"/>
                <w:lang w:eastAsia="en-US"/>
              </w:rPr>
            </w:pPr>
            <w:r w:rsidRPr="00A07190">
              <w:rPr>
                <w:rFonts w:cs="Arial"/>
                <w:lang w:eastAsia="en-US"/>
              </w:rPr>
              <w:t>(NOTE</w:t>
            </w:r>
            <w:r w:rsidRPr="00A264ED">
              <w:rPr>
                <w:rFonts w:cs="Arial"/>
                <w:iCs/>
                <w:lang w:eastAsia="en-US"/>
              </w:rPr>
              <w:t xml:space="preserve"> </w:t>
            </w:r>
            <w:r w:rsidRPr="001E7DF5">
              <w:rPr>
                <w:rFonts w:eastAsia="MS Mincho" w:cs="Arial"/>
                <w:iCs/>
                <w:lang w:eastAsia="ja-JP"/>
              </w:rPr>
              <w:t>13</w:t>
            </w:r>
            <w:r w:rsidRPr="00A07190">
              <w:rPr>
                <w:rFonts w:cs="Arial"/>
                <w:lang w:eastAsia="en-US"/>
              </w:rPr>
              <w:t>)</w:t>
            </w:r>
          </w:p>
        </w:tc>
      </w:tr>
      <w:tr w:rsidR="005119C8"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1B6311DC" w:rsidR="005119C8" w:rsidRPr="00A07190" w:rsidRDefault="005119C8" w:rsidP="005119C8">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17367E0A"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0075460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353D0478" w:rsidR="005119C8" w:rsidRPr="00A07190" w:rsidRDefault="005119C8" w:rsidP="005119C8">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59BEB79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31787D2C" w:rsidR="005119C8" w:rsidRPr="00A07190" w:rsidRDefault="005119C8" w:rsidP="005119C8">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6383BB36" w:rsidR="005119C8" w:rsidRPr="00A07190" w:rsidRDefault="005119C8" w:rsidP="005119C8">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67574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62F62E79" w:rsidR="005119C8" w:rsidRPr="00A07190" w:rsidRDefault="005119C8" w:rsidP="005119C8">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59721148"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26" w14:textId="0AB020E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1D9C9C6D" w:rsidR="005119C8" w:rsidRPr="00A07190" w:rsidRDefault="005119C8" w:rsidP="005119C8">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069BB102" w:rsidR="005119C8" w:rsidRPr="00A07190" w:rsidRDefault="005119C8" w:rsidP="005119C8">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1098747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16159187" w:rsidR="005119C8" w:rsidRPr="00A07190" w:rsidRDefault="005119C8" w:rsidP="005119C8">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4C2A863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21007AFD" w:rsidR="005119C8" w:rsidRPr="00A07190" w:rsidRDefault="005119C8" w:rsidP="005119C8">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4B7D60C5" w:rsidR="005119C8" w:rsidRPr="00A07190" w:rsidRDefault="005119C8" w:rsidP="005119C8">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3BD0E91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61268CF2" w:rsidR="005119C8" w:rsidRPr="00A07190" w:rsidRDefault="005119C8" w:rsidP="005119C8">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6A47625"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4C80BF2C" w:rsidR="005119C8" w:rsidRPr="00A07190" w:rsidRDefault="005119C8" w:rsidP="005119C8">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4438700" w:rsidR="005119C8" w:rsidRPr="00A07190" w:rsidRDefault="005119C8" w:rsidP="005119C8">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390D97AF" w:rsidR="005119C8" w:rsidRPr="00A07190" w:rsidRDefault="005119C8" w:rsidP="005119C8">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42FC420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191A7073" w:rsidR="005119C8" w:rsidRPr="00A07190" w:rsidRDefault="005119C8" w:rsidP="005119C8">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3004FC3F"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22F20042" w:rsidR="005119C8" w:rsidRPr="00A07190" w:rsidRDefault="005119C8" w:rsidP="005119C8">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6AC70062" w:rsidR="005119C8" w:rsidRPr="00A07190" w:rsidRDefault="005119C8" w:rsidP="005119C8">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4E2349A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E640EAD" w:rsidR="005119C8" w:rsidRPr="00A07190" w:rsidRDefault="005119C8" w:rsidP="005119C8">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4A013598"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4A3993C9" w:rsidR="005119C8" w:rsidRPr="00A07190" w:rsidRDefault="005119C8" w:rsidP="005119C8">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5166604F" w:rsidR="005119C8" w:rsidRPr="00A07190" w:rsidRDefault="005119C8" w:rsidP="005119C8">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3A3BBE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587017CA" w:rsidR="005119C8" w:rsidRPr="00A07190" w:rsidRDefault="005119C8" w:rsidP="005119C8">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39511A26"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07A442" w:rsidR="005119C8" w:rsidRPr="00A07190" w:rsidRDefault="005119C8" w:rsidP="005119C8">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4D3F0F3C" w:rsidR="005119C8" w:rsidRPr="00A07190" w:rsidRDefault="005119C8" w:rsidP="005119C8">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1485ED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66E995B9" w:rsidR="005119C8" w:rsidRPr="00A07190" w:rsidRDefault="005119C8" w:rsidP="005119C8">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6B8BF071" w:rsidR="005119C8" w:rsidRPr="00A07190" w:rsidRDefault="005119C8" w:rsidP="005119C8">
            <w:pPr>
              <w:pStyle w:val="TAC"/>
              <w:rPr>
                <w:lang w:eastAsia="en-US"/>
              </w:rPr>
            </w:pPr>
            <w:r w:rsidRPr="00A07190">
              <w:rPr>
                <w:lang w:eastAsia="en-US"/>
              </w:rPr>
              <w:t>1</w:t>
            </w:r>
          </w:p>
        </w:tc>
      </w:tr>
      <w:tr w:rsidR="005119C8"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33EDBB7D" w:rsidR="005119C8" w:rsidRPr="00A07190" w:rsidRDefault="005119C8" w:rsidP="005119C8">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6F8D4926" w:rsidR="005119C8" w:rsidRPr="00A07190" w:rsidRDefault="005119C8" w:rsidP="005119C8">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1184AB9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3846C24" w:rsidR="005119C8" w:rsidRPr="00A07190" w:rsidRDefault="005119C8" w:rsidP="005119C8">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33909A53"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575C7D7D" w:rsidR="005119C8" w:rsidRPr="00A07190" w:rsidRDefault="005119C8" w:rsidP="005119C8">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4AED73E4" w:rsidR="005119C8" w:rsidRPr="00A07190" w:rsidRDefault="005119C8" w:rsidP="005119C8">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683FAD3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16C8F5B4" w:rsidR="005119C8" w:rsidRPr="00A07190" w:rsidRDefault="005119C8" w:rsidP="005119C8">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A07D574" w14:textId="77777777" w:rsidR="005119C8" w:rsidRPr="00A07190" w:rsidRDefault="005119C8" w:rsidP="005119C8">
            <w:pPr>
              <w:pStyle w:val="TAC"/>
              <w:rPr>
                <w:vertAlign w:val="superscript"/>
                <w:lang w:eastAsia="en-US"/>
              </w:rPr>
            </w:pPr>
            <w:r w:rsidRPr="00A07190">
              <w:rPr>
                <w:lang w:eastAsia="en-US"/>
              </w:rPr>
              <w:t>1</w:t>
            </w:r>
          </w:p>
          <w:p w14:paraId="6009A957" w14:textId="21EC0056"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5119C8"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CA4D4BC" w:rsidR="005119C8" w:rsidRPr="00A07190" w:rsidRDefault="005119C8" w:rsidP="005119C8">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50CA81F7"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14BFC86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2C198CDC" w:rsidR="005119C8" w:rsidRPr="00A07190" w:rsidRDefault="005119C8" w:rsidP="005119C8">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358B22A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5F065769" w:rsidR="005119C8" w:rsidRPr="00A07190" w:rsidRDefault="005119C8" w:rsidP="005119C8">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69A25A48" w:rsidR="005119C8" w:rsidRPr="00A07190" w:rsidRDefault="005119C8" w:rsidP="005119C8">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69C313D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682D233D"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734FF849"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64" w14:textId="75D5ADB8"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7B2F348E" w:rsidR="005119C8" w:rsidRPr="00A07190" w:rsidRDefault="005119C8" w:rsidP="005119C8">
            <w:pPr>
              <w:pStyle w:val="TAC"/>
              <w:rPr>
                <w:rFonts w:cs="Arial"/>
                <w:lang w:eastAsia="en-US"/>
              </w:rPr>
            </w:pPr>
            <w:r w:rsidRPr="00A07190">
              <w:rPr>
                <w:rFonts w:cs="Arial"/>
                <w:lang w:eastAsia="en-US"/>
              </w:rPr>
              <w:t>24</w:t>
            </w:r>
            <w:r>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68EAA99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66DE97E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6FA76023" w:rsidR="005119C8" w:rsidRPr="00A07190" w:rsidRDefault="005119C8" w:rsidP="005119C8">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01381BB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1A48F54D" w:rsidR="005119C8" w:rsidRPr="00A07190" w:rsidRDefault="005119C8" w:rsidP="005119C8">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5BDDBD00" w:rsidR="005119C8" w:rsidRPr="00A07190" w:rsidRDefault="005119C8" w:rsidP="005119C8">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3417111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6BBF9148" w:rsidR="005119C8" w:rsidRPr="00A07190" w:rsidRDefault="005119C8" w:rsidP="005119C8">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2F2B6D7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71" w14:textId="21765AD1"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41B5A697" w:rsidR="005119C8" w:rsidRPr="00A07190" w:rsidRDefault="005119C8" w:rsidP="005119C8">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49A19755" w:rsidR="005119C8" w:rsidRPr="00A07190" w:rsidRDefault="005119C8" w:rsidP="005119C8">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08204E58" w:rsidR="005119C8" w:rsidRPr="00A07190" w:rsidRDefault="005119C8" w:rsidP="005119C8">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36D76B5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42EA72E7" w:rsidR="005119C8" w:rsidRPr="00A07190" w:rsidRDefault="005119C8" w:rsidP="005119C8">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323C100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563CA61A" w:rsidR="005119C8" w:rsidRPr="00A07190" w:rsidRDefault="005119C8" w:rsidP="005119C8">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444E88B3" w:rsidR="005119C8" w:rsidRPr="00A07190" w:rsidRDefault="005119C8" w:rsidP="005119C8">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6E0E32E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2A2C8D7D" w:rsidR="005119C8" w:rsidRPr="00A07190" w:rsidRDefault="005119C8" w:rsidP="005119C8">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557A1032" w:rsidR="005119C8" w:rsidRPr="00A07190" w:rsidRDefault="005119C8" w:rsidP="005119C8">
            <w:pPr>
              <w:pStyle w:val="TAC"/>
              <w:rPr>
                <w:lang w:eastAsia="en-US"/>
              </w:rPr>
            </w:pPr>
            <w:r w:rsidRPr="00A07190">
              <w:rPr>
                <w:lang w:eastAsia="en-US"/>
              </w:rPr>
              <w:t>1</w:t>
            </w:r>
          </w:p>
        </w:tc>
      </w:tr>
      <w:tr w:rsidR="005119C8"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20ABE599" w:rsidR="005119C8" w:rsidRPr="00A07190" w:rsidRDefault="005119C8" w:rsidP="005119C8">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2E6C52E7" w:rsidR="005119C8" w:rsidRPr="00A07190" w:rsidRDefault="005119C8" w:rsidP="005119C8">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1E415CD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3A3208FF" w:rsidR="005119C8" w:rsidRPr="00A07190" w:rsidRDefault="005119C8" w:rsidP="005119C8">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2BD45FA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07FEE2C8" w:rsidR="005119C8" w:rsidRPr="00A07190" w:rsidRDefault="005119C8" w:rsidP="005119C8">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5EC3B2AA" w:rsidR="005119C8" w:rsidRPr="00A07190" w:rsidRDefault="005119C8" w:rsidP="005119C8">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591F207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029C83C2" w:rsidR="005119C8" w:rsidRPr="00A07190" w:rsidRDefault="005119C8" w:rsidP="005119C8">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03EDC60B" w:rsidR="005119C8" w:rsidRPr="00A07190" w:rsidRDefault="005119C8" w:rsidP="005119C8">
            <w:pPr>
              <w:pStyle w:val="TAC"/>
              <w:rPr>
                <w:rFonts w:cs="Arial"/>
                <w:lang w:eastAsia="en-US"/>
              </w:rPr>
            </w:pPr>
            <w:r w:rsidRPr="00A07190">
              <w:rPr>
                <w:rFonts w:cs="Arial"/>
                <w:lang w:eastAsia="en-US"/>
              </w:rPr>
              <w:t>1</w:t>
            </w:r>
          </w:p>
        </w:tc>
      </w:tr>
      <w:tr w:rsidR="005119C8"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69C331A3" w:rsidR="005119C8" w:rsidRPr="00A07190" w:rsidRDefault="005119C8" w:rsidP="005119C8">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390D1B2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5AF79F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25A280A5" w:rsidR="005119C8" w:rsidRPr="00A07190" w:rsidRDefault="005119C8" w:rsidP="005119C8">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0E162FB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B523EDA" w:rsidR="005119C8" w:rsidRPr="00A07190" w:rsidRDefault="005119C8" w:rsidP="005119C8">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109BBA27" w:rsidR="005119C8" w:rsidRPr="00A07190" w:rsidRDefault="005119C8" w:rsidP="005119C8">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86EC7E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3B30099C" w:rsidR="005119C8" w:rsidRPr="00A07190" w:rsidRDefault="005119C8" w:rsidP="005119C8">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000AA1B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96" w14:textId="5486B7DA"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044CEEF5" w:rsidR="005119C8" w:rsidRPr="00A07190" w:rsidRDefault="005119C8" w:rsidP="005119C8">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11A08CB3" w:rsidR="005119C8" w:rsidRPr="00A07190" w:rsidRDefault="005119C8" w:rsidP="005119C8">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2C9554D3"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E82D4A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31DFF8A0" w:rsidR="005119C8" w:rsidRPr="00A07190" w:rsidRDefault="005119C8" w:rsidP="005119C8">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DC4B2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C436B8D" w:rsidR="005119C8" w:rsidRPr="00A07190" w:rsidRDefault="005119C8" w:rsidP="005119C8">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31EFD796" w:rsidR="005119C8" w:rsidRPr="00A07190" w:rsidRDefault="005119C8" w:rsidP="005119C8">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642D102A"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256F695A" w:rsidR="005119C8" w:rsidRPr="00A07190" w:rsidRDefault="005119C8" w:rsidP="005119C8">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52BDEA44"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A3" w14:textId="5AD12617"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5119C8"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0BA11B9" w:rsidR="005119C8" w:rsidRPr="00A07190" w:rsidRDefault="005119C8" w:rsidP="005119C8">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142A5A1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0D8F9062" w:rsidR="005119C8" w:rsidRPr="00A07190" w:rsidRDefault="005119C8" w:rsidP="005119C8">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19CAE04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0D4BB01A" w:rsidR="005119C8" w:rsidRPr="00A07190" w:rsidRDefault="005119C8" w:rsidP="005119C8">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0730426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25C0A6FA" w:rsidR="005119C8" w:rsidRPr="00A07190" w:rsidRDefault="005119C8" w:rsidP="005119C8">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9DED071" w14:textId="77777777" w:rsidR="005119C8" w:rsidRPr="00A07190" w:rsidRDefault="005119C8" w:rsidP="005119C8">
            <w:pPr>
              <w:pStyle w:val="TAC"/>
              <w:rPr>
                <w:rFonts w:cs="Arial"/>
                <w:lang w:eastAsia="en-US"/>
              </w:rPr>
            </w:pPr>
            <w:r w:rsidRPr="00A07190">
              <w:rPr>
                <w:rFonts w:cs="Arial"/>
                <w:lang w:eastAsia="en-US"/>
              </w:rPr>
              <w:t>1</w:t>
            </w:r>
          </w:p>
          <w:p w14:paraId="6009A9AE" w14:textId="4F47FB50"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xml:space="preserve">, NOTE </w:t>
            </w:r>
            <w:r w:rsidRPr="00A07190">
              <w:rPr>
                <w:rFonts w:eastAsia="MS Mincho" w:cs="Arial"/>
                <w:i/>
                <w:lang w:eastAsia="ja-JP"/>
              </w:rPr>
              <w:t>5</w:t>
            </w:r>
            <w:r w:rsidRPr="00A07190">
              <w:rPr>
                <w:rFonts w:cs="Arial"/>
                <w:lang w:eastAsia="en-US"/>
              </w:rPr>
              <w:t>)</w:t>
            </w:r>
          </w:p>
        </w:tc>
      </w:tr>
      <w:tr w:rsidR="005119C8"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3F8EEC2A" w:rsidR="005119C8" w:rsidRPr="00A07190" w:rsidRDefault="005119C8" w:rsidP="005119C8">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461C0318"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569677A2"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541D9596" w:rsidR="005119C8" w:rsidRPr="00A07190" w:rsidRDefault="005119C8" w:rsidP="005119C8">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435CE725"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F494B70" w:rsidR="005119C8" w:rsidRPr="00A07190" w:rsidRDefault="005119C8" w:rsidP="005119C8">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60AFFD9D" w:rsidR="005119C8" w:rsidRPr="00A07190" w:rsidRDefault="005119C8" w:rsidP="005119C8">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AA9F06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5C380214" w:rsidR="005119C8" w:rsidRPr="00A07190" w:rsidRDefault="005119C8" w:rsidP="005119C8">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0E47AD43"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BB" w14:textId="17811317"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2B5DE932" w:rsidR="005119C8" w:rsidRPr="00A07190" w:rsidRDefault="005119C8" w:rsidP="005119C8">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2B3FAF3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0E251C3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11609D56" w:rsidR="005119C8" w:rsidRPr="00A07190" w:rsidRDefault="005119C8" w:rsidP="005119C8">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5A0F17F0"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41445071" w:rsidR="005119C8" w:rsidRPr="00A07190" w:rsidRDefault="005119C8" w:rsidP="005119C8">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400FC13B" w:rsidR="005119C8" w:rsidRPr="00A07190" w:rsidRDefault="005119C8" w:rsidP="005119C8">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1703262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5DEB7158" w:rsidR="005119C8" w:rsidRPr="00A07190" w:rsidRDefault="005119C8" w:rsidP="005119C8">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325C3C8F"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C8" w14:textId="4DC629D4"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p>
        </w:tc>
      </w:tr>
      <w:tr w:rsidR="005119C8"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A956C69" w14:textId="77777777" w:rsidR="005119C8" w:rsidRPr="00A07190" w:rsidRDefault="005119C8" w:rsidP="005119C8">
            <w:pPr>
              <w:pStyle w:val="TAC"/>
              <w:rPr>
                <w:rFonts w:cs="Arial"/>
                <w:lang w:eastAsia="en-US"/>
              </w:rPr>
            </w:pPr>
            <w:r w:rsidRPr="00A07190">
              <w:rPr>
                <w:rFonts w:cs="Arial"/>
                <w:lang w:eastAsia="en-US"/>
              </w:rPr>
              <w:lastRenderedPageBreak/>
              <w:t>32</w:t>
            </w:r>
          </w:p>
          <w:p w14:paraId="6009A9CB" w14:textId="616CE34A"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43DA047A" w:rsidR="005119C8" w:rsidRPr="00A07190" w:rsidRDefault="005119C8" w:rsidP="005119C8">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4B4A77AB"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9D0" w14:textId="11B5AD8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9D2" w14:textId="0516E637" w:rsidR="005119C8" w:rsidRPr="00A07190" w:rsidRDefault="005119C8" w:rsidP="005119C8">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0CFE030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0D4334D1" w:rsidR="005119C8" w:rsidRPr="00A07190" w:rsidRDefault="005119C8" w:rsidP="005119C8">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56955F5D" w14:textId="77777777" w:rsidR="005119C8" w:rsidRPr="00A07190" w:rsidRDefault="005119C8" w:rsidP="005119C8">
            <w:pPr>
              <w:pStyle w:val="TAC"/>
              <w:rPr>
                <w:vertAlign w:val="superscript"/>
                <w:lang w:eastAsia="en-US"/>
              </w:rPr>
            </w:pPr>
            <w:r w:rsidRPr="00A07190">
              <w:rPr>
                <w:lang w:eastAsia="en-US"/>
              </w:rPr>
              <w:t>1</w:t>
            </w:r>
          </w:p>
          <w:p w14:paraId="6009A9D6" w14:textId="463F8700" w:rsidR="005119C8" w:rsidRPr="00A07190" w:rsidRDefault="005119C8" w:rsidP="005119C8">
            <w:pPr>
              <w:pStyle w:val="TAC"/>
              <w:rPr>
                <w:lang w:eastAsia="en-US"/>
              </w:rPr>
            </w:pPr>
            <w:r w:rsidRPr="00A07190">
              <w:rPr>
                <w:lang w:eastAsia="en-US"/>
              </w:rPr>
              <w:t xml:space="preserve">(NOTE </w:t>
            </w:r>
            <w:r>
              <w:rPr>
                <w:rFonts w:eastAsia="MS Mincho"/>
                <w:lang w:eastAsia="ja-JP"/>
              </w:rPr>
              <w:t>12</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5119C8"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4AF9FFA" w:rsidR="005119C8" w:rsidRPr="00A07190" w:rsidRDefault="005119C8" w:rsidP="005119C8">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5D51982B"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3C93091D"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4E8D75B3" w:rsidR="005119C8" w:rsidRPr="00A07190" w:rsidRDefault="005119C8" w:rsidP="005119C8">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41BA04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4EA72FAF" w:rsidR="005119C8" w:rsidRPr="00A07190" w:rsidRDefault="005119C8" w:rsidP="005119C8">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034B96E0"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28336AF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087B48D7"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08D17DBF" w14:textId="77777777" w:rsidR="005119C8" w:rsidRPr="00A07190" w:rsidRDefault="005119C8" w:rsidP="005119C8">
            <w:pPr>
              <w:pStyle w:val="TAC"/>
              <w:rPr>
                <w:rFonts w:cs="Arial"/>
                <w:lang w:eastAsia="en-US"/>
              </w:rPr>
            </w:pPr>
            <w:r w:rsidRPr="00A07190">
              <w:rPr>
                <w:rFonts w:cs="Arial"/>
                <w:lang w:eastAsia="en-US"/>
              </w:rPr>
              <w:t>1</w:t>
            </w:r>
          </w:p>
          <w:p w14:paraId="6009A9EA" w14:textId="0E2AF4CD"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372E4" w14:textId="77777777" w:rsidR="005119C8" w:rsidRPr="00A07190" w:rsidRDefault="005119C8" w:rsidP="005119C8">
            <w:pPr>
              <w:pStyle w:val="TAC"/>
              <w:rPr>
                <w:rFonts w:cs="Arial"/>
                <w:lang w:eastAsia="en-US"/>
              </w:rPr>
            </w:pPr>
            <w:r w:rsidRPr="00A07190">
              <w:rPr>
                <w:rFonts w:cs="Arial"/>
                <w:lang w:eastAsia="en-US"/>
              </w:rPr>
              <w:t>66</w:t>
            </w:r>
          </w:p>
          <w:p w14:paraId="6009A9ED" w14:textId="54BB957B"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48C4D35F" w:rsidR="005119C8" w:rsidRPr="00A07190" w:rsidRDefault="005119C8" w:rsidP="005119C8">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56808EA5"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5345D9DC"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22C74E2B" w:rsidR="005119C8" w:rsidRPr="00A07190" w:rsidRDefault="005119C8" w:rsidP="005119C8">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6FD9E5A1"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01737420" w:rsidR="005119C8" w:rsidRPr="00A07190" w:rsidRDefault="005119C8" w:rsidP="005119C8">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1F7C24" w:rsidR="005119C8" w:rsidRPr="00A07190" w:rsidRDefault="005119C8" w:rsidP="005119C8">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2541394"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3080B8FC" w:rsidR="005119C8" w:rsidRPr="00A07190" w:rsidRDefault="005119C8" w:rsidP="005119C8">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4564CE7"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9F8" w14:textId="5DD12836" w:rsidR="005119C8" w:rsidRPr="00A07190" w:rsidRDefault="005119C8" w:rsidP="005119C8">
            <w:pPr>
              <w:pStyle w:val="TAC"/>
              <w:rPr>
                <w:rFonts w:cs="Arial"/>
                <w:lang w:eastAsia="en-US"/>
              </w:rPr>
            </w:pPr>
            <w:r w:rsidRPr="00A07190">
              <w:rPr>
                <w:rFonts w:cs="Arial"/>
                <w:lang w:eastAsia="en-US"/>
              </w:rPr>
              <w:t>(NOTE 4)</w:t>
            </w:r>
          </w:p>
        </w:tc>
      </w:tr>
      <w:tr w:rsidR="005119C8"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B683658" w14:textId="77777777" w:rsidR="005119C8" w:rsidRPr="00A07190" w:rsidRDefault="005119C8" w:rsidP="005119C8">
            <w:pPr>
              <w:pStyle w:val="TAC"/>
              <w:rPr>
                <w:rFonts w:cs="Arial"/>
                <w:lang w:eastAsia="en-US"/>
              </w:rPr>
            </w:pPr>
            <w:r w:rsidRPr="00A07190">
              <w:rPr>
                <w:rFonts w:cs="Arial"/>
                <w:lang w:eastAsia="en-US"/>
              </w:rPr>
              <w:t>67</w:t>
            </w:r>
          </w:p>
          <w:p w14:paraId="6009A9FB" w14:textId="67F9B5BE" w:rsidR="005119C8" w:rsidRPr="00A07190" w:rsidRDefault="005119C8" w:rsidP="005119C8">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2759F0F0"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13336288"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00" w14:textId="03917B1A"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02" w14:textId="5E2998ED" w:rsidR="005119C8" w:rsidRPr="00A07190" w:rsidRDefault="005119C8" w:rsidP="005119C8">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376AD319"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34EC8CB8" w:rsidR="005119C8" w:rsidRPr="00A07190" w:rsidRDefault="005119C8" w:rsidP="005119C8">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19B5A422" w14:textId="77777777" w:rsidR="005119C8" w:rsidRPr="00A07190" w:rsidRDefault="005119C8" w:rsidP="005119C8">
            <w:pPr>
              <w:pStyle w:val="TAC"/>
              <w:rPr>
                <w:rFonts w:cs="Arial"/>
                <w:lang w:eastAsia="en-US"/>
              </w:rPr>
            </w:pPr>
            <w:r w:rsidRPr="00A07190">
              <w:rPr>
                <w:rFonts w:cs="Arial"/>
                <w:lang w:eastAsia="en-US"/>
              </w:rPr>
              <w:t>1</w:t>
            </w:r>
          </w:p>
          <w:p w14:paraId="6009AA06" w14:textId="20FE223C"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9BF0D16" w:rsidR="005119C8" w:rsidRPr="00A07190" w:rsidRDefault="005119C8" w:rsidP="005119C8">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2FF696F4"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6D76D2E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624CCB4A" w:rsidR="005119C8" w:rsidRPr="00A07190" w:rsidRDefault="005119C8" w:rsidP="005119C8">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5A709DA9" w:rsidR="005119C8" w:rsidRPr="00A07190" w:rsidRDefault="005119C8" w:rsidP="005119C8">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6B49F53A" w:rsidR="005119C8" w:rsidRPr="00A07190" w:rsidRDefault="005119C8" w:rsidP="005119C8">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48EF5EAE" w:rsidR="005119C8" w:rsidRPr="00A07190" w:rsidRDefault="005119C8" w:rsidP="005119C8">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5F91F60E"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F46744F" w:rsidR="005119C8" w:rsidRPr="00A07190" w:rsidRDefault="005119C8" w:rsidP="005119C8">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1DFD238D" w14:textId="77777777" w:rsidR="005119C8" w:rsidRPr="00A07190" w:rsidRDefault="005119C8" w:rsidP="005119C8">
            <w:pPr>
              <w:pStyle w:val="TAC"/>
              <w:rPr>
                <w:rFonts w:cs="Arial"/>
                <w:vertAlign w:val="superscript"/>
                <w:lang w:eastAsia="en-US"/>
              </w:rPr>
            </w:pPr>
            <w:r w:rsidRPr="00A07190">
              <w:rPr>
                <w:rFonts w:cs="Arial"/>
                <w:lang w:eastAsia="en-US"/>
              </w:rPr>
              <w:t>1</w:t>
            </w:r>
          </w:p>
          <w:p w14:paraId="6009AA13" w14:textId="50740F65"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p>
        </w:tc>
      </w:tr>
      <w:tr w:rsidR="005119C8"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5A8BFBD0" w:rsidR="005119C8" w:rsidRPr="00A07190" w:rsidRDefault="005119C8" w:rsidP="005119C8">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5119C8" w:rsidRPr="00A07190" w:rsidRDefault="005119C8" w:rsidP="005119C8">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399BD33E" w:rsidR="005119C8" w:rsidRPr="00A07190" w:rsidRDefault="005119C8" w:rsidP="005119C8">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6F8EF597"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1A" w14:textId="2DD22D86"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1C" w14:textId="1241E423" w:rsidR="005119C8" w:rsidRPr="00A07190" w:rsidRDefault="005119C8" w:rsidP="005119C8">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334A03D1" w:rsidR="005119C8" w:rsidRPr="00A07190" w:rsidRDefault="005119C8" w:rsidP="005119C8">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2CF70161" w:rsidR="005119C8" w:rsidRPr="00A07190" w:rsidRDefault="005119C8" w:rsidP="005119C8">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B8A2625" w14:textId="77777777" w:rsidR="005119C8" w:rsidRPr="00A07190" w:rsidRDefault="005119C8" w:rsidP="005119C8">
            <w:pPr>
              <w:pStyle w:val="TAC"/>
              <w:rPr>
                <w:rFonts w:cs="Arial"/>
                <w:lang w:eastAsia="en-US"/>
              </w:rPr>
            </w:pPr>
            <w:r w:rsidRPr="00A07190">
              <w:rPr>
                <w:rFonts w:cs="Arial"/>
                <w:lang w:eastAsia="en-US"/>
              </w:rPr>
              <w:t>1</w:t>
            </w:r>
          </w:p>
          <w:p w14:paraId="6009AA20" w14:textId="0F7F66FE" w:rsidR="005119C8" w:rsidRPr="00A07190" w:rsidRDefault="005119C8" w:rsidP="005119C8">
            <w:pPr>
              <w:pStyle w:val="TAC"/>
              <w:rPr>
                <w:rFonts w:cs="Arial"/>
                <w:lang w:eastAsia="en-US"/>
              </w:rPr>
            </w:pPr>
            <w:r w:rsidRPr="00A07190">
              <w:rPr>
                <w:rFonts w:cs="Arial"/>
                <w:lang w:eastAsia="en-US"/>
              </w:rPr>
              <w:t xml:space="preserve">(NOTE </w:t>
            </w:r>
            <w:r>
              <w:rPr>
                <w:rFonts w:cs="Arial"/>
                <w:lang w:eastAsia="en-US"/>
              </w:rPr>
              <w:t>11</w:t>
            </w:r>
            <w:r w:rsidRPr="00A07190">
              <w:rPr>
                <w:rFonts w:cs="Arial"/>
                <w:lang w:eastAsia="en-US"/>
              </w:rPr>
              <w:t>,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5119C8"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0EA4FB69" w:rsidR="005119C8" w:rsidRPr="00A07190" w:rsidRDefault="005119C8" w:rsidP="005119C8">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3EAE4CBA"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1DAF6AAE"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22C7F524" w:rsidR="005119C8" w:rsidRPr="00A07190" w:rsidRDefault="005119C8" w:rsidP="005119C8">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5E248037"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4B7F34C" w:rsidR="005119C8" w:rsidRPr="00A07190" w:rsidRDefault="005119C8" w:rsidP="005119C8">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500D90A3" w:rsidR="005119C8" w:rsidRPr="00A07190" w:rsidRDefault="005119C8" w:rsidP="005119C8">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51588062"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3F1DA979" w:rsidR="005119C8" w:rsidRPr="00A07190" w:rsidRDefault="005119C8" w:rsidP="005119C8">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1A559CEE" w14:textId="77777777" w:rsidR="005119C8" w:rsidRPr="00A07190" w:rsidRDefault="005119C8" w:rsidP="005119C8">
            <w:pPr>
              <w:pStyle w:val="TAC"/>
              <w:rPr>
                <w:rFonts w:cs="Arial"/>
                <w:vertAlign w:val="superscript"/>
              </w:rPr>
            </w:pPr>
            <w:r w:rsidRPr="00A07190">
              <w:rPr>
                <w:rFonts w:cs="Arial"/>
              </w:rPr>
              <w:t>1</w:t>
            </w:r>
          </w:p>
          <w:p w14:paraId="6009AA48" w14:textId="259ED4D3"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1D9369B2" w:rsidR="005119C8" w:rsidRPr="00A07190" w:rsidRDefault="005119C8" w:rsidP="005119C8">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5119C8" w:rsidRPr="00A07190" w:rsidRDefault="005119C8" w:rsidP="005119C8">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35F0BB98"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5957685D"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3329F848" w:rsidR="005119C8" w:rsidRPr="00A07190" w:rsidRDefault="005119C8" w:rsidP="005119C8">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227D548A"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339C51C2" w:rsidR="005119C8" w:rsidRPr="00A07190" w:rsidRDefault="005119C8" w:rsidP="005119C8">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0B52333A" w:rsidR="005119C8" w:rsidRPr="00A07190" w:rsidRDefault="005119C8" w:rsidP="005119C8">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3FCAA1B4"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2ED7C47D" w:rsidR="005119C8" w:rsidRPr="00A07190" w:rsidRDefault="005119C8" w:rsidP="005119C8">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719452E8" w14:textId="77777777" w:rsidR="005119C8" w:rsidRPr="00A07190" w:rsidRDefault="005119C8" w:rsidP="005119C8">
            <w:pPr>
              <w:pStyle w:val="TAC"/>
              <w:rPr>
                <w:rFonts w:cs="Arial"/>
                <w:vertAlign w:val="superscript"/>
              </w:rPr>
            </w:pPr>
            <w:r w:rsidRPr="00A07190">
              <w:rPr>
                <w:rFonts w:cs="Arial"/>
              </w:rPr>
              <w:t>1</w:t>
            </w:r>
          </w:p>
          <w:p w14:paraId="6009AA55" w14:textId="59575F1E" w:rsidR="005119C8" w:rsidRPr="00A07190" w:rsidRDefault="005119C8" w:rsidP="005119C8">
            <w:pPr>
              <w:pStyle w:val="TAC"/>
              <w:rPr>
                <w:rFonts w:cs="Arial"/>
              </w:rPr>
            </w:pPr>
            <w:r w:rsidRPr="00A07190">
              <w:rPr>
                <w:rFonts w:cs="Arial"/>
              </w:rPr>
              <w:t xml:space="preserve">(NOTE </w:t>
            </w:r>
            <w:r>
              <w:rPr>
                <w:rFonts w:cs="Arial"/>
              </w:rPr>
              <w:t>13</w:t>
            </w:r>
            <w:r w:rsidRPr="00A07190">
              <w:rPr>
                <w:rFonts w:cs="Arial"/>
              </w:rPr>
              <w:t>)</w:t>
            </w:r>
          </w:p>
        </w:tc>
      </w:tr>
      <w:tr w:rsidR="005119C8"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642CA049"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4BF1343"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45067EE2"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6883C2F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6AAEF87A"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0E59D7E3"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6C58D08E"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5F409FE4"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18B8BCDA" w:rsidR="005119C8" w:rsidRPr="00A07190" w:rsidRDefault="005119C8" w:rsidP="005119C8">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490B1C06"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AB50734" w14:textId="77777777" w:rsidR="005119C8" w:rsidRPr="00A07190" w:rsidRDefault="005119C8" w:rsidP="005119C8">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3DE25665" w:rsidR="005119C8" w:rsidRPr="00A07190" w:rsidRDefault="005119C8" w:rsidP="005119C8">
            <w:pPr>
              <w:keepNext/>
              <w:keepLines/>
              <w:spacing w:after="0"/>
              <w:jc w:val="center"/>
              <w:rPr>
                <w:rFonts w:ascii="Arial" w:hAnsi="Arial" w:cs="Arial"/>
                <w:sz w:val="18"/>
              </w:rPr>
            </w:pPr>
            <w:r w:rsidRPr="00A07190">
              <w:rPr>
                <w:rFonts w:ascii="Arial" w:hAnsi="Arial" w:cs="Arial"/>
                <w:sz w:val="18"/>
                <w:lang w:eastAsia="ja-JP"/>
              </w:rPr>
              <w:t>(NOTE 4)</w:t>
            </w:r>
          </w:p>
        </w:tc>
      </w:tr>
      <w:tr w:rsidR="005119C8"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31B8547" w14:textId="77777777" w:rsidR="005119C8" w:rsidRPr="00A07190" w:rsidRDefault="005119C8" w:rsidP="005119C8">
            <w:pPr>
              <w:pStyle w:val="TAC"/>
              <w:rPr>
                <w:rFonts w:cs="Arial"/>
              </w:rPr>
            </w:pPr>
            <w:r w:rsidRPr="00A07190">
              <w:rPr>
                <w:rFonts w:cs="Arial"/>
              </w:rPr>
              <w:t>75</w:t>
            </w:r>
          </w:p>
          <w:p w14:paraId="6009AA65" w14:textId="01D4EAE2"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1D0854DB" w:rsidR="005119C8" w:rsidRPr="00A07190" w:rsidRDefault="005119C8" w:rsidP="005119C8">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59C3D15D"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69BBFE8B"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6A" w14:textId="4AFC0E5E"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6C" w14:textId="59AD23DC" w:rsidR="005119C8" w:rsidRPr="00A07190" w:rsidRDefault="005119C8" w:rsidP="005119C8">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22799D0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14964112" w:rsidR="005119C8" w:rsidRPr="00A07190" w:rsidRDefault="005119C8" w:rsidP="005119C8">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52042800" w14:textId="77777777" w:rsidR="005119C8" w:rsidRPr="00A07190" w:rsidRDefault="005119C8" w:rsidP="005119C8">
            <w:pPr>
              <w:pStyle w:val="TAC"/>
              <w:rPr>
                <w:rFonts w:cs="Arial"/>
                <w:vertAlign w:val="superscript"/>
              </w:rPr>
            </w:pPr>
            <w:r w:rsidRPr="00A07190">
              <w:rPr>
                <w:rFonts w:cs="Arial"/>
              </w:rPr>
              <w:t>1</w:t>
            </w:r>
          </w:p>
          <w:p w14:paraId="6009AA70" w14:textId="047F6CEF" w:rsidR="005119C8" w:rsidRPr="00A07190" w:rsidRDefault="005119C8" w:rsidP="005119C8">
            <w:pPr>
              <w:pStyle w:val="TAC"/>
              <w:rPr>
                <w:rFonts w:cs="Arial"/>
              </w:rPr>
            </w:pPr>
            <w:r w:rsidRPr="00A07190">
              <w:rPr>
                <w:rFonts w:cs="Arial"/>
              </w:rPr>
              <w:t>(NOTE 2)</w:t>
            </w:r>
          </w:p>
        </w:tc>
      </w:tr>
      <w:tr w:rsidR="005119C8"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325180" w14:textId="77777777" w:rsidR="005119C8" w:rsidRPr="00A07190" w:rsidRDefault="005119C8" w:rsidP="005119C8">
            <w:pPr>
              <w:pStyle w:val="TAC"/>
              <w:rPr>
                <w:rFonts w:cs="Arial"/>
              </w:rPr>
            </w:pPr>
            <w:r w:rsidRPr="00A07190">
              <w:rPr>
                <w:rFonts w:cs="Arial"/>
              </w:rPr>
              <w:t>76</w:t>
            </w:r>
          </w:p>
          <w:p w14:paraId="6009AA73" w14:textId="116D7AD0" w:rsidR="005119C8" w:rsidRPr="00A07190" w:rsidRDefault="005119C8" w:rsidP="005119C8">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05641B34" w:rsidR="005119C8" w:rsidRPr="00A07190" w:rsidRDefault="005119C8" w:rsidP="005119C8">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472485A9" w:rsidR="005119C8" w:rsidRPr="00A07190" w:rsidRDefault="005119C8" w:rsidP="005119C8">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31F7F905" w:rsidR="005119C8" w:rsidRPr="00A07190" w:rsidRDefault="005119C8" w:rsidP="005119C8">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5119C8" w:rsidRPr="00A07190" w:rsidRDefault="005119C8" w:rsidP="005119C8">
            <w:pPr>
              <w:pStyle w:val="TAR"/>
              <w:jc w:val="center"/>
              <w:rPr>
                <w:rFonts w:cs="Arial"/>
                <w:lang w:eastAsia="en-US"/>
              </w:rPr>
            </w:pPr>
          </w:p>
        </w:tc>
        <w:tc>
          <w:tcPr>
            <w:tcW w:w="517" w:type="dxa"/>
            <w:tcBorders>
              <w:top w:val="single" w:sz="4" w:space="0" w:color="auto"/>
              <w:bottom w:val="single" w:sz="4" w:space="0" w:color="auto"/>
            </w:tcBorders>
          </w:tcPr>
          <w:p w14:paraId="6009AA78" w14:textId="059F7F62" w:rsidR="005119C8" w:rsidRPr="00A07190" w:rsidRDefault="005119C8" w:rsidP="005119C8">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5119C8" w:rsidRPr="00A07190" w:rsidRDefault="005119C8" w:rsidP="005119C8">
            <w:pPr>
              <w:pStyle w:val="TAL"/>
              <w:jc w:val="center"/>
              <w:rPr>
                <w:rFonts w:cs="Arial"/>
                <w:lang w:eastAsia="en-US"/>
              </w:rPr>
            </w:pPr>
          </w:p>
        </w:tc>
        <w:tc>
          <w:tcPr>
            <w:tcW w:w="1187" w:type="dxa"/>
            <w:tcBorders>
              <w:top w:val="single" w:sz="4" w:space="0" w:color="auto"/>
              <w:bottom w:val="single" w:sz="4" w:space="0" w:color="auto"/>
            </w:tcBorders>
          </w:tcPr>
          <w:p w14:paraId="6009AA7A" w14:textId="733661F7" w:rsidR="005119C8" w:rsidRPr="00A07190" w:rsidRDefault="005119C8" w:rsidP="005119C8">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62AFA77C" w:rsidR="005119C8" w:rsidRPr="00A07190" w:rsidRDefault="005119C8" w:rsidP="005119C8">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6495BA74" w:rsidR="005119C8" w:rsidRPr="00A07190" w:rsidRDefault="005119C8" w:rsidP="005119C8">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3C917F31" w14:textId="77777777" w:rsidR="005119C8" w:rsidRPr="00A07190" w:rsidRDefault="005119C8" w:rsidP="005119C8">
            <w:pPr>
              <w:pStyle w:val="TAC"/>
              <w:rPr>
                <w:rFonts w:cs="Arial"/>
                <w:vertAlign w:val="superscript"/>
              </w:rPr>
            </w:pPr>
            <w:r w:rsidRPr="00A07190">
              <w:rPr>
                <w:rFonts w:cs="Arial"/>
              </w:rPr>
              <w:t>1</w:t>
            </w:r>
          </w:p>
          <w:p w14:paraId="6009AA7E" w14:textId="34C94CA0" w:rsidR="005119C8" w:rsidRPr="00A07190" w:rsidRDefault="005119C8" w:rsidP="005119C8">
            <w:pPr>
              <w:pStyle w:val="TAC"/>
              <w:rPr>
                <w:rFonts w:cs="Arial"/>
              </w:rPr>
            </w:pPr>
            <w:r w:rsidRPr="00A07190">
              <w:rPr>
                <w:rFonts w:cs="Arial"/>
              </w:rPr>
              <w:t>(NOTE 2)</w:t>
            </w:r>
          </w:p>
        </w:tc>
      </w:tr>
      <w:tr w:rsidR="005119C8"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2E52D357" w:rsidR="005119C8" w:rsidRPr="00A07190" w:rsidRDefault="005119C8" w:rsidP="005119C8">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5119C8" w:rsidRPr="00A07190" w:rsidRDefault="005119C8" w:rsidP="005119C8">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3B06601B" w:rsidR="005119C8" w:rsidRPr="00A07190" w:rsidRDefault="005119C8" w:rsidP="005119C8">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1FC93BBD" w:rsidR="005119C8" w:rsidRPr="00A07190" w:rsidRDefault="005119C8" w:rsidP="005119C8">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1A4912F1" w:rsidR="005119C8" w:rsidRPr="00A07190" w:rsidRDefault="005119C8" w:rsidP="005119C8">
            <w:pPr>
              <w:pStyle w:val="TAC"/>
              <w:rPr>
                <w:lang w:eastAsia="ja-JP"/>
              </w:rPr>
            </w:pPr>
            <w:r w:rsidRPr="00A07190">
              <w:t>698 MHz</w:t>
            </w:r>
          </w:p>
        </w:tc>
        <w:tc>
          <w:tcPr>
            <w:tcW w:w="517" w:type="dxa"/>
            <w:tcBorders>
              <w:top w:val="single" w:sz="4" w:space="0" w:color="auto"/>
              <w:bottom w:val="single" w:sz="4" w:space="0" w:color="auto"/>
            </w:tcBorders>
          </w:tcPr>
          <w:p w14:paraId="6009AA85" w14:textId="40111ADA"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6" w14:textId="0E6E05EB" w:rsidR="005119C8" w:rsidRPr="00A07190" w:rsidRDefault="005119C8" w:rsidP="005119C8">
            <w:pPr>
              <w:pStyle w:val="TAC"/>
              <w:rPr>
                <w:lang w:eastAsia="ja-JP"/>
              </w:rPr>
            </w:pPr>
            <w:r w:rsidRPr="00A07190">
              <w:t>716 MHz</w:t>
            </w:r>
          </w:p>
        </w:tc>
        <w:tc>
          <w:tcPr>
            <w:tcW w:w="1187" w:type="dxa"/>
            <w:tcBorders>
              <w:top w:val="single" w:sz="4" w:space="0" w:color="auto"/>
              <w:bottom w:val="single" w:sz="4" w:space="0" w:color="auto"/>
            </w:tcBorders>
          </w:tcPr>
          <w:p w14:paraId="6009AA87" w14:textId="6421A5F2" w:rsidR="005119C8" w:rsidRPr="00A07190" w:rsidRDefault="005119C8" w:rsidP="005119C8">
            <w:pPr>
              <w:pStyle w:val="TAC"/>
              <w:rPr>
                <w:lang w:eastAsia="ja-JP"/>
              </w:rPr>
            </w:pPr>
            <w:r w:rsidRPr="00A07190">
              <w:t>728 MHz</w:t>
            </w:r>
          </w:p>
        </w:tc>
        <w:tc>
          <w:tcPr>
            <w:tcW w:w="327" w:type="dxa"/>
            <w:tcBorders>
              <w:top w:val="single" w:sz="4" w:space="0" w:color="auto"/>
              <w:bottom w:val="single" w:sz="4" w:space="0" w:color="auto"/>
            </w:tcBorders>
          </w:tcPr>
          <w:p w14:paraId="6009AA88" w14:textId="5B02E050" w:rsidR="005119C8" w:rsidRPr="00A07190" w:rsidRDefault="005119C8" w:rsidP="005119C8">
            <w:pPr>
              <w:pStyle w:val="TAC"/>
            </w:pPr>
            <w:r w:rsidRPr="00A07190">
              <w:t>–</w:t>
            </w:r>
          </w:p>
        </w:tc>
        <w:tc>
          <w:tcPr>
            <w:tcW w:w="1187" w:type="dxa"/>
            <w:tcBorders>
              <w:top w:val="single" w:sz="4" w:space="0" w:color="auto"/>
              <w:bottom w:val="single" w:sz="4" w:space="0" w:color="auto"/>
              <w:right w:val="single" w:sz="4" w:space="0" w:color="auto"/>
            </w:tcBorders>
          </w:tcPr>
          <w:p w14:paraId="6009AA89" w14:textId="58F3FE12" w:rsidR="005119C8" w:rsidRPr="00A07190" w:rsidRDefault="005119C8" w:rsidP="005119C8">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3B315E72" w14:textId="77777777" w:rsidR="005119C8" w:rsidRPr="00A07190" w:rsidRDefault="005119C8" w:rsidP="005119C8">
            <w:pPr>
              <w:pStyle w:val="TAC"/>
              <w:rPr>
                <w:lang w:eastAsia="ja-JP"/>
              </w:rPr>
            </w:pPr>
            <w:r w:rsidRPr="00A07190">
              <w:rPr>
                <w:lang w:eastAsia="ja-JP"/>
              </w:rPr>
              <w:t>1</w:t>
            </w:r>
          </w:p>
          <w:p w14:paraId="6009AA8B" w14:textId="07E8F225" w:rsidR="005119C8" w:rsidRPr="00A07190" w:rsidRDefault="005119C8" w:rsidP="005119C8">
            <w:pPr>
              <w:pStyle w:val="TAC"/>
              <w:rPr>
                <w:lang w:eastAsia="ja-JP"/>
              </w:rPr>
            </w:pPr>
            <w:r w:rsidRPr="00A07190">
              <w:rPr>
                <w:lang w:eastAsia="ja-JP"/>
              </w:rPr>
              <w:t xml:space="preserve">(NOTE </w:t>
            </w:r>
            <w:r>
              <w:rPr>
                <w:lang w:eastAsia="ja-JP"/>
              </w:rPr>
              <w:t>13</w:t>
            </w:r>
            <w:r w:rsidRPr="00A07190">
              <w:rPr>
                <w:lang w:eastAsia="ja-JP"/>
              </w:rPr>
              <w:t>)</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1FACB924" w14:textId="77777777" w:rsidR="005119C8" w:rsidRDefault="005119C8" w:rsidP="005119C8">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40476754"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0E53E5C6" w14:textId="77777777" w:rsidR="005119C8" w:rsidRPr="00A07190" w:rsidRDefault="005119C8" w:rsidP="005119C8">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6009AA95" w14:textId="43A291C1" w:rsidR="00204CAF" w:rsidRPr="00A07190" w:rsidRDefault="005119C8" w:rsidP="005119C8">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6009AA97" w14:textId="77777777" w:rsidR="00CC6518" w:rsidRPr="00A07190" w:rsidRDefault="00CC6518" w:rsidP="000A2AC4"/>
    <w:p w14:paraId="6009AA98" w14:textId="77777777" w:rsidR="00CC6518" w:rsidRPr="00A07190" w:rsidRDefault="00CC6518" w:rsidP="000A2AC4">
      <w:r w:rsidRPr="00A07190">
        <w:lastRenderedPageBreak/>
        <w:t>UTRA FDD can operate with DB-DC-HSDPA for the band configurations listed in subclause 5.2 c) of TS 25.104 [2].</w:t>
      </w:r>
    </w:p>
    <w:p w14:paraId="6009AA99" w14:textId="77777777" w:rsidR="00CC6518" w:rsidRPr="00A07190" w:rsidRDefault="00CC6518" w:rsidP="00E50CB9">
      <w:pPr>
        <w:pStyle w:val="NO"/>
      </w:pPr>
      <w:r w:rsidRPr="00A07190">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67" w:name="_Toc21092116"/>
      <w:bookmarkStart w:id="168" w:name="_Toc29762331"/>
      <w:bookmarkStart w:id="169" w:name="_Toc36026436"/>
      <w:bookmarkStart w:id="170" w:name="_Toc37178763"/>
      <w:bookmarkStart w:id="171" w:name="_Toc46222644"/>
      <w:bookmarkStart w:id="172" w:name="_Toc61111457"/>
      <w:bookmarkStart w:id="173" w:name="_Toc66810019"/>
      <w:bookmarkStart w:id="174" w:name="_Toc74835857"/>
      <w:bookmarkStart w:id="175" w:name="_Toc76502798"/>
      <w:bookmarkStart w:id="176" w:name="_Toc89849774"/>
      <w:bookmarkStart w:id="177" w:name="_Toc98662818"/>
      <w:bookmarkStart w:id="178" w:name="_Toc145070527"/>
      <w:r w:rsidRPr="00A07190">
        <w:t>4.5.1</w:t>
      </w:r>
      <w:r w:rsidRPr="00A07190">
        <w:tab/>
        <w:t>Band category 1 aspects (BC1)</w:t>
      </w:r>
      <w:bookmarkEnd w:id="167"/>
      <w:bookmarkEnd w:id="168"/>
      <w:bookmarkEnd w:id="169"/>
      <w:bookmarkEnd w:id="170"/>
      <w:bookmarkEnd w:id="171"/>
      <w:bookmarkEnd w:id="172"/>
      <w:bookmarkEnd w:id="173"/>
      <w:bookmarkEnd w:id="174"/>
      <w:bookmarkEnd w:id="175"/>
      <w:bookmarkEnd w:id="176"/>
      <w:bookmarkEnd w:id="177"/>
      <w:bookmarkEnd w:id="178"/>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79" w:name="_Toc21092117"/>
      <w:bookmarkStart w:id="180" w:name="_Toc29762332"/>
      <w:bookmarkStart w:id="181" w:name="_Toc36026437"/>
      <w:bookmarkStart w:id="182" w:name="_Toc37178764"/>
      <w:bookmarkStart w:id="183" w:name="_Toc46222645"/>
      <w:bookmarkStart w:id="184" w:name="_Toc61111458"/>
      <w:bookmarkStart w:id="185" w:name="_Toc66810020"/>
      <w:bookmarkStart w:id="186" w:name="_Toc74835858"/>
      <w:bookmarkStart w:id="187" w:name="_Toc76502799"/>
      <w:bookmarkStart w:id="188" w:name="_Toc89849775"/>
      <w:bookmarkStart w:id="189" w:name="_Toc98662819"/>
      <w:bookmarkStart w:id="190" w:name="_Toc145070528"/>
      <w:r w:rsidRPr="00A07190">
        <w:lastRenderedPageBreak/>
        <w:t>4.5.2</w:t>
      </w:r>
      <w:r w:rsidRPr="00A07190">
        <w:tab/>
        <w:t>Band category 2 aspects (BC2)</w:t>
      </w:r>
      <w:bookmarkEnd w:id="179"/>
      <w:bookmarkEnd w:id="180"/>
      <w:bookmarkEnd w:id="181"/>
      <w:bookmarkEnd w:id="182"/>
      <w:bookmarkEnd w:id="183"/>
      <w:bookmarkEnd w:id="184"/>
      <w:bookmarkEnd w:id="185"/>
      <w:bookmarkEnd w:id="186"/>
      <w:bookmarkEnd w:id="187"/>
      <w:bookmarkEnd w:id="188"/>
      <w:bookmarkEnd w:id="189"/>
      <w:bookmarkEnd w:id="190"/>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91" w:name="_Toc21092118"/>
      <w:bookmarkStart w:id="192" w:name="_Toc29762333"/>
      <w:bookmarkStart w:id="193" w:name="_Toc36026438"/>
      <w:bookmarkStart w:id="194" w:name="_Toc37178765"/>
      <w:bookmarkStart w:id="195" w:name="_Toc46222646"/>
      <w:bookmarkStart w:id="196" w:name="_Toc61111459"/>
      <w:bookmarkStart w:id="197" w:name="_Toc66810021"/>
      <w:bookmarkStart w:id="198" w:name="_Toc74835859"/>
      <w:bookmarkStart w:id="199" w:name="_Toc76502800"/>
      <w:bookmarkStart w:id="200" w:name="_Toc89849776"/>
      <w:bookmarkStart w:id="201" w:name="_Toc98662820"/>
      <w:bookmarkStart w:id="202" w:name="_Toc145070529"/>
      <w:r w:rsidRPr="00A07190">
        <w:t>4.5.3</w:t>
      </w:r>
      <w:r w:rsidRPr="00A07190">
        <w:tab/>
        <w:t>Band category 3 aspects (BC3)</w:t>
      </w:r>
      <w:bookmarkEnd w:id="191"/>
      <w:bookmarkEnd w:id="192"/>
      <w:bookmarkEnd w:id="193"/>
      <w:bookmarkEnd w:id="194"/>
      <w:bookmarkEnd w:id="195"/>
      <w:bookmarkEnd w:id="196"/>
      <w:bookmarkEnd w:id="197"/>
      <w:bookmarkEnd w:id="198"/>
      <w:bookmarkEnd w:id="199"/>
      <w:bookmarkEnd w:id="200"/>
      <w:bookmarkEnd w:id="201"/>
      <w:bookmarkEnd w:id="202"/>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203" w:name="_Toc21092119"/>
      <w:bookmarkStart w:id="204" w:name="_Toc29762334"/>
      <w:bookmarkStart w:id="205" w:name="_Toc36026439"/>
      <w:bookmarkStart w:id="206" w:name="_Toc37178766"/>
      <w:bookmarkStart w:id="207" w:name="_Toc46222647"/>
      <w:bookmarkStart w:id="208" w:name="_Toc61111460"/>
      <w:bookmarkStart w:id="209" w:name="_Toc66810022"/>
      <w:bookmarkStart w:id="210" w:name="_Toc74835860"/>
      <w:bookmarkStart w:id="211" w:name="_Toc76502801"/>
      <w:bookmarkStart w:id="212" w:name="_Toc89849777"/>
      <w:bookmarkStart w:id="213" w:name="_Toc98662821"/>
      <w:bookmarkStart w:id="214" w:name="_Toc145070530"/>
      <w:r w:rsidRPr="00A07190">
        <w:t>4.6</w:t>
      </w:r>
      <w:r w:rsidRPr="00A07190">
        <w:tab/>
        <w:t>Channel arrangement</w:t>
      </w:r>
      <w:bookmarkEnd w:id="203"/>
      <w:bookmarkEnd w:id="204"/>
      <w:bookmarkEnd w:id="205"/>
      <w:bookmarkEnd w:id="206"/>
      <w:bookmarkEnd w:id="207"/>
      <w:bookmarkEnd w:id="208"/>
      <w:bookmarkEnd w:id="209"/>
      <w:bookmarkEnd w:id="210"/>
      <w:bookmarkEnd w:id="211"/>
      <w:bookmarkEnd w:id="212"/>
      <w:bookmarkEnd w:id="213"/>
      <w:bookmarkEnd w:id="214"/>
    </w:p>
    <w:p w14:paraId="6009ABB7" w14:textId="77777777" w:rsidR="00CC6518" w:rsidRPr="00A07190" w:rsidRDefault="00CC6518" w:rsidP="0085678D">
      <w:pPr>
        <w:pStyle w:val="Heading3"/>
      </w:pPr>
      <w:bookmarkStart w:id="215" w:name="_Toc21092120"/>
      <w:bookmarkStart w:id="216" w:name="_Toc29762335"/>
      <w:bookmarkStart w:id="217" w:name="_Toc36026440"/>
      <w:bookmarkStart w:id="218" w:name="_Toc37178767"/>
      <w:bookmarkStart w:id="219" w:name="_Toc46222648"/>
      <w:bookmarkStart w:id="220" w:name="_Toc61111461"/>
      <w:bookmarkStart w:id="221" w:name="_Toc66810023"/>
      <w:bookmarkStart w:id="222" w:name="_Toc74835861"/>
      <w:bookmarkStart w:id="223" w:name="_Toc76502802"/>
      <w:bookmarkStart w:id="224" w:name="_Toc89849778"/>
      <w:bookmarkStart w:id="225" w:name="_Toc98662822"/>
      <w:bookmarkStart w:id="226" w:name="_Toc145070531"/>
      <w:r w:rsidRPr="00A07190">
        <w:t>4.6.1</w:t>
      </w:r>
      <w:r w:rsidRPr="00A07190">
        <w:tab/>
        <w:t>Channel spacing</w:t>
      </w:r>
      <w:bookmarkEnd w:id="215"/>
      <w:bookmarkEnd w:id="216"/>
      <w:bookmarkEnd w:id="217"/>
      <w:bookmarkEnd w:id="218"/>
      <w:bookmarkEnd w:id="219"/>
      <w:bookmarkEnd w:id="220"/>
      <w:bookmarkEnd w:id="221"/>
      <w:bookmarkEnd w:id="222"/>
      <w:bookmarkEnd w:id="223"/>
      <w:bookmarkEnd w:id="224"/>
      <w:bookmarkEnd w:id="225"/>
      <w:bookmarkEnd w:id="226"/>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lastRenderedPageBreak/>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227" w:name="_Toc21092121"/>
      <w:bookmarkStart w:id="228"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229" w:name="_Toc36026441"/>
      <w:bookmarkStart w:id="230" w:name="_Toc37178768"/>
      <w:bookmarkStart w:id="231" w:name="_Toc46222649"/>
      <w:bookmarkStart w:id="232" w:name="_Toc61111462"/>
      <w:bookmarkStart w:id="233" w:name="_Toc66810024"/>
      <w:bookmarkStart w:id="234" w:name="_Toc74835862"/>
      <w:bookmarkStart w:id="235" w:name="_Toc76502803"/>
      <w:bookmarkStart w:id="236" w:name="_Toc89849779"/>
      <w:bookmarkStart w:id="237" w:name="_Toc98662823"/>
      <w:bookmarkStart w:id="238" w:name="_Toc145070532"/>
      <w:r w:rsidRPr="00A07190">
        <w:t>4.6.1A</w:t>
      </w:r>
      <w:r w:rsidRPr="00A07190">
        <w:tab/>
        <w:t>CA Channel spacing</w:t>
      </w:r>
      <w:bookmarkEnd w:id="227"/>
      <w:bookmarkEnd w:id="228"/>
      <w:bookmarkEnd w:id="229"/>
      <w:bookmarkEnd w:id="230"/>
      <w:bookmarkEnd w:id="231"/>
      <w:bookmarkEnd w:id="232"/>
      <w:bookmarkEnd w:id="233"/>
      <w:bookmarkEnd w:id="234"/>
      <w:bookmarkEnd w:id="235"/>
      <w:bookmarkEnd w:id="236"/>
      <w:bookmarkEnd w:id="237"/>
      <w:bookmarkEnd w:id="238"/>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7pt;height:43.5pt" o:ole="">
            <v:imagedata r:id="rId17" o:title=""/>
          </v:shape>
          <o:OLEObject Type="Embed" ProgID="Equation.3" ShapeID="_x0000_i1028" DrawAspect="Content" ObjectID="_1757337649"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2pt;height:36pt;mso-position-horizontal-relative:page;mso-position-vertical-relative:page" o:ole="">
            <v:imagedata r:id="rId19" o:title=""/>
          </v:shape>
          <o:OLEObject Type="Embed" ProgID="Equation.3" ShapeID="对象 5" DrawAspect="Content" ObjectID="_1757337650"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09.5pt;height:36pt;mso-position-horizontal-relative:page;mso-position-vertical-relative:page" o:ole="">
            <v:imagedata r:id="rId21" o:title=""/>
          </v:shape>
          <o:OLEObject Type="Embed" ProgID="Equation.3" ShapeID="对象 6" DrawAspect="Content" ObjectID="_1757337651"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5pt;height:14.5pt;mso-wrap-style:square;mso-position-horizontal-relative:page;mso-position-vertical-relative:page" o:ole="">
            <v:fill o:detectmouseclick="t"/>
            <v:imagedata r:id="rId23" o:title=""/>
          </v:shape>
          <o:OLEObject Type="Embed" ProgID="Equation.3" ShapeID="对象 22" DrawAspect="Content" ObjectID="_1757337652" r:id="rId24">
            <o:FieldCodes>\* MERGEFORMAT</o:FieldCodes>
          </o:OLEObject>
        </w:object>
      </w:r>
    </w:p>
    <w:p w14:paraId="4E9E3319" w14:textId="77777777" w:rsidR="00C65BC3" w:rsidRDefault="00C65BC3" w:rsidP="00C65BC3">
      <w:pPr>
        <w:spacing w:before="120" w:after="120"/>
      </w:pPr>
      <w:r>
        <w:rPr>
          <w:lang w:eastAsia="zh-CN"/>
        </w:rPr>
        <w:lastRenderedPageBreak/>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 xml:space="preserve">in TS38.104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 xml:space="preserve">in TS38.104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p>
    <w:p w14:paraId="6009ABDB" w14:textId="77777777" w:rsidR="00CC6518" w:rsidRPr="00A07190" w:rsidRDefault="00CC6518" w:rsidP="00243B51">
      <w:pPr>
        <w:spacing w:before="120" w:after="120"/>
      </w:pPr>
      <w:r w:rsidRPr="00A07190">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239" w:name="_Toc21092122"/>
      <w:bookmarkStart w:id="240" w:name="_Toc29762337"/>
      <w:bookmarkStart w:id="241" w:name="_Toc36026442"/>
      <w:bookmarkStart w:id="242" w:name="_Toc37178769"/>
      <w:bookmarkStart w:id="243" w:name="_Toc46222650"/>
      <w:bookmarkStart w:id="244" w:name="_Toc61111463"/>
      <w:bookmarkStart w:id="245" w:name="_Toc66810025"/>
      <w:bookmarkStart w:id="246" w:name="_Toc74835863"/>
      <w:bookmarkStart w:id="247" w:name="_Toc76502804"/>
      <w:bookmarkStart w:id="248" w:name="_Toc89849780"/>
      <w:bookmarkStart w:id="249" w:name="_Toc98662824"/>
      <w:bookmarkStart w:id="250" w:name="_Toc145070533"/>
      <w:r w:rsidRPr="00A07190">
        <w:t>4.6.2</w:t>
      </w:r>
      <w:r w:rsidRPr="00A07190">
        <w:tab/>
        <w:t>Channel raster</w:t>
      </w:r>
      <w:bookmarkEnd w:id="239"/>
      <w:bookmarkEnd w:id="240"/>
      <w:bookmarkEnd w:id="241"/>
      <w:bookmarkEnd w:id="242"/>
      <w:bookmarkEnd w:id="243"/>
      <w:bookmarkEnd w:id="244"/>
      <w:bookmarkEnd w:id="245"/>
      <w:bookmarkEnd w:id="246"/>
      <w:bookmarkEnd w:id="247"/>
      <w:bookmarkEnd w:id="248"/>
      <w:bookmarkEnd w:id="249"/>
      <w:bookmarkEnd w:id="25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251" w:name="_Toc21092123"/>
      <w:bookmarkStart w:id="252" w:name="_Toc29762338"/>
      <w:bookmarkStart w:id="253" w:name="_Toc36026443"/>
      <w:bookmarkStart w:id="254" w:name="_Toc37178770"/>
      <w:bookmarkStart w:id="255" w:name="_Toc46222651"/>
      <w:bookmarkStart w:id="256" w:name="_Toc61111464"/>
      <w:bookmarkStart w:id="257" w:name="_Toc66810026"/>
      <w:bookmarkStart w:id="258" w:name="_Toc74835864"/>
      <w:bookmarkStart w:id="259" w:name="_Toc76502805"/>
      <w:bookmarkStart w:id="260" w:name="_Toc89849781"/>
      <w:bookmarkStart w:id="261" w:name="_Toc98662825"/>
      <w:bookmarkStart w:id="262" w:name="_Toc145070534"/>
      <w:r w:rsidRPr="00A07190">
        <w:t>4.6.3</w:t>
      </w:r>
      <w:r w:rsidRPr="00A07190">
        <w:tab/>
        <w:t>Carrier frequencies and numbering</w:t>
      </w:r>
      <w:bookmarkEnd w:id="251"/>
      <w:bookmarkEnd w:id="252"/>
      <w:bookmarkEnd w:id="253"/>
      <w:bookmarkEnd w:id="254"/>
      <w:bookmarkEnd w:id="255"/>
      <w:bookmarkEnd w:id="256"/>
      <w:bookmarkEnd w:id="257"/>
      <w:bookmarkEnd w:id="258"/>
      <w:bookmarkEnd w:id="259"/>
      <w:bookmarkEnd w:id="260"/>
      <w:bookmarkEnd w:id="261"/>
      <w:bookmarkEnd w:id="262"/>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263" w:name="_Toc21092124"/>
      <w:bookmarkStart w:id="264" w:name="_Toc29762339"/>
      <w:bookmarkStart w:id="265" w:name="_Toc36026444"/>
      <w:bookmarkStart w:id="266" w:name="_Toc37178771"/>
      <w:bookmarkStart w:id="267" w:name="_Toc46222652"/>
      <w:bookmarkStart w:id="268" w:name="_Toc61111465"/>
      <w:bookmarkStart w:id="269" w:name="_Toc66810027"/>
      <w:bookmarkStart w:id="270" w:name="_Toc74835865"/>
      <w:bookmarkStart w:id="271" w:name="_Toc76502806"/>
      <w:bookmarkStart w:id="272" w:name="_Toc89849782"/>
      <w:bookmarkStart w:id="273" w:name="_Toc98662826"/>
      <w:bookmarkStart w:id="274" w:name="_Toc145070535"/>
      <w:r w:rsidRPr="00A07190">
        <w:t>4.7</w:t>
      </w:r>
      <w:r w:rsidRPr="00A07190">
        <w:tab/>
        <w:t>Requirements for contiguous and non-contiguous spectrum</w:t>
      </w:r>
      <w:bookmarkEnd w:id="263"/>
      <w:bookmarkEnd w:id="264"/>
      <w:bookmarkEnd w:id="265"/>
      <w:bookmarkEnd w:id="266"/>
      <w:bookmarkEnd w:id="267"/>
      <w:bookmarkEnd w:id="268"/>
      <w:bookmarkEnd w:id="269"/>
      <w:bookmarkEnd w:id="270"/>
      <w:bookmarkEnd w:id="271"/>
      <w:bookmarkEnd w:id="272"/>
      <w:bookmarkEnd w:id="273"/>
      <w:bookmarkEnd w:id="274"/>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275" w:name="_Toc21092125"/>
      <w:bookmarkStart w:id="276" w:name="_Toc29762340"/>
      <w:bookmarkStart w:id="277" w:name="_Toc36026445"/>
      <w:bookmarkStart w:id="278" w:name="_Toc37178772"/>
      <w:bookmarkStart w:id="279" w:name="_Toc46222653"/>
      <w:bookmarkStart w:id="280" w:name="_Toc61111466"/>
      <w:bookmarkStart w:id="281" w:name="_Toc66810028"/>
      <w:bookmarkStart w:id="282" w:name="_Toc74835866"/>
      <w:bookmarkStart w:id="283" w:name="_Toc76502807"/>
      <w:bookmarkStart w:id="284" w:name="_Toc89849783"/>
      <w:bookmarkStart w:id="285" w:name="_Toc98662827"/>
      <w:bookmarkStart w:id="286" w:name="_Toc145070536"/>
      <w:r w:rsidRPr="00A07190">
        <w:lastRenderedPageBreak/>
        <w:t>4.8</w:t>
      </w:r>
      <w:r w:rsidRPr="00A07190">
        <w:tab/>
        <w:t>Requirements for BS capable of multi-band operation</w:t>
      </w:r>
      <w:bookmarkEnd w:id="275"/>
      <w:bookmarkEnd w:id="276"/>
      <w:bookmarkEnd w:id="277"/>
      <w:bookmarkEnd w:id="278"/>
      <w:bookmarkEnd w:id="279"/>
      <w:bookmarkEnd w:id="280"/>
      <w:bookmarkEnd w:id="281"/>
      <w:bookmarkEnd w:id="282"/>
      <w:bookmarkEnd w:id="283"/>
      <w:bookmarkEnd w:id="284"/>
      <w:bookmarkEnd w:id="285"/>
      <w:bookmarkEnd w:id="286"/>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08019EBC" w:rsidR="00CC6518" w:rsidRPr="00A07190" w:rsidRDefault="000B2316" w:rsidP="00E50CB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6009ABF6" w14:textId="77777777" w:rsidR="00CC6518" w:rsidRPr="00A07190" w:rsidRDefault="00CC6518" w:rsidP="0085678D">
      <w:pPr>
        <w:pStyle w:val="Heading1"/>
      </w:pPr>
      <w:bookmarkStart w:id="287" w:name="_Toc21092126"/>
      <w:bookmarkStart w:id="288" w:name="_Toc29762341"/>
      <w:bookmarkStart w:id="289" w:name="_Toc36026446"/>
      <w:bookmarkStart w:id="290" w:name="_Toc37178773"/>
      <w:bookmarkStart w:id="291" w:name="_Toc46222654"/>
      <w:bookmarkStart w:id="292" w:name="_Toc61111467"/>
      <w:bookmarkStart w:id="293" w:name="_Toc66810029"/>
      <w:bookmarkStart w:id="294" w:name="_Toc74835867"/>
      <w:bookmarkStart w:id="295" w:name="_Toc76502808"/>
      <w:bookmarkStart w:id="296" w:name="_Toc89849784"/>
      <w:bookmarkStart w:id="297" w:name="_Toc98662828"/>
      <w:bookmarkStart w:id="298" w:name="_Toc145070537"/>
      <w:r w:rsidRPr="00A07190">
        <w:t>5</w:t>
      </w:r>
      <w:r w:rsidRPr="00A07190">
        <w:tab/>
        <w:t>Applicability of requirements</w:t>
      </w:r>
      <w:bookmarkEnd w:id="287"/>
      <w:bookmarkEnd w:id="288"/>
      <w:bookmarkEnd w:id="289"/>
      <w:bookmarkEnd w:id="290"/>
      <w:bookmarkEnd w:id="291"/>
      <w:bookmarkEnd w:id="292"/>
      <w:bookmarkEnd w:id="293"/>
      <w:bookmarkEnd w:id="294"/>
      <w:bookmarkEnd w:id="295"/>
      <w:bookmarkEnd w:id="296"/>
      <w:bookmarkEnd w:id="297"/>
      <w:bookmarkEnd w:id="298"/>
    </w:p>
    <w:p w14:paraId="6009ABF7" w14:textId="77777777" w:rsidR="00CC6518" w:rsidRPr="00A07190" w:rsidRDefault="00CC6518" w:rsidP="0085678D">
      <w:pPr>
        <w:pStyle w:val="Heading2"/>
      </w:pPr>
      <w:bookmarkStart w:id="299" w:name="_Toc21092127"/>
      <w:bookmarkStart w:id="300" w:name="_Toc29762342"/>
      <w:bookmarkStart w:id="301" w:name="_Toc36026447"/>
      <w:bookmarkStart w:id="302" w:name="_Toc37178774"/>
      <w:bookmarkStart w:id="303" w:name="_Toc46222655"/>
      <w:bookmarkStart w:id="304" w:name="_Toc61111468"/>
      <w:bookmarkStart w:id="305" w:name="_Toc66810030"/>
      <w:bookmarkStart w:id="306" w:name="_Toc74835868"/>
      <w:bookmarkStart w:id="307" w:name="_Toc76502809"/>
      <w:bookmarkStart w:id="308" w:name="_Toc89849785"/>
      <w:bookmarkStart w:id="309" w:name="_Toc98662829"/>
      <w:bookmarkStart w:id="310" w:name="_Toc145070538"/>
      <w:r w:rsidRPr="00A07190">
        <w:t>5.1</w:t>
      </w:r>
      <w:r w:rsidRPr="00A07190">
        <w:tab/>
        <w:t>Band category 1</w:t>
      </w:r>
      <w:bookmarkEnd w:id="299"/>
      <w:bookmarkEnd w:id="300"/>
      <w:bookmarkEnd w:id="301"/>
      <w:bookmarkEnd w:id="302"/>
      <w:bookmarkEnd w:id="303"/>
      <w:bookmarkEnd w:id="304"/>
      <w:bookmarkEnd w:id="305"/>
      <w:bookmarkEnd w:id="306"/>
      <w:bookmarkEnd w:id="307"/>
      <w:bookmarkEnd w:id="308"/>
      <w:bookmarkEnd w:id="309"/>
      <w:bookmarkEnd w:id="310"/>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311" w:name="_Toc21092128"/>
      <w:bookmarkStart w:id="312" w:name="_Toc29762343"/>
      <w:bookmarkStart w:id="313" w:name="_Toc36026448"/>
      <w:bookmarkStart w:id="314" w:name="_Toc37178775"/>
      <w:bookmarkStart w:id="315" w:name="_Toc46222656"/>
      <w:bookmarkStart w:id="316" w:name="_Toc61111469"/>
      <w:bookmarkStart w:id="317" w:name="_Toc66810031"/>
      <w:bookmarkStart w:id="318" w:name="_Toc74835869"/>
      <w:bookmarkStart w:id="319" w:name="_Toc76502810"/>
      <w:bookmarkStart w:id="320" w:name="_Toc89849786"/>
      <w:bookmarkStart w:id="321" w:name="_Toc98662830"/>
      <w:bookmarkStart w:id="322" w:name="_Toc145070539"/>
      <w:r w:rsidRPr="00A07190">
        <w:t>5.2</w:t>
      </w:r>
      <w:r w:rsidRPr="00A07190">
        <w:tab/>
        <w:t>Band category 2</w:t>
      </w:r>
      <w:bookmarkEnd w:id="311"/>
      <w:bookmarkEnd w:id="312"/>
      <w:bookmarkEnd w:id="313"/>
      <w:bookmarkEnd w:id="314"/>
      <w:bookmarkEnd w:id="315"/>
      <w:bookmarkEnd w:id="316"/>
      <w:bookmarkEnd w:id="317"/>
      <w:bookmarkEnd w:id="318"/>
      <w:bookmarkEnd w:id="319"/>
      <w:bookmarkEnd w:id="320"/>
      <w:bookmarkEnd w:id="321"/>
      <w:bookmarkEnd w:id="322"/>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323" w:name="_Toc21092129"/>
      <w:bookmarkStart w:id="324" w:name="_Toc29762344"/>
      <w:bookmarkStart w:id="325" w:name="_Toc36026449"/>
      <w:bookmarkStart w:id="326" w:name="_Toc37178776"/>
      <w:bookmarkStart w:id="327" w:name="_Toc46222657"/>
      <w:bookmarkStart w:id="328" w:name="_Toc61111470"/>
      <w:bookmarkStart w:id="329" w:name="_Toc66810032"/>
      <w:bookmarkStart w:id="330" w:name="_Toc74835870"/>
      <w:bookmarkStart w:id="331" w:name="_Toc76502811"/>
      <w:bookmarkStart w:id="332" w:name="_Toc89849787"/>
      <w:bookmarkStart w:id="333" w:name="_Toc98662831"/>
      <w:bookmarkStart w:id="334" w:name="_Toc145070540"/>
      <w:r w:rsidRPr="00A07190">
        <w:t>5.3</w:t>
      </w:r>
      <w:r w:rsidRPr="00A07190">
        <w:tab/>
        <w:t>Band category 3</w:t>
      </w:r>
      <w:bookmarkEnd w:id="323"/>
      <w:bookmarkEnd w:id="324"/>
      <w:bookmarkEnd w:id="325"/>
      <w:bookmarkEnd w:id="326"/>
      <w:bookmarkEnd w:id="327"/>
      <w:bookmarkEnd w:id="328"/>
      <w:bookmarkEnd w:id="329"/>
      <w:bookmarkEnd w:id="330"/>
      <w:bookmarkEnd w:id="331"/>
      <w:bookmarkEnd w:id="332"/>
      <w:bookmarkEnd w:id="333"/>
      <w:bookmarkEnd w:id="334"/>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335" w:name="_Toc21092130"/>
      <w:bookmarkStart w:id="336" w:name="_Toc29762345"/>
      <w:bookmarkStart w:id="337" w:name="_Toc36026450"/>
      <w:bookmarkStart w:id="338" w:name="_Toc37178777"/>
      <w:bookmarkStart w:id="339" w:name="_Toc46222658"/>
      <w:bookmarkStart w:id="340" w:name="_Toc61111471"/>
      <w:bookmarkStart w:id="341" w:name="_Toc66810033"/>
      <w:bookmarkStart w:id="342" w:name="_Toc74835871"/>
      <w:bookmarkStart w:id="343" w:name="_Toc76502812"/>
      <w:bookmarkStart w:id="344" w:name="_Toc89849788"/>
      <w:bookmarkStart w:id="345" w:name="_Toc98662832"/>
      <w:bookmarkStart w:id="346" w:name="_Toc145070541"/>
      <w:r w:rsidRPr="00A07190">
        <w:t>5.4</w:t>
      </w:r>
      <w:r w:rsidRPr="00A07190">
        <w:tab/>
        <w:t>Inclusion of requirements by reference</w:t>
      </w:r>
      <w:bookmarkEnd w:id="335"/>
      <w:bookmarkEnd w:id="336"/>
      <w:bookmarkEnd w:id="337"/>
      <w:bookmarkEnd w:id="338"/>
      <w:bookmarkEnd w:id="339"/>
      <w:bookmarkEnd w:id="340"/>
      <w:bookmarkEnd w:id="341"/>
      <w:bookmarkEnd w:id="342"/>
      <w:bookmarkEnd w:id="343"/>
      <w:bookmarkEnd w:id="344"/>
      <w:bookmarkEnd w:id="345"/>
      <w:bookmarkEnd w:id="346"/>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347" w:name="_Toc21092131"/>
      <w:bookmarkStart w:id="348" w:name="_Toc29762346"/>
      <w:bookmarkStart w:id="349" w:name="_Toc36026451"/>
      <w:bookmarkStart w:id="350" w:name="_Toc37178778"/>
      <w:bookmarkStart w:id="351" w:name="_Toc46222659"/>
      <w:bookmarkStart w:id="352" w:name="_Toc61111472"/>
      <w:bookmarkStart w:id="353" w:name="_Toc66810034"/>
      <w:bookmarkStart w:id="354" w:name="_Toc74835872"/>
      <w:bookmarkStart w:id="355" w:name="_Toc76502813"/>
      <w:bookmarkStart w:id="356" w:name="_Toc89849789"/>
      <w:bookmarkStart w:id="357" w:name="_Toc98662833"/>
      <w:bookmarkStart w:id="358" w:name="_Toc145070542"/>
      <w:r w:rsidRPr="00A07190">
        <w:t>6</w:t>
      </w:r>
      <w:r w:rsidRPr="00A07190">
        <w:tab/>
        <w:t>Transmitter characteristics</w:t>
      </w:r>
      <w:bookmarkEnd w:id="347"/>
      <w:bookmarkEnd w:id="348"/>
      <w:bookmarkEnd w:id="349"/>
      <w:bookmarkEnd w:id="350"/>
      <w:bookmarkEnd w:id="351"/>
      <w:bookmarkEnd w:id="352"/>
      <w:bookmarkEnd w:id="353"/>
      <w:bookmarkEnd w:id="354"/>
      <w:bookmarkEnd w:id="355"/>
      <w:bookmarkEnd w:id="356"/>
      <w:bookmarkEnd w:id="357"/>
      <w:bookmarkEnd w:id="358"/>
    </w:p>
    <w:p w14:paraId="6009AEFC" w14:textId="77777777" w:rsidR="00553419" w:rsidRPr="00A07190" w:rsidRDefault="003F5361" w:rsidP="0085678D">
      <w:pPr>
        <w:pStyle w:val="Heading2"/>
      </w:pPr>
      <w:bookmarkStart w:id="359" w:name="_Toc21092132"/>
      <w:bookmarkStart w:id="360" w:name="_Toc29762347"/>
      <w:bookmarkStart w:id="361" w:name="_Toc36026452"/>
      <w:bookmarkStart w:id="362" w:name="_Toc37178779"/>
      <w:bookmarkStart w:id="363" w:name="_Toc46222660"/>
      <w:bookmarkStart w:id="364" w:name="_Toc61111473"/>
      <w:bookmarkStart w:id="365" w:name="_Toc66810035"/>
      <w:bookmarkStart w:id="366" w:name="_Toc74835873"/>
      <w:bookmarkStart w:id="367" w:name="_Toc76502814"/>
      <w:bookmarkStart w:id="368" w:name="_Toc89849790"/>
      <w:bookmarkStart w:id="369" w:name="_Toc98662834"/>
      <w:bookmarkStart w:id="370" w:name="_Toc145070543"/>
      <w:r w:rsidRPr="00A07190">
        <w:t>6.1</w:t>
      </w:r>
      <w:r w:rsidRPr="00A07190">
        <w:tab/>
        <w:t>General</w:t>
      </w:r>
      <w:bookmarkEnd w:id="359"/>
      <w:bookmarkEnd w:id="360"/>
      <w:bookmarkEnd w:id="361"/>
      <w:bookmarkEnd w:id="362"/>
      <w:bookmarkEnd w:id="363"/>
      <w:bookmarkEnd w:id="364"/>
      <w:bookmarkEnd w:id="365"/>
      <w:bookmarkEnd w:id="366"/>
      <w:bookmarkEnd w:id="367"/>
      <w:bookmarkEnd w:id="368"/>
      <w:bookmarkEnd w:id="369"/>
      <w:bookmarkEnd w:id="37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371" w:name="_Toc21092133"/>
      <w:bookmarkStart w:id="372" w:name="_Toc29762348"/>
      <w:bookmarkStart w:id="373" w:name="_Toc36026453"/>
      <w:bookmarkStart w:id="374" w:name="_Toc37178780"/>
      <w:bookmarkStart w:id="375" w:name="_Toc46222661"/>
      <w:bookmarkStart w:id="376" w:name="_Toc61111474"/>
      <w:bookmarkStart w:id="377" w:name="_Toc66810036"/>
      <w:bookmarkStart w:id="378" w:name="_Toc74835874"/>
      <w:bookmarkStart w:id="379" w:name="_Toc76502815"/>
      <w:bookmarkStart w:id="380" w:name="_Toc89849791"/>
      <w:bookmarkStart w:id="381" w:name="_Toc98662835"/>
      <w:bookmarkStart w:id="382" w:name="_Toc145070544"/>
      <w:r w:rsidRPr="00A07190">
        <w:t>6.2</w:t>
      </w:r>
      <w:r w:rsidRPr="00A07190">
        <w:tab/>
        <w:t>Base station output power</w:t>
      </w:r>
      <w:bookmarkEnd w:id="371"/>
      <w:bookmarkEnd w:id="372"/>
      <w:bookmarkEnd w:id="373"/>
      <w:bookmarkEnd w:id="374"/>
      <w:bookmarkEnd w:id="375"/>
      <w:bookmarkEnd w:id="376"/>
      <w:bookmarkEnd w:id="377"/>
      <w:bookmarkEnd w:id="378"/>
      <w:bookmarkEnd w:id="379"/>
      <w:bookmarkEnd w:id="380"/>
      <w:bookmarkEnd w:id="381"/>
      <w:bookmarkEnd w:id="382"/>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383"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383"/>
    </w:p>
    <w:p w14:paraId="6009AF1F" w14:textId="77777777" w:rsidR="00706A19" w:rsidRPr="00A07190" w:rsidRDefault="00706A19" w:rsidP="0085678D">
      <w:pPr>
        <w:pStyle w:val="Heading3"/>
      </w:pPr>
      <w:bookmarkStart w:id="384" w:name="_Toc21092134"/>
      <w:bookmarkStart w:id="385" w:name="_Toc29762349"/>
      <w:bookmarkStart w:id="386" w:name="_Toc36026454"/>
      <w:bookmarkStart w:id="387" w:name="_Toc37178781"/>
      <w:bookmarkStart w:id="388" w:name="_Toc46222662"/>
      <w:bookmarkStart w:id="389" w:name="_Toc61111475"/>
      <w:bookmarkStart w:id="390" w:name="_Toc66810037"/>
      <w:bookmarkStart w:id="391" w:name="_Toc74835875"/>
      <w:bookmarkStart w:id="392" w:name="_Toc76502816"/>
      <w:bookmarkStart w:id="393" w:name="_Toc89849792"/>
      <w:bookmarkStart w:id="394" w:name="_Toc98662836"/>
      <w:bookmarkStart w:id="395" w:name="_Toc145070545"/>
      <w:r w:rsidRPr="00A07190">
        <w:t>6.2.1</w:t>
      </w:r>
      <w:r w:rsidRPr="00A07190">
        <w:tab/>
        <w:t>Minimum requirement</w:t>
      </w:r>
      <w:bookmarkEnd w:id="384"/>
      <w:bookmarkEnd w:id="385"/>
      <w:bookmarkEnd w:id="386"/>
      <w:bookmarkEnd w:id="387"/>
      <w:bookmarkEnd w:id="388"/>
      <w:bookmarkEnd w:id="389"/>
      <w:bookmarkEnd w:id="390"/>
      <w:bookmarkEnd w:id="391"/>
      <w:bookmarkEnd w:id="392"/>
      <w:bookmarkEnd w:id="393"/>
      <w:bookmarkEnd w:id="394"/>
      <w:bookmarkEnd w:id="395"/>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396" w:name="_Toc21092135"/>
      <w:bookmarkStart w:id="397" w:name="_Toc29762350"/>
      <w:bookmarkStart w:id="398" w:name="_Toc36026455"/>
      <w:bookmarkStart w:id="399" w:name="_Toc37178782"/>
      <w:bookmarkStart w:id="400" w:name="_Toc46222663"/>
      <w:bookmarkStart w:id="401" w:name="_Toc61111476"/>
      <w:bookmarkStart w:id="402" w:name="_Toc66810038"/>
      <w:bookmarkStart w:id="403" w:name="_Toc74835876"/>
      <w:bookmarkStart w:id="404" w:name="_Toc76502817"/>
      <w:bookmarkStart w:id="405" w:name="_Toc89849793"/>
      <w:bookmarkStart w:id="406" w:name="_Toc98662837"/>
      <w:bookmarkStart w:id="407" w:name="_Toc145070546"/>
      <w:r w:rsidRPr="00A07190">
        <w:t>6.2.2</w:t>
      </w:r>
      <w:r w:rsidRPr="00A07190">
        <w:tab/>
        <w:t>Additional requirement (regional)</w:t>
      </w:r>
      <w:bookmarkEnd w:id="396"/>
      <w:bookmarkEnd w:id="397"/>
      <w:bookmarkEnd w:id="398"/>
      <w:bookmarkEnd w:id="399"/>
      <w:bookmarkEnd w:id="400"/>
      <w:bookmarkEnd w:id="401"/>
      <w:bookmarkEnd w:id="402"/>
      <w:bookmarkEnd w:id="403"/>
      <w:bookmarkEnd w:id="404"/>
      <w:bookmarkEnd w:id="405"/>
      <w:bookmarkEnd w:id="406"/>
      <w:bookmarkEnd w:id="407"/>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2A7074A3" w14:textId="77777777" w:rsidR="001C76A0" w:rsidRPr="00A07190" w:rsidRDefault="001C76A0" w:rsidP="001C76A0">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1C76A0">
            <w:pPr>
              <w:pStyle w:val="TAC"/>
              <w:rPr>
                <w:lang w:eastAsia="en-US"/>
              </w:rPr>
            </w:pPr>
            <w:r w:rsidRPr="00A07190">
              <w:rPr>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58DA9FA0" w:rsidR="00814358" w:rsidRDefault="00814358" w:rsidP="00706A19"/>
    <w:p w14:paraId="6C47E01C" w14:textId="77777777" w:rsidR="001C76A0" w:rsidRPr="00C54509" w:rsidRDefault="001C76A0" w:rsidP="001C76A0">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009AF4B" w14:textId="77777777" w:rsidR="00706A19" w:rsidRPr="00A07190" w:rsidRDefault="00706A19" w:rsidP="0085678D">
      <w:pPr>
        <w:pStyle w:val="Heading3"/>
      </w:pPr>
      <w:bookmarkStart w:id="408" w:name="_Toc21092136"/>
      <w:bookmarkStart w:id="409" w:name="_Toc29762351"/>
      <w:bookmarkStart w:id="410" w:name="_Toc36026456"/>
      <w:bookmarkStart w:id="411" w:name="_Toc37178783"/>
      <w:bookmarkStart w:id="412" w:name="_Toc46222664"/>
      <w:bookmarkStart w:id="413" w:name="_Toc61111477"/>
      <w:bookmarkStart w:id="414" w:name="_Toc66810039"/>
      <w:bookmarkStart w:id="415" w:name="_Toc74835877"/>
      <w:bookmarkStart w:id="416" w:name="_Toc76502818"/>
      <w:bookmarkStart w:id="417" w:name="_Toc89849794"/>
      <w:bookmarkStart w:id="418" w:name="_Toc98662838"/>
      <w:bookmarkStart w:id="419" w:name="_Toc145070547"/>
      <w:r w:rsidRPr="00A07190">
        <w:t>6.2.3</w:t>
      </w:r>
      <w:r w:rsidRPr="00A07190">
        <w:tab/>
        <w:t>E-UTRA minimum requirement for DL RS power</w:t>
      </w:r>
      <w:bookmarkEnd w:id="408"/>
      <w:bookmarkEnd w:id="409"/>
      <w:bookmarkEnd w:id="410"/>
      <w:bookmarkEnd w:id="411"/>
      <w:bookmarkEnd w:id="412"/>
      <w:bookmarkEnd w:id="413"/>
      <w:bookmarkEnd w:id="414"/>
      <w:bookmarkEnd w:id="415"/>
      <w:bookmarkEnd w:id="416"/>
      <w:bookmarkEnd w:id="417"/>
      <w:bookmarkEnd w:id="418"/>
      <w:bookmarkEnd w:id="419"/>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420" w:name="_Toc21092137"/>
      <w:bookmarkStart w:id="421" w:name="_Toc29762352"/>
      <w:bookmarkStart w:id="422" w:name="_Toc36026457"/>
      <w:bookmarkStart w:id="423" w:name="_Toc37178784"/>
      <w:bookmarkStart w:id="424" w:name="_Toc46222665"/>
      <w:bookmarkStart w:id="425" w:name="_Toc61111478"/>
      <w:bookmarkStart w:id="426" w:name="_Toc66810040"/>
      <w:bookmarkStart w:id="427" w:name="_Toc74835878"/>
      <w:bookmarkStart w:id="428" w:name="_Toc76502819"/>
      <w:bookmarkStart w:id="429" w:name="_Toc89849795"/>
      <w:bookmarkStart w:id="430" w:name="_Toc98662839"/>
      <w:bookmarkStart w:id="431" w:name="_Toc145070548"/>
      <w:r w:rsidRPr="00A07190">
        <w:t>6.2.4</w:t>
      </w:r>
      <w:r w:rsidRPr="00A07190">
        <w:tab/>
        <w:t>UTRA FDD minimum requirement for primary CPICH power</w:t>
      </w:r>
      <w:bookmarkEnd w:id="420"/>
      <w:bookmarkEnd w:id="421"/>
      <w:bookmarkEnd w:id="422"/>
      <w:bookmarkEnd w:id="423"/>
      <w:bookmarkEnd w:id="424"/>
      <w:bookmarkEnd w:id="425"/>
      <w:bookmarkEnd w:id="426"/>
      <w:bookmarkEnd w:id="427"/>
      <w:bookmarkEnd w:id="428"/>
      <w:bookmarkEnd w:id="429"/>
      <w:bookmarkEnd w:id="430"/>
      <w:bookmarkEnd w:id="431"/>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432" w:name="_Toc21092138"/>
      <w:bookmarkStart w:id="433" w:name="_Toc29762353"/>
      <w:bookmarkStart w:id="434" w:name="_Toc36026458"/>
      <w:bookmarkStart w:id="435" w:name="_Toc37178785"/>
      <w:bookmarkStart w:id="436" w:name="_Toc46222666"/>
      <w:bookmarkStart w:id="437" w:name="_Toc61111479"/>
      <w:bookmarkStart w:id="438" w:name="_Toc66810041"/>
      <w:bookmarkStart w:id="439" w:name="_Toc74835879"/>
      <w:bookmarkStart w:id="440" w:name="_Toc76502820"/>
      <w:bookmarkStart w:id="441" w:name="_Toc89849796"/>
      <w:bookmarkStart w:id="442" w:name="_Toc98662840"/>
      <w:bookmarkStart w:id="443" w:name="_Toc145070549"/>
      <w:r w:rsidRPr="00A07190">
        <w:t>6.2.4A</w:t>
      </w:r>
      <w:r w:rsidRPr="00A07190">
        <w:tab/>
        <w:t>UTRA FDD minimum requirement for secondary CPICH power</w:t>
      </w:r>
      <w:bookmarkEnd w:id="432"/>
      <w:bookmarkEnd w:id="433"/>
      <w:bookmarkEnd w:id="434"/>
      <w:bookmarkEnd w:id="435"/>
      <w:bookmarkEnd w:id="436"/>
      <w:bookmarkEnd w:id="437"/>
      <w:bookmarkEnd w:id="438"/>
      <w:bookmarkEnd w:id="439"/>
      <w:bookmarkEnd w:id="440"/>
      <w:bookmarkEnd w:id="441"/>
      <w:bookmarkEnd w:id="442"/>
      <w:bookmarkEnd w:id="443"/>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444" w:name="_Toc21092139"/>
      <w:bookmarkStart w:id="445" w:name="_Toc29762354"/>
      <w:bookmarkStart w:id="446" w:name="_Toc36026459"/>
      <w:bookmarkStart w:id="447" w:name="_Toc37178786"/>
      <w:bookmarkStart w:id="448" w:name="_Toc46222667"/>
      <w:bookmarkStart w:id="449" w:name="_Toc61111480"/>
      <w:bookmarkStart w:id="450" w:name="_Toc66810042"/>
      <w:bookmarkStart w:id="451" w:name="_Toc74835880"/>
      <w:bookmarkStart w:id="452" w:name="_Toc76502821"/>
      <w:bookmarkStart w:id="453" w:name="_Toc89849797"/>
      <w:bookmarkStart w:id="454" w:name="_Toc98662841"/>
      <w:bookmarkStart w:id="455" w:name="_Toc145070550"/>
      <w:r w:rsidRPr="00A07190">
        <w:t>6.2.5</w:t>
      </w:r>
      <w:r w:rsidRPr="00A07190">
        <w:tab/>
        <w:t>UTRA TDD minimum requirement for primary CCPCH power</w:t>
      </w:r>
      <w:bookmarkEnd w:id="444"/>
      <w:bookmarkEnd w:id="445"/>
      <w:bookmarkEnd w:id="446"/>
      <w:bookmarkEnd w:id="447"/>
      <w:bookmarkEnd w:id="448"/>
      <w:bookmarkEnd w:id="449"/>
      <w:bookmarkEnd w:id="450"/>
      <w:bookmarkEnd w:id="451"/>
      <w:bookmarkEnd w:id="452"/>
      <w:bookmarkEnd w:id="453"/>
      <w:bookmarkEnd w:id="454"/>
      <w:bookmarkEnd w:id="455"/>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456" w:name="_Toc21092140"/>
      <w:bookmarkStart w:id="457" w:name="_Toc29762355"/>
      <w:bookmarkStart w:id="458" w:name="_Toc36026460"/>
      <w:bookmarkStart w:id="459" w:name="_Toc37178787"/>
      <w:bookmarkStart w:id="460" w:name="_Toc46222668"/>
      <w:bookmarkStart w:id="461" w:name="_Toc61111481"/>
      <w:bookmarkStart w:id="462" w:name="_Toc66810043"/>
      <w:bookmarkStart w:id="463" w:name="_Toc74835881"/>
      <w:bookmarkStart w:id="464" w:name="_Toc76502822"/>
      <w:bookmarkStart w:id="465" w:name="_Toc89849798"/>
      <w:bookmarkStart w:id="466" w:name="_Toc98662842"/>
      <w:bookmarkStart w:id="467" w:name="_Toc145070551"/>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456"/>
      <w:bookmarkEnd w:id="457"/>
      <w:bookmarkEnd w:id="458"/>
      <w:bookmarkEnd w:id="459"/>
      <w:bookmarkEnd w:id="460"/>
      <w:bookmarkEnd w:id="461"/>
      <w:bookmarkEnd w:id="462"/>
      <w:bookmarkEnd w:id="463"/>
      <w:bookmarkEnd w:id="464"/>
      <w:bookmarkEnd w:id="465"/>
      <w:bookmarkEnd w:id="466"/>
      <w:bookmarkEnd w:id="467"/>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468" w:name="_Toc21092141"/>
      <w:bookmarkStart w:id="469" w:name="_Toc29762356"/>
      <w:bookmarkStart w:id="470" w:name="_Toc36026461"/>
      <w:bookmarkStart w:id="471" w:name="_Toc37178788"/>
      <w:bookmarkStart w:id="472" w:name="_Toc46222669"/>
      <w:bookmarkStart w:id="473" w:name="_Toc61111482"/>
      <w:bookmarkStart w:id="474" w:name="_Toc66810044"/>
      <w:bookmarkStart w:id="475" w:name="_Toc74835882"/>
      <w:bookmarkStart w:id="476" w:name="_Toc76502823"/>
      <w:bookmarkStart w:id="477" w:name="_Toc89849799"/>
      <w:bookmarkStart w:id="478" w:name="_Toc98662843"/>
      <w:bookmarkStart w:id="479" w:name="_Toc145070552"/>
      <w:r w:rsidRPr="00A07190">
        <w:t>6.3</w:t>
      </w:r>
      <w:r w:rsidRPr="00A07190">
        <w:tab/>
        <w:t>Out</w:t>
      </w:r>
      <w:r w:rsidR="003F5361" w:rsidRPr="00A07190">
        <w:t>put power dynamics</w:t>
      </w:r>
      <w:bookmarkEnd w:id="468"/>
      <w:bookmarkEnd w:id="469"/>
      <w:bookmarkEnd w:id="470"/>
      <w:bookmarkEnd w:id="471"/>
      <w:bookmarkEnd w:id="472"/>
      <w:bookmarkEnd w:id="473"/>
      <w:bookmarkEnd w:id="474"/>
      <w:bookmarkEnd w:id="475"/>
      <w:bookmarkEnd w:id="476"/>
      <w:bookmarkEnd w:id="477"/>
      <w:bookmarkEnd w:id="478"/>
      <w:bookmarkEnd w:id="479"/>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480" w:name="_Toc21092142"/>
      <w:bookmarkStart w:id="481" w:name="_Toc29762357"/>
      <w:bookmarkStart w:id="482" w:name="_Toc36026462"/>
      <w:bookmarkStart w:id="483" w:name="_Toc37178789"/>
      <w:bookmarkStart w:id="484" w:name="_Toc46222670"/>
      <w:bookmarkStart w:id="485" w:name="_Toc61111483"/>
      <w:bookmarkStart w:id="486" w:name="_Toc66810045"/>
      <w:bookmarkStart w:id="487" w:name="_Toc74835883"/>
      <w:bookmarkStart w:id="488" w:name="_Toc76502824"/>
      <w:bookmarkStart w:id="489" w:name="_Toc89849800"/>
      <w:bookmarkStart w:id="490" w:name="_Toc98662844"/>
      <w:bookmarkStart w:id="491" w:name="_Toc145070553"/>
      <w:r w:rsidRPr="00A07190">
        <w:t>6.3.1</w:t>
      </w:r>
      <w:r w:rsidRPr="00A07190">
        <w:tab/>
        <w:t>E-UTRA minimum requirement</w:t>
      </w:r>
      <w:bookmarkEnd w:id="480"/>
      <w:bookmarkEnd w:id="481"/>
      <w:bookmarkEnd w:id="482"/>
      <w:bookmarkEnd w:id="483"/>
      <w:bookmarkEnd w:id="484"/>
      <w:bookmarkEnd w:id="485"/>
      <w:bookmarkEnd w:id="486"/>
      <w:bookmarkEnd w:id="487"/>
      <w:bookmarkEnd w:id="488"/>
      <w:bookmarkEnd w:id="489"/>
      <w:bookmarkEnd w:id="490"/>
      <w:bookmarkEnd w:id="49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492" w:name="_Toc21092143"/>
      <w:bookmarkStart w:id="493" w:name="_Toc29762358"/>
      <w:bookmarkStart w:id="494" w:name="_Toc36026463"/>
      <w:bookmarkStart w:id="495" w:name="_Toc37178790"/>
      <w:bookmarkStart w:id="496" w:name="_Toc46222671"/>
      <w:bookmarkStart w:id="497" w:name="_Toc61111484"/>
      <w:bookmarkStart w:id="498" w:name="_Toc66810046"/>
      <w:bookmarkStart w:id="499" w:name="_Toc74835884"/>
      <w:bookmarkStart w:id="500" w:name="_Toc76502825"/>
      <w:bookmarkStart w:id="501" w:name="_Toc89849801"/>
      <w:bookmarkStart w:id="502" w:name="_Toc98662845"/>
      <w:bookmarkStart w:id="503" w:name="_Toc145070554"/>
      <w:r w:rsidRPr="00A07190">
        <w:lastRenderedPageBreak/>
        <w:t>6.3.2</w:t>
      </w:r>
      <w:r w:rsidRPr="00A07190">
        <w:tab/>
        <w:t>UTRA FDD minimum requirement</w:t>
      </w:r>
      <w:bookmarkEnd w:id="492"/>
      <w:bookmarkEnd w:id="493"/>
      <w:bookmarkEnd w:id="494"/>
      <w:bookmarkEnd w:id="495"/>
      <w:bookmarkEnd w:id="496"/>
      <w:bookmarkEnd w:id="497"/>
      <w:bookmarkEnd w:id="498"/>
      <w:bookmarkEnd w:id="499"/>
      <w:bookmarkEnd w:id="500"/>
      <w:bookmarkEnd w:id="501"/>
      <w:bookmarkEnd w:id="502"/>
      <w:bookmarkEnd w:id="503"/>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504" w:name="_Toc21092144"/>
      <w:bookmarkStart w:id="505" w:name="_Toc29762359"/>
      <w:bookmarkStart w:id="506" w:name="_Toc36026464"/>
      <w:bookmarkStart w:id="507" w:name="_Toc37178791"/>
      <w:bookmarkStart w:id="508" w:name="_Toc46222672"/>
      <w:bookmarkStart w:id="509" w:name="_Toc61111485"/>
      <w:bookmarkStart w:id="510" w:name="_Toc66810047"/>
      <w:bookmarkStart w:id="511" w:name="_Toc74835885"/>
      <w:bookmarkStart w:id="512" w:name="_Toc76502826"/>
      <w:bookmarkStart w:id="513" w:name="_Toc89849802"/>
      <w:bookmarkStart w:id="514" w:name="_Toc98662846"/>
      <w:bookmarkStart w:id="515" w:name="_Toc145070555"/>
      <w:r w:rsidRPr="00A07190">
        <w:t>6.3.3</w:t>
      </w:r>
      <w:r w:rsidRPr="00A07190">
        <w:tab/>
        <w:t>UTRA TDD minimum requirement</w:t>
      </w:r>
      <w:bookmarkEnd w:id="504"/>
      <w:bookmarkEnd w:id="505"/>
      <w:bookmarkEnd w:id="506"/>
      <w:bookmarkEnd w:id="507"/>
      <w:bookmarkEnd w:id="508"/>
      <w:bookmarkEnd w:id="509"/>
      <w:bookmarkEnd w:id="510"/>
      <w:bookmarkEnd w:id="511"/>
      <w:bookmarkEnd w:id="512"/>
      <w:bookmarkEnd w:id="513"/>
      <w:bookmarkEnd w:id="514"/>
      <w:bookmarkEnd w:id="515"/>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516" w:name="_Toc21092145"/>
      <w:bookmarkStart w:id="517" w:name="_Toc29762360"/>
      <w:bookmarkStart w:id="518" w:name="_Toc36026465"/>
      <w:bookmarkStart w:id="519" w:name="_Toc37178792"/>
      <w:bookmarkStart w:id="520" w:name="_Toc46222673"/>
      <w:bookmarkStart w:id="521" w:name="_Toc61111486"/>
      <w:bookmarkStart w:id="522" w:name="_Toc66810048"/>
      <w:bookmarkStart w:id="523" w:name="_Toc74835886"/>
      <w:bookmarkStart w:id="524" w:name="_Toc76502827"/>
      <w:bookmarkStart w:id="525" w:name="_Toc89849803"/>
      <w:bookmarkStart w:id="526" w:name="_Toc98662847"/>
      <w:bookmarkStart w:id="527" w:name="_Toc145070556"/>
      <w:r w:rsidRPr="00A07190">
        <w:t>6.3.4</w:t>
      </w:r>
      <w:r w:rsidRPr="00A07190">
        <w:tab/>
        <w:t>GSM/EDGE minimum requirement</w:t>
      </w:r>
      <w:bookmarkEnd w:id="516"/>
      <w:bookmarkEnd w:id="517"/>
      <w:bookmarkEnd w:id="518"/>
      <w:bookmarkEnd w:id="519"/>
      <w:bookmarkEnd w:id="520"/>
      <w:bookmarkEnd w:id="521"/>
      <w:bookmarkEnd w:id="522"/>
      <w:bookmarkEnd w:id="523"/>
      <w:bookmarkEnd w:id="524"/>
      <w:bookmarkEnd w:id="525"/>
      <w:bookmarkEnd w:id="526"/>
      <w:bookmarkEnd w:id="527"/>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528" w:name="_Toc21092146"/>
      <w:bookmarkStart w:id="529" w:name="_Toc29762361"/>
      <w:bookmarkStart w:id="530" w:name="_Toc36026466"/>
      <w:bookmarkStart w:id="531" w:name="_Toc37178793"/>
      <w:bookmarkStart w:id="532" w:name="_Toc46222674"/>
      <w:bookmarkStart w:id="533" w:name="_Toc61111487"/>
      <w:bookmarkStart w:id="534" w:name="_Toc66810049"/>
      <w:bookmarkStart w:id="535" w:name="_Toc74835887"/>
      <w:bookmarkStart w:id="536" w:name="_Toc76502828"/>
      <w:bookmarkStart w:id="537" w:name="_Toc89849804"/>
      <w:bookmarkStart w:id="538" w:name="_Toc98662848"/>
      <w:bookmarkStart w:id="539" w:name="_Toc145070557"/>
      <w:r w:rsidRPr="00A07190">
        <w:t>6.3.5</w:t>
      </w:r>
      <w:r w:rsidRPr="00A07190">
        <w:tab/>
        <w:t>NB-IoT minimum requirement</w:t>
      </w:r>
      <w:bookmarkEnd w:id="528"/>
      <w:bookmarkEnd w:id="529"/>
      <w:bookmarkEnd w:id="530"/>
      <w:bookmarkEnd w:id="531"/>
      <w:bookmarkEnd w:id="532"/>
      <w:bookmarkEnd w:id="533"/>
      <w:bookmarkEnd w:id="534"/>
      <w:bookmarkEnd w:id="535"/>
      <w:bookmarkEnd w:id="536"/>
      <w:bookmarkEnd w:id="537"/>
      <w:bookmarkEnd w:id="538"/>
      <w:bookmarkEnd w:id="539"/>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540" w:name="_Toc21092147"/>
      <w:bookmarkStart w:id="541" w:name="_Toc29762362"/>
      <w:bookmarkStart w:id="542" w:name="_Toc36026467"/>
      <w:bookmarkStart w:id="543" w:name="_Toc37178794"/>
      <w:bookmarkStart w:id="544" w:name="_Toc46222675"/>
      <w:bookmarkStart w:id="545" w:name="_Toc61111488"/>
      <w:bookmarkStart w:id="546" w:name="_Toc66810050"/>
      <w:bookmarkStart w:id="547" w:name="_Toc74835888"/>
      <w:bookmarkStart w:id="548" w:name="_Toc76502829"/>
      <w:bookmarkStart w:id="549" w:name="_Toc89849805"/>
      <w:bookmarkStart w:id="550" w:name="_Toc98662849"/>
      <w:bookmarkStart w:id="551" w:name="_Toc145070558"/>
      <w:r w:rsidRPr="00A07190">
        <w:t>6.3.6</w:t>
      </w:r>
      <w:r w:rsidRPr="00A07190">
        <w:tab/>
        <w:t>NR minimum requirement</w:t>
      </w:r>
      <w:bookmarkEnd w:id="540"/>
      <w:bookmarkEnd w:id="541"/>
      <w:bookmarkEnd w:id="542"/>
      <w:bookmarkEnd w:id="543"/>
      <w:bookmarkEnd w:id="544"/>
      <w:bookmarkEnd w:id="545"/>
      <w:bookmarkEnd w:id="546"/>
      <w:bookmarkEnd w:id="547"/>
      <w:bookmarkEnd w:id="548"/>
      <w:bookmarkEnd w:id="549"/>
      <w:bookmarkEnd w:id="550"/>
      <w:bookmarkEnd w:id="551"/>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552" w:name="_Toc21092148"/>
      <w:bookmarkStart w:id="553" w:name="_Toc29762363"/>
      <w:bookmarkStart w:id="554" w:name="_Toc36026468"/>
      <w:bookmarkStart w:id="555" w:name="_Toc37178795"/>
      <w:bookmarkStart w:id="556" w:name="_Toc46222676"/>
      <w:bookmarkStart w:id="557" w:name="_Toc61111489"/>
      <w:bookmarkStart w:id="558" w:name="_Toc66810051"/>
      <w:bookmarkStart w:id="559" w:name="_Toc74835889"/>
      <w:bookmarkStart w:id="560" w:name="_Toc76502830"/>
      <w:bookmarkStart w:id="561" w:name="_Toc89849806"/>
      <w:bookmarkStart w:id="562" w:name="_Toc98662850"/>
      <w:bookmarkStart w:id="563" w:name="_Toc145070559"/>
      <w:r w:rsidRPr="00A07190">
        <w:t>6.4</w:t>
      </w:r>
      <w:r w:rsidRPr="00A07190">
        <w:tab/>
        <w:t>Transmit ON/OFF power</w:t>
      </w:r>
      <w:bookmarkEnd w:id="552"/>
      <w:bookmarkEnd w:id="553"/>
      <w:bookmarkEnd w:id="554"/>
      <w:bookmarkEnd w:id="555"/>
      <w:bookmarkEnd w:id="556"/>
      <w:bookmarkEnd w:id="557"/>
      <w:bookmarkEnd w:id="558"/>
      <w:bookmarkEnd w:id="559"/>
      <w:bookmarkEnd w:id="560"/>
      <w:bookmarkEnd w:id="561"/>
      <w:bookmarkEnd w:id="562"/>
      <w:bookmarkEnd w:id="563"/>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564" w:name="_Toc21092149"/>
      <w:bookmarkStart w:id="565" w:name="_Toc29762364"/>
      <w:bookmarkStart w:id="566" w:name="_Toc36026469"/>
      <w:bookmarkStart w:id="567" w:name="_Toc37178796"/>
      <w:bookmarkStart w:id="568" w:name="_Toc46222677"/>
      <w:bookmarkStart w:id="569" w:name="_Toc61111490"/>
      <w:bookmarkStart w:id="570" w:name="_Toc66810052"/>
      <w:bookmarkStart w:id="571" w:name="_Toc74835890"/>
      <w:bookmarkStart w:id="572" w:name="_Toc76502831"/>
      <w:bookmarkStart w:id="573" w:name="_Toc89849807"/>
      <w:bookmarkStart w:id="574" w:name="_Toc98662851"/>
      <w:bookmarkStart w:id="575" w:name="_Toc145070560"/>
      <w:r w:rsidRPr="00A07190">
        <w:t>6.4.1</w:t>
      </w:r>
      <w:r w:rsidRPr="00A07190">
        <w:tab/>
        <w:t>Transmitter OFF power</w:t>
      </w:r>
      <w:bookmarkEnd w:id="564"/>
      <w:bookmarkEnd w:id="565"/>
      <w:bookmarkEnd w:id="566"/>
      <w:bookmarkEnd w:id="567"/>
      <w:bookmarkEnd w:id="568"/>
      <w:bookmarkEnd w:id="569"/>
      <w:bookmarkEnd w:id="570"/>
      <w:bookmarkEnd w:id="571"/>
      <w:bookmarkEnd w:id="572"/>
      <w:bookmarkEnd w:id="573"/>
      <w:bookmarkEnd w:id="574"/>
      <w:bookmarkEnd w:id="575"/>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576" w:name="_Toc21092150"/>
      <w:bookmarkStart w:id="577" w:name="_Toc29762365"/>
      <w:bookmarkStart w:id="578" w:name="_Toc36026470"/>
      <w:bookmarkStart w:id="579" w:name="_Toc37178797"/>
      <w:bookmarkStart w:id="580" w:name="_Toc46222678"/>
      <w:bookmarkStart w:id="581" w:name="_Toc61111491"/>
      <w:bookmarkStart w:id="582" w:name="_Toc66810053"/>
      <w:bookmarkStart w:id="583" w:name="_Toc74835891"/>
      <w:bookmarkStart w:id="584" w:name="_Toc76502832"/>
      <w:bookmarkStart w:id="585" w:name="_Toc89849808"/>
      <w:bookmarkStart w:id="586" w:name="_Toc98662852"/>
      <w:bookmarkStart w:id="587" w:name="_Toc145070561"/>
      <w:r w:rsidRPr="00A07190">
        <w:t>6.4.1.1</w:t>
      </w:r>
      <w:r w:rsidRPr="00A07190">
        <w:tab/>
        <w:t>Minimum Requirement</w:t>
      </w:r>
      <w:bookmarkEnd w:id="576"/>
      <w:bookmarkEnd w:id="577"/>
      <w:bookmarkEnd w:id="578"/>
      <w:bookmarkEnd w:id="579"/>
      <w:bookmarkEnd w:id="580"/>
      <w:bookmarkEnd w:id="581"/>
      <w:bookmarkEnd w:id="582"/>
      <w:bookmarkEnd w:id="583"/>
      <w:bookmarkEnd w:id="584"/>
      <w:bookmarkEnd w:id="585"/>
      <w:bookmarkEnd w:id="586"/>
      <w:bookmarkEnd w:id="587"/>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588" w:name="_Toc21092151"/>
      <w:bookmarkStart w:id="589" w:name="_Toc29762366"/>
      <w:bookmarkStart w:id="590" w:name="_Toc36026471"/>
      <w:bookmarkStart w:id="591" w:name="_Toc37178798"/>
      <w:bookmarkStart w:id="592" w:name="_Toc46222679"/>
      <w:bookmarkStart w:id="593" w:name="_Toc61111492"/>
      <w:bookmarkStart w:id="594" w:name="_Toc66810054"/>
      <w:bookmarkStart w:id="595" w:name="_Toc74835892"/>
      <w:bookmarkStart w:id="596" w:name="_Toc76502833"/>
      <w:bookmarkStart w:id="597" w:name="_Toc89849809"/>
      <w:bookmarkStart w:id="598" w:name="_Toc98662853"/>
      <w:bookmarkStart w:id="599" w:name="_Toc145070562"/>
      <w:r w:rsidRPr="00A07190">
        <w:t>6.4.2</w:t>
      </w:r>
      <w:r w:rsidRPr="00A07190">
        <w:tab/>
        <w:t>Transmitter transient period</w:t>
      </w:r>
      <w:bookmarkEnd w:id="588"/>
      <w:bookmarkEnd w:id="589"/>
      <w:bookmarkEnd w:id="590"/>
      <w:bookmarkEnd w:id="591"/>
      <w:bookmarkEnd w:id="592"/>
      <w:bookmarkEnd w:id="593"/>
      <w:bookmarkEnd w:id="594"/>
      <w:bookmarkEnd w:id="595"/>
      <w:bookmarkEnd w:id="596"/>
      <w:bookmarkEnd w:id="597"/>
      <w:bookmarkEnd w:id="598"/>
      <w:bookmarkEnd w:id="599"/>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600" w:name="_MON_1323726522"/>
    <w:bookmarkStart w:id="601" w:name="_MON_1317316963"/>
    <w:bookmarkEnd w:id="600"/>
    <w:bookmarkEnd w:id="601"/>
    <w:bookmarkStart w:id="602" w:name="_MON_1323547975"/>
    <w:bookmarkEnd w:id="602"/>
    <w:p w14:paraId="6009AF6E" w14:textId="77777777" w:rsidR="00D03A2C" w:rsidRPr="00A07190" w:rsidRDefault="00D03A2C" w:rsidP="009F5F88">
      <w:pPr>
        <w:pStyle w:val="TH"/>
      </w:pPr>
      <w:r w:rsidRPr="00A07190">
        <w:object w:dxaOrig="9719" w:dyaOrig="4691" w14:anchorId="6009C927">
          <v:shape id="_x0000_i1032" type="#_x0000_t75" style="width:467pt;height:237.5pt" o:ole="">
            <v:imagedata r:id="rId26" o:title=""/>
          </v:shape>
          <o:OLEObject Type="Embed" ProgID="Word.Picture.8" ShapeID="_x0000_i1032" DrawAspect="Content" ObjectID="_1757337653"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1C76A0" w:rsidRDefault="001C76A0"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1C76A0" w:rsidRDefault="001C76A0"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1C76A0" w:rsidRDefault="001C76A0"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1C76A0" w:rsidRDefault="001C76A0"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1C76A0" w:rsidRDefault="001C76A0"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1C76A0" w:rsidRDefault="001C76A0"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1C76A0" w:rsidRDefault="001C76A0"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1C76A0" w:rsidRDefault="001C76A0"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1C76A0" w:rsidRDefault="001C76A0"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1C76A0" w:rsidRDefault="001C76A0"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1C76A0" w:rsidRDefault="001C76A0"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1C76A0" w:rsidRDefault="001C76A0"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1C76A0" w:rsidRDefault="001C76A0"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1C76A0" w:rsidRDefault="001C76A0"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1C76A0" w:rsidRDefault="001C76A0"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1C76A0" w:rsidRDefault="001C76A0"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1C76A0" w:rsidRDefault="001C76A0"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1C76A0" w:rsidRDefault="001C76A0"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1C76A0" w:rsidRDefault="001C76A0"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1C76A0" w:rsidRDefault="001C76A0"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1C76A0" w:rsidRDefault="001C76A0"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1C76A0" w:rsidRDefault="001C76A0"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1C76A0" w:rsidRDefault="001C76A0"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1C76A0" w:rsidRDefault="001C76A0"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1C76A0" w:rsidRDefault="001C76A0"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1C76A0" w:rsidRDefault="001C76A0"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1C76A0" w:rsidRDefault="001C76A0"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1C76A0" w:rsidRDefault="001C76A0"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1C76A0" w:rsidRDefault="001C76A0"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1C76A0" w:rsidRDefault="001C76A0"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1C76A0" w:rsidRDefault="001C76A0"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1C76A0" w:rsidRDefault="001C76A0"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1C76A0" w:rsidRDefault="001C76A0"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1C76A0" w:rsidRDefault="001C76A0"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1C76A0" w:rsidRDefault="001C76A0"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1C76A0" w:rsidRDefault="001C76A0"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1C76A0" w:rsidRDefault="001C76A0"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1C76A0" w:rsidRDefault="001C76A0"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1C76A0" w:rsidRDefault="001C76A0"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1C76A0" w:rsidRDefault="001C76A0"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1C76A0" w:rsidRDefault="001C76A0"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1C76A0" w:rsidRDefault="001C76A0"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1C76A0" w:rsidRDefault="001C76A0"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603" w:name="_Toc21092152"/>
      <w:bookmarkStart w:id="604" w:name="_Toc29762367"/>
      <w:bookmarkStart w:id="605" w:name="_Toc36026472"/>
      <w:bookmarkStart w:id="606" w:name="_Toc37178799"/>
      <w:bookmarkStart w:id="607" w:name="_Toc46222680"/>
      <w:bookmarkStart w:id="608" w:name="_Toc61111493"/>
      <w:bookmarkStart w:id="609" w:name="_Toc66810055"/>
      <w:bookmarkStart w:id="610" w:name="_Toc74835893"/>
      <w:bookmarkStart w:id="611" w:name="_Toc76502834"/>
      <w:bookmarkStart w:id="612" w:name="_Toc89849810"/>
      <w:bookmarkStart w:id="613" w:name="_Toc98662854"/>
      <w:bookmarkStart w:id="614" w:name="_Toc145070563"/>
      <w:r w:rsidRPr="00A07190">
        <w:t>6.4.2.1</w:t>
      </w:r>
      <w:r w:rsidRPr="00A07190">
        <w:tab/>
        <w:t>Minimum requirements</w:t>
      </w:r>
      <w:bookmarkEnd w:id="603"/>
      <w:bookmarkEnd w:id="604"/>
      <w:bookmarkEnd w:id="605"/>
      <w:bookmarkEnd w:id="606"/>
      <w:bookmarkEnd w:id="607"/>
      <w:bookmarkEnd w:id="608"/>
      <w:bookmarkEnd w:id="609"/>
      <w:bookmarkEnd w:id="610"/>
      <w:bookmarkEnd w:id="611"/>
      <w:bookmarkEnd w:id="612"/>
      <w:bookmarkEnd w:id="613"/>
      <w:bookmarkEnd w:id="61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615" w:name="_Toc21092153"/>
      <w:bookmarkStart w:id="616" w:name="_Toc29762368"/>
      <w:bookmarkStart w:id="617" w:name="_Toc36026473"/>
      <w:bookmarkStart w:id="618" w:name="_Toc37178800"/>
      <w:bookmarkStart w:id="619" w:name="_Toc46222681"/>
      <w:bookmarkStart w:id="620" w:name="_Toc61111494"/>
      <w:bookmarkStart w:id="621" w:name="_Toc66810056"/>
      <w:bookmarkStart w:id="622" w:name="_Toc74835894"/>
      <w:bookmarkStart w:id="623" w:name="_Toc76502835"/>
      <w:bookmarkStart w:id="624" w:name="_Toc89849811"/>
      <w:bookmarkStart w:id="625" w:name="_Toc98662855"/>
      <w:bookmarkStart w:id="626" w:name="_Toc145070564"/>
      <w:r w:rsidRPr="00A07190">
        <w:t>6</w:t>
      </w:r>
      <w:r w:rsidR="003F5361" w:rsidRPr="00A07190">
        <w:t>.5</w:t>
      </w:r>
      <w:r w:rsidR="003F5361" w:rsidRPr="00A07190">
        <w:tab/>
        <w:t>Transmitted signal quality</w:t>
      </w:r>
      <w:bookmarkEnd w:id="615"/>
      <w:bookmarkEnd w:id="616"/>
      <w:bookmarkEnd w:id="617"/>
      <w:bookmarkEnd w:id="618"/>
      <w:bookmarkEnd w:id="619"/>
      <w:bookmarkEnd w:id="620"/>
      <w:bookmarkEnd w:id="621"/>
      <w:bookmarkEnd w:id="622"/>
      <w:bookmarkEnd w:id="623"/>
      <w:bookmarkEnd w:id="624"/>
      <w:bookmarkEnd w:id="625"/>
      <w:bookmarkEnd w:id="626"/>
    </w:p>
    <w:p w14:paraId="6009AF8B" w14:textId="77777777" w:rsidR="00C75160" w:rsidRPr="00A07190" w:rsidRDefault="00C75160" w:rsidP="0085678D">
      <w:pPr>
        <w:pStyle w:val="Heading3"/>
      </w:pPr>
      <w:bookmarkStart w:id="627" w:name="_Toc21092154"/>
      <w:bookmarkStart w:id="628" w:name="_Toc29762369"/>
      <w:bookmarkStart w:id="629" w:name="_Toc36026474"/>
      <w:bookmarkStart w:id="630" w:name="_Toc37178801"/>
      <w:bookmarkStart w:id="631" w:name="_Toc46222682"/>
      <w:bookmarkStart w:id="632" w:name="_Toc61111495"/>
      <w:bookmarkStart w:id="633" w:name="_Toc66810057"/>
      <w:bookmarkStart w:id="634" w:name="_Toc74835895"/>
      <w:bookmarkStart w:id="635" w:name="_Toc76502836"/>
      <w:bookmarkStart w:id="636" w:name="_Toc89849812"/>
      <w:bookmarkStart w:id="637" w:name="_Toc98662856"/>
      <w:bookmarkStart w:id="638" w:name="_Toc145070565"/>
      <w:r w:rsidRPr="00A07190">
        <w:t>6.5.1</w:t>
      </w:r>
      <w:r w:rsidRPr="00A07190">
        <w:tab/>
        <w:t>Modulation quality</w:t>
      </w:r>
      <w:bookmarkEnd w:id="627"/>
      <w:bookmarkEnd w:id="628"/>
      <w:bookmarkEnd w:id="629"/>
      <w:bookmarkEnd w:id="630"/>
      <w:bookmarkEnd w:id="631"/>
      <w:bookmarkEnd w:id="632"/>
      <w:bookmarkEnd w:id="633"/>
      <w:bookmarkEnd w:id="634"/>
      <w:bookmarkEnd w:id="635"/>
      <w:bookmarkEnd w:id="636"/>
      <w:bookmarkEnd w:id="637"/>
      <w:bookmarkEnd w:id="638"/>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639" w:name="_Toc21092155"/>
      <w:bookmarkStart w:id="640" w:name="_Toc29762370"/>
      <w:bookmarkStart w:id="641" w:name="_Toc36026475"/>
      <w:bookmarkStart w:id="642" w:name="_Toc37178802"/>
      <w:bookmarkStart w:id="643" w:name="_Toc46222683"/>
      <w:bookmarkStart w:id="644" w:name="_Toc61111496"/>
      <w:bookmarkStart w:id="645" w:name="_Toc66810058"/>
      <w:bookmarkStart w:id="646" w:name="_Toc74835896"/>
      <w:bookmarkStart w:id="647" w:name="_Toc76502837"/>
      <w:bookmarkStart w:id="648" w:name="_Toc89849813"/>
      <w:bookmarkStart w:id="649" w:name="_Toc98662857"/>
      <w:bookmarkStart w:id="650" w:name="_Toc145070566"/>
      <w:r w:rsidRPr="00A07190">
        <w:t>6.5.1.1</w:t>
      </w:r>
      <w:r w:rsidRPr="00A07190">
        <w:tab/>
        <w:t>E-UTRA minimum requirement</w:t>
      </w:r>
      <w:bookmarkEnd w:id="639"/>
      <w:bookmarkEnd w:id="640"/>
      <w:bookmarkEnd w:id="641"/>
      <w:bookmarkEnd w:id="642"/>
      <w:bookmarkEnd w:id="643"/>
      <w:bookmarkEnd w:id="644"/>
      <w:bookmarkEnd w:id="645"/>
      <w:bookmarkEnd w:id="646"/>
      <w:bookmarkEnd w:id="647"/>
      <w:bookmarkEnd w:id="648"/>
      <w:bookmarkEnd w:id="649"/>
      <w:bookmarkEnd w:id="650"/>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651" w:name="_Toc21092156"/>
      <w:bookmarkStart w:id="652" w:name="_Toc29762371"/>
      <w:bookmarkStart w:id="653" w:name="_Toc36026476"/>
      <w:bookmarkStart w:id="654" w:name="_Toc37178803"/>
      <w:bookmarkStart w:id="655" w:name="_Toc46222684"/>
      <w:bookmarkStart w:id="656" w:name="_Toc61111497"/>
      <w:bookmarkStart w:id="657" w:name="_Toc66810059"/>
      <w:bookmarkStart w:id="658" w:name="_Toc74835897"/>
      <w:bookmarkStart w:id="659" w:name="_Toc76502838"/>
      <w:bookmarkStart w:id="660" w:name="_Toc89849814"/>
      <w:bookmarkStart w:id="661" w:name="_Toc98662858"/>
      <w:bookmarkStart w:id="662" w:name="_Toc145070567"/>
      <w:r w:rsidRPr="00A07190">
        <w:t>6.5.1.2</w:t>
      </w:r>
      <w:r w:rsidRPr="00A07190">
        <w:tab/>
        <w:t>UTRA FDD minimum requirement</w:t>
      </w:r>
      <w:bookmarkEnd w:id="651"/>
      <w:bookmarkEnd w:id="652"/>
      <w:bookmarkEnd w:id="653"/>
      <w:bookmarkEnd w:id="654"/>
      <w:bookmarkEnd w:id="655"/>
      <w:bookmarkEnd w:id="656"/>
      <w:bookmarkEnd w:id="657"/>
      <w:bookmarkEnd w:id="658"/>
      <w:bookmarkEnd w:id="659"/>
      <w:bookmarkEnd w:id="660"/>
      <w:bookmarkEnd w:id="661"/>
      <w:bookmarkEnd w:id="662"/>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663" w:name="_Toc21092157"/>
      <w:bookmarkStart w:id="664" w:name="_Toc29762372"/>
      <w:bookmarkStart w:id="665" w:name="_Toc36026477"/>
      <w:bookmarkStart w:id="666" w:name="_Toc37178804"/>
      <w:bookmarkStart w:id="667" w:name="_Toc46222685"/>
      <w:bookmarkStart w:id="668" w:name="_Toc61111498"/>
      <w:bookmarkStart w:id="669" w:name="_Toc66810060"/>
      <w:bookmarkStart w:id="670" w:name="_Toc74835898"/>
      <w:bookmarkStart w:id="671" w:name="_Toc76502839"/>
      <w:bookmarkStart w:id="672" w:name="_Toc89849815"/>
      <w:bookmarkStart w:id="673" w:name="_Toc98662859"/>
      <w:bookmarkStart w:id="674" w:name="_Toc145070568"/>
      <w:r w:rsidRPr="00A07190">
        <w:t>6.5.1.3</w:t>
      </w:r>
      <w:r w:rsidRPr="00A07190">
        <w:tab/>
        <w:t>UTRA TDD minimum requirement</w:t>
      </w:r>
      <w:bookmarkEnd w:id="663"/>
      <w:bookmarkEnd w:id="664"/>
      <w:bookmarkEnd w:id="665"/>
      <w:bookmarkEnd w:id="666"/>
      <w:bookmarkEnd w:id="667"/>
      <w:bookmarkEnd w:id="668"/>
      <w:bookmarkEnd w:id="669"/>
      <w:bookmarkEnd w:id="670"/>
      <w:bookmarkEnd w:id="671"/>
      <w:bookmarkEnd w:id="672"/>
      <w:bookmarkEnd w:id="673"/>
      <w:bookmarkEnd w:id="674"/>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675" w:name="_Toc21092158"/>
      <w:bookmarkStart w:id="676" w:name="_Toc29762373"/>
      <w:bookmarkStart w:id="677" w:name="_Toc36026478"/>
      <w:bookmarkStart w:id="678" w:name="_Toc37178805"/>
      <w:bookmarkStart w:id="679" w:name="_Toc46222686"/>
      <w:bookmarkStart w:id="680" w:name="_Toc61111499"/>
      <w:bookmarkStart w:id="681" w:name="_Toc66810061"/>
      <w:bookmarkStart w:id="682" w:name="_Toc74835899"/>
      <w:bookmarkStart w:id="683" w:name="_Toc76502840"/>
      <w:bookmarkStart w:id="684" w:name="_Toc89849816"/>
      <w:bookmarkStart w:id="685" w:name="_Toc98662860"/>
      <w:bookmarkStart w:id="686" w:name="_Toc145070569"/>
      <w:r w:rsidRPr="00A07190">
        <w:t>6.5.1.4</w:t>
      </w:r>
      <w:r w:rsidRPr="00A07190">
        <w:tab/>
        <w:t>GSM/EDGE minimum requirement</w:t>
      </w:r>
      <w:bookmarkEnd w:id="675"/>
      <w:bookmarkEnd w:id="676"/>
      <w:bookmarkEnd w:id="677"/>
      <w:bookmarkEnd w:id="678"/>
      <w:bookmarkEnd w:id="679"/>
      <w:bookmarkEnd w:id="680"/>
      <w:bookmarkEnd w:id="681"/>
      <w:bookmarkEnd w:id="682"/>
      <w:bookmarkEnd w:id="683"/>
      <w:bookmarkEnd w:id="684"/>
      <w:bookmarkEnd w:id="685"/>
      <w:bookmarkEnd w:id="686"/>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687" w:name="_Toc21092159"/>
      <w:bookmarkStart w:id="688" w:name="_Toc29762374"/>
      <w:bookmarkStart w:id="689" w:name="_Toc36026479"/>
      <w:bookmarkStart w:id="690" w:name="_Toc37178806"/>
      <w:bookmarkStart w:id="691" w:name="_Toc46222687"/>
      <w:bookmarkStart w:id="692" w:name="_Toc61111500"/>
      <w:bookmarkStart w:id="693" w:name="_Toc66810062"/>
      <w:bookmarkStart w:id="694" w:name="_Toc74835900"/>
      <w:bookmarkStart w:id="695" w:name="_Toc76502841"/>
      <w:bookmarkStart w:id="696" w:name="_Toc89849817"/>
      <w:bookmarkStart w:id="697" w:name="_Toc98662861"/>
      <w:bookmarkStart w:id="698" w:name="_Toc145070570"/>
      <w:r w:rsidRPr="00A07190">
        <w:t>6.5.1.5</w:t>
      </w:r>
      <w:r w:rsidRPr="00A07190">
        <w:tab/>
        <w:t>NB-IoT minimum requirement</w:t>
      </w:r>
      <w:bookmarkEnd w:id="687"/>
      <w:bookmarkEnd w:id="688"/>
      <w:bookmarkEnd w:id="689"/>
      <w:bookmarkEnd w:id="690"/>
      <w:bookmarkEnd w:id="691"/>
      <w:bookmarkEnd w:id="692"/>
      <w:bookmarkEnd w:id="693"/>
      <w:bookmarkEnd w:id="694"/>
      <w:bookmarkEnd w:id="695"/>
      <w:bookmarkEnd w:id="696"/>
      <w:bookmarkEnd w:id="697"/>
      <w:bookmarkEnd w:id="698"/>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699" w:name="_Toc21092160"/>
      <w:bookmarkStart w:id="700" w:name="_Toc29762375"/>
      <w:bookmarkStart w:id="701" w:name="_Toc36026480"/>
      <w:bookmarkStart w:id="702" w:name="_Toc37178807"/>
      <w:bookmarkStart w:id="703" w:name="_Toc46222688"/>
      <w:bookmarkStart w:id="704" w:name="_Toc61111501"/>
      <w:bookmarkStart w:id="705" w:name="_Toc66810063"/>
      <w:bookmarkStart w:id="706" w:name="_Toc74835901"/>
      <w:bookmarkStart w:id="707" w:name="_Toc76502842"/>
      <w:bookmarkStart w:id="708" w:name="_Toc89849818"/>
      <w:bookmarkStart w:id="709" w:name="_Toc98662862"/>
      <w:bookmarkStart w:id="710" w:name="_Toc145070571"/>
      <w:r w:rsidRPr="00A07190">
        <w:t>6.5.1.6</w:t>
      </w:r>
      <w:r w:rsidRPr="00A07190">
        <w:tab/>
        <w:t>NR minimum requirement</w:t>
      </w:r>
      <w:bookmarkEnd w:id="699"/>
      <w:bookmarkEnd w:id="700"/>
      <w:bookmarkEnd w:id="701"/>
      <w:bookmarkEnd w:id="702"/>
      <w:bookmarkEnd w:id="703"/>
      <w:bookmarkEnd w:id="704"/>
      <w:bookmarkEnd w:id="705"/>
      <w:bookmarkEnd w:id="706"/>
      <w:bookmarkEnd w:id="707"/>
      <w:bookmarkEnd w:id="708"/>
      <w:bookmarkEnd w:id="709"/>
      <w:bookmarkEnd w:id="710"/>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711" w:name="_Toc21092161"/>
      <w:bookmarkStart w:id="712" w:name="_Toc29762376"/>
      <w:bookmarkStart w:id="713" w:name="_Toc36026481"/>
      <w:bookmarkStart w:id="714" w:name="_Toc37178808"/>
      <w:bookmarkStart w:id="715" w:name="_Toc46222689"/>
      <w:bookmarkStart w:id="716" w:name="_Toc61111502"/>
      <w:bookmarkStart w:id="717" w:name="_Toc66810064"/>
      <w:bookmarkStart w:id="718" w:name="_Toc74835902"/>
      <w:bookmarkStart w:id="719" w:name="_Toc76502843"/>
      <w:bookmarkStart w:id="720" w:name="_Toc89849819"/>
      <w:bookmarkStart w:id="721" w:name="_Toc98662863"/>
      <w:bookmarkStart w:id="722" w:name="_Toc145070572"/>
      <w:r w:rsidRPr="00A07190">
        <w:t>6.5.2</w:t>
      </w:r>
      <w:r w:rsidRPr="00A07190">
        <w:tab/>
        <w:t>Frequency error</w:t>
      </w:r>
      <w:bookmarkEnd w:id="711"/>
      <w:bookmarkEnd w:id="712"/>
      <w:bookmarkEnd w:id="713"/>
      <w:bookmarkEnd w:id="714"/>
      <w:bookmarkEnd w:id="715"/>
      <w:bookmarkEnd w:id="716"/>
      <w:bookmarkEnd w:id="717"/>
      <w:bookmarkEnd w:id="718"/>
      <w:bookmarkEnd w:id="719"/>
      <w:bookmarkEnd w:id="720"/>
      <w:bookmarkEnd w:id="721"/>
      <w:bookmarkEnd w:id="722"/>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723" w:name="_Toc21092162"/>
      <w:bookmarkStart w:id="724" w:name="_Toc29762377"/>
      <w:bookmarkStart w:id="725" w:name="_Toc36026482"/>
      <w:bookmarkStart w:id="726" w:name="_Toc37178809"/>
      <w:bookmarkStart w:id="727" w:name="_Toc46222690"/>
      <w:bookmarkStart w:id="728" w:name="_Toc61111503"/>
      <w:bookmarkStart w:id="729" w:name="_Toc66810065"/>
      <w:bookmarkStart w:id="730" w:name="_Toc74835903"/>
      <w:bookmarkStart w:id="731" w:name="_Toc76502844"/>
      <w:bookmarkStart w:id="732" w:name="_Toc89849820"/>
      <w:bookmarkStart w:id="733" w:name="_Toc98662864"/>
      <w:bookmarkStart w:id="734" w:name="_Toc145070573"/>
      <w:r w:rsidRPr="00A07190">
        <w:t>6.5.2.1</w:t>
      </w:r>
      <w:r w:rsidRPr="00A07190">
        <w:tab/>
        <w:t>E-UTRA minimum requirement</w:t>
      </w:r>
      <w:bookmarkEnd w:id="723"/>
      <w:bookmarkEnd w:id="724"/>
      <w:bookmarkEnd w:id="725"/>
      <w:bookmarkEnd w:id="726"/>
      <w:bookmarkEnd w:id="727"/>
      <w:bookmarkEnd w:id="728"/>
      <w:bookmarkEnd w:id="729"/>
      <w:bookmarkEnd w:id="730"/>
      <w:bookmarkEnd w:id="731"/>
      <w:bookmarkEnd w:id="732"/>
      <w:bookmarkEnd w:id="733"/>
      <w:bookmarkEnd w:id="73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735" w:name="_Toc21092163"/>
      <w:bookmarkStart w:id="736" w:name="_Toc29762378"/>
      <w:bookmarkStart w:id="737" w:name="_Toc36026483"/>
      <w:bookmarkStart w:id="738" w:name="_Toc37178810"/>
      <w:bookmarkStart w:id="739" w:name="_Toc46222691"/>
      <w:bookmarkStart w:id="740" w:name="_Toc61111504"/>
      <w:bookmarkStart w:id="741" w:name="_Toc66810066"/>
      <w:bookmarkStart w:id="742" w:name="_Toc74835904"/>
      <w:bookmarkStart w:id="743" w:name="_Toc76502845"/>
      <w:bookmarkStart w:id="744" w:name="_Toc89849821"/>
      <w:bookmarkStart w:id="745" w:name="_Toc98662865"/>
      <w:bookmarkStart w:id="746" w:name="_Toc145070574"/>
      <w:r w:rsidRPr="00A07190">
        <w:t>6.5.2.2</w:t>
      </w:r>
      <w:r w:rsidRPr="00A07190">
        <w:tab/>
        <w:t>UTRA FDD minimum requirement</w:t>
      </w:r>
      <w:bookmarkEnd w:id="735"/>
      <w:bookmarkEnd w:id="736"/>
      <w:bookmarkEnd w:id="737"/>
      <w:bookmarkEnd w:id="738"/>
      <w:bookmarkEnd w:id="739"/>
      <w:bookmarkEnd w:id="740"/>
      <w:bookmarkEnd w:id="741"/>
      <w:bookmarkEnd w:id="742"/>
      <w:bookmarkEnd w:id="743"/>
      <w:bookmarkEnd w:id="744"/>
      <w:bookmarkEnd w:id="745"/>
      <w:bookmarkEnd w:id="746"/>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747" w:name="_Toc21092164"/>
      <w:bookmarkStart w:id="748" w:name="_Toc29762379"/>
      <w:bookmarkStart w:id="749" w:name="_Toc36026484"/>
      <w:bookmarkStart w:id="750" w:name="_Toc37178811"/>
      <w:bookmarkStart w:id="751" w:name="_Toc46222692"/>
      <w:bookmarkStart w:id="752" w:name="_Toc61111505"/>
      <w:bookmarkStart w:id="753" w:name="_Toc66810067"/>
      <w:bookmarkStart w:id="754" w:name="_Toc74835905"/>
      <w:bookmarkStart w:id="755" w:name="_Toc76502846"/>
      <w:bookmarkStart w:id="756" w:name="_Toc89849822"/>
      <w:bookmarkStart w:id="757" w:name="_Toc98662866"/>
      <w:bookmarkStart w:id="758" w:name="_Toc145070575"/>
      <w:r w:rsidRPr="00A07190">
        <w:lastRenderedPageBreak/>
        <w:t>6.5.2.3</w:t>
      </w:r>
      <w:r w:rsidRPr="00A07190">
        <w:tab/>
        <w:t>UTRA TDD minimum requirement</w:t>
      </w:r>
      <w:bookmarkEnd w:id="747"/>
      <w:bookmarkEnd w:id="748"/>
      <w:bookmarkEnd w:id="749"/>
      <w:bookmarkEnd w:id="750"/>
      <w:bookmarkEnd w:id="751"/>
      <w:bookmarkEnd w:id="752"/>
      <w:bookmarkEnd w:id="753"/>
      <w:bookmarkEnd w:id="754"/>
      <w:bookmarkEnd w:id="755"/>
      <w:bookmarkEnd w:id="756"/>
      <w:bookmarkEnd w:id="757"/>
      <w:bookmarkEnd w:id="758"/>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759" w:name="_Toc21092165"/>
      <w:bookmarkStart w:id="760" w:name="_Toc29762380"/>
      <w:bookmarkStart w:id="761" w:name="_Toc36026485"/>
      <w:bookmarkStart w:id="762" w:name="_Toc37178812"/>
      <w:bookmarkStart w:id="763" w:name="_Toc46222693"/>
      <w:bookmarkStart w:id="764" w:name="_Toc61111506"/>
      <w:bookmarkStart w:id="765" w:name="_Toc66810068"/>
      <w:bookmarkStart w:id="766" w:name="_Toc74835906"/>
      <w:bookmarkStart w:id="767" w:name="_Toc76502847"/>
      <w:bookmarkStart w:id="768" w:name="_Toc89849823"/>
      <w:bookmarkStart w:id="769" w:name="_Toc98662867"/>
      <w:bookmarkStart w:id="770" w:name="_Toc145070576"/>
      <w:r w:rsidRPr="00A07190">
        <w:t>6.5.2.4</w:t>
      </w:r>
      <w:r w:rsidRPr="00A07190">
        <w:tab/>
        <w:t>GSM/EDGE minimum requirement</w:t>
      </w:r>
      <w:bookmarkEnd w:id="759"/>
      <w:bookmarkEnd w:id="760"/>
      <w:bookmarkEnd w:id="761"/>
      <w:bookmarkEnd w:id="762"/>
      <w:bookmarkEnd w:id="763"/>
      <w:bookmarkEnd w:id="764"/>
      <w:bookmarkEnd w:id="765"/>
      <w:bookmarkEnd w:id="766"/>
      <w:bookmarkEnd w:id="767"/>
      <w:bookmarkEnd w:id="768"/>
      <w:bookmarkEnd w:id="769"/>
      <w:bookmarkEnd w:id="770"/>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771" w:name="_Toc21092166"/>
      <w:bookmarkStart w:id="772" w:name="_Toc29762381"/>
      <w:bookmarkStart w:id="773" w:name="_Toc36026486"/>
      <w:bookmarkStart w:id="774" w:name="_Toc37178813"/>
      <w:bookmarkStart w:id="775" w:name="_Toc46222694"/>
      <w:bookmarkStart w:id="776" w:name="_Toc61111507"/>
      <w:bookmarkStart w:id="777" w:name="_Toc66810069"/>
      <w:bookmarkStart w:id="778" w:name="_Toc74835907"/>
      <w:bookmarkStart w:id="779" w:name="_Toc76502848"/>
      <w:bookmarkStart w:id="780" w:name="_Toc89849824"/>
      <w:bookmarkStart w:id="781" w:name="_Toc98662868"/>
      <w:bookmarkStart w:id="782" w:name="_Toc145070577"/>
      <w:r w:rsidRPr="00A07190">
        <w:t>6.5.2.5</w:t>
      </w:r>
      <w:r w:rsidRPr="00A07190">
        <w:tab/>
        <w:t>NB-IoT minimum requirement</w:t>
      </w:r>
      <w:bookmarkEnd w:id="771"/>
      <w:bookmarkEnd w:id="772"/>
      <w:bookmarkEnd w:id="773"/>
      <w:bookmarkEnd w:id="774"/>
      <w:bookmarkEnd w:id="775"/>
      <w:bookmarkEnd w:id="776"/>
      <w:bookmarkEnd w:id="777"/>
      <w:bookmarkEnd w:id="778"/>
      <w:bookmarkEnd w:id="779"/>
      <w:bookmarkEnd w:id="780"/>
      <w:bookmarkEnd w:id="781"/>
      <w:bookmarkEnd w:id="782"/>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783" w:name="_Toc21092167"/>
      <w:bookmarkStart w:id="784" w:name="_Toc29762382"/>
      <w:bookmarkStart w:id="785" w:name="_Toc36026487"/>
      <w:bookmarkStart w:id="786" w:name="_Toc37178814"/>
      <w:bookmarkStart w:id="787" w:name="_Toc46222695"/>
      <w:bookmarkStart w:id="788" w:name="_Toc61111508"/>
      <w:bookmarkStart w:id="789" w:name="_Toc66810070"/>
      <w:bookmarkStart w:id="790" w:name="_Toc74835908"/>
      <w:bookmarkStart w:id="791" w:name="_Toc76502849"/>
      <w:bookmarkStart w:id="792" w:name="_Toc89849825"/>
      <w:bookmarkStart w:id="793" w:name="_Toc98662869"/>
      <w:bookmarkStart w:id="794" w:name="_Toc145070578"/>
      <w:r w:rsidRPr="00A07190">
        <w:t>6.5.2.6</w:t>
      </w:r>
      <w:r w:rsidRPr="00A07190">
        <w:tab/>
        <w:t>NR minimum requirement</w:t>
      </w:r>
      <w:bookmarkEnd w:id="783"/>
      <w:bookmarkEnd w:id="784"/>
      <w:bookmarkEnd w:id="785"/>
      <w:bookmarkEnd w:id="786"/>
      <w:bookmarkEnd w:id="787"/>
      <w:bookmarkEnd w:id="788"/>
      <w:bookmarkEnd w:id="789"/>
      <w:bookmarkEnd w:id="790"/>
      <w:bookmarkEnd w:id="791"/>
      <w:bookmarkEnd w:id="792"/>
      <w:bookmarkEnd w:id="793"/>
      <w:bookmarkEnd w:id="794"/>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795" w:name="_Toc21092168"/>
      <w:bookmarkStart w:id="796" w:name="_Toc29762383"/>
      <w:bookmarkStart w:id="797" w:name="_Toc36026488"/>
      <w:bookmarkStart w:id="798" w:name="_Toc37178815"/>
      <w:bookmarkStart w:id="799" w:name="_Toc46222696"/>
      <w:bookmarkStart w:id="800" w:name="_Toc61111509"/>
      <w:bookmarkStart w:id="801" w:name="_Toc66810071"/>
      <w:bookmarkStart w:id="802" w:name="_Toc74835909"/>
      <w:bookmarkStart w:id="803" w:name="_Toc76502850"/>
      <w:bookmarkStart w:id="804" w:name="_Toc89849826"/>
      <w:bookmarkStart w:id="805" w:name="_Toc98662870"/>
      <w:bookmarkStart w:id="806" w:name="_Toc145070579"/>
      <w:r w:rsidRPr="00A07190">
        <w:t>6.5.3</w:t>
      </w:r>
      <w:r w:rsidRPr="00A07190">
        <w:tab/>
        <w:t xml:space="preserve">Time alignment </w:t>
      </w:r>
      <w:r w:rsidR="00C86726" w:rsidRPr="00A07190">
        <w:t>error</w:t>
      </w:r>
      <w:bookmarkEnd w:id="795"/>
      <w:bookmarkEnd w:id="796"/>
      <w:bookmarkEnd w:id="797"/>
      <w:bookmarkEnd w:id="798"/>
      <w:bookmarkEnd w:id="799"/>
      <w:bookmarkEnd w:id="800"/>
      <w:bookmarkEnd w:id="801"/>
      <w:bookmarkEnd w:id="802"/>
      <w:bookmarkEnd w:id="803"/>
      <w:bookmarkEnd w:id="804"/>
      <w:bookmarkEnd w:id="805"/>
      <w:bookmarkEnd w:id="806"/>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807" w:name="_Toc21092169"/>
      <w:bookmarkStart w:id="808" w:name="_Toc29762384"/>
      <w:bookmarkStart w:id="809" w:name="_Toc36026489"/>
      <w:bookmarkStart w:id="810" w:name="_Toc37178816"/>
      <w:bookmarkStart w:id="811" w:name="_Toc46222697"/>
      <w:bookmarkStart w:id="812" w:name="_Toc61111510"/>
      <w:bookmarkStart w:id="813" w:name="_Toc66810072"/>
      <w:bookmarkStart w:id="814" w:name="_Toc74835910"/>
      <w:bookmarkStart w:id="815" w:name="_Toc76502851"/>
      <w:bookmarkStart w:id="816" w:name="_Toc89849827"/>
      <w:bookmarkStart w:id="817" w:name="_Toc98662871"/>
      <w:bookmarkStart w:id="818" w:name="_Toc145070580"/>
      <w:r w:rsidRPr="00A07190">
        <w:t>6.5.3.1</w:t>
      </w:r>
      <w:r w:rsidRPr="00A07190">
        <w:tab/>
        <w:t>E-UTRA minimum Requirement</w:t>
      </w:r>
      <w:bookmarkEnd w:id="807"/>
      <w:bookmarkEnd w:id="808"/>
      <w:bookmarkEnd w:id="809"/>
      <w:bookmarkEnd w:id="810"/>
      <w:bookmarkEnd w:id="811"/>
      <w:bookmarkEnd w:id="812"/>
      <w:bookmarkEnd w:id="813"/>
      <w:bookmarkEnd w:id="814"/>
      <w:bookmarkEnd w:id="815"/>
      <w:bookmarkEnd w:id="816"/>
      <w:bookmarkEnd w:id="817"/>
      <w:bookmarkEnd w:id="818"/>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819" w:name="_Toc21092170"/>
      <w:bookmarkStart w:id="820" w:name="_Toc29762385"/>
      <w:bookmarkStart w:id="821" w:name="_Toc36026490"/>
      <w:bookmarkStart w:id="822" w:name="_Toc37178817"/>
      <w:bookmarkStart w:id="823" w:name="_Toc46222698"/>
      <w:bookmarkStart w:id="824" w:name="_Toc61111511"/>
      <w:bookmarkStart w:id="825" w:name="_Toc66810073"/>
      <w:bookmarkStart w:id="826" w:name="_Toc74835911"/>
      <w:bookmarkStart w:id="827" w:name="_Toc76502852"/>
      <w:bookmarkStart w:id="828" w:name="_Toc89849828"/>
      <w:bookmarkStart w:id="829" w:name="_Toc98662872"/>
      <w:bookmarkStart w:id="830" w:name="_Toc145070581"/>
      <w:r w:rsidRPr="00A07190">
        <w:t>6.5.3.2</w:t>
      </w:r>
      <w:r w:rsidRPr="00A07190">
        <w:tab/>
        <w:t>UTRA FDD minimum requirement</w:t>
      </w:r>
      <w:bookmarkEnd w:id="819"/>
      <w:bookmarkEnd w:id="820"/>
      <w:bookmarkEnd w:id="821"/>
      <w:bookmarkEnd w:id="822"/>
      <w:bookmarkEnd w:id="823"/>
      <w:bookmarkEnd w:id="824"/>
      <w:bookmarkEnd w:id="825"/>
      <w:bookmarkEnd w:id="826"/>
      <w:bookmarkEnd w:id="827"/>
      <w:bookmarkEnd w:id="828"/>
      <w:bookmarkEnd w:id="829"/>
      <w:bookmarkEnd w:id="830"/>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831" w:name="_Toc21092171"/>
      <w:bookmarkStart w:id="832" w:name="_Toc29762386"/>
      <w:bookmarkStart w:id="833" w:name="_Toc36026491"/>
      <w:bookmarkStart w:id="834" w:name="_Toc37178818"/>
      <w:bookmarkStart w:id="835" w:name="_Toc46222699"/>
      <w:bookmarkStart w:id="836" w:name="_Toc61111512"/>
      <w:bookmarkStart w:id="837" w:name="_Toc66810074"/>
      <w:bookmarkStart w:id="838" w:name="_Toc74835912"/>
      <w:bookmarkStart w:id="839" w:name="_Toc76502853"/>
      <w:bookmarkStart w:id="840" w:name="_Toc89849829"/>
      <w:bookmarkStart w:id="841" w:name="_Toc98662873"/>
      <w:bookmarkStart w:id="842" w:name="_Toc145070582"/>
      <w:r w:rsidRPr="00A07190">
        <w:t>6.5.3.3</w:t>
      </w:r>
      <w:r w:rsidRPr="00A07190">
        <w:tab/>
        <w:t>UTRA TDD minimum requirement</w:t>
      </w:r>
      <w:bookmarkEnd w:id="831"/>
      <w:bookmarkEnd w:id="832"/>
      <w:bookmarkEnd w:id="833"/>
      <w:bookmarkEnd w:id="834"/>
      <w:bookmarkEnd w:id="835"/>
      <w:bookmarkEnd w:id="836"/>
      <w:bookmarkEnd w:id="837"/>
      <w:bookmarkEnd w:id="838"/>
      <w:bookmarkEnd w:id="839"/>
      <w:bookmarkEnd w:id="840"/>
      <w:bookmarkEnd w:id="841"/>
      <w:bookmarkEnd w:id="842"/>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843" w:name="_Toc21092172"/>
      <w:bookmarkStart w:id="844" w:name="_Toc29762387"/>
      <w:bookmarkStart w:id="845" w:name="_Toc36026492"/>
      <w:bookmarkStart w:id="846" w:name="_Toc37178819"/>
      <w:bookmarkStart w:id="847" w:name="_Toc46222700"/>
      <w:bookmarkStart w:id="848" w:name="_Toc61111513"/>
      <w:bookmarkStart w:id="849" w:name="_Toc66810075"/>
      <w:bookmarkStart w:id="850" w:name="_Toc74835913"/>
      <w:bookmarkStart w:id="851" w:name="_Toc76502854"/>
      <w:bookmarkStart w:id="852" w:name="_Toc89849830"/>
      <w:bookmarkStart w:id="853" w:name="_Toc98662874"/>
      <w:bookmarkStart w:id="854" w:name="_Toc145070583"/>
      <w:r w:rsidRPr="00A07190">
        <w:t>6.5.3.4</w:t>
      </w:r>
      <w:r w:rsidRPr="00A07190">
        <w:tab/>
        <w:t>NB-IoT minimum Requirement</w:t>
      </w:r>
      <w:bookmarkEnd w:id="843"/>
      <w:bookmarkEnd w:id="844"/>
      <w:bookmarkEnd w:id="845"/>
      <w:bookmarkEnd w:id="846"/>
      <w:bookmarkEnd w:id="847"/>
      <w:bookmarkEnd w:id="848"/>
      <w:bookmarkEnd w:id="849"/>
      <w:bookmarkEnd w:id="850"/>
      <w:bookmarkEnd w:id="851"/>
      <w:bookmarkEnd w:id="852"/>
      <w:bookmarkEnd w:id="853"/>
      <w:bookmarkEnd w:id="85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855" w:name="_Toc21092173"/>
      <w:bookmarkStart w:id="856" w:name="_Toc29762388"/>
      <w:bookmarkStart w:id="857" w:name="_Toc36026493"/>
      <w:bookmarkStart w:id="858" w:name="_Toc37178820"/>
      <w:bookmarkStart w:id="859" w:name="_Toc46222701"/>
      <w:bookmarkStart w:id="860" w:name="_Toc61111514"/>
      <w:bookmarkStart w:id="861" w:name="_Toc66810076"/>
      <w:bookmarkStart w:id="862" w:name="_Toc74835914"/>
      <w:bookmarkStart w:id="863" w:name="_Toc76502855"/>
      <w:bookmarkStart w:id="864" w:name="_Toc89849831"/>
      <w:bookmarkStart w:id="865" w:name="_Toc98662875"/>
      <w:bookmarkStart w:id="866" w:name="_Toc145070584"/>
      <w:r w:rsidRPr="00A07190">
        <w:t>6.5.3.5</w:t>
      </w:r>
      <w:r w:rsidRPr="00A07190">
        <w:tab/>
        <w:t>NR minimum Requirement</w:t>
      </w:r>
      <w:bookmarkEnd w:id="855"/>
      <w:bookmarkEnd w:id="856"/>
      <w:bookmarkEnd w:id="857"/>
      <w:bookmarkEnd w:id="858"/>
      <w:bookmarkEnd w:id="859"/>
      <w:bookmarkEnd w:id="860"/>
      <w:bookmarkEnd w:id="861"/>
      <w:bookmarkEnd w:id="862"/>
      <w:bookmarkEnd w:id="863"/>
      <w:bookmarkEnd w:id="864"/>
      <w:bookmarkEnd w:id="865"/>
      <w:bookmarkEnd w:id="866"/>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867" w:name="_Toc21092174"/>
      <w:bookmarkStart w:id="868" w:name="_Toc29762389"/>
      <w:bookmarkStart w:id="869" w:name="_Toc36026494"/>
      <w:bookmarkStart w:id="870" w:name="_Toc37178821"/>
      <w:bookmarkStart w:id="871" w:name="_Toc46222702"/>
      <w:bookmarkStart w:id="872" w:name="_Toc61111515"/>
      <w:bookmarkStart w:id="873" w:name="_Toc66810077"/>
      <w:bookmarkStart w:id="874" w:name="_Toc74835915"/>
      <w:bookmarkStart w:id="875" w:name="_Toc76502856"/>
      <w:bookmarkStart w:id="876" w:name="_Toc89849832"/>
      <w:bookmarkStart w:id="877" w:name="_Toc98662876"/>
      <w:bookmarkStart w:id="878" w:name="_Toc145070585"/>
      <w:r w:rsidRPr="00A07190">
        <w:lastRenderedPageBreak/>
        <w:t>6.6</w:t>
      </w:r>
      <w:r w:rsidRPr="00A07190">
        <w:tab/>
        <w:t>Unwanted emissions</w:t>
      </w:r>
      <w:bookmarkEnd w:id="867"/>
      <w:bookmarkEnd w:id="868"/>
      <w:bookmarkEnd w:id="869"/>
      <w:bookmarkEnd w:id="870"/>
      <w:bookmarkEnd w:id="871"/>
      <w:bookmarkEnd w:id="872"/>
      <w:bookmarkEnd w:id="873"/>
      <w:bookmarkEnd w:id="874"/>
      <w:bookmarkEnd w:id="875"/>
      <w:bookmarkEnd w:id="876"/>
      <w:bookmarkEnd w:id="877"/>
      <w:bookmarkEnd w:id="878"/>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879" w:name="OLE_LINK27"/>
            <w:bookmarkStart w:id="880" w:name="OLE_LINK28"/>
            <w:r w:rsidRPr="00A07190">
              <w:sym w:font="Symbol" w:char="00A3"/>
            </w:r>
            <w:bookmarkEnd w:id="879"/>
            <w:bookmarkEnd w:id="880"/>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881"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881"/>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882" w:name="_Toc21092175"/>
      <w:bookmarkStart w:id="883" w:name="_Toc29762390"/>
      <w:bookmarkStart w:id="884" w:name="_Toc36026495"/>
      <w:bookmarkStart w:id="885" w:name="_Toc37178822"/>
      <w:bookmarkStart w:id="886" w:name="_Toc46222703"/>
      <w:bookmarkStart w:id="887" w:name="_Toc61111516"/>
      <w:bookmarkStart w:id="888" w:name="_Toc66810078"/>
      <w:bookmarkStart w:id="889" w:name="_Toc74835916"/>
      <w:bookmarkStart w:id="890" w:name="_Toc76502857"/>
      <w:bookmarkStart w:id="891" w:name="_Toc89849833"/>
      <w:bookmarkStart w:id="892" w:name="_Toc98662877"/>
      <w:bookmarkStart w:id="893" w:name="_Toc145070586"/>
      <w:r w:rsidRPr="00A07190">
        <w:t>6.6.1</w:t>
      </w:r>
      <w:r w:rsidRPr="00A07190">
        <w:tab/>
        <w:t>Transmitter spurious emissions</w:t>
      </w:r>
      <w:bookmarkEnd w:id="882"/>
      <w:bookmarkEnd w:id="883"/>
      <w:bookmarkEnd w:id="884"/>
      <w:bookmarkEnd w:id="885"/>
      <w:bookmarkEnd w:id="886"/>
      <w:bookmarkEnd w:id="887"/>
      <w:bookmarkEnd w:id="888"/>
      <w:bookmarkEnd w:id="889"/>
      <w:bookmarkEnd w:id="890"/>
      <w:bookmarkEnd w:id="891"/>
      <w:bookmarkEnd w:id="892"/>
      <w:bookmarkEnd w:id="893"/>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894" w:name="_Toc21092176"/>
      <w:bookmarkStart w:id="895" w:name="_Toc29762391"/>
      <w:bookmarkStart w:id="896" w:name="_Toc36026496"/>
      <w:bookmarkStart w:id="897" w:name="_Toc37178823"/>
      <w:bookmarkStart w:id="898" w:name="_Toc46222704"/>
      <w:bookmarkStart w:id="899" w:name="_Toc61111517"/>
      <w:bookmarkStart w:id="900" w:name="_Toc66810079"/>
      <w:bookmarkStart w:id="901" w:name="_Toc74835917"/>
      <w:bookmarkStart w:id="902" w:name="_Toc76502858"/>
      <w:bookmarkStart w:id="903" w:name="_Toc89849834"/>
      <w:bookmarkStart w:id="904" w:name="_Toc98662878"/>
      <w:bookmarkStart w:id="905" w:name="_Toc145070587"/>
      <w:r w:rsidRPr="00A07190">
        <w:lastRenderedPageBreak/>
        <w:t>6.6.1.1</w:t>
      </w:r>
      <w:r w:rsidRPr="00A07190">
        <w:tab/>
        <w:t>Mandatory Requirements</w:t>
      </w:r>
      <w:bookmarkEnd w:id="894"/>
      <w:bookmarkEnd w:id="895"/>
      <w:bookmarkEnd w:id="896"/>
      <w:bookmarkEnd w:id="897"/>
      <w:bookmarkEnd w:id="898"/>
      <w:bookmarkEnd w:id="899"/>
      <w:bookmarkEnd w:id="900"/>
      <w:bookmarkEnd w:id="901"/>
      <w:bookmarkEnd w:id="902"/>
      <w:bookmarkEnd w:id="903"/>
      <w:bookmarkEnd w:id="904"/>
      <w:bookmarkEnd w:id="905"/>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906" w:name="_Toc21092177"/>
      <w:bookmarkStart w:id="907" w:name="_Toc29762392"/>
      <w:bookmarkStart w:id="908" w:name="_Toc36026497"/>
      <w:bookmarkStart w:id="909" w:name="_Toc37178824"/>
      <w:bookmarkStart w:id="910" w:name="_Toc46222705"/>
      <w:bookmarkStart w:id="911" w:name="_Toc61111518"/>
      <w:bookmarkStart w:id="912" w:name="_Toc66810080"/>
      <w:bookmarkStart w:id="913" w:name="_Toc74835918"/>
      <w:bookmarkStart w:id="914" w:name="_Toc76502859"/>
      <w:bookmarkStart w:id="915" w:name="_Toc89849835"/>
      <w:bookmarkStart w:id="916" w:name="_Toc98662879"/>
      <w:bookmarkStart w:id="917" w:name="_Toc145070588"/>
      <w:r w:rsidRPr="00A07190">
        <w:t>6.6.1.1.1</w:t>
      </w:r>
      <w:r w:rsidRPr="00A07190">
        <w:tab/>
        <w:t>Minimum requirement (Category A)</w:t>
      </w:r>
      <w:bookmarkEnd w:id="906"/>
      <w:bookmarkEnd w:id="907"/>
      <w:bookmarkEnd w:id="908"/>
      <w:bookmarkEnd w:id="909"/>
      <w:bookmarkEnd w:id="910"/>
      <w:bookmarkEnd w:id="911"/>
      <w:bookmarkEnd w:id="912"/>
      <w:bookmarkEnd w:id="913"/>
      <w:bookmarkEnd w:id="914"/>
      <w:bookmarkEnd w:id="915"/>
      <w:bookmarkEnd w:id="916"/>
      <w:bookmarkEnd w:id="917"/>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918" w:name="_Toc21092178"/>
      <w:bookmarkStart w:id="919" w:name="_Toc29762393"/>
      <w:bookmarkStart w:id="920" w:name="_Toc36026498"/>
      <w:bookmarkStart w:id="921" w:name="_Toc37178825"/>
      <w:bookmarkStart w:id="922" w:name="_Toc46222706"/>
      <w:bookmarkStart w:id="923" w:name="_Toc61111519"/>
      <w:bookmarkStart w:id="924" w:name="_Toc66810081"/>
      <w:bookmarkStart w:id="925" w:name="_Toc74835919"/>
      <w:bookmarkStart w:id="926" w:name="_Toc76502860"/>
      <w:bookmarkStart w:id="927" w:name="_Toc89849836"/>
      <w:bookmarkStart w:id="928" w:name="_Toc98662880"/>
      <w:bookmarkStart w:id="929" w:name="_Toc145070589"/>
      <w:r w:rsidRPr="00A07190">
        <w:t>6.6.1.1.2</w:t>
      </w:r>
      <w:r w:rsidRPr="00A07190">
        <w:tab/>
        <w:t>Minimum requirement (Category B)</w:t>
      </w:r>
      <w:bookmarkEnd w:id="918"/>
      <w:bookmarkEnd w:id="919"/>
      <w:bookmarkEnd w:id="920"/>
      <w:bookmarkEnd w:id="921"/>
      <w:bookmarkEnd w:id="922"/>
      <w:bookmarkEnd w:id="923"/>
      <w:bookmarkEnd w:id="924"/>
      <w:bookmarkEnd w:id="925"/>
      <w:bookmarkEnd w:id="926"/>
      <w:bookmarkEnd w:id="927"/>
      <w:bookmarkEnd w:id="928"/>
      <w:bookmarkEnd w:id="929"/>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930" w:name="_Toc21092179"/>
      <w:bookmarkStart w:id="931" w:name="_Toc29762394"/>
      <w:bookmarkStart w:id="932" w:name="_Toc36026499"/>
      <w:bookmarkStart w:id="933" w:name="_Toc37178826"/>
      <w:bookmarkStart w:id="934" w:name="_Toc46222707"/>
      <w:bookmarkStart w:id="935" w:name="_Toc61111520"/>
      <w:bookmarkStart w:id="936" w:name="_Toc66810082"/>
      <w:bookmarkStart w:id="937" w:name="_Toc74835920"/>
      <w:bookmarkStart w:id="938" w:name="_Toc76502861"/>
      <w:bookmarkStart w:id="939" w:name="_Toc89849837"/>
      <w:bookmarkStart w:id="940" w:name="_Toc98662881"/>
      <w:bookmarkStart w:id="941" w:name="_Toc145070590"/>
      <w:r w:rsidRPr="00A07190">
        <w:t>6.6.1.1.3</w:t>
      </w:r>
      <w:r w:rsidRPr="00A07190">
        <w:tab/>
        <w:t>Additional minimum requirement for BC2 (Category B)</w:t>
      </w:r>
      <w:bookmarkEnd w:id="930"/>
      <w:bookmarkEnd w:id="931"/>
      <w:bookmarkEnd w:id="932"/>
      <w:bookmarkEnd w:id="933"/>
      <w:bookmarkEnd w:id="934"/>
      <w:bookmarkEnd w:id="935"/>
      <w:bookmarkEnd w:id="936"/>
      <w:bookmarkEnd w:id="937"/>
      <w:bookmarkEnd w:id="938"/>
      <w:bookmarkEnd w:id="939"/>
      <w:bookmarkEnd w:id="940"/>
      <w:bookmarkEnd w:id="941"/>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942" w:name="_Toc21092180"/>
      <w:bookmarkStart w:id="943" w:name="_Toc29762395"/>
      <w:bookmarkStart w:id="944" w:name="_Toc36026500"/>
      <w:bookmarkStart w:id="945" w:name="_Toc37178827"/>
      <w:bookmarkStart w:id="946" w:name="_Toc46222708"/>
      <w:bookmarkStart w:id="947" w:name="_Toc61111521"/>
      <w:bookmarkStart w:id="948" w:name="_Toc66810083"/>
      <w:bookmarkStart w:id="949" w:name="_Toc74835921"/>
      <w:bookmarkStart w:id="950" w:name="_Toc76502862"/>
      <w:bookmarkStart w:id="951" w:name="_Toc89849838"/>
      <w:bookmarkStart w:id="952" w:name="_Toc98662882"/>
      <w:bookmarkStart w:id="953" w:name="_Toc145070591"/>
      <w:r w:rsidRPr="00A07190">
        <w:t>6.6.1.2</w:t>
      </w:r>
      <w:r w:rsidRPr="00A07190">
        <w:tab/>
        <w:t>Protection of the BS receiver of own or different BS</w:t>
      </w:r>
      <w:bookmarkEnd w:id="942"/>
      <w:bookmarkEnd w:id="943"/>
      <w:bookmarkEnd w:id="944"/>
      <w:bookmarkEnd w:id="945"/>
      <w:bookmarkEnd w:id="946"/>
      <w:bookmarkEnd w:id="947"/>
      <w:bookmarkEnd w:id="948"/>
      <w:bookmarkEnd w:id="949"/>
      <w:bookmarkEnd w:id="950"/>
      <w:bookmarkEnd w:id="951"/>
      <w:bookmarkEnd w:id="952"/>
      <w:bookmarkEnd w:id="953"/>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954" w:name="_Toc21092181"/>
      <w:bookmarkStart w:id="955" w:name="_Toc29762396"/>
      <w:bookmarkStart w:id="956" w:name="_Toc36026501"/>
      <w:bookmarkStart w:id="957" w:name="_Toc37178828"/>
      <w:bookmarkStart w:id="958" w:name="_Toc46222709"/>
      <w:bookmarkStart w:id="959" w:name="_Toc61111522"/>
      <w:bookmarkStart w:id="960" w:name="_Toc66810084"/>
      <w:bookmarkStart w:id="961" w:name="_Toc74835922"/>
      <w:bookmarkStart w:id="962" w:name="_Toc76502863"/>
      <w:bookmarkStart w:id="963" w:name="_Toc89849839"/>
      <w:bookmarkStart w:id="964" w:name="_Toc98662883"/>
      <w:bookmarkStart w:id="965" w:name="_Toc145070592"/>
      <w:r w:rsidRPr="00A07190">
        <w:t>6.6.1.2.1</w:t>
      </w:r>
      <w:r w:rsidRPr="00A07190">
        <w:tab/>
        <w:t>Minimum Requirement</w:t>
      </w:r>
      <w:bookmarkEnd w:id="954"/>
      <w:bookmarkEnd w:id="955"/>
      <w:bookmarkEnd w:id="956"/>
      <w:bookmarkEnd w:id="957"/>
      <w:bookmarkEnd w:id="958"/>
      <w:bookmarkEnd w:id="959"/>
      <w:bookmarkEnd w:id="960"/>
      <w:bookmarkEnd w:id="961"/>
      <w:bookmarkEnd w:id="962"/>
      <w:bookmarkEnd w:id="963"/>
      <w:bookmarkEnd w:id="964"/>
      <w:bookmarkEnd w:id="965"/>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966" w:name="_Toc21092182"/>
      <w:bookmarkStart w:id="967" w:name="_Toc29762397"/>
      <w:bookmarkStart w:id="968" w:name="_Toc36026502"/>
      <w:bookmarkStart w:id="969" w:name="_Toc37178829"/>
      <w:bookmarkStart w:id="970" w:name="_Toc46222710"/>
      <w:bookmarkStart w:id="971" w:name="_Toc61111523"/>
      <w:bookmarkStart w:id="972" w:name="_Toc66810085"/>
      <w:bookmarkStart w:id="973" w:name="_Toc74835923"/>
      <w:bookmarkStart w:id="974" w:name="_Toc76502864"/>
      <w:bookmarkStart w:id="975" w:name="_Toc89849840"/>
      <w:bookmarkStart w:id="976" w:name="_Toc98662884"/>
      <w:bookmarkStart w:id="977" w:name="_Toc145070593"/>
      <w:r w:rsidRPr="00A07190">
        <w:t>6.6.1.3</w:t>
      </w:r>
      <w:r w:rsidRPr="00A07190">
        <w:tab/>
        <w:t>Additional spurious emissions requirements</w:t>
      </w:r>
      <w:bookmarkEnd w:id="966"/>
      <w:bookmarkEnd w:id="967"/>
      <w:bookmarkEnd w:id="968"/>
      <w:bookmarkEnd w:id="969"/>
      <w:bookmarkEnd w:id="970"/>
      <w:bookmarkEnd w:id="971"/>
      <w:bookmarkEnd w:id="972"/>
      <w:bookmarkEnd w:id="973"/>
      <w:bookmarkEnd w:id="974"/>
      <w:bookmarkEnd w:id="975"/>
      <w:bookmarkEnd w:id="976"/>
      <w:bookmarkEnd w:id="97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978" w:name="_Toc21092183"/>
      <w:bookmarkStart w:id="979" w:name="_Toc29762398"/>
      <w:bookmarkStart w:id="980" w:name="_Toc36026503"/>
      <w:bookmarkStart w:id="981" w:name="_Toc37178830"/>
      <w:bookmarkStart w:id="982" w:name="_Toc46222711"/>
      <w:bookmarkStart w:id="983" w:name="_Toc61111524"/>
      <w:bookmarkStart w:id="984" w:name="_Toc66810086"/>
      <w:bookmarkStart w:id="985" w:name="_Toc74835924"/>
      <w:bookmarkStart w:id="986" w:name="_Toc76502865"/>
      <w:bookmarkStart w:id="987" w:name="_Toc89849841"/>
      <w:bookmarkStart w:id="988" w:name="_Toc98662885"/>
      <w:bookmarkStart w:id="989" w:name="_Toc145070594"/>
      <w:r w:rsidRPr="00A07190">
        <w:t>6.6.1.3.1</w:t>
      </w:r>
      <w:r w:rsidRPr="00A07190">
        <w:tab/>
        <w:t>Minimum Requirement</w:t>
      </w:r>
      <w:bookmarkEnd w:id="978"/>
      <w:bookmarkEnd w:id="979"/>
      <w:bookmarkEnd w:id="980"/>
      <w:bookmarkEnd w:id="981"/>
      <w:bookmarkEnd w:id="982"/>
      <w:bookmarkEnd w:id="983"/>
      <w:bookmarkEnd w:id="984"/>
      <w:bookmarkEnd w:id="985"/>
      <w:bookmarkEnd w:id="986"/>
      <w:bookmarkEnd w:id="987"/>
      <w:bookmarkEnd w:id="988"/>
      <w:bookmarkEnd w:id="989"/>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97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54"/>
        <w:gridCol w:w="1701"/>
        <w:gridCol w:w="992"/>
        <w:gridCol w:w="1227"/>
        <w:gridCol w:w="49"/>
        <w:gridCol w:w="4394"/>
      </w:tblGrid>
      <w:tr w:rsidR="001A1CD0" w:rsidRPr="00A07190" w14:paraId="6009B072" w14:textId="77777777" w:rsidTr="00A05DA1">
        <w:trPr>
          <w:cantSplit/>
          <w:trHeight w:val="113"/>
          <w:jc w:val="center"/>
        </w:trPr>
        <w:tc>
          <w:tcPr>
            <w:tcW w:w="1354" w:type="dxa"/>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27" w:type="dxa"/>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43"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A05DA1">
        <w:trPr>
          <w:cantSplit/>
          <w:trHeight w:val="113"/>
          <w:jc w:val="center"/>
        </w:trPr>
        <w:tc>
          <w:tcPr>
            <w:tcW w:w="1354" w:type="dxa"/>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A05DA1">
        <w:trPr>
          <w:cantSplit/>
          <w:trHeight w:val="113"/>
          <w:jc w:val="center"/>
        </w:trPr>
        <w:tc>
          <w:tcPr>
            <w:tcW w:w="1354" w:type="dxa"/>
            <w:vMerge/>
            <w:shd w:val="clear" w:color="auto" w:fill="auto"/>
          </w:tcPr>
          <w:p w14:paraId="6009B079" w14:textId="77777777" w:rsidR="003A6FA7" w:rsidRPr="00A07190" w:rsidRDefault="003A6FA7" w:rsidP="00DE2ED6">
            <w:pPr>
              <w:pStyle w:val="TAC"/>
              <w:rPr>
                <w:rFonts w:cs="Arial"/>
                <w:lang w:eastAsia="en-US"/>
              </w:rPr>
            </w:pPr>
          </w:p>
        </w:tc>
        <w:tc>
          <w:tcPr>
            <w:tcW w:w="1701" w:type="dxa"/>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27" w:type="dxa"/>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43"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A05DA1">
        <w:trPr>
          <w:cantSplit/>
          <w:trHeight w:val="113"/>
          <w:jc w:val="center"/>
        </w:trPr>
        <w:tc>
          <w:tcPr>
            <w:tcW w:w="1354" w:type="dxa"/>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A05DA1">
        <w:trPr>
          <w:cantSplit/>
          <w:trHeight w:val="113"/>
          <w:jc w:val="center"/>
        </w:trPr>
        <w:tc>
          <w:tcPr>
            <w:tcW w:w="1354" w:type="dxa"/>
            <w:vMerge/>
            <w:shd w:val="clear" w:color="auto" w:fill="auto"/>
          </w:tcPr>
          <w:p w14:paraId="6009B085" w14:textId="77777777" w:rsidR="003A6FA7" w:rsidRPr="00A07190" w:rsidRDefault="003A6FA7" w:rsidP="00DE2ED6">
            <w:pPr>
              <w:pStyle w:val="TAC"/>
              <w:rPr>
                <w:rFonts w:cs="Arial"/>
                <w:lang w:eastAsia="en-US"/>
              </w:rPr>
            </w:pPr>
          </w:p>
        </w:tc>
        <w:tc>
          <w:tcPr>
            <w:tcW w:w="1701" w:type="dxa"/>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27" w:type="dxa"/>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43"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A05DA1">
        <w:trPr>
          <w:cantSplit/>
          <w:trHeight w:val="113"/>
          <w:jc w:val="center"/>
        </w:trPr>
        <w:tc>
          <w:tcPr>
            <w:tcW w:w="1354" w:type="dxa"/>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27" w:type="dxa"/>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A05DA1">
        <w:trPr>
          <w:cantSplit/>
          <w:trHeight w:val="113"/>
          <w:jc w:val="center"/>
        </w:trPr>
        <w:tc>
          <w:tcPr>
            <w:tcW w:w="1354" w:type="dxa"/>
            <w:vMerge/>
            <w:shd w:val="clear" w:color="auto" w:fill="auto"/>
          </w:tcPr>
          <w:p w14:paraId="6009B092" w14:textId="77777777" w:rsidR="003A6FA7" w:rsidRPr="00A07190" w:rsidRDefault="003A6FA7" w:rsidP="00DE2ED6">
            <w:pPr>
              <w:pStyle w:val="TAC"/>
              <w:rPr>
                <w:rFonts w:cs="Arial"/>
                <w:lang w:eastAsia="en-US"/>
              </w:rPr>
            </w:pPr>
          </w:p>
        </w:tc>
        <w:tc>
          <w:tcPr>
            <w:tcW w:w="1701" w:type="dxa"/>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27" w:type="dxa"/>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A05DA1">
        <w:trPr>
          <w:cantSplit/>
          <w:trHeight w:val="113"/>
          <w:jc w:val="center"/>
        </w:trPr>
        <w:tc>
          <w:tcPr>
            <w:tcW w:w="1354" w:type="dxa"/>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27" w:type="dxa"/>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43"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A05DA1">
        <w:trPr>
          <w:cantSplit/>
          <w:trHeight w:val="113"/>
          <w:jc w:val="center"/>
        </w:trPr>
        <w:tc>
          <w:tcPr>
            <w:tcW w:w="1354" w:type="dxa"/>
            <w:vMerge/>
            <w:shd w:val="clear" w:color="auto" w:fill="auto"/>
          </w:tcPr>
          <w:p w14:paraId="6009B09F" w14:textId="77777777" w:rsidR="003A6FA7" w:rsidRPr="00A07190" w:rsidRDefault="003A6FA7" w:rsidP="00DE2ED6">
            <w:pPr>
              <w:pStyle w:val="TAC"/>
              <w:rPr>
                <w:rFonts w:cs="Arial"/>
                <w:lang w:eastAsia="en-US"/>
              </w:rPr>
            </w:pPr>
          </w:p>
        </w:tc>
        <w:tc>
          <w:tcPr>
            <w:tcW w:w="1701" w:type="dxa"/>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27" w:type="dxa"/>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43"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A05DA1">
        <w:trPr>
          <w:cantSplit/>
          <w:trHeight w:val="113"/>
          <w:jc w:val="center"/>
        </w:trPr>
        <w:tc>
          <w:tcPr>
            <w:tcW w:w="1354" w:type="dxa"/>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A05DA1">
        <w:trPr>
          <w:cantSplit/>
          <w:trHeight w:val="113"/>
          <w:jc w:val="center"/>
        </w:trPr>
        <w:tc>
          <w:tcPr>
            <w:tcW w:w="1354" w:type="dxa"/>
            <w:vMerge/>
            <w:shd w:val="clear" w:color="auto" w:fill="auto"/>
          </w:tcPr>
          <w:p w14:paraId="6009B0AC" w14:textId="77777777" w:rsidR="003A6FA7" w:rsidRPr="00A07190" w:rsidRDefault="003A6FA7" w:rsidP="00DE2ED6">
            <w:pPr>
              <w:pStyle w:val="TAC"/>
              <w:rPr>
                <w:rFonts w:cs="Arial"/>
                <w:lang w:eastAsia="en-US"/>
              </w:rPr>
            </w:pPr>
          </w:p>
        </w:tc>
        <w:tc>
          <w:tcPr>
            <w:tcW w:w="1701" w:type="dxa"/>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A05DA1">
        <w:trPr>
          <w:cantSplit/>
          <w:trHeight w:val="113"/>
          <w:jc w:val="center"/>
        </w:trPr>
        <w:tc>
          <w:tcPr>
            <w:tcW w:w="1354" w:type="dxa"/>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A05DA1">
        <w:trPr>
          <w:cantSplit/>
          <w:trHeight w:val="113"/>
          <w:jc w:val="center"/>
        </w:trPr>
        <w:tc>
          <w:tcPr>
            <w:tcW w:w="1354" w:type="dxa"/>
            <w:vMerge/>
            <w:shd w:val="clear" w:color="auto" w:fill="auto"/>
          </w:tcPr>
          <w:p w14:paraId="6009B0BB" w14:textId="77777777" w:rsidR="003A6FA7" w:rsidRPr="00A07190" w:rsidRDefault="003A6FA7" w:rsidP="00DE2ED6">
            <w:pPr>
              <w:pStyle w:val="TAC"/>
              <w:rPr>
                <w:rFonts w:cs="Arial"/>
                <w:lang w:eastAsia="en-US"/>
              </w:rPr>
            </w:pPr>
          </w:p>
        </w:tc>
        <w:tc>
          <w:tcPr>
            <w:tcW w:w="1701" w:type="dxa"/>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A05DA1">
        <w:trPr>
          <w:cantSplit/>
          <w:jc w:val="center"/>
        </w:trPr>
        <w:tc>
          <w:tcPr>
            <w:tcW w:w="1354" w:type="dxa"/>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A05DA1">
        <w:trPr>
          <w:cantSplit/>
          <w:trHeight w:val="113"/>
          <w:jc w:val="center"/>
        </w:trPr>
        <w:tc>
          <w:tcPr>
            <w:tcW w:w="1354" w:type="dxa"/>
            <w:vMerge/>
            <w:shd w:val="clear" w:color="auto" w:fill="auto"/>
          </w:tcPr>
          <w:p w14:paraId="6009B0C9" w14:textId="77777777" w:rsidR="003A6FA7" w:rsidRPr="00A07190" w:rsidRDefault="003A6FA7" w:rsidP="00DE2ED6">
            <w:pPr>
              <w:pStyle w:val="TAC"/>
              <w:rPr>
                <w:rFonts w:cs="Arial"/>
                <w:lang w:eastAsia="en-US"/>
              </w:rPr>
            </w:pPr>
          </w:p>
        </w:tc>
        <w:tc>
          <w:tcPr>
            <w:tcW w:w="1701" w:type="dxa"/>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A05DA1">
        <w:trPr>
          <w:cantSplit/>
          <w:trHeight w:val="113"/>
          <w:jc w:val="center"/>
        </w:trPr>
        <w:tc>
          <w:tcPr>
            <w:tcW w:w="1354" w:type="dxa"/>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A05DA1">
        <w:trPr>
          <w:cantSplit/>
          <w:trHeight w:val="113"/>
          <w:jc w:val="center"/>
        </w:trPr>
        <w:tc>
          <w:tcPr>
            <w:tcW w:w="1354" w:type="dxa"/>
            <w:vMerge/>
            <w:shd w:val="clear" w:color="auto" w:fill="auto"/>
          </w:tcPr>
          <w:p w14:paraId="6009B0D7" w14:textId="77777777" w:rsidR="003A6FA7" w:rsidRPr="00A07190" w:rsidRDefault="003A6FA7" w:rsidP="00DE2ED6">
            <w:pPr>
              <w:pStyle w:val="TAC"/>
              <w:rPr>
                <w:rFonts w:cs="Arial"/>
                <w:lang w:eastAsia="en-US"/>
              </w:rPr>
            </w:pPr>
          </w:p>
        </w:tc>
        <w:tc>
          <w:tcPr>
            <w:tcW w:w="1701" w:type="dxa"/>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A05DA1">
        <w:trPr>
          <w:cantSplit/>
          <w:trHeight w:val="113"/>
          <w:jc w:val="center"/>
        </w:trPr>
        <w:tc>
          <w:tcPr>
            <w:tcW w:w="1354" w:type="dxa"/>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A05DA1">
        <w:trPr>
          <w:cantSplit/>
          <w:trHeight w:val="113"/>
          <w:jc w:val="center"/>
        </w:trPr>
        <w:tc>
          <w:tcPr>
            <w:tcW w:w="1354" w:type="dxa"/>
            <w:vMerge/>
            <w:shd w:val="clear" w:color="auto" w:fill="auto"/>
          </w:tcPr>
          <w:p w14:paraId="6009B0E4" w14:textId="77777777" w:rsidR="003A6FA7" w:rsidRPr="00A07190" w:rsidRDefault="003A6FA7" w:rsidP="00DE2ED6">
            <w:pPr>
              <w:pStyle w:val="TAC"/>
              <w:rPr>
                <w:rFonts w:cs="Arial"/>
                <w:lang w:eastAsia="en-US"/>
              </w:rPr>
            </w:pPr>
          </w:p>
        </w:tc>
        <w:tc>
          <w:tcPr>
            <w:tcW w:w="1701" w:type="dxa"/>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A05DA1">
        <w:trPr>
          <w:cantSplit/>
          <w:trHeight w:val="113"/>
          <w:jc w:val="center"/>
        </w:trPr>
        <w:tc>
          <w:tcPr>
            <w:tcW w:w="1354" w:type="dxa"/>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A05DA1">
        <w:trPr>
          <w:cantSplit/>
          <w:trHeight w:val="313"/>
          <w:jc w:val="center"/>
        </w:trPr>
        <w:tc>
          <w:tcPr>
            <w:tcW w:w="1354" w:type="dxa"/>
            <w:vMerge/>
            <w:shd w:val="clear" w:color="auto" w:fill="auto"/>
          </w:tcPr>
          <w:p w14:paraId="6009B0F1" w14:textId="77777777" w:rsidR="000A2AC4" w:rsidRPr="00A07190" w:rsidRDefault="000A2AC4" w:rsidP="00DE2ED6">
            <w:pPr>
              <w:pStyle w:val="TAC"/>
              <w:rPr>
                <w:rFonts w:cs="Arial"/>
                <w:lang w:eastAsia="en-US"/>
              </w:rPr>
            </w:pPr>
          </w:p>
        </w:tc>
        <w:tc>
          <w:tcPr>
            <w:tcW w:w="1701" w:type="dxa"/>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A05DA1">
        <w:trPr>
          <w:cantSplit/>
          <w:trHeight w:val="312"/>
          <w:jc w:val="center"/>
        </w:trPr>
        <w:tc>
          <w:tcPr>
            <w:tcW w:w="1354" w:type="dxa"/>
            <w:vMerge/>
            <w:shd w:val="clear" w:color="auto" w:fill="auto"/>
          </w:tcPr>
          <w:p w14:paraId="6009B0F7" w14:textId="77777777" w:rsidR="000A2AC4" w:rsidRPr="00A07190" w:rsidRDefault="000A2AC4" w:rsidP="00DE2ED6">
            <w:pPr>
              <w:pStyle w:val="TAC"/>
              <w:rPr>
                <w:rFonts w:cs="Arial"/>
                <w:lang w:eastAsia="en-US"/>
              </w:rPr>
            </w:pPr>
          </w:p>
        </w:tc>
        <w:tc>
          <w:tcPr>
            <w:tcW w:w="1701" w:type="dxa"/>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A05DA1">
        <w:trPr>
          <w:cantSplit/>
          <w:jc w:val="center"/>
        </w:trPr>
        <w:tc>
          <w:tcPr>
            <w:tcW w:w="1354" w:type="dxa"/>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A05DA1">
        <w:trPr>
          <w:cantSplit/>
          <w:trHeight w:val="113"/>
          <w:jc w:val="center"/>
        </w:trPr>
        <w:tc>
          <w:tcPr>
            <w:tcW w:w="1354" w:type="dxa"/>
            <w:vMerge/>
            <w:shd w:val="clear" w:color="auto" w:fill="auto"/>
          </w:tcPr>
          <w:p w14:paraId="6009B104" w14:textId="77777777" w:rsidR="003A6FA7" w:rsidRPr="00A07190" w:rsidRDefault="003A6FA7" w:rsidP="00DE2ED6">
            <w:pPr>
              <w:pStyle w:val="TAC"/>
              <w:rPr>
                <w:rFonts w:cs="Arial"/>
                <w:lang w:eastAsia="en-US"/>
              </w:rPr>
            </w:pPr>
          </w:p>
        </w:tc>
        <w:tc>
          <w:tcPr>
            <w:tcW w:w="1701" w:type="dxa"/>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A05DA1">
        <w:trPr>
          <w:cantSplit/>
          <w:trHeight w:val="113"/>
          <w:jc w:val="center"/>
        </w:trPr>
        <w:tc>
          <w:tcPr>
            <w:tcW w:w="1354" w:type="dxa"/>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A05DA1">
        <w:trPr>
          <w:cantSplit/>
          <w:trHeight w:val="113"/>
          <w:jc w:val="center"/>
        </w:trPr>
        <w:tc>
          <w:tcPr>
            <w:tcW w:w="1354" w:type="dxa"/>
            <w:vMerge/>
            <w:shd w:val="clear" w:color="auto" w:fill="auto"/>
          </w:tcPr>
          <w:p w14:paraId="6009B111" w14:textId="77777777" w:rsidR="003A6FA7" w:rsidRPr="00A07190" w:rsidRDefault="003A6FA7" w:rsidP="00DE2ED6">
            <w:pPr>
              <w:pStyle w:val="TAC"/>
              <w:rPr>
                <w:rFonts w:cs="Arial"/>
                <w:lang w:eastAsia="en-US"/>
              </w:rPr>
            </w:pPr>
          </w:p>
        </w:tc>
        <w:tc>
          <w:tcPr>
            <w:tcW w:w="1701" w:type="dxa"/>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A05DA1">
        <w:trPr>
          <w:cantSplit/>
          <w:trHeight w:val="454"/>
          <w:jc w:val="center"/>
        </w:trPr>
        <w:tc>
          <w:tcPr>
            <w:tcW w:w="1354" w:type="dxa"/>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A05DA1">
        <w:trPr>
          <w:cantSplit/>
          <w:trHeight w:val="113"/>
          <w:jc w:val="center"/>
        </w:trPr>
        <w:tc>
          <w:tcPr>
            <w:tcW w:w="1354" w:type="dxa"/>
            <w:vMerge/>
            <w:shd w:val="clear" w:color="auto" w:fill="auto"/>
          </w:tcPr>
          <w:p w14:paraId="6009B11E" w14:textId="77777777" w:rsidR="003A6FA7" w:rsidRPr="00A07190" w:rsidRDefault="003A6FA7" w:rsidP="00DE2ED6">
            <w:pPr>
              <w:pStyle w:val="TAC"/>
              <w:rPr>
                <w:rFonts w:cs="Arial"/>
                <w:lang w:eastAsia="en-US"/>
              </w:rPr>
            </w:pPr>
          </w:p>
        </w:tc>
        <w:tc>
          <w:tcPr>
            <w:tcW w:w="1701" w:type="dxa"/>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A05DA1">
        <w:trPr>
          <w:cantSplit/>
          <w:trHeight w:val="113"/>
          <w:jc w:val="center"/>
        </w:trPr>
        <w:tc>
          <w:tcPr>
            <w:tcW w:w="1354" w:type="dxa"/>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A05DA1">
        <w:trPr>
          <w:cantSplit/>
          <w:trHeight w:val="113"/>
          <w:jc w:val="center"/>
        </w:trPr>
        <w:tc>
          <w:tcPr>
            <w:tcW w:w="1354" w:type="dxa"/>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A05DA1">
        <w:trPr>
          <w:cantSplit/>
          <w:trHeight w:val="313"/>
          <w:jc w:val="center"/>
        </w:trPr>
        <w:tc>
          <w:tcPr>
            <w:tcW w:w="1354" w:type="dxa"/>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A05DA1">
        <w:trPr>
          <w:cantSplit/>
          <w:trHeight w:val="312"/>
          <w:jc w:val="center"/>
        </w:trPr>
        <w:tc>
          <w:tcPr>
            <w:tcW w:w="1354" w:type="dxa"/>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27" w:type="dxa"/>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A05DA1">
        <w:trPr>
          <w:cantSplit/>
          <w:trHeight w:val="209"/>
          <w:jc w:val="center"/>
        </w:trPr>
        <w:tc>
          <w:tcPr>
            <w:tcW w:w="1354" w:type="dxa"/>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27" w:type="dxa"/>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27" w:type="dxa"/>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27" w:type="dxa"/>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27" w:type="dxa"/>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8E" w14:textId="412DA31E" w:rsidR="00BF15C8" w:rsidRPr="00A07190" w:rsidRDefault="00A05DA1"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6.6.1.2. This requirement does not apply to Band 42</w:t>
            </w:r>
            <w:r>
              <w:rPr>
                <w:rFonts w:eastAsia="SimSun" w:cs="v5.0.0" w:hint="eastAsia"/>
                <w:lang w:val="en-US" w:eastAsia="zh-CN"/>
              </w:rPr>
              <w:t>, 77 or 78</w:t>
            </w:r>
            <w:r w:rsidRPr="00A07190">
              <w:rPr>
                <w:rFonts w:cs="v5.0.0"/>
                <w:lang w:eastAsia="en-US"/>
              </w:rPr>
              <w:t>.</w:t>
            </w:r>
          </w:p>
        </w:tc>
      </w:tr>
      <w:tr w:rsidR="001A1CD0" w:rsidRPr="00A07190" w14:paraId="6009B19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27" w:type="dxa"/>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27" w:type="dxa"/>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27" w:type="dxa"/>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27" w:type="dxa"/>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43"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27" w:type="dxa"/>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27" w:type="dxa"/>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43"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A05DA1">
        <w:trPr>
          <w:cantSplit/>
          <w:trHeight w:val="208"/>
          <w:jc w:val="center"/>
        </w:trPr>
        <w:tc>
          <w:tcPr>
            <w:tcW w:w="1354" w:type="dxa"/>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27" w:type="dxa"/>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A05DA1">
        <w:trPr>
          <w:cantSplit/>
          <w:trHeight w:val="208"/>
          <w:jc w:val="center"/>
        </w:trPr>
        <w:tc>
          <w:tcPr>
            <w:tcW w:w="1354" w:type="dxa"/>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27" w:type="dxa"/>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43"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A05DA1">
        <w:trPr>
          <w:cantSplit/>
          <w:trHeight w:val="113"/>
          <w:jc w:val="center"/>
        </w:trPr>
        <w:tc>
          <w:tcPr>
            <w:tcW w:w="1354" w:type="dxa"/>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27" w:type="dxa"/>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43"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A05DA1">
        <w:trPr>
          <w:cantSplit/>
          <w:trHeight w:val="113"/>
          <w:jc w:val="center"/>
        </w:trPr>
        <w:tc>
          <w:tcPr>
            <w:tcW w:w="1354" w:type="dxa"/>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A05DA1">
        <w:trPr>
          <w:cantSplit/>
          <w:trHeight w:val="113"/>
          <w:jc w:val="center"/>
        </w:trPr>
        <w:tc>
          <w:tcPr>
            <w:tcW w:w="1354" w:type="dxa"/>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A05DA1">
        <w:trPr>
          <w:cantSplit/>
          <w:trHeight w:val="113"/>
          <w:jc w:val="center"/>
        </w:trPr>
        <w:tc>
          <w:tcPr>
            <w:tcW w:w="1354" w:type="dxa"/>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A05DA1" w:rsidRPr="00A07190" w14:paraId="6009B2E9"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4" w14:textId="77777777" w:rsidR="00A05DA1" w:rsidRPr="00A07190" w:rsidRDefault="00A05DA1" w:rsidP="00A05DA1">
            <w:pPr>
              <w:pStyle w:val="TAC"/>
              <w:rPr>
                <w:rFonts w:cs="Arial"/>
              </w:rPr>
            </w:pPr>
            <w:r w:rsidRPr="00A07190">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5" w14:textId="642F3A2B" w:rsidR="00A05DA1" w:rsidRPr="00A07190" w:rsidRDefault="00A05DA1" w:rsidP="00A05DA1">
            <w:pPr>
              <w:pStyle w:val="TAC"/>
              <w:rPr>
                <w:rFonts w:cs="Arial"/>
              </w:rPr>
            </w:pPr>
            <w:r w:rsidRPr="00A0719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6"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8" w14:textId="77777777" w:rsidR="00A05DA1" w:rsidRPr="00A07190" w:rsidRDefault="00A05DA1" w:rsidP="00A05DA1">
            <w:pPr>
              <w:pStyle w:val="TAL"/>
              <w:rPr>
                <w:rFonts w:cs="Arial"/>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2EF"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EA" w14:textId="77777777" w:rsidR="00A05DA1" w:rsidRPr="00A07190" w:rsidRDefault="00A05DA1" w:rsidP="00A05DA1">
            <w:pPr>
              <w:pStyle w:val="TAC"/>
              <w:rPr>
                <w:rFonts w:cs="Arial"/>
              </w:rPr>
            </w:pPr>
            <w:r w:rsidRPr="00A07190">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EB" w14:textId="02D76C86" w:rsidR="00A05DA1" w:rsidRPr="00A07190" w:rsidRDefault="00A05DA1" w:rsidP="00A05DA1">
            <w:pPr>
              <w:pStyle w:val="TAC"/>
              <w:rPr>
                <w:rFonts w:cs="Arial"/>
              </w:rPr>
            </w:pPr>
            <w:r w:rsidRPr="00A0719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EC" w14:textId="77777777" w:rsidR="00A05DA1" w:rsidRPr="00A07190" w:rsidRDefault="00A05DA1" w:rsidP="00A05DA1">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A05DA1" w:rsidRPr="00A07190" w:rsidRDefault="00A05DA1" w:rsidP="00A05DA1">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EE" w14:textId="77777777" w:rsidR="00A05DA1" w:rsidRPr="00A07190" w:rsidRDefault="00A05DA1" w:rsidP="00A05DA1">
            <w:pPr>
              <w:pStyle w:val="TAL"/>
              <w:rPr>
                <w:rFonts w:cs="Arial"/>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1503DF0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395A73A3" w14:textId="1761CE76"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12FC5F" w14:textId="1E3A477B" w:rsidR="00A05DA1" w:rsidRPr="00A07190" w:rsidRDefault="00A05DA1" w:rsidP="00A05DA1">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689F48" w14:textId="3CD4FF84" w:rsidR="00A05DA1" w:rsidRPr="00A07190" w:rsidRDefault="00A05DA1" w:rsidP="00A05DA1">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B34DAB" w14:textId="525B4FE1" w:rsidR="00A05DA1" w:rsidRPr="00A07190" w:rsidRDefault="00A05DA1" w:rsidP="00A05DA1">
            <w:pPr>
              <w:pStyle w:val="TAC"/>
              <w:rPr>
                <w:rFonts w:cs="Arial"/>
              </w:rPr>
            </w:pPr>
            <w:r>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42B78205" w14:textId="77777777" w:rsidR="00A05DA1" w:rsidRPr="00A07190" w:rsidRDefault="00A05DA1" w:rsidP="00A05DA1">
            <w:pPr>
              <w:pStyle w:val="TAC"/>
              <w:jc w:val="left"/>
              <w:rPr>
                <w:rFonts w:cs="Arial"/>
              </w:rPr>
            </w:pPr>
          </w:p>
        </w:tc>
      </w:tr>
      <w:tr w:rsidR="001A1CD0" w:rsidRPr="00A07190" w14:paraId="6009B2F6"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A05DA1">
        <w:trPr>
          <w:cantSplit/>
          <w:trHeight w:val="113"/>
          <w:jc w:val="center"/>
        </w:trPr>
        <w:tc>
          <w:tcPr>
            <w:tcW w:w="1354" w:type="dxa"/>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394" w:type="dxa"/>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A05DA1">
        <w:trPr>
          <w:cantSplit/>
          <w:trHeight w:val="113"/>
          <w:jc w:val="center"/>
        </w:trPr>
        <w:tc>
          <w:tcPr>
            <w:tcW w:w="1354" w:type="dxa"/>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009B30B" w14:textId="70117717" w:rsidR="00F027D7" w:rsidRPr="00A07190" w:rsidRDefault="00F027D7" w:rsidP="00DB5A3A">
            <w:pPr>
              <w:pStyle w:val="TAC"/>
              <w:rPr>
                <w:rFonts w:cs="Arial"/>
                <w:lang w:eastAsia="zh-CN"/>
              </w:rPr>
            </w:pPr>
            <w:r w:rsidRPr="00A07190">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A05DA1">
        <w:trPr>
          <w:cantSplit/>
          <w:trHeight w:val="113"/>
          <w:jc w:val="center"/>
        </w:trPr>
        <w:tc>
          <w:tcPr>
            <w:tcW w:w="1354" w:type="dxa"/>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27" w:type="dxa"/>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A05DA1">
        <w:trPr>
          <w:cantSplit/>
          <w:trHeight w:val="113"/>
          <w:jc w:val="center"/>
        </w:trPr>
        <w:tc>
          <w:tcPr>
            <w:tcW w:w="1354" w:type="dxa"/>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A05DA1">
        <w:trPr>
          <w:cantSplit/>
          <w:trHeight w:val="113"/>
          <w:jc w:val="center"/>
        </w:trPr>
        <w:tc>
          <w:tcPr>
            <w:tcW w:w="1354" w:type="dxa"/>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27" w:type="dxa"/>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43"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A05DA1">
        <w:trPr>
          <w:cantSplit/>
          <w:trHeight w:val="113"/>
          <w:jc w:val="center"/>
        </w:trPr>
        <w:tc>
          <w:tcPr>
            <w:tcW w:w="9717" w:type="dxa"/>
            <w:gridSpan w:val="6"/>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990" w:name="_Hlk506220100"/>
      <w:r w:rsidR="008C5F0D" w:rsidRPr="00A07190">
        <w:t>or E-UTRA Band 85 UL operating band</w:t>
      </w:r>
      <w:bookmarkEnd w:id="990"/>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3246E175" w14:textId="7FEAC730" w:rsidR="001C76A0" w:rsidRDefault="001C76A0" w:rsidP="001C76A0">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644418BF" w14:textId="77777777" w:rsidR="001C76A0" w:rsidRPr="00D722B7" w:rsidRDefault="001C76A0" w:rsidP="001C76A0">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3765006" w14:textId="77777777" w:rsidR="001C76A0" w:rsidRPr="00A07190" w:rsidRDefault="001C76A0" w:rsidP="001C76A0">
      <w:pPr>
        <w:keepNext/>
        <w:rPr>
          <w:rFonts w:cs="v5.0.0"/>
        </w:rPr>
      </w:pPr>
      <w:r w:rsidRPr="00A07190">
        <w:rPr>
          <w:rFonts w:cs="v5.0.0"/>
        </w:rPr>
        <w:t>The power of any spurious emission shall not exceed:</w:t>
      </w:r>
    </w:p>
    <w:p w14:paraId="0CE8BA98" w14:textId="77777777" w:rsidR="001C76A0" w:rsidRPr="00A07190" w:rsidRDefault="001C76A0" w:rsidP="001C76A0">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BS Spurious emissions limits for</w:t>
      </w:r>
      <w:r>
        <w:t xml:space="preserve"> BS operating in</w:t>
      </w:r>
      <w:r w:rsidRPr="00A07190">
        <w:t xml:space="preserve">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76A0" w:rsidRPr="00A07190" w14:paraId="0FD53636" w14:textId="77777777" w:rsidTr="001C76A0">
        <w:trPr>
          <w:cantSplit/>
          <w:jc w:val="center"/>
        </w:trPr>
        <w:tc>
          <w:tcPr>
            <w:tcW w:w="2376" w:type="dxa"/>
          </w:tcPr>
          <w:p w14:paraId="574B0679" w14:textId="77777777" w:rsidR="001C76A0" w:rsidRPr="00A07190" w:rsidRDefault="001C76A0" w:rsidP="001C76A0">
            <w:pPr>
              <w:pStyle w:val="TAH"/>
              <w:rPr>
                <w:rFonts w:cs="v5.0.0"/>
              </w:rPr>
            </w:pPr>
            <w:r w:rsidRPr="00A07190">
              <w:rPr>
                <w:rFonts w:cs="v5.0.0"/>
              </w:rPr>
              <w:t>Frequency range</w:t>
            </w:r>
          </w:p>
        </w:tc>
        <w:tc>
          <w:tcPr>
            <w:tcW w:w="1276" w:type="dxa"/>
          </w:tcPr>
          <w:p w14:paraId="74444511" w14:textId="77777777" w:rsidR="001C76A0" w:rsidRPr="00A07190" w:rsidRDefault="001C76A0" w:rsidP="001C76A0">
            <w:pPr>
              <w:pStyle w:val="TAH"/>
              <w:rPr>
                <w:rFonts w:cs="v5.0.0"/>
              </w:rPr>
            </w:pPr>
            <w:r w:rsidRPr="00A07190">
              <w:rPr>
                <w:rFonts w:cs="v5.0.0"/>
              </w:rPr>
              <w:t>Maximum Level</w:t>
            </w:r>
          </w:p>
        </w:tc>
        <w:tc>
          <w:tcPr>
            <w:tcW w:w="1418" w:type="dxa"/>
          </w:tcPr>
          <w:p w14:paraId="7A1A99B4" w14:textId="77777777" w:rsidR="001C76A0" w:rsidRPr="00A07190" w:rsidRDefault="001C76A0" w:rsidP="001C76A0">
            <w:pPr>
              <w:pStyle w:val="TAH"/>
              <w:rPr>
                <w:rFonts w:cs="v5.0.0"/>
              </w:rPr>
            </w:pPr>
            <w:r w:rsidRPr="00A07190">
              <w:rPr>
                <w:rFonts w:cs="v5.0.0"/>
              </w:rPr>
              <w:t>Measurement Bandwidth</w:t>
            </w:r>
          </w:p>
        </w:tc>
        <w:tc>
          <w:tcPr>
            <w:tcW w:w="1956" w:type="dxa"/>
          </w:tcPr>
          <w:p w14:paraId="69878A65" w14:textId="77777777" w:rsidR="001C76A0" w:rsidRPr="00A07190" w:rsidRDefault="001C76A0" w:rsidP="001C76A0">
            <w:pPr>
              <w:pStyle w:val="TAH"/>
              <w:rPr>
                <w:rFonts w:cs="v5.0.0"/>
              </w:rPr>
            </w:pPr>
            <w:r w:rsidRPr="00A07190">
              <w:rPr>
                <w:rFonts w:cs="v5.0.0"/>
              </w:rPr>
              <w:t>Note</w:t>
            </w:r>
          </w:p>
        </w:tc>
      </w:tr>
      <w:tr w:rsidR="001C76A0" w:rsidRPr="00A07190" w14:paraId="3078EB89" w14:textId="77777777" w:rsidTr="001C76A0">
        <w:trPr>
          <w:cantSplit/>
          <w:jc w:val="center"/>
        </w:trPr>
        <w:tc>
          <w:tcPr>
            <w:tcW w:w="2376" w:type="dxa"/>
          </w:tcPr>
          <w:p w14:paraId="018D7037" w14:textId="77777777" w:rsidR="001C76A0" w:rsidRPr="00A07190" w:rsidRDefault="001C76A0" w:rsidP="001C76A0">
            <w:pPr>
              <w:pStyle w:val="TAC"/>
              <w:rPr>
                <w:rFonts w:cs="v5.0.0"/>
              </w:rPr>
            </w:pPr>
            <w:r w:rsidRPr="00A07190">
              <w:rPr>
                <w:rFonts w:cs="Arial"/>
                <w:szCs w:val="21"/>
              </w:rPr>
              <w:t>2505MHz – 2535MHz</w:t>
            </w:r>
          </w:p>
        </w:tc>
        <w:tc>
          <w:tcPr>
            <w:tcW w:w="1276" w:type="dxa"/>
          </w:tcPr>
          <w:p w14:paraId="2A16A31B" w14:textId="77777777" w:rsidR="001C76A0" w:rsidRPr="00A07190" w:rsidRDefault="001C76A0" w:rsidP="001C76A0">
            <w:pPr>
              <w:pStyle w:val="TAC"/>
              <w:rPr>
                <w:rFonts w:cs="v5.0.0"/>
              </w:rPr>
            </w:pPr>
            <w:r w:rsidRPr="00A07190">
              <w:rPr>
                <w:rFonts w:cs="Arial"/>
                <w:szCs w:val="21"/>
              </w:rPr>
              <w:t>-42dBm</w:t>
            </w:r>
          </w:p>
        </w:tc>
        <w:tc>
          <w:tcPr>
            <w:tcW w:w="1418" w:type="dxa"/>
          </w:tcPr>
          <w:p w14:paraId="417C1455" w14:textId="77777777" w:rsidR="001C76A0" w:rsidRPr="00A07190" w:rsidRDefault="001C76A0" w:rsidP="001C76A0">
            <w:pPr>
              <w:pStyle w:val="TAC"/>
              <w:rPr>
                <w:rFonts w:cs="v5.0.0"/>
                <w:lang w:eastAsia="zh-CN"/>
              </w:rPr>
            </w:pPr>
            <w:r w:rsidRPr="00A07190">
              <w:rPr>
                <w:rFonts w:cs="v5.0.0"/>
                <w:lang w:eastAsia="zh-CN"/>
              </w:rPr>
              <w:t>1 MHz</w:t>
            </w:r>
          </w:p>
        </w:tc>
        <w:tc>
          <w:tcPr>
            <w:tcW w:w="1956" w:type="dxa"/>
          </w:tcPr>
          <w:p w14:paraId="5024D7D5" w14:textId="77777777" w:rsidR="001C76A0" w:rsidRPr="00A07190" w:rsidRDefault="001C76A0" w:rsidP="001C76A0">
            <w:pPr>
              <w:pStyle w:val="TAC"/>
              <w:rPr>
                <w:rFonts w:cs="v5.0.0"/>
              </w:rPr>
            </w:pPr>
          </w:p>
        </w:tc>
      </w:tr>
      <w:tr w:rsidR="001C76A0" w:rsidRPr="00A07190" w14:paraId="2A6428F3" w14:textId="77777777" w:rsidTr="001C76A0">
        <w:trPr>
          <w:cantSplit/>
          <w:jc w:val="center"/>
        </w:trPr>
        <w:tc>
          <w:tcPr>
            <w:tcW w:w="7026" w:type="dxa"/>
            <w:gridSpan w:val="4"/>
          </w:tcPr>
          <w:p w14:paraId="45C179A2" w14:textId="69B79F64" w:rsidR="001C76A0" w:rsidRPr="00A07190" w:rsidRDefault="001C76A0" w:rsidP="001C76A0">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991" w:name="_Toc21092184"/>
      <w:bookmarkStart w:id="992" w:name="_Toc29762399"/>
      <w:bookmarkStart w:id="993" w:name="_Toc36026504"/>
      <w:bookmarkStart w:id="994" w:name="_Toc37178831"/>
      <w:bookmarkStart w:id="995" w:name="_Toc46222712"/>
      <w:bookmarkStart w:id="996" w:name="_Toc61111525"/>
      <w:bookmarkStart w:id="997" w:name="_Toc66810087"/>
      <w:bookmarkStart w:id="998" w:name="_Toc74835925"/>
      <w:bookmarkStart w:id="999" w:name="_Toc76502866"/>
      <w:bookmarkStart w:id="1000" w:name="_Toc89849842"/>
      <w:bookmarkStart w:id="1001" w:name="_Toc98662886"/>
      <w:bookmarkStart w:id="1002" w:name="_Toc145070595"/>
      <w:r w:rsidRPr="00A07190">
        <w:lastRenderedPageBreak/>
        <w:t>6.6.1.4</w:t>
      </w:r>
      <w:r w:rsidRPr="00A07190">
        <w:tab/>
        <w:t>Co-location with other base stations</w:t>
      </w:r>
      <w:bookmarkEnd w:id="991"/>
      <w:bookmarkEnd w:id="992"/>
      <w:bookmarkEnd w:id="993"/>
      <w:bookmarkEnd w:id="994"/>
      <w:bookmarkEnd w:id="995"/>
      <w:bookmarkEnd w:id="996"/>
      <w:bookmarkEnd w:id="997"/>
      <w:bookmarkEnd w:id="998"/>
      <w:bookmarkEnd w:id="999"/>
      <w:bookmarkEnd w:id="1000"/>
      <w:bookmarkEnd w:id="1001"/>
      <w:bookmarkEnd w:id="1002"/>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1003" w:name="_Toc21092185"/>
      <w:bookmarkStart w:id="1004" w:name="_Toc29762400"/>
      <w:bookmarkStart w:id="1005" w:name="_Toc36026505"/>
      <w:bookmarkStart w:id="1006" w:name="_Toc37178832"/>
      <w:bookmarkStart w:id="1007" w:name="_Toc46222713"/>
      <w:bookmarkStart w:id="1008" w:name="_Toc61111526"/>
      <w:bookmarkStart w:id="1009" w:name="_Toc66810088"/>
      <w:bookmarkStart w:id="1010" w:name="_Toc74835926"/>
      <w:bookmarkStart w:id="1011" w:name="_Toc76502867"/>
      <w:bookmarkStart w:id="1012" w:name="_Toc89849843"/>
      <w:bookmarkStart w:id="1013" w:name="_Toc98662887"/>
      <w:bookmarkStart w:id="1014" w:name="_Toc145070596"/>
      <w:r w:rsidRPr="00A07190">
        <w:t>6.6.1.4.1</w:t>
      </w:r>
      <w:r w:rsidRPr="00A07190">
        <w:tab/>
        <w:t>Minimum Requirement</w:t>
      </w:r>
      <w:bookmarkEnd w:id="1003"/>
      <w:bookmarkEnd w:id="1004"/>
      <w:bookmarkEnd w:id="1005"/>
      <w:bookmarkEnd w:id="1006"/>
      <w:bookmarkEnd w:id="1007"/>
      <w:bookmarkEnd w:id="1008"/>
      <w:bookmarkEnd w:id="1009"/>
      <w:bookmarkEnd w:id="1010"/>
      <w:bookmarkEnd w:id="1011"/>
      <w:bookmarkEnd w:id="1012"/>
      <w:bookmarkEnd w:id="1013"/>
      <w:bookmarkEnd w:id="1014"/>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lastRenderedPageBreak/>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A05DA1"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05DA1" w:rsidRPr="00A07190" w:rsidRDefault="00A05DA1" w:rsidP="00A05DA1">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0BDC7CCF" w:rsidR="00A05DA1" w:rsidRPr="00A07190" w:rsidRDefault="00A05DA1" w:rsidP="00A05DA1">
            <w:pPr>
              <w:pStyle w:val="TAC"/>
              <w:rPr>
                <w:rFonts w:cs="Arial"/>
                <w:lang w:eastAsia="en-US"/>
              </w:rPr>
            </w:pPr>
            <w:r w:rsidRPr="00A07190">
              <w:t>3300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05DA1" w:rsidRPr="00A07190" w:rsidRDefault="00A05DA1" w:rsidP="00A05DA1">
            <w:pPr>
              <w:pStyle w:val="TAC"/>
              <w:rPr>
                <w:rFonts w:cs="Arial"/>
                <w:lang w:eastAsia="en-US"/>
              </w:rPr>
            </w:pPr>
            <w:r w:rsidRPr="00A07190">
              <w:rPr>
                <w:rFonts w:cs="Arial"/>
              </w:rPr>
              <w:t xml:space="preserve">This is not applicable to BS operating in Band 22, </w:t>
            </w:r>
            <w:r w:rsidRPr="00A07190">
              <w:rPr>
                <w:rFonts w:cs="Arial"/>
                <w:lang w:eastAsia="zh-CN"/>
              </w:rPr>
              <w:t>42, 43, 48, 49, 52, 77 or 78</w:t>
            </w:r>
          </w:p>
        </w:tc>
      </w:tr>
      <w:tr w:rsidR="00A05DA1"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05DA1" w:rsidRPr="00A07190" w:rsidRDefault="00A05DA1" w:rsidP="00A05DA1">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24ACC32E" w:rsidR="00A05DA1" w:rsidRPr="00A07190" w:rsidRDefault="00A05DA1" w:rsidP="00A05DA1">
            <w:pPr>
              <w:pStyle w:val="TAC"/>
              <w:rPr>
                <w:rFonts w:cs="Arial"/>
                <w:lang w:eastAsia="en-US"/>
              </w:rPr>
            </w:pPr>
            <w:r w:rsidRPr="00A07190">
              <w:t>3300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05DA1" w:rsidRPr="00A07190" w:rsidRDefault="00A05DA1" w:rsidP="00A05DA1">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05DA1" w:rsidRPr="00A07190" w:rsidRDefault="00A05DA1" w:rsidP="00A05DA1">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05DA1" w:rsidRPr="00A07190" w:rsidRDefault="00A05DA1" w:rsidP="00A05DA1">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05DA1" w:rsidRPr="00A07190" w:rsidRDefault="00A05DA1" w:rsidP="00A05DA1">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05DA1" w:rsidRPr="00A07190" w:rsidRDefault="00A05DA1" w:rsidP="00A05DA1">
            <w:pPr>
              <w:pStyle w:val="TAC"/>
              <w:rPr>
                <w:rFonts w:cs="Arial"/>
                <w:lang w:eastAsia="en-US"/>
              </w:rPr>
            </w:pPr>
            <w:r w:rsidRPr="00A07190">
              <w:rPr>
                <w:rFonts w:cs="Arial"/>
              </w:rPr>
              <w:t xml:space="preserve">This is not applicable to BS operating in Band 22, 42, </w:t>
            </w:r>
            <w:r w:rsidRPr="00A07190">
              <w:rPr>
                <w:rFonts w:cs="Arial"/>
                <w:lang w:eastAsia="zh-CN"/>
              </w:rPr>
              <w:t>43, 48, 49, 52, 77 or 78</w:t>
            </w:r>
          </w:p>
        </w:tc>
      </w:tr>
      <w:tr w:rsidR="00A05DA1" w:rsidRPr="00A07190" w14:paraId="03CA85EA"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EACE" w14:textId="72BBDBE1" w:rsidR="00A05DA1" w:rsidRPr="00A07190" w:rsidRDefault="00A05DA1" w:rsidP="00A05DA1">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C00A4CC" w14:textId="2BEF2A9F" w:rsidR="00A05DA1" w:rsidRPr="00A07190" w:rsidRDefault="00A05DA1" w:rsidP="00A05DA1">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FBEF649" w14:textId="1142CE30" w:rsidR="00A05DA1" w:rsidRPr="00A07190" w:rsidRDefault="00A05DA1" w:rsidP="00A05DA1">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FB0FA2" w14:textId="4AECB24C" w:rsidR="00A05DA1" w:rsidRPr="00A07190" w:rsidRDefault="00A05DA1" w:rsidP="00A05DA1">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38DC5" w14:textId="7580E38D" w:rsidR="00A05DA1" w:rsidRPr="00A07190" w:rsidRDefault="00A05DA1" w:rsidP="00A05DA1">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B2A931" w14:textId="6CA67F2C" w:rsidR="00A05DA1" w:rsidRPr="00A07190" w:rsidRDefault="00A05DA1" w:rsidP="00A05DA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11828F" w14:textId="77777777" w:rsidR="00A05DA1" w:rsidRPr="00A07190" w:rsidRDefault="00A05DA1" w:rsidP="00A05DA1">
            <w:pPr>
              <w:pStyle w:val="TAC"/>
              <w:rPr>
                <w:rFonts w:cs="Arial"/>
              </w:rPr>
            </w:pP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EF10AF">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EF10AF">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EF10AF">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1015" w:name="_Toc21092186"/>
      <w:bookmarkStart w:id="1016" w:name="_Toc29762401"/>
      <w:bookmarkStart w:id="1017" w:name="_Toc36026506"/>
      <w:bookmarkStart w:id="1018" w:name="_Toc37178833"/>
      <w:bookmarkStart w:id="1019" w:name="_Toc46222714"/>
      <w:bookmarkStart w:id="1020" w:name="_Toc61111527"/>
      <w:bookmarkStart w:id="1021" w:name="_Toc66810089"/>
      <w:bookmarkStart w:id="1022" w:name="_Toc74835927"/>
      <w:bookmarkStart w:id="1023" w:name="_Toc76502868"/>
      <w:bookmarkStart w:id="1024" w:name="_Toc89849844"/>
      <w:bookmarkStart w:id="1025" w:name="_Toc98662888"/>
      <w:bookmarkStart w:id="1026" w:name="_Toc145070597"/>
      <w:r w:rsidRPr="00A07190">
        <w:t>6.6.2</w:t>
      </w:r>
      <w:r w:rsidRPr="00A07190">
        <w:tab/>
        <w:t>Operating band unwanted emissions</w:t>
      </w:r>
      <w:bookmarkEnd w:id="1015"/>
      <w:bookmarkEnd w:id="1016"/>
      <w:bookmarkEnd w:id="1017"/>
      <w:bookmarkEnd w:id="1018"/>
      <w:bookmarkEnd w:id="1019"/>
      <w:bookmarkEnd w:id="1020"/>
      <w:bookmarkEnd w:id="1021"/>
      <w:bookmarkEnd w:id="1022"/>
      <w:bookmarkEnd w:id="1023"/>
      <w:bookmarkEnd w:id="1024"/>
      <w:bookmarkEnd w:id="1025"/>
      <w:bookmarkEnd w:id="1026"/>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lastRenderedPageBreak/>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1027" w:name="_Toc21092187"/>
      <w:bookmarkStart w:id="1028" w:name="_Toc29762402"/>
      <w:bookmarkStart w:id="1029" w:name="_Toc36026507"/>
      <w:bookmarkStart w:id="1030" w:name="_Toc37178834"/>
      <w:bookmarkStart w:id="1031" w:name="_Toc46222715"/>
      <w:bookmarkStart w:id="1032" w:name="_Toc61111528"/>
      <w:bookmarkStart w:id="1033" w:name="_Toc66810090"/>
      <w:bookmarkStart w:id="1034" w:name="_Toc74835928"/>
      <w:bookmarkStart w:id="1035" w:name="_Toc76502869"/>
      <w:bookmarkStart w:id="1036" w:name="_Toc89849845"/>
      <w:bookmarkStart w:id="1037" w:name="_Toc98662889"/>
      <w:bookmarkStart w:id="1038" w:name="_Toc145070598"/>
      <w:r w:rsidRPr="00A07190">
        <w:t>6.6.2.1</w:t>
      </w:r>
      <w:r w:rsidRPr="00A07190">
        <w:tab/>
        <w:t>General minimum requirement for Band Categories 1 and 3</w:t>
      </w:r>
      <w:bookmarkEnd w:id="1027"/>
      <w:bookmarkEnd w:id="1028"/>
      <w:bookmarkEnd w:id="1029"/>
      <w:bookmarkEnd w:id="1030"/>
      <w:bookmarkEnd w:id="1031"/>
      <w:bookmarkEnd w:id="1032"/>
      <w:bookmarkEnd w:id="1033"/>
      <w:bookmarkEnd w:id="1034"/>
      <w:bookmarkEnd w:id="1035"/>
      <w:bookmarkEnd w:id="1036"/>
      <w:bookmarkEnd w:id="1037"/>
      <w:bookmarkEnd w:id="1038"/>
    </w:p>
    <w:p w14:paraId="6009B5CE" w14:textId="77777777" w:rsidR="009E5D0F" w:rsidRPr="00A07190" w:rsidRDefault="008C6336" w:rsidP="00D31431">
      <w:r w:rsidRPr="00A07190">
        <w:t xml:space="preserve">For a </w:t>
      </w:r>
      <w:r w:rsidR="003D0728" w:rsidRPr="00A07190">
        <w:t xml:space="preserve">Wide Area </w:t>
      </w:r>
      <w:r w:rsidRPr="00A07190">
        <w:t>BS operating in Band Category 1 or Band Category 3</w:t>
      </w:r>
      <w:r w:rsidR="009E5D0F" w:rsidRPr="00A07190">
        <w:t xml:space="preserve"> the requirement applies outside the </w:t>
      </w:r>
      <w:r w:rsidR="00C47107" w:rsidRPr="00A07190">
        <w:t>Base Station RF Bandwidth</w:t>
      </w:r>
      <w:r w:rsidR="009E5D0F" w:rsidRPr="00A07190">
        <w:t xml:space="preserve"> edges. In addition, for a </w:t>
      </w:r>
      <w:r w:rsidR="003D0728" w:rsidRPr="00A07190">
        <w:t xml:space="preserve">Wide Area </w:t>
      </w:r>
      <w:r w:rsidR="009E5D0F" w:rsidRPr="00A07190">
        <w:t>BS operating in non-contiguous spectrum, it applies inside any sub-block gap.</w:t>
      </w:r>
      <w:r w:rsidR="00DD272F" w:rsidRPr="00A07190">
        <w:t xml:space="preserve"> In addition, for a Wide Area BS operating in multiple bands, the requirements apply inside any </w:t>
      </w:r>
      <w:r w:rsidR="00C47107" w:rsidRPr="00A07190">
        <w:t>I</w:t>
      </w:r>
      <w:r w:rsidR="00DD272F" w:rsidRPr="00A07190">
        <w:t xml:space="preserve">nter RF </w:t>
      </w:r>
      <w:r w:rsidR="00C47107" w:rsidRPr="00A07190">
        <w:t>B</w:t>
      </w:r>
      <w:r w:rsidR="00DD272F" w:rsidRPr="00A07190">
        <w:t>andwidth gap.</w:t>
      </w:r>
    </w:p>
    <w:p w14:paraId="6009B5CF" w14:textId="77777777" w:rsidR="003D0728" w:rsidRPr="00A07190" w:rsidRDefault="003D0728" w:rsidP="00D31431">
      <w:r w:rsidRPr="00A07190">
        <w:t xml:space="preserve">For a Medium Range BS operating in Band Category 1 the requirement applies outside the </w:t>
      </w:r>
      <w:r w:rsidR="00C47107" w:rsidRPr="00A07190">
        <w:t>Base Station RF Bandwidth</w:t>
      </w:r>
      <w:r w:rsidRPr="00A07190">
        <w:t xml:space="preserve"> edges. In addition, for a Medium Range BS operating in non-contiguous spectrum, it applies inside any sub-block gap.</w:t>
      </w:r>
      <w:r w:rsidR="00DD272F" w:rsidRPr="00A07190">
        <w:t xml:space="preserve"> In addition, for a Medium Range BS operating in multiple bands, the requirements apply inside any </w:t>
      </w:r>
      <w:r w:rsidR="00C47107" w:rsidRPr="00A07190">
        <w:t>I</w:t>
      </w:r>
      <w:r w:rsidR="00DD272F" w:rsidRPr="00A07190">
        <w:t xml:space="preserve">nter RF </w:t>
      </w:r>
      <w:r w:rsidR="00C47107" w:rsidRPr="00A07190">
        <w:t>B</w:t>
      </w:r>
      <w:r w:rsidR="00DD272F" w:rsidRPr="00A07190">
        <w:t>andwidth gap.</w:t>
      </w:r>
    </w:p>
    <w:p w14:paraId="6009B5D0" w14:textId="77777777" w:rsidR="003D0728" w:rsidRPr="00A07190" w:rsidRDefault="003D0728" w:rsidP="00D31431">
      <w:r w:rsidRPr="00A07190">
        <w:t xml:space="preserve">For a Local Area BS operating in Band Category 1 the requirement applies outside the </w:t>
      </w:r>
      <w:r w:rsidR="00C47107" w:rsidRPr="00A07190">
        <w:t>Base Station RF Bandwidth</w:t>
      </w:r>
      <w:r w:rsidRPr="00A07190">
        <w:t xml:space="preserve"> edges. In addition, for a Local Area BS operating in non-contiguous spectrum, it applies inside any sub-block gap.</w:t>
      </w:r>
      <w:r w:rsidR="00DD272F" w:rsidRPr="00A07190">
        <w:t xml:space="preserve"> In addition, for a Local Area BS operating in multiple bands, the requirements apply inside any </w:t>
      </w:r>
      <w:r w:rsidR="00C47107" w:rsidRPr="00A07190">
        <w:t>I</w:t>
      </w:r>
      <w:r w:rsidR="00DD272F" w:rsidRPr="00A07190">
        <w:t xml:space="preserve">nter RF </w:t>
      </w:r>
      <w:r w:rsidR="00C47107" w:rsidRPr="00A07190">
        <w:t>B</w:t>
      </w:r>
      <w:r w:rsidR="00DD272F" w:rsidRPr="00A07190">
        <w:t>andwidth gap.</w:t>
      </w:r>
    </w:p>
    <w:p w14:paraId="6009B5D1" w14:textId="77777777" w:rsidR="008C6336" w:rsidRPr="00A07190" w:rsidRDefault="009E5D0F" w:rsidP="00D31431">
      <w:r w:rsidRPr="00A07190">
        <w:t xml:space="preserve">Outside the </w:t>
      </w:r>
      <w:r w:rsidR="00C47107" w:rsidRPr="00A07190">
        <w:t>Base Station RF Bandwidth</w:t>
      </w:r>
      <w:r w:rsidRPr="00A07190">
        <w:t xml:space="preserve"> edges</w:t>
      </w:r>
      <w:r w:rsidR="008C6336" w:rsidRPr="00A07190">
        <w:t>, emissions shall not exceed the maximum levels specified in Table</w:t>
      </w:r>
      <w:r w:rsidR="003D0728" w:rsidRPr="00A07190">
        <w:t>s</w:t>
      </w:r>
      <w:r w:rsidR="008C6336" w:rsidRPr="00A07190">
        <w:t xml:space="preserve"> 6.6.2.1-1 </w:t>
      </w:r>
      <w:r w:rsidR="003D0728" w:rsidRPr="00A07190">
        <w:t xml:space="preserve">to 6.6.2.1-4 </w:t>
      </w:r>
      <w:r w:rsidR="008C6336" w:rsidRPr="00A07190">
        <w:t>below, where:</w:t>
      </w:r>
    </w:p>
    <w:p w14:paraId="6009B5D2" w14:textId="77777777" w:rsidR="008C6336" w:rsidRPr="00A07190" w:rsidRDefault="008C6336" w:rsidP="00D31431">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3" w14:textId="77777777" w:rsidR="008C6336" w:rsidRPr="00A07190" w:rsidRDefault="008C6336" w:rsidP="00D31431">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4" w14:textId="77777777" w:rsidR="008C6336" w:rsidRPr="00A07190" w:rsidRDefault="008C6336" w:rsidP="00D31431">
      <w:pPr>
        <w:pStyle w:val="B1"/>
      </w:pPr>
      <w:r w:rsidRPr="00A07190">
        <w:t>-</w:t>
      </w:r>
      <w:r w:rsidRPr="00A07190">
        <w:tab/>
        <w:t>f_offset</w:t>
      </w:r>
      <w:r w:rsidRPr="00A07190">
        <w:rPr>
          <w:vertAlign w:val="subscript"/>
        </w:rPr>
        <w:t>max</w:t>
      </w:r>
      <w:r w:rsidRPr="00A07190">
        <w:t xml:space="preserve"> is the offset to the frequency </w:t>
      </w:r>
      <w:r w:rsidR="00A830C8" w:rsidRPr="00A07190">
        <w:t>Δf</w:t>
      </w:r>
      <w:r w:rsidR="00A830C8" w:rsidRPr="00A07190">
        <w:rPr>
          <w:vertAlign w:val="subscript"/>
        </w:rPr>
        <w:t>OBUE</w:t>
      </w:r>
      <w:r w:rsidRPr="00A07190">
        <w:t xml:space="preserve"> outside the downlink operating band.</w:t>
      </w:r>
    </w:p>
    <w:p w14:paraId="6009B5D5" w14:textId="77777777" w:rsidR="008C6336" w:rsidRPr="00A07190" w:rsidRDefault="008C6336" w:rsidP="00D31431">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lastRenderedPageBreak/>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3A3358EE" w14:textId="77777777" w:rsidR="001C76A0" w:rsidRPr="001C76A0" w:rsidRDefault="001C76A0" w:rsidP="001C76A0">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1039" w:name="_Hlk514835457"/>
      <w:r w:rsidRPr="00A07190">
        <w:lastRenderedPageBreak/>
        <w:t xml:space="preserve">Table 6.6.2.1-1: </w:t>
      </w:r>
      <w:bookmarkStart w:id="1040" w:name="_Hlk65253365"/>
      <w:r w:rsidR="00EE43DD">
        <w:t>WA BS OBUE</w:t>
      </w:r>
      <w:r w:rsidR="00EE43DD" w:rsidRPr="00A07190">
        <w:t xml:space="preserve"> </w:t>
      </w:r>
      <w:r w:rsidR="00EE43DD">
        <w:t>in</w:t>
      </w:r>
      <w:bookmarkEnd w:id="1040"/>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1039"/>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8.5pt" o:ole="" fillcolor="window">
                  <v:imagedata r:id="rId29" o:title=""/>
                </v:shape>
                <o:OLEObject Type="Embed" ProgID="Equation.3" ShapeID="_x0000_i1033" DrawAspect="Content" ObjectID="_1757337654"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pt;height:43.5pt" o:ole="" fillcolor="window">
                  <v:imagedata r:id="rId31" o:title=""/>
                </v:shape>
                <o:OLEObject Type="Embed" ProgID="Equation.3" ShapeID="_x0000_i1034" DrawAspect="Content" ObjectID="_1757337655"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80pt;height:43.5pt" o:ole="" fillcolor="window">
                  <v:imagedata r:id="rId33" o:title=""/>
                </v:shape>
                <o:OLEObject Type="Embed" ProgID="Equation.3" ShapeID="_x0000_i1035" DrawAspect="Content" ObjectID="_1757337656"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1041" w:name="_Hlk510629516"/>
    </w:p>
    <w:p w14:paraId="6009B641" w14:textId="7BABF5E4" w:rsidR="00E16062" w:rsidRPr="00A07190" w:rsidRDefault="00E16062" w:rsidP="006A758A">
      <w:pPr>
        <w:pStyle w:val="TH"/>
        <w:rPr>
          <w:rFonts w:cs="v5.0.0"/>
        </w:rPr>
      </w:pPr>
      <w:r w:rsidRPr="00A07190">
        <w:lastRenderedPageBreak/>
        <w:t xml:space="preserve">Table 6.6.2.1-1b: </w:t>
      </w:r>
      <w:bookmarkStart w:id="1042"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104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24AC60CF" w14:textId="4E470F40" w:rsidR="00D31431"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0C044EAF" w14:textId="41A905C1"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659" w14:textId="02D8211A" w:rsidR="00E16062" w:rsidRPr="00A07190" w:rsidRDefault="003B5AA8" w:rsidP="003B5AA8">
            <w:pPr>
              <w:pStyle w:val="TAN"/>
              <w:rPr>
                <w:rFonts w:cs="Arial"/>
                <w:lang w:eastAsia="en-US"/>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1041"/>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32AE71C5" w:rsidR="00F80520" w:rsidRPr="00A07190" w:rsidRDefault="00F17085"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r>
              <w:rPr>
                <w:rFonts w:cs="Arial"/>
              </w:rPr>
              <w:t xml:space="preserve"> (Note 8)</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1043" w:name="_Hlk61613724"/>
      <w:r w:rsidR="00EE43DD" w:rsidRPr="00A07190">
        <w:t xml:space="preserve">BS </w:t>
      </w:r>
      <w:r w:rsidR="00EE43DD">
        <w:t xml:space="preserve">with </w:t>
      </w:r>
      <w:r w:rsidR="00EE43DD" w:rsidRPr="00A07190">
        <w:t xml:space="preserve">maximum output power </w:t>
      </w:r>
      <w:bookmarkEnd w:id="1043"/>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1044" w:name="_Hlk510629565"/>
    </w:p>
    <w:p w14:paraId="6009B6B6" w14:textId="7803E4F1"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F17085" w:rsidRPr="00A07190" w14:paraId="17D2D0D4"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309F053" w14:textId="3B81F945"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F55811D" w14:textId="04449354"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E46EAA8" w14:textId="55D4A706"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1A526EA" w14:textId="259A98DB" w:rsidR="00F17085" w:rsidRPr="00A07190" w:rsidRDefault="00F17085" w:rsidP="00F17085">
            <w:pPr>
              <w:pStyle w:val="TAC"/>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50335332" w14:textId="4048AA87"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5C0B96E7" w14:textId="52645D2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6CD" w14:textId="43A911C8" w:rsidR="00E16062"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1044"/>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5pt;height:28.5pt" o:ole="">
                  <v:imagedata r:id="rId36" o:title=""/>
                </v:shape>
                <o:OLEObject Type="Embed" ProgID="Equation.DSMT4" ShapeID="_x0000_i1036" DrawAspect="Content" ObjectID="_1757337657"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5pt" o:ole="" fillcolor="window">
                  <v:imagedata r:id="rId38" o:title=""/>
                </v:shape>
                <o:OLEObject Type="Embed" ProgID="Equation.DSMT4" ShapeID="_x0000_i1037" DrawAspect="Content" ObjectID="_1757337658"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5pt" o:ole="" fillcolor="window">
                  <v:imagedata r:id="rId40" o:title=""/>
                </v:shape>
                <o:OLEObject Type="Embed" ProgID="Equation.3" ShapeID="_x0000_i1038" DrawAspect="Content" ObjectID="_1757337659"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5pt" o:ole="" fillcolor="window">
                  <v:imagedata r:id="rId42" o:title=""/>
                </v:shape>
                <o:OLEObject Type="Embed" ProgID="Equation.3" ShapeID="_x0000_i1039" DrawAspect="Content" ObjectID="_1757337660"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1045"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pt;height:28.5pt" o:ole="">
                  <v:imagedata r:id="rId44" o:title=""/>
                </v:shape>
                <o:OLEObject Type="Embed" ProgID="Equation.3" ShapeID="_x0000_i1040" DrawAspect="Content" ObjectID="_1757337661"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F17085" w:rsidRPr="00A07190" w14:paraId="1E764ED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5B93770D" w14:textId="6B929D70" w:rsidR="00F17085" w:rsidRPr="00A07190" w:rsidRDefault="00F17085" w:rsidP="00F17085">
            <w:pPr>
              <w:pStyle w:val="TAC"/>
              <w:rPr>
                <w:rFonts w:cs="v5.0.0"/>
                <w:lang w:val="sv-FI"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34B126D" w14:textId="72AEB125" w:rsidR="00F17085" w:rsidRPr="00A07190" w:rsidRDefault="00F17085" w:rsidP="00F17085">
            <w:pPr>
              <w:pStyle w:val="TAC"/>
              <w:rPr>
                <w:rFonts w:cs="v5.0.0"/>
                <w:lang w:val="sv-FI"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20EBE3C" w14:textId="32CEC22B"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7AA4C714" w14:textId="126770AE" w:rsidR="00F17085" w:rsidRPr="00A07190" w:rsidRDefault="00F17085" w:rsidP="00F17085">
            <w:pPr>
              <w:pStyle w:val="TAC"/>
              <w:rPr>
                <w:rFonts w:cs="v5.0.0"/>
                <w:lang w:eastAsia="en-US"/>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054C7636" w14:textId="5084E4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15FA7AB" w14:textId="5DE87EBA"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22" w14:textId="2DB031D9" w:rsidR="009E3ED4" w:rsidRPr="00A07190" w:rsidRDefault="003B5AA8" w:rsidP="003B5AA8">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045"/>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5pt" o:ole="">
                  <v:imagedata r:id="rId46" o:title=""/>
                </v:shape>
                <o:OLEObject Type="Embed" ProgID="Equation.3" ShapeID="_x0000_i1041" DrawAspect="Content" ObjectID="_1757337662"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5pt" o:ole="" fillcolor="window">
                  <v:imagedata r:id="rId48" o:title=""/>
                </v:shape>
                <o:OLEObject Type="Embed" ProgID="Equation.3" ShapeID="_x0000_i1042" DrawAspect="Content" ObjectID="_1757337663"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7pt;height:43.5pt" o:ole="" fillcolor="window">
                  <v:imagedata r:id="rId50" o:title=""/>
                </v:shape>
                <o:OLEObject Type="Embed" ProgID="Equation.3" ShapeID="_x0000_i1043" DrawAspect="Content" ObjectID="_1757337664"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1046" w:name="_Toc21092188"/>
      <w:bookmarkStart w:id="1047" w:name="_Toc29762403"/>
      <w:bookmarkStart w:id="1048" w:name="_Toc36026508"/>
      <w:bookmarkStart w:id="1049" w:name="_Toc37178835"/>
      <w:bookmarkStart w:id="1050" w:name="_Toc46222716"/>
      <w:bookmarkStart w:id="1051" w:name="_Toc61111529"/>
      <w:bookmarkStart w:id="1052" w:name="_Toc66810091"/>
      <w:bookmarkStart w:id="1053" w:name="_Toc74835929"/>
      <w:bookmarkStart w:id="1054" w:name="_Toc76502870"/>
      <w:bookmarkStart w:id="1055" w:name="_Toc89849846"/>
      <w:bookmarkStart w:id="1056" w:name="_Toc98662890"/>
      <w:bookmarkStart w:id="1057" w:name="_Toc145070599"/>
      <w:r w:rsidRPr="00A07190">
        <w:t>6.6.2.2</w:t>
      </w:r>
      <w:r w:rsidRPr="00A07190">
        <w:tab/>
      </w:r>
      <w:r w:rsidR="008C6336" w:rsidRPr="00A07190">
        <w:t>General minimum requirement for Band Category 2</w:t>
      </w:r>
      <w:bookmarkEnd w:id="1046"/>
      <w:bookmarkEnd w:id="1047"/>
      <w:bookmarkEnd w:id="1048"/>
      <w:bookmarkEnd w:id="1049"/>
      <w:bookmarkEnd w:id="1050"/>
      <w:bookmarkEnd w:id="1051"/>
      <w:bookmarkEnd w:id="1052"/>
      <w:bookmarkEnd w:id="1053"/>
      <w:bookmarkEnd w:id="1054"/>
      <w:bookmarkEnd w:id="1055"/>
      <w:bookmarkEnd w:id="1056"/>
      <w:bookmarkEnd w:id="1057"/>
    </w:p>
    <w:p w14:paraId="6009B758" w14:textId="77777777" w:rsidR="00393DFF" w:rsidRPr="00A07190" w:rsidRDefault="00DE2ED6" w:rsidP="002D60F5">
      <w:r w:rsidRPr="00A07190">
        <w:t>For a BS operating in Band Category 2</w:t>
      </w:r>
      <w:r w:rsidR="00393DFF" w:rsidRPr="00A07190">
        <w:t xml:space="preserve"> the requirement applies outside the </w:t>
      </w:r>
      <w:r w:rsidR="00C1634F" w:rsidRPr="00A07190">
        <w:t>Base Station RF Bandwidth</w:t>
      </w:r>
      <w:r w:rsidR="00393DFF" w:rsidRPr="00A07190">
        <w:t xml:space="preserve"> edges. In addition, for a BS operating in non-contiguous spectrum, it applies inside any sub-block gap.</w:t>
      </w:r>
    </w:p>
    <w:p w14:paraId="6009B759" w14:textId="77777777" w:rsidR="00DE2ED6" w:rsidRPr="00A07190" w:rsidRDefault="00393DFF" w:rsidP="002D60F5">
      <w:r w:rsidRPr="00A07190">
        <w:t xml:space="preserve">Outside the </w:t>
      </w:r>
      <w:r w:rsidR="00C1634F" w:rsidRPr="00A07190">
        <w:t>Base Station RF Bandwidth</w:t>
      </w:r>
      <w:r w:rsidRPr="00A07190">
        <w:t xml:space="preserve"> edges</w:t>
      </w:r>
      <w:r w:rsidR="00DE2ED6" w:rsidRPr="00A07190">
        <w:t>, emissions shall not exceed the maximum levels specified in Table</w:t>
      </w:r>
      <w:r w:rsidR="003D0728" w:rsidRPr="00A07190">
        <w:t>s</w:t>
      </w:r>
      <w:r w:rsidR="00DE2ED6" w:rsidRPr="00A07190">
        <w:t xml:space="preserve"> 6.6.2.2-1 </w:t>
      </w:r>
      <w:r w:rsidR="003D0728" w:rsidRPr="00A07190">
        <w:t xml:space="preserve">to </w:t>
      </w:r>
      <w:r w:rsidR="00DE2ED6" w:rsidRPr="00A07190">
        <w:t>6.6.2.2-</w:t>
      </w:r>
      <w:r w:rsidR="003D0728" w:rsidRPr="00A07190">
        <w:t>8</w:t>
      </w:r>
      <w:r w:rsidR="00DE2ED6" w:rsidRPr="00A07190">
        <w:t xml:space="preserve"> below, where:</w:t>
      </w:r>
    </w:p>
    <w:p w14:paraId="6009B75A" w14:textId="77777777" w:rsidR="00DE2ED6" w:rsidRPr="00A07190" w:rsidRDefault="00DE2ED6" w:rsidP="0029065C">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-3dB point of the measuring filter closest to the carrier frequency.</w:t>
      </w:r>
    </w:p>
    <w:p w14:paraId="6009B75B" w14:textId="77777777" w:rsidR="00DE2ED6" w:rsidRPr="00A07190" w:rsidRDefault="00DE2ED6" w:rsidP="0029065C">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5C" w14:textId="77777777" w:rsidR="00DE2ED6" w:rsidRPr="00A07190" w:rsidRDefault="00DE2ED6" w:rsidP="0029065C">
      <w:pPr>
        <w:pStyle w:val="B1"/>
      </w:pPr>
      <w:r w:rsidRPr="00A07190">
        <w:t>-</w:t>
      </w:r>
      <w:r w:rsidRPr="00A07190">
        <w:tab/>
        <w:t>f_offset</w:t>
      </w:r>
      <w:r w:rsidRPr="00A07190">
        <w:rPr>
          <w:vertAlign w:val="subscript"/>
        </w:rPr>
        <w:t>max</w:t>
      </w:r>
      <w:r w:rsidRPr="00A07190">
        <w:t xml:space="preserve"> is the offset to the frequency </w:t>
      </w:r>
      <w:r w:rsidR="009E3ED4" w:rsidRPr="00A07190">
        <w:t>Δf</w:t>
      </w:r>
      <w:r w:rsidR="009E3ED4" w:rsidRPr="00A07190">
        <w:rPr>
          <w:vertAlign w:val="subscript"/>
        </w:rPr>
        <w:t>OBUE</w:t>
      </w:r>
      <w:r w:rsidRPr="00A07190">
        <w:t xml:space="preserve"> outside the downlink operating band.</w:t>
      </w:r>
    </w:p>
    <w:p w14:paraId="6009B75D" w14:textId="77777777" w:rsidR="00DE2ED6" w:rsidRPr="00A07190" w:rsidRDefault="00DE2ED6" w:rsidP="0029065C">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5E" w14:textId="77777777" w:rsidR="00BF7B56" w:rsidRPr="00A07190" w:rsidRDefault="000D6F0F" w:rsidP="00BF7B56">
      <w:pPr>
        <w:rPr>
          <w:lang w:eastAsia="zh-CN"/>
        </w:rPr>
      </w:pPr>
      <w:r w:rsidRPr="00A07190">
        <w:lastRenderedPageBreak/>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lastRenderedPageBreak/>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8.5pt" o:ole="" fillcolor="window">
                  <v:imagedata r:id="rId29" o:title=""/>
                </v:shape>
                <o:OLEObject Type="Embed" ProgID="Equation.3" ShapeID="_x0000_i1044" DrawAspect="Content" ObjectID="_1757337665"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lastRenderedPageBreak/>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pt;height:43.5pt" o:ole="" fillcolor="window">
                  <v:imagedata r:id="rId31" o:title=""/>
                </v:shape>
                <o:OLEObject Type="Embed" ProgID="Equation.3" ShapeID="_x0000_i1045" DrawAspect="Content" ObjectID="_1757337666"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80pt;height:43.5pt" o:ole="" fillcolor="window">
                  <v:imagedata r:id="rId33" o:title=""/>
                </v:shape>
                <o:OLEObject Type="Embed" ProgID="Equation.3" ShapeID="_x0000_i1046" DrawAspect="Content" ObjectID="_1757337667"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20512DC1" w14:textId="78B074F3"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554F763" w14:textId="5C67D399"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7E4" w14:textId="07A38C9A" w:rsidR="001B4CB1" w:rsidRPr="00A07190" w:rsidRDefault="003B5AA8" w:rsidP="003B5AA8">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lastRenderedPageBreak/>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06A5FD4" w:rsidR="00F80520" w:rsidRPr="00A07190" w:rsidRDefault="00F17085"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r>
              <w:rPr>
                <w:rFonts w:cs="Arial"/>
              </w:rPr>
              <w:t xml:space="preserve"> (Note 8)</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F17085" w:rsidRPr="00A07190" w14:paraId="2D6B0E3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0D804647" w14:textId="69C23369"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14CB44" w14:textId="5A3B412C"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C6AF64" w14:textId="2E4022C1" w:rsidR="00F17085" w:rsidRPr="00A07190" w:rsidRDefault="00F17085" w:rsidP="00F17085">
            <w:pPr>
              <w:pStyle w:val="TAC"/>
              <w:rPr>
                <w:rFonts w:cs="Arial"/>
                <w:lang w:eastAsia="zh-CN"/>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E43784D" w14:textId="4C907B75" w:rsidR="00F17085" w:rsidRPr="00A07190" w:rsidRDefault="00F17085" w:rsidP="00F17085">
            <w:pPr>
              <w:pStyle w:val="TAC"/>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1BB46DF3" w14:textId="68E3830B"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3EAB57A" w14:textId="7B2732C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44" w14:textId="0E40FDFD" w:rsidR="001B4CB1"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5pt;height:28.5pt" o:ole="">
                  <v:imagedata r:id="rId55" o:title=""/>
                </v:shape>
                <o:OLEObject Type="Embed" ProgID="Equation.DSMT4" ShapeID="_x0000_i1047" DrawAspect="Content" ObjectID="_1757337668"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5pt" o:ole="" fillcolor="window">
                  <v:imagedata r:id="rId38" o:title=""/>
                </v:shape>
                <o:OLEObject Type="Embed" ProgID="Equation.DSMT4" ShapeID="_x0000_i1048" DrawAspect="Content" ObjectID="_1757337669"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42D64941" w:rsidR="003D0728" w:rsidRPr="00A07190" w:rsidRDefault="00F17085" w:rsidP="003D0728">
            <w:pPr>
              <w:pStyle w:val="TAC"/>
              <w:rPr>
                <w:rFonts w:cs="Arial"/>
                <w:lang w:eastAsia="en-US"/>
              </w:rPr>
            </w:pPr>
            <w:r w:rsidRPr="00A07190">
              <w:rPr>
                <w:rFonts w:cs="Arial"/>
              </w:rPr>
              <w:t>-25 dBm</w:t>
            </w:r>
            <w:r>
              <w:rPr>
                <w:rFonts w:cs="Arial"/>
              </w:rPr>
              <w:t xml:space="preserve"> (Note 8)</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pt;height:28.5pt" o:ole="">
                  <v:imagedata r:id="rId44" o:title=""/>
                </v:shape>
                <o:OLEObject Type="Embed" ProgID="Equation.3" ShapeID="_x0000_i1049" DrawAspect="Content" ObjectID="_1757337670"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F17085" w:rsidRPr="00A07190" w14:paraId="514E9F74"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8BE71C4" w14:textId="658AC514" w:rsidR="00F17085" w:rsidRPr="00A07190" w:rsidRDefault="00F17085" w:rsidP="00F17085">
            <w:pPr>
              <w:pStyle w:val="TAC"/>
              <w:rPr>
                <w:rFonts w:cs="v5.0.0"/>
                <w:lang w:val="sv-FI"/>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1F4537" w14:textId="17B788FA" w:rsidR="00F17085" w:rsidRPr="00A07190" w:rsidRDefault="00F17085" w:rsidP="00F17085">
            <w:pPr>
              <w:pStyle w:val="TAC"/>
              <w:rPr>
                <w:rFonts w:cs="v5.0.0"/>
                <w:lang w:val="sv-FI"/>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3AF4717" w14:textId="770EAA32" w:rsidR="00F17085" w:rsidRPr="00A07190" w:rsidRDefault="00F17085" w:rsidP="00F17085">
            <w:pPr>
              <w:pStyle w:val="TAC"/>
              <w:rPr>
                <w:rFonts w:cs="Arial"/>
                <w:lang w:eastAsia="zh-CN"/>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6471DC9" w14:textId="0F22F364" w:rsidR="00F17085" w:rsidRPr="00A07190" w:rsidRDefault="00F17085" w:rsidP="00F17085">
            <w:pPr>
              <w:pStyle w:val="TAC"/>
              <w:rPr>
                <w:rFonts w:cs="v5.0.0"/>
              </w:rPr>
            </w:pPr>
            <w:r w:rsidRPr="00A07190">
              <w:rPr>
                <w:rFonts w:cs="v5.0.0"/>
              </w:rPr>
              <w:t>100 kHz</w:t>
            </w:r>
          </w:p>
        </w:tc>
      </w:tr>
      <w:tr w:rsidR="00745CBD" w:rsidRPr="00A07190" w14:paraId="6009B884" w14:textId="77777777" w:rsidTr="00073393">
        <w:trPr>
          <w:cantSplit/>
          <w:jc w:val="center"/>
        </w:trPr>
        <w:tc>
          <w:tcPr>
            <w:tcW w:w="9988" w:type="dxa"/>
            <w:gridSpan w:val="4"/>
          </w:tcPr>
          <w:p w14:paraId="466CE152" w14:textId="47A3C230" w:rsidR="003B5AA8" w:rsidRPr="00A07190" w:rsidRDefault="003B5AA8" w:rsidP="003B5AA8">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A0CE233" w14:textId="705D9948" w:rsidR="003B5AA8" w:rsidRPr="00A07190" w:rsidRDefault="003B5AA8" w:rsidP="003B5AA8">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6009B883" w14:textId="3B4EAF72" w:rsidR="00745CBD" w:rsidRPr="00A07190" w:rsidRDefault="003B5AA8" w:rsidP="003B5AA8">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lastRenderedPageBreak/>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5pt" o:ole="" fillcolor="window">
                  <v:imagedata r:id="rId40" o:title=""/>
                </v:shape>
                <o:OLEObject Type="Embed" ProgID="Equation.3" ShapeID="_x0000_i1050" DrawAspect="Content" ObjectID="_1757337671"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5pt" o:ole="" fillcolor="window">
                  <v:imagedata r:id="rId42" o:title=""/>
                </v:shape>
                <o:OLEObject Type="Embed" ProgID="Equation.3" ShapeID="_x0000_i1051" DrawAspect="Content" ObjectID="_1757337672"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2pt;height:28.5pt" o:ole="">
                  <v:imagedata r:id="rId46" o:title=""/>
                </v:shape>
                <o:OLEObject Type="Embed" ProgID="Equation.3" ShapeID="_x0000_i1052" DrawAspect="Content" ObjectID="_1757337673"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5pt" o:ole="" fillcolor="window">
                  <v:imagedata r:id="rId48" o:title=""/>
                </v:shape>
                <o:OLEObject Type="Embed" ProgID="Equation.3" ShapeID="_x0000_i1053" DrawAspect="Content" ObjectID="_1757337674"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7pt;height:43.5pt" o:ole="" fillcolor="window">
                  <v:imagedata r:id="rId50" o:title=""/>
                </v:shape>
                <o:OLEObject Type="Embed" ProgID="Equation.3" ShapeID="_x0000_i1054" DrawAspect="Content" ObjectID="_1757337675"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1058" w:name="_Hlk514071793"/>
      <w:r w:rsidR="00745CBD" w:rsidRPr="00A07190">
        <w:t>Δf</w:t>
      </w:r>
      <w:r w:rsidR="00745CBD" w:rsidRPr="00A07190">
        <w:rPr>
          <w:vertAlign w:val="subscript"/>
        </w:rPr>
        <w:t>OBUE</w:t>
      </w:r>
      <w:bookmarkEnd w:id="1058"/>
      <w:r w:rsidRPr="00A07190">
        <w:t>.</w:t>
      </w:r>
    </w:p>
    <w:p w14:paraId="6009B8EB" w14:textId="77777777" w:rsidR="001D0BB5" w:rsidRPr="00A07190" w:rsidRDefault="001D0BB5" w:rsidP="001D0BB5">
      <w:pPr>
        <w:pStyle w:val="NO"/>
      </w:pPr>
      <w:r w:rsidRPr="00A07190">
        <w:lastRenderedPageBreak/>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1059" w:name="_Toc21092189"/>
      <w:bookmarkStart w:id="1060" w:name="_Toc29762404"/>
      <w:bookmarkStart w:id="1061" w:name="_Toc36026509"/>
      <w:bookmarkStart w:id="1062" w:name="_Toc37178836"/>
      <w:bookmarkStart w:id="1063" w:name="_Toc46222717"/>
      <w:bookmarkStart w:id="1064" w:name="_Toc61111530"/>
      <w:bookmarkStart w:id="1065" w:name="_Toc66810092"/>
      <w:bookmarkStart w:id="1066" w:name="_Toc74835930"/>
      <w:bookmarkStart w:id="1067" w:name="_Toc76502871"/>
      <w:bookmarkStart w:id="1068" w:name="_Toc89849847"/>
      <w:bookmarkStart w:id="1069" w:name="_Toc98662891"/>
      <w:bookmarkStart w:id="1070" w:name="_Toc145070600"/>
      <w:r w:rsidRPr="00A07190">
        <w:t>6.6.2.3</w:t>
      </w:r>
      <w:r w:rsidRPr="00A07190">
        <w:tab/>
      </w:r>
      <w:r w:rsidR="008C6336" w:rsidRPr="00A07190">
        <w:t>GSM/EDGE single-RAT requirements</w:t>
      </w:r>
      <w:bookmarkEnd w:id="1059"/>
      <w:bookmarkEnd w:id="1060"/>
      <w:bookmarkEnd w:id="1061"/>
      <w:bookmarkEnd w:id="1062"/>
      <w:bookmarkEnd w:id="1063"/>
      <w:bookmarkEnd w:id="1064"/>
      <w:bookmarkEnd w:id="1065"/>
      <w:bookmarkEnd w:id="1066"/>
      <w:bookmarkEnd w:id="1067"/>
      <w:bookmarkEnd w:id="1068"/>
      <w:bookmarkEnd w:id="1069"/>
      <w:bookmarkEnd w:id="1070"/>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1071" w:name="_Toc21092190"/>
      <w:bookmarkStart w:id="1072" w:name="_Toc29762405"/>
      <w:bookmarkStart w:id="1073" w:name="_Toc36026510"/>
      <w:bookmarkStart w:id="1074" w:name="_Toc37178837"/>
      <w:bookmarkStart w:id="1075" w:name="_Toc46222718"/>
      <w:bookmarkStart w:id="1076" w:name="_Toc61111531"/>
      <w:bookmarkStart w:id="1077" w:name="_Toc66810093"/>
      <w:bookmarkStart w:id="1078" w:name="_Toc74835931"/>
      <w:bookmarkStart w:id="1079" w:name="_Toc76502872"/>
      <w:bookmarkStart w:id="1080" w:name="_Toc89849848"/>
      <w:bookmarkStart w:id="1081" w:name="_Toc98662892"/>
      <w:bookmarkStart w:id="1082" w:name="_Toc145070601"/>
      <w:r w:rsidRPr="00A07190">
        <w:t>6.6.2.4</w:t>
      </w:r>
      <w:r w:rsidRPr="00A07190">
        <w:tab/>
        <w:t>Additional requirements</w:t>
      </w:r>
      <w:bookmarkEnd w:id="1071"/>
      <w:bookmarkEnd w:id="1072"/>
      <w:bookmarkEnd w:id="1073"/>
      <w:bookmarkEnd w:id="1074"/>
      <w:bookmarkEnd w:id="1075"/>
      <w:bookmarkEnd w:id="1076"/>
      <w:bookmarkEnd w:id="1077"/>
      <w:bookmarkEnd w:id="1078"/>
      <w:bookmarkEnd w:id="1079"/>
      <w:bookmarkEnd w:id="1080"/>
      <w:bookmarkEnd w:id="1081"/>
      <w:bookmarkEnd w:id="1082"/>
    </w:p>
    <w:p w14:paraId="6009B8F4" w14:textId="77777777" w:rsidR="008B2035" w:rsidRPr="00A07190" w:rsidRDefault="008B2035" w:rsidP="0085678D">
      <w:pPr>
        <w:pStyle w:val="Heading5"/>
      </w:pPr>
      <w:bookmarkStart w:id="1083" w:name="_Toc21092191"/>
      <w:bookmarkStart w:id="1084" w:name="_Toc29762406"/>
      <w:bookmarkStart w:id="1085" w:name="_Toc36026511"/>
      <w:bookmarkStart w:id="1086" w:name="_Toc37178838"/>
      <w:bookmarkStart w:id="1087" w:name="_Toc46222719"/>
      <w:bookmarkStart w:id="1088" w:name="_Toc61111532"/>
      <w:bookmarkStart w:id="1089" w:name="_Toc66810094"/>
      <w:bookmarkStart w:id="1090" w:name="_Toc74835932"/>
      <w:bookmarkStart w:id="1091" w:name="_Toc76502873"/>
      <w:bookmarkStart w:id="1092" w:name="_Toc89849849"/>
      <w:bookmarkStart w:id="1093" w:name="_Toc98662893"/>
      <w:bookmarkStart w:id="1094" w:name="_Toc145070602"/>
      <w:r w:rsidRPr="00A07190">
        <w:t>6.6.2.4.1</w:t>
      </w:r>
      <w:r w:rsidRPr="00A07190">
        <w:tab/>
        <w:t>Limits in FCC Title 47</w:t>
      </w:r>
      <w:bookmarkEnd w:id="1083"/>
      <w:bookmarkEnd w:id="1084"/>
      <w:bookmarkEnd w:id="1085"/>
      <w:bookmarkEnd w:id="1086"/>
      <w:bookmarkEnd w:id="1087"/>
      <w:bookmarkEnd w:id="1088"/>
      <w:bookmarkEnd w:id="1089"/>
      <w:bookmarkEnd w:id="1090"/>
      <w:bookmarkEnd w:id="1091"/>
      <w:bookmarkEnd w:id="1092"/>
      <w:bookmarkEnd w:id="1093"/>
      <w:bookmarkEnd w:id="1094"/>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1095" w:name="_Toc21092192"/>
      <w:bookmarkStart w:id="1096" w:name="_Toc29762407"/>
      <w:bookmarkStart w:id="1097" w:name="_Toc36026512"/>
      <w:bookmarkStart w:id="1098" w:name="_Toc37178839"/>
      <w:bookmarkStart w:id="1099" w:name="_Toc46222720"/>
      <w:bookmarkStart w:id="1100" w:name="_Toc61111533"/>
      <w:bookmarkStart w:id="1101" w:name="_Toc66810095"/>
      <w:bookmarkStart w:id="1102" w:name="_Toc74835933"/>
      <w:bookmarkStart w:id="1103" w:name="_Toc76502874"/>
      <w:bookmarkStart w:id="1104" w:name="_Toc89849850"/>
      <w:bookmarkStart w:id="1105" w:name="_Toc98662894"/>
      <w:bookmarkStart w:id="1106" w:name="_Toc145070603"/>
      <w:r w:rsidRPr="00A07190">
        <w:t>6.6.2.4.2</w:t>
      </w:r>
      <w:r w:rsidRPr="00A07190">
        <w:tab/>
        <w:t>Unsynchronized operation for BC3</w:t>
      </w:r>
      <w:bookmarkEnd w:id="1095"/>
      <w:bookmarkEnd w:id="1096"/>
      <w:bookmarkEnd w:id="1097"/>
      <w:bookmarkEnd w:id="1098"/>
      <w:bookmarkEnd w:id="1099"/>
      <w:bookmarkEnd w:id="1100"/>
      <w:bookmarkEnd w:id="1101"/>
      <w:bookmarkEnd w:id="1102"/>
      <w:bookmarkEnd w:id="1103"/>
      <w:bookmarkEnd w:id="1104"/>
      <w:bookmarkEnd w:id="1105"/>
      <w:bookmarkEnd w:id="110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25AF4059" w:rsidR="00745CBD" w:rsidRPr="00A07190" w:rsidRDefault="000B2316" w:rsidP="00686EEA">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6009B8FC" w14:textId="77777777" w:rsidR="008B2035" w:rsidRPr="00A07190" w:rsidRDefault="008B2035" w:rsidP="0085678D">
      <w:pPr>
        <w:pStyle w:val="Heading5"/>
      </w:pPr>
      <w:bookmarkStart w:id="1107" w:name="_Toc21092193"/>
      <w:bookmarkStart w:id="1108" w:name="_Toc29762408"/>
      <w:bookmarkStart w:id="1109" w:name="_Toc36026513"/>
      <w:bookmarkStart w:id="1110" w:name="_Toc37178840"/>
      <w:bookmarkStart w:id="1111" w:name="_Toc46222721"/>
      <w:bookmarkStart w:id="1112" w:name="_Toc61111534"/>
      <w:bookmarkStart w:id="1113" w:name="_Toc66810096"/>
      <w:bookmarkStart w:id="1114" w:name="_Toc74835934"/>
      <w:bookmarkStart w:id="1115" w:name="_Toc76502875"/>
      <w:bookmarkStart w:id="1116" w:name="_Toc89849851"/>
      <w:bookmarkStart w:id="1117" w:name="_Toc98662895"/>
      <w:bookmarkStart w:id="1118" w:name="_Toc145070604"/>
      <w:r w:rsidRPr="00A07190">
        <w:t>6.6.2.4.3</w:t>
      </w:r>
      <w:r w:rsidRPr="00A07190">
        <w:tab/>
        <w:t>Protection of DTT</w:t>
      </w:r>
      <w:bookmarkEnd w:id="1107"/>
      <w:bookmarkEnd w:id="1108"/>
      <w:bookmarkEnd w:id="1109"/>
      <w:bookmarkEnd w:id="1110"/>
      <w:bookmarkEnd w:id="1111"/>
      <w:bookmarkEnd w:id="1112"/>
      <w:bookmarkEnd w:id="1113"/>
      <w:bookmarkEnd w:id="1114"/>
      <w:bookmarkEnd w:id="1115"/>
      <w:bookmarkEnd w:id="1116"/>
      <w:bookmarkEnd w:id="1117"/>
      <w:bookmarkEnd w:id="1118"/>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lastRenderedPageBreak/>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1119" w:name="_Toc21092194"/>
      <w:bookmarkStart w:id="1120" w:name="_Toc29762409"/>
      <w:bookmarkStart w:id="1121" w:name="_Toc36026514"/>
      <w:bookmarkStart w:id="1122" w:name="_Toc37178841"/>
      <w:bookmarkStart w:id="1123" w:name="_Toc46222722"/>
      <w:bookmarkStart w:id="1124" w:name="_Toc61111535"/>
      <w:bookmarkStart w:id="1125" w:name="_Toc66810097"/>
      <w:bookmarkStart w:id="1126" w:name="_Toc74835935"/>
      <w:bookmarkStart w:id="1127" w:name="_Toc76502876"/>
      <w:bookmarkStart w:id="1128" w:name="_Toc89849852"/>
      <w:bookmarkStart w:id="1129" w:name="_Toc98662896"/>
      <w:bookmarkStart w:id="1130" w:name="_Toc145070605"/>
      <w:r w:rsidRPr="00A07190">
        <w:t>6.6.2.4.4</w:t>
      </w:r>
      <w:r w:rsidRPr="00A07190">
        <w:tab/>
      </w:r>
      <w:bookmarkEnd w:id="1119"/>
      <w:bookmarkEnd w:id="1120"/>
      <w:bookmarkEnd w:id="1121"/>
      <w:bookmarkEnd w:id="1122"/>
      <w:bookmarkEnd w:id="1123"/>
      <w:r w:rsidR="00102901">
        <w:t>Void</w:t>
      </w:r>
      <w:bookmarkEnd w:id="1124"/>
      <w:bookmarkEnd w:id="1125"/>
      <w:bookmarkEnd w:id="1126"/>
      <w:bookmarkEnd w:id="1127"/>
      <w:bookmarkEnd w:id="1128"/>
      <w:bookmarkEnd w:id="1129"/>
      <w:bookmarkEnd w:id="1130"/>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1131" w:name="_Toc21092195"/>
      <w:bookmarkStart w:id="1132" w:name="_Toc29762410"/>
      <w:bookmarkStart w:id="1133" w:name="_Toc36026515"/>
      <w:bookmarkStart w:id="1134" w:name="_Toc37178842"/>
      <w:bookmarkStart w:id="1135" w:name="_Toc46222723"/>
      <w:bookmarkStart w:id="1136" w:name="_Toc61111536"/>
      <w:bookmarkStart w:id="1137" w:name="_Toc66810098"/>
      <w:bookmarkStart w:id="1138" w:name="_Toc74835936"/>
      <w:bookmarkStart w:id="1139" w:name="_Toc76502877"/>
      <w:bookmarkStart w:id="1140" w:name="_Toc89849853"/>
      <w:bookmarkStart w:id="1141" w:name="_Toc98662897"/>
      <w:bookmarkStart w:id="1142" w:name="_Toc145070606"/>
      <w:r w:rsidRPr="00A07190">
        <w:t>6.6.2.4.5</w:t>
      </w:r>
      <w:r w:rsidRPr="00A07190">
        <w:tab/>
        <w:t>Co-existence with RNSS/GPS services in North America</w:t>
      </w:r>
      <w:bookmarkEnd w:id="1131"/>
      <w:bookmarkEnd w:id="1132"/>
      <w:bookmarkEnd w:id="1133"/>
      <w:bookmarkEnd w:id="1134"/>
      <w:bookmarkEnd w:id="1135"/>
      <w:bookmarkEnd w:id="1136"/>
      <w:bookmarkEnd w:id="1137"/>
      <w:bookmarkEnd w:id="1138"/>
      <w:bookmarkEnd w:id="1139"/>
      <w:bookmarkEnd w:id="1140"/>
      <w:bookmarkEnd w:id="1141"/>
      <w:bookmarkEnd w:id="1142"/>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1C76A0">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1C76A0">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1C76A0">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1143" w:name="_Toc21092196"/>
      <w:bookmarkStart w:id="1144" w:name="_Toc29762411"/>
      <w:bookmarkStart w:id="1145" w:name="_Toc36026516"/>
      <w:bookmarkStart w:id="1146" w:name="_Toc37178843"/>
      <w:bookmarkStart w:id="1147" w:name="_Toc46222724"/>
      <w:bookmarkStart w:id="1148"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606D3D7" w14:textId="446AC048" w:rsidR="005119C8" w:rsidRPr="00A07190" w:rsidRDefault="005119C8" w:rsidP="005119C8">
      <w:pPr>
        <w:pStyle w:val="Heading5"/>
        <w:rPr>
          <w:lang w:eastAsia="zh-CN"/>
        </w:rPr>
      </w:pPr>
      <w:bookmarkStart w:id="1149" w:name="_Toc66810099"/>
      <w:bookmarkStart w:id="1150" w:name="_Toc74835937"/>
      <w:bookmarkStart w:id="1151" w:name="_Toc76502878"/>
      <w:bookmarkStart w:id="1152" w:name="_Toc89849854"/>
      <w:bookmarkStart w:id="1153" w:name="_Toc98662898"/>
      <w:bookmarkStart w:id="1154" w:name="_Toc145070607"/>
      <w:bookmarkEnd w:id="1143"/>
      <w:bookmarkEnd w:id="1144"/>
      <w:bookmarkEnd w:id="1145"/>
      <w:bookmarkEnd w:id="1146"/>
      <w:bookmarkEnd w:id="1147"/>
      <w:bookmarkEnd w:id="1148"/>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149"/>
      <w:r>
        <w:t>Void</w:t>
      </w:r>
      <w:bookmarkEnd w:id="1150"/>
      <w:bookmarkEnd w:id="1151"/>
      <w:bookmarkEnd w:id="1152"/>
      <w:bookmarkEnd w:id="1153"/>
      <w:bookmarkEnd w:id="1154"/>
    </w:p>
    <w:p w14:paraId="57A6934B" w14:textId="76DC4D12" w:rsidR="005119C8" w:rsidRPr="00A07190" w:rsidRDefault="005119C8" w:rsidP="005119C8">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6009B937" w14:textId="77777777" w:rsidR="00814358" w:rsidRPr="00A07190" w:rsidRDefault="00814358" w:rsidP="00814358"/>
    <w:p w14:paraId="6009B938" w14:textId="77777777" w:rsidR="00A01F27" w:rsidRPr="00A07190" w:rsidRDefault="00A01F27" w:rsidP="0085678D">
      <w:pPr>
        <w:pStyle w:val="Heading5"/>
      </w:pPr>
      <w:bookmarkStart w:id="1155" w:name="_Toc21092197"/>
      <w:bookmarkStart w:id="1156" w:name="_Toc29762412"/>
      <w:bookmarkStart w:id="1157" w:name="_Toc36026517"/>
      <w:bookmarkStart w:id="1158" w:name="_Toc37178844"/>
      <w:bookmarkStart w:id="1159" w:name="_Toc46222725"/>
      <w:bookmarkStart w:id="1160" w:name="_Toc61111538"/>
      <w:bookmarkStart w:id="1161" w:name="_Toc66810100"/>
      <w:bookmarkStart w:id="1162" w:name="_Toc74835938"/>
      <w:bookmarkStart w:id="1163" w:name="_Toc76502879"/>
      <w:bookmarkStart w:id="1164" w:name="_Toc89849855"/>
      <w:bookmarkStart w:id="1165" w:name="_Toc98662899"/>
      <w:bookmarkStart w:id="1166" w:name="_Toc145070608"/>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1155"/>
      <w:bookmarkEnd w:id="1156"/>
      <w:bookmarkEnd w:id="1157"/>
      <w:bookmarkEnd w:id="1158"/>
      <w:bookmarkEnd w:id="1159"/>
      <w:bookmarkEnd w:id="1160"/>
      <w:bookmarkEnd w:id="1161"/>
      <w:bookmarkEnd w:id="1162"/>
      <w:bookmarkEnd w:id="1163"/>
      <w:bookmarkEnd w:id="1164"/>
      <w:bookmarkEnd w:id="1165"/>
      <w:bookmarkEnd w:id="1166"/>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1167" w:name="_Hlk488398933"/>
      <w:r w:rsidR="00764937" w:rsidRPr="00A07190">
        <w:t>in Band 75 within 1432-1517 MHz and in Band 76 within 1427-1432 MHz</w:t>
      </w:r>
      <w:bookmarkEnd w:id="1167"/>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1168" w:name="_Hlk488399038"/>
      <w:r w:rsidRPr="00A07190">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A07190">
        <w:lastRenderedPageBreak/>
        <w:t>MHz. For Band 76, this requirement applies in the frequency range 1432-1517 MHz even though part of the range falls in the spurious domain.</w:t>
      </w:r>
      <w:bookmarkEnd w:id="1168"/>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1169"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lastRenderedPageBreak/>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1169"/>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1170" w:name="_Toc21092198"/>
      <w:bookmarkStart w:id="1171" w:name="_Toc29762413"/>
      <w:bookmarkStart w:id="1172" w:name="_Toc36026518"/>
      <w:bookmarkStart w:id="1173" w:name="_Toc37178845"/>
      <w:bookmarkStart w:id="1174" w:name="_Toc46222726"/>
      <w:bookmarkStart w:id="1175" w:name="_Toc61111539"/>
      <w:bookmarkStart w:id="1176" w:name="_Toc66810101"/>
      <w:bookmarkStart w:id="1177" w:name="_Toc74835939"/>
      <w:bookmarkStart w:id="1178" w:name="_Toc76502880"/>
      <w:bookmarkStart w:id="1179" w:name="_Toc89849856"/>
      <w:bookmarkStart w:id="1180" w:name="_Toc98662900"/>
      <w:bookmarkStart w:id="1181" w:name="_Toc14507060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1170"/>
      <w:bookmarkEnd w:id="1171"/>
      <w:bookmarkEnd w:id="1172"/>
      <w:bookmarkEnd w:id="1173"/>
      <w:bookmarkEnd w:id="1174"/>
      <w:bookmarkEnd w:id="1175"/>
      <w:bookmarkEnd w:id="1176"/>
      <w:bookmarkEnd w:id="1177"/>
      <w:bookmarkEnd w:id="1178"/>
      <w:bookmarkEnd w:id="1179"/>
      <w:bookmarkEnd w:id="1180"/>
      <w:bookmarkEnd w:id="1181"/>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A9549C">
            <w:pPr>
              <w:pStyle w:val="TAH"/>
            </w:pPr>
            <w:r w:rsidRPr="00A07190">
              <w:t>Operating Band</w:t>
            </w:r>
          </w:p>
        </w:tc>
        <w:tc>
          <w:tcPr>
            <w:tcW w:w="3041" w:type="dxa"/>
          </w:tcPr>
          <w:p w14:paraId="6009B987" w14:textId="77777777" w:rsidR="00FF655A" w:rsidRPr="00A07190" w:rsidRDefault="00FF655A" w:rsidP="00A9549C">
            <w:pPr>
              <w:pStyle w:val="TAH"/>
              <w:rPr>
                <w:lang w:eastAsia="zh-CN"/>
              </w:rPr>
            </w:pPr>
            <w:r w:rsidRPr="00A07190">
              <w:t xml:space="preserve">Filter </w:t>
            </w:r>
            <w:r w:rsidRPr="00A07190">
              <w:rPr>
                <w:rFonts w:cs="v5.0.0"/>
              </w:rPr>
              <w:t xml:space="preserve">centre frequency, </w:t>
            </w:r>
            <w:r w:rsidRPr="00A07190">
              <w:t>F</w:t>
            </w:r>
            <w:r w:rsidRPr="00A07190">
              <w:rPr>
                <w:vertAlign w:val="subscript"/>
              </w:rPr>
              <w:t>filter</w:t>
            </w:r>
            <w:r w:rsidRPr="00A07190">
              <w:rPr>
                <w:vertAlign w:val="subscript"/>
                <w:lang w:eastAsia="zh-CN"/>
              </w:rPr>
              <w:t xml:space="preserve"> </w:t>
            </w:r>
          </w:p>
        </w:tc>
        <w:tc>
          <w:tcPr>
            <w:tcW w:w="2080" w:type="dxa"/>
          </w:tcPr>
          <w:p w14:paraId="6009B988" w14:textId="77777777" w:rsidR="00FF655A" w:rsidRPr="00A07190" w:rsidRDefault="00FF655A" w:rsidP="00A9549C">
            <w:pPr>
              <w:pStyle w:val="TAH"/>
              <w:rPr>
                <w:lang w:eastAsia="zh-CN"/>
              </w:rPr>
            </w:pPr>
            <w:r w:rsidRPr="00A07190">
              <w:t>Maximum Level</w:t>
            </w:r>
            <w:r w:rsidRPr="00A07190">
              <w:rPr>
                <w:lang w:eastAsia="zh-CN"/>
              </w:rPr>
              <w:t xml:space="preserve"> </w:t>
            </w:r>
            <w:r w:rsidRPr="00A07190">
              <w:t>[dBm]</w:t>
            </w:r>
          </w:p>
        </w:tc>
        <w:tc>
          <w:tcPr>
            <w:tcW w:w="1642" w:type="dxa"/>
          </w:tcPr>
          <w:p w14:paraId="6009B989" w14:textId="77777777" w:rsidR="00FF655A" w:rsidRPr="00A07190" w:rsidRDefault="00FF655A" w:rsidP="00A9549C">
            <w:pPr>
              <w:pStyle w:val="TAH"/>
            </w:pPr>
            <w:r w:rsidRPr="00A07190">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A9549C">
            <w:pPr>
              <w:pStyle w:val="TAC"/>
              <w:rPr>
                <w:lang w:eastAsia="zh-CN"/>
              </w:rPr>
            </w:pPr>
            <w:r w:rsidRPr="00A07190">
              <w:rPr>
                <w:lang w:eastAsia="zh-CN"/>
              </w:rPr>
              <w:t>45</w:t>
            </w:r>
          </w:p>
        </w:tc>
        <w:tc>
          <w:tcPr>
            <w:tcW w:w="3041" w:type="dxa"/>
          </w:tcPr>
          <w:p w14:paraId="6009B98C" w14:textId="77777777" w:rsidR="00FF655A" w:rsidRPr="00A07190" w:rsidRDefault="00FF655A" w:rsidP="00A9549C">
            <w:pPr>
              <w:pStyle w:val="TAC"/>
              <w:rPr>
                <w:lang w:eastAsia="zh-CN"/>
              </w:rPr>
            </w:pPr>
            <w:r w:rsidRPr="00A07190">
              <w:t>F</w:t>
            </w:r>
            <w:r w:rsidRPr="00A07190">
              <w:rPr>
                <w:vertAlign w:val="subscript"/>
              </w:rPr>
              <w:t>filter</w:t>
            </w:r>
            <w:r w:rsidRPr="00A07190">
              <w:t xml:space="preserve"> = </w:t>
            </w:r>
            <w:r w:rsidRPr="00A07190">
              <w:rPr>
                <w:lang w:eastAsia="zh-CN"/>
              </w:rPr>
              <w:t>1467.5</w:t>
            </w:r>
          </w:p>
        </w:tc>
        <w:tc>
          <w:tcPr>
            <w:tcW w:w="2080" w:type="dxa"/>
          </w:tcPr>
          <w:p w14:paraId="6009B98D" w14:textId="77777777" w:rsidR="00FF655A" w:rsidRPr="00A07190" w:rsidRDefault="00FF655A" w:rsidP="00A9549C">
            <w:pPr>
              <w:pStyle w:val="TAC"/>
              <w:rPr>
                <w:lang w:eastAsia="zh-CN"/>
              </w:rPr>
            </w:pPr>
            <w:r w:rsidRPr="00A07190">
              <w:rPr>
                <w:lang w:eastAsia="zh-CN"/>
              </w:rPr>
              <w:t>-20</w:t>
            </w:r>
          </w:p>
        </w:tc>
        <w:tc>
          <w:tcPr>
            <w:tcW w:w="1642" w:type="dxa"/>
          </w:tcPr>
          <w:p w14:paraId="6009B98E" w14:textId="77777777" w:rsidR="00FF655A" w:rsidRPr="00A07190" w:rsidRDefault="00FF655A" w:rsidP="00A9549C">
            <w:pPr>
              <w:pStyle w:val="TAC"/>
              <w:rPr>
                <w:lang w:eastAsia="zh-CN"/>
              </w:rPr>
            </w:pPr>
            <w:r w:rsidRPr="00A07190">
              <w:rPr>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A9549C">
            <w:pPr>
              <w:pStyle w:val="TAC"/>
            </w:pPr>
          </w:p>
        </w:tc>
        <w:tc>
          <w:tcPr>
            <w:tcW w:w="3041" w:type="dxa"/>
          </w:tcPr>
          <w:p w14:paraId="6009B991" w14:textId="77777777" w:rsidR="00FF655A" w:rsidRPr="00A07190" w:rsidRDefault="00FF655A" w:rsidP="00A9549C">
            <w:pPr>
              <w:pStyle w:val="TAC"/>
              <w:rPr>
                <w:lang w:eastAsia="zh-CN"/>
              </w:rPr>
            </w:pPr>
            <w:r w:rsidRPr="00A07190">
              <w:t>F</w:t>
            </w:r>
            <w:r w:rsidRPr="00A07190">
              <w:rPr>
                <w:vertAlign w:val="subscript"/>
              </w:rPr>
              <w:t>filter</w:t>
            </w:r>
            <w:r w:rsidRPr="00A07190">
              <w:t xml:space="preserve"> = </w:t>
            </w:r>
            <w:r w:rsidRPr="00A07190">
              <w:rPr>
                <w:lang w:eastAsia="zh-CN"/>
              </w:rPr>
              <w:t>1468.5</w:t>
            </w:r>
          </w:p>
        </w:tc>
        <w:tc>
          <w:tcPr>
            <w:tcW w:w="2080" w:type="dxa"/>
          </w:tcPr>
          <w:p w14:paraId="6009B992" w14:textId="77777777" w:rsidR="00FF655A" w:rsidRPr="00A07190" w:rsidRDefault="00FF655A" w:rsidP="00A9549C">
            <w:pPr>
              <w:pStyle w:val="TAC"/>
              <w:rPr>
                <w:lang w:eastAsia="zh-CN"/>
              </w:rPr>
            </w:pPr>
            <w:r w:rsidRPr="00A07190">
              <w:rPr>
                <w:lang w:eastAsia="zh-CN"/>
              </w:rPr>
              <w:t>-23</w:t>
            </w:r>
          </w:p>
        </w:tc>
        <w:tc>
          <w:tcPr>
            <w:tcW w:w="1642" w:type="dxa"/>
          </w:tcPr>
          <w:p w14:paraId="6009B993" w14:textId="77777777" w:rsidR="00FF655A" w:rsidRPr="00A07190" w:rsidRDefault="00FF655A" w:rsidP="00A9549C">
            <w:pPr>
              <w:pStyle w:val="TAC"/>
              <w:rPr>
                <w:lang w:eastAsia="zh-CN"/>
              </w:rPr>
            </w:pPr>
            <w:r w:rsidRPr="00A07190">
              <w:rPr>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A9549C">
            <w:pPr>
              <w:pStyle w:val="TAC"/>
            </w:pPr>
          </w:p>
        </w:tc>
        <w:tc>
          <w:tcPr>
            <w:tcW w:w="3041" w:type="dxa"/>
          </w:tcPr>
          <w:p w14:paraId="6009B996" w14:textId="77777777" w:rsidR="00FF655A" w:rsidRPr="00A07190" w:rsidRDefault="00FF655A" w:rsidP="00A9549C">
            <w:pPr>
              <w:pStyle w:val="TAC"/>
              <w:rPr>
                <w:lang w:eastAsia="zh-CN"/>
              </w:rPr>
            </w:pPr>
            <w:r w:rsidRPr="00A07190">
              <w:t>F</w:t>
            </w:r>
            <w:r w:rsidRPr="00A07190">
              <w:rPr>
                <w:vertAlign w:val="subscript"/>
              </w:rPr>
              <w:t>filter</w:t>
            </w:r>
            <w:r w:rsidRPr="00A07190">
              <w:t xml:space="preserve"> = </w:t>
            </w:r>
            <w:r w:rsidRPr="00A07190">
              <w:rPr>
                <w:lang w:eastAsia="zh-CN"/>
              </w:rPr>
              <w:t>1469.5</w:t>
            </w:r>
          </w:p>
        </w:tc>
        <w:tc>
          <w:tcPr>
            <w:tcW w:w="2080" w:type="dxa"/>
          </w:tcPr>
          <w:p w14:paraId="6009B997" w14:textId="77777777" w:rsidR="00FF655A" w:rsidRPr="00A07190" w:rsidRDefault="00FF655A" w:rsidP="00A9549C">
            <w:pPr>
              <w:pStyle w:val="TAC"/>
              <w:rPr>
                <w:lang w:eastAsia="zh-CN"/>
              </w:rPr>
            </w:pPr>
            <w:r w:rsidRPr="00A07190">
              <w:rPr>
                <w:lang w:eastAsia="zh-CN"/>
              </w:rPr>
              <w:t>-26</w:t>
            </w:r>
          </w:p>
        </w:tc>
        <w:tc>
          <w:tcPr>
            <w:tcW w:w="1642" w:type="dxa"/>
          </w:tcPr>
          <w:p w14:paraId="6009B998" w14:textId="77777777" w:rsidR="00FF655A" w:rsidRPr="00A07190" w:rsidRDefault="00FF655A" w:rsidP="00A9549C">
            <w:pPr>
              <w:pStyle w:val="TAC"/>
              <w:rPr>
                <w:lang w:eastAsia="zh-CN"/>
              </w:rPr>
            </w:pPr>
            <w:r w:rsidRPr="00A07190">
              <w:rPr>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A9549C">
            <w:pPr>
              <w:pStyle w:val="TAC"/>
            </w:pPr>
          </w:p>
        </w:tc>
        <w:tc>
          <w:tcPr>
            <w:tcW w:w="3041" w:type="dxa"/>
          </w:tcPr>
          <w:p w14:paraId="6009B99B" w14:textId="77777777" w:rsidR="00FF655A" w:rsidRPr="00A07190" w:rsidRDefault="00FF655A" w:rsidP="00A9549C">
            <w:pPr>
              <w:pStyle w:val="TAC"/>
              <w:rPr>
                <w:lang w:eastAsia="zh-CN"/>
              </w:rPr>
            </w:pPr>
            <w:r w:rsidRPr="00A07190">
              <w:t>F</w:t>
            </w:r>
            <w:r w:rsidRPr="00A07190">
              <w:rPr>
                <w:vertAlign w:val="subscript"/>
              </w:rPr>
              <w:t>filter</w:t>
            </w:r>
            <w:r w:rsidRPr="00A07190">
              <w:t xml:space="preserve"> = </w:t>
            </w:r>
            <w:r w:rsidRPr="00A07190">
              <w:rPr>
                <w:lang w:eastAsia="zh-CN"/>
              </w:rPr>
              <w:t>1470.5</w:t>
            </w:r>
          </w:p>
        </w:tc>
        <w:tc>
          <w:tcPr>
            <w:tcW w:w="2080" w:type="dxa"/>
          </w:tcPr>
          <w:p w14:paraId="6009B99C" w14:textId="77777777" w:rsidR="00FF655A" w:rsidRPr="00A07190" w:rsidRDefault="00FF655A" w:rsidP="00A9549C">
            <w:pPr>
              <w:pStyle w:val="TAC"/>
              <w:rPr>
                <w:lang w:eastAsia="zh-CN"/>
              </w:rPr>
            </w:pPr>
            <w:r w:rsidRPr="00A07190">
              <w:rPr>
                <w:lang w:eastAsia="zh-CN"/>
              </w:rPr>
              <w:t>-33</w:t>
            </w:r>
          </w:p>
        </w:tc>
        <w:tc>
          <w:tcPr>
            <w:tcW w:w="1642" w:type="dxa"/>
          </w:tcPr>
          <w:p w14:paraId="6009B99D" w14:textId="77777777" w:rsidR="00FF655A" w:rsidRPr="00A07190" w:rsidRDefault="00FF655A" w:rsidP="00A9549C">
            <w:pPr>
              <w:pStyle w:val="TAC"/>
              <w:rPr>
                <w:lang w:eastAsia="zh-CN"/>
              </w:rPr>
            </w:pPr>
            <w:r w:rsidRPr="00A07190">
              <w:rPr>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A9549C">
            <w:pPr>
              <w:pStyle w:val="TAC"/>
            </w:pPr>
          </w:p>
        </w:tc>
        <w:tc>
          <w:tcPr>
            <w:tcW w:w="3041" w:type="dxa"/>
          </w:tcPr>
          <w:p w14:paraId="6009B9A0" w14:textId="77777777" w:rsidR="00FF655A" w:rsidRPr="00A07190" w:rsidRDefault="00FF655A" w:rsidP="00A9549C">
            <w:pPr>
              <w:pStyle w:val="TAC"/>
              <w:rPr>
                <w:lang w:eastAsia="zh-CN"/>
              </w:rPr>
            </w:pPr>
            <w:r w:rsidRPr="00A07190">
              <w:t>F</w:t>
            </w:r>
            <w:r w:rsidRPr="00A07190">
              <w:rPr>
                <w:vertAlign w:val="subscript"/>
              </w:rPr>
              <w:t>filter</w:t>
            </w:r>
            <w:r w:rsidRPr="00A07190">
              <w:t xml:space="preserve"> = </w:t>
            </w:r>
            <w:r w:rsidRPr="00A07190">
              <w:rPr>
                <w:lang w:eastAsia="zh-CN"/>
              </w:rPr>
              <w:t>1471.5</w:t>
            </w:r>
          </w:p>
        </w:tc>
        <w:tc>
          <w:tcPr>
            <w:tcW w:w="2080" w:type="dxa"/>
          </w:tcPr>
          <w:p w14:paraId="6009B9A1" w14:textId="77777777" w:rsidR="00FF655A" w:rsidRPr="00A07190" w:rsidRDefault="00FF655A" w:rsidP="00A9549C">
            <w:pPr>
              <w:pStyle w:val="TAC"/>
              <w:rPr>
                <w:lang w:eastAsia="zh-CN"/>
              </w:rPr>
            </w:pPr>
            <w:r w:rsidRPr="00A07190">
              <w:rPr>
                <w:lang w:eastAsia="zh-CN"/>
              </w:rPr>
              <w:t>-40</w:t>
            </w:r>
          </w:p>
        </w:tc>
        <w:tc>
          <w:tcPr>
            <w:tcW w:w="1642" w:type="dxa"/>
          </w:tcPr>
          <w:p w14:paraId="6009B9A2" w14:textId="77777777" w:rsidR="00FF655A" w:rsidRPr="00A07190" w:rsidRDefault="00FF655A" w:rsidP="00A9549C">
            <w:pPr>
              <w:pStyle w:val="TAC"/>
              <w:rPr>
                <w:lang w:eastAsia="zh-CN"/>
              </w:rPr>
            </w:pPr>
            <w:r w:rsidRPr="00A07190">
              <w:rPr>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A9549C">
            <w:pPr>
              <w:pStyle w:val="TAC"/>
            </w:pPr>
          </w:p>
        </w:tc>
        <w:tc>
          <w:tcPr>
            <w:tcW w:w="3041" w:type="dxa"/>
            <w:vAlign w:val="center"/>
          </w:tcPr>
          <w:p w14:paraId="6009B9A5" w14:textId="77777777" w:rsidR="00FF655A" w:rsidRPr="00A07190" w:rsidRDefault="00FF655A" w:rsidP="00A9549C">
            <w:pPr>
              <w:pStyle w:val="TAC"/>
              <w:rPr>
                <w:lang w:eastAsia="zh-CN"/>
              </w:rPr>
            </w:pPr>
            <w:r w:rsidRPr="00A07190">
              <w:rPr>
                <w:lang w:eastAsia="zh-CN"/>
              </w:rPr>
              <w:t xml:space="preserve">1472.5 MHz </w:t>
            </w:r>
            <w:r w:rsidRPr="00A07190">
              <w:t>≤ F</w:t>
            </w:r>
            <w:r w:rsidRPr="00A07190">
              <w:rPr>
                <w:vertAlign w:val="subscript"/>
              </w:rPr>
              <w:t>filter</w:t>
            </w:r>
            <w:r w:rsidRPr="00A07190">
              <w:t xml:space="preserve"> ≤ </w:t>
            </w:r>
            <w:r w:rsidRPr="00A07190">
              <w:rPr>
                <w:lang w:eastAsia="zh-CN"/>
              </w:rPr>
              <w:t>1491.5 MHz</w:t>
            </w:r>
          </w:p>
        </w:tc>
        <w:tc>
          <w:tcPr>
            <w:tcW w:w="2080" w:type="dxa"/>
          </w:tcPr>
          <w:p w14:paraId="6009B9A6" w14:textId="77777777" w:rsidR="00FF655A" w:rsidRPr="00A07190" w:rsidRDefault="00FF655A" w:rsidP="00A9549C">
            <w:pPr>
              <w:pStyle w:val="TAC"/>
              <w:rPr>
                <w:lang w:eastAsia="zh-CN"/>
              </w:rPr>
            </w:pPr>
            <w:r w:rsidRPr="00A07190">
              <w:rPr>
                <w:lang w:eastAsia="zh-CN"/>
              </w:rPr>
              <w:t>-47</w:t>
            </w:r>
          </w:p>
        </w:tc>
        <w:tc>
          <w:tcPr>
            <w:tcW w:w="1642" w:type="dxa"/>
          </w:tcPr>
          <w:p w14:paraId="6009B9A7" w14:textId="77777777" w:rsidR="00FF655A" w:rsidRPr="00A07190" w:rsidRDefault="00FF655A" w:rsidP="00A9549C">
            <w:pPr>
              <w:pStyle w:val="TAC"/>
              <w:rPr>
                <w:lang w:eastAsia="zh-CN"/>
              </w:rPr>
            </w:pPr>
            <w:r w:rsidRPr="00A07190">
              <w:rPr>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1182" w:name="_Toc21092199"/>
      <w:bookmarkStart w:id="1183" w:name="_Toc29762414"/>
      <w:bookmarkStart w:id="1184" w:name="_Toc36026519"/>
      <w:bookmarkStart w:id="1185" w:name="_Toc37178846"/>
      <w:bookmarkStart w:id="1186" w:name="_Toc46222727"/>
      <w:bookmarkStart w:id="1187" w:name="_Toc61111540"/>
      <w:bookmarkStart w:id="1188" w:name="_Toc66810102"/>
      <w:bookmarkStart w:id="1189" w:name="_Toc74835940"/>
      <w:bookmarkStart w:id="1190" w:name="_Toc76502881"/>
      <w:bookmarkStart w:id="1191" w:name="_Toc89849857"/>
      <w:bookmarkStart w:id="1192" w:name="_Toc98662901"/>
      <w:bookmarkStart w:id="1193" w:name="_Toc145070610"/>
      <w:r w:rsidRPr="00A07190">
        <w:t>6.6.2.4.</w:t>
      </w:r>
      <w:r w:rsidRPr="00A07190">
        <w:rPr>
          <w:lang w:eastAsia="zh-CN"/>
        </w:rPr>
        <w:t>9</w:t>
      </w:r>
      <w:r w:rsidRPr="00A07190">
        <w:tab/>
        <w:t>Additional requirements for band 4</w:t>
      </w:r>
      <w:r w:rsidRPr="00A07190">
        <w:rPr>
          <w:lang w:eastAsia="zh-CN"/>
        </w:rPr>
        <w:t>8</w:t>
      </w:r>
      <w:bookmarkEnd w:id="1182"/>
      <w:bookmarkEnd w:id="1183"/>
      <w:bookmarkEnd w:id="1184"/>
      <w:bookmarkEnd w:id="1185"/>
      <w:bookmarkEnd w:id="1186"/>
      <w:bookmarkEnd w:id="1187"/>
      <w:bookmarkEnd w:id="1188"/>
      <w:bookmarkEnd w:id="1189"/>
      <w:bookmarkEnd w:id="1190"/>
      <w:bookmarkEnd w:id="1191"/>
      <w:bookmarkEnd w:id="1192"/>
      <w:bookmarkEnd w:id="1193"/>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1194" w:name="_Toc21092200"/>
      <w:bookmarkStart w:id="1195" w:name="_Toc29762415"/>
      <w:bookmarkStart w:id="1196" w:name="_Toc36026520"/>
      <w:bookmarkStart w:id="1197" w:name="_Toc37178847"/>
      <w:bookmarkStart w:id="1198" w:name="_Toc46222728"/>
      <w:bookmarkStart w:id="1199" w:name="_Toc61111541"/>
      <w:bookmarkStart w:id="1200" w:name="_Toc66810103"/>
      <w:bookmarkStart w:id="1201" w:name="_Toc74835941"/>
      <w:bookmarkStart w:id="1202" w:name="_Toc76502882"/>
      <w:bookmarkStart w:id="1203" w:name="_Toc89849858"/>
      <w:bookmarkStart w:id="1204" w:name="_Toc98662902"/>
      <w:bookmarkStart w:id="1205" w:name="_Toc145070611"/>
      <w:r w:rsidRPr="00A07190">
        <w:t>6.6.3</w:t>
      </w:r>
      <w:r w:rsidRPr="00A07190">
        <w:tab/>
        <w:t>Occupied bandwidth</w:t>
      </w:r>
      <w:bookmarkEnd w:id="1194"/>
      <w:bookmarkEnd w:id="1195"/>
      <w:bookmarkEnd w:id="1196"/>
      <w:bookmarkEnd w:id="1197"/>
      <w:bookmarkEnd w:id="1198"/>
      <w:bookmarkEnd w:id="1199"/>
      <w:bookmarkEnd w:id="1200"/>
      <w:bookmarkEnd w:id="1201"/>
      <w:bookmarkEnd w:id="1202"/>
      <w:bookmarkEnd w:id="1203"/>
      <w:bookmarkEnd w:id="1204"/>
      <w:bookmarkEnd w:id="1205"/>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1206" w:name="_Toc21092201"/>
      <w:bookmarkStart w:id="1207" w:name="_Toc29762416"/>
      <w:bookmarkStart w:id="1208" w:name="_Toc36026521"/>
      <w:bookmarkStart w:id="1209" w:name="_Toc37178848"/>
      <w:bookmarkStart w:id="1210" w:name="_Toc46222729"/>
      <w:bookmarkStart w:id="1211" w:name="_Toc61111542"/>
      <w:bookmarkStart w:id="1212" w:name="_Toc66810104"/>
      <w:bookmarkStart w:id="1213" w:name="_Toc74835942"/>
      <w:bookmarkStart w:id="1214" w:name="_Toc76502883"/>
      <w:bookmarkStart w:id="1215" w:name="_Toc89849859"/>
      <w:bookmarkStart w:id="1216" w:name="_Toc98662903"/>
      <w:bookmarkStart w:id="1217" w:name="_Toc145070612"/>
      <w:r w:rsidRPr="00A07190">
        <w:lastRenderedPageBreak/>
        <w:t>6.6.3.1</w:t>
      </w:r>
      <w:r w:rsidRPr="00A07190">
        <w:tab/>
        <w:t>Minimum requirement</w:t>
      </w:r>
      <w:bookmarkEnd w:id="1206"/>
      <w:bookmarkEnd w:id="1207"/>
      <w:bookmarkEnd w:id="1208"/>
      <w:bookmarkEnd w:id="1209"/>
      <w:bookmarkEnd w:id="1210"/>
      <w:bookmarkEnd w:id="1211"/>
      <w:bookmarkEnd w:id="1212"/>
      <w:bookmarkEnd w:id="1213"/>
      <w:bookmarkEnd w:id="1214"/>
      <w:bookmarkEnd w:id="1215"/>
      <w:bookmarkEnd w:id="1216"/>
      <w:bookmarkEnd w:id="1217"/>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1218" w:name="_Toc21092202"/>
      <w:bookmarkStart w:id="1219" w:name="_Toc29762417"/>
      <w:bookmarkStart w:id="1220" w:name="_Toc36026522"/>
      <w:bookmarkStart w:id="1221" w:name="_Toc37178849"/>
      <w:bookmarkStart w:id="1222" w:name="_Toc46222730"/>
      <w:bookmarkStart w:id="1223" w:name="_Toc61111543"/>
      <w:bookmarkStart w:id="1224" w:name="_Toc66810105"/>
      <w:bookmarkStart w:id="1225" w:name="_Toc74835943"/>
      <w:bookmarkStart w:id="1226" w:name="_Toc76502884"/>
      <w:bookmarkStart w:id="1227" w:name="_Toc89849860"/>
      <w:bookmarkStart w:id="1228" w:name="_Toc98662904"/>
      <w:bookmarkStart w:id="1229" w:name="_Toc145070613"/>
      <w:r w:rsidRPr="00A07190">
        <w:t>6.6.4</w:t>
      </w:r>
      <w:r w:rsidR="00553419" w:rsidRPr="00A07190">
        <w:tab/>
        <w:t>Adjacent Chann</w:t>
      </w:r>
      <w:r w:rsidRPr="00A07190">
        <w:t xml:space="preserve">el Leakage </w:t>
      </w:r>
      <w:r w:rsidR="002C475F" w:rsidRPr="00A07190">
        <w:t xml:space="preserve">Power </w:t>
      </w:r>
      <w:r w:rsidRPr="00A07190">
        <w:t>Ratio (ACLR)</w:t>
      </w:r>
      <w:bookmarkEnd w:id="1218"/>
      <w:bookmarkEnd w:id="1219"/>
      <w:bookmarkEnd w:id="1220"/>
      <w:bookmarkEnd w:id="1221"/>
      <w:bookmarkEnd w:id="1222"/>
      <w:bookmarkEnd w:id="1223"/>
      <w:bookmarkEnd w:id="1224"/>
      <w:bookmarkEnd w:id="1225"/>
      <w:bookmarkEnd w:id="1226"/>
      <w:bookmarkEnd w:id="1227"/>
      <w:bookmarkEnd w:id="1228"/>
      <w:bookmarkEnd w:id="122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1230" w:name="_Toc21092203"/>
      <w:bookmarkStart w:id="1231" w:name="_Toc29762418"/>
      <w:bookmarkStart w:id="1232" w:name="_Toc36026523"/>
      <w:bookmarkStart w:id="1233" w:name="_Toc37178850"/>
      <w:bookmarkStart w:id="1234" w:name="_Toc46222731"/>
      <w:bookmarkStart w:id="1235" w:name="_Toc61111544"/>
      <w:bookmarkStart w:id="1236" w:name="_Toc66810106"/>
      <w:bookmarkStart w:id="1237" w:name="_Toc74835944"/>
      <w:bookmarkStart w:id="1238" w:name="_Toc76502885"/>
      <w:bookmarkStart w:id="1239" w:name="_Toc89849861"/>
      <w:bookmarkStart w:id="1240" w:name="_Toc98662905"/>
      <w:bookmarkStart w:id="1241" w:name="_Toc145070614"/>
      <w:r w:rsidRPr="00A07190">
        <w:t>6.6.4.1</w:t>
      </w:r>
      <w:r w:rsidRPr="00A07190">
        <w:tab/>
        <w:t>E-UTRA minimum requirement</w:t>
      </w:r>
      <w:bookmarkEnd w:id="1230"/>
      <w:bookmarkEnd w:id="1231"/>
      <w:bookmarkEnd w:id="1232"/>
      <w:bookmarkEnd w:id="1233"/>
      <w:bookmarkEnd w:id="1234"/>
      <w:bookmarkEnd w:id="1235"/>
      <w:bookmarkEnd w:id="1236"/>
      <w:bookmarkEnd w:id="1237"/>
      <w:bookmarkEnd w:id="1238"/>
      <w:bookmarkEnd w:id="1239"/>
      <w:bookmarkEnd w:id="1240"/>
      <w:bookmarkEnd w:id="1241"/>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FA410F">
        <w:trPr>
          <w:cantSplit/>
          <w:jc w:val="center"/>
        </w:trPr>
        <w:tc>
          <w:tcPr>
            <w:tcW w:w="2202" w:type="dxa"/>
            <w:tcBorders>
              <w:top w:val="single" w:sz="4" w:space="0" w:color="auto"/>
            </w:tcBorders>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Borders>
              <w:top w:val="single" w:sz="4" w:space="0" w:color="auto"/>
            </w:tcBorders>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Borders>
              <w:top w:val="single" w:sz="4" w:space="0" w:color="auto"/>
            </w:tcBorders>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Borders>
              <w:top w:val="single" w:sz="4" w:space="0" w:color="auto"/>
            </w:tcBorders>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Borders>
              <w:top w:val="single" w:sz="4" w:space="0" w:color="auto"/>
            </w:tcBorders>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317B04">
        <w:trPr>
          <w:cantSplit/>
          <w:jc w:val="center"/>
        </w:trPr>
        <w:tc>
          <w:tcPr>
            <w:tcW w:w="2202" w:type="dxa"/>
            <w:tcBorders>
              <w:top w:val="single" w:sz="4" w:space="0" w:color="auto"/>
            </w:tcBorders>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Borders>
              <w:top w:val="single" w:sz="4" w:space="0" w:color="auto"/>
            </w:tcBorders>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Borders>
              <w:top w:val="single" w:sz="4" w:space="0" w:color="auto"/>
            </w:tcBorders>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Borders>
              <w:top w:val="single" w:sz="4" w:space="0" w:color="auto"/>
            </w:tcBorders>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Borders>
              <w:top w:val="single" w:sz="4" w:space="0" w:color="auto"/>
            </w:tcBorders>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962FB7">
        <w:trPr>
          <w:cantSplit/>
          <w:jc w:val="center"/>
        </w:trPr>
        <w:tc>
          <w:tcPr>
            <w:tcW w:w="1559" w:type="dxa"/>
            <w:tcBorders>
              <w:top w:val="single" w:sz="4" w:space="0" w:color="auto"/>
              <w:left w:val="single" w:sz="4" w:space="0" w:color="auto"/>
              <w:bottom w:val="single" w:sz="4" w:space="0" w:color="auto"/>
              <w:right w:val="single" w:sz="4"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962FB7">
        <w:trPr>
          <w:cantSplit/>
          <w:jc w:val="center"/>
        </w:trPr>
        <w:tc>
          <w:tcPr>
            <w:tcW w:w="1559" w:type="dxa"/>
            <w:tcBorders>
              <w:top w:val="single" w:sz="4" w:space="0" w:color="auto"/>
              <w:left w:val="single" w:sz="4" w:space="0" w:color="auto"/>
              <w:bottom w:val="single" w:sz="4" w:space="0" w:color="auto"/>
              <w:right w:val="single" w:sz="4"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4" w:space="0" w:color="auto"/>
              <w:left w:val="single" w:sz="4" w:space="0" w:color="auto"/>
              <w:bottom w:val="single" w:sz="4" w:space="0" w:color="auto"/>
              <w:right w:val="single" w:sz="4"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4" w:space="0" w:color="auto"/>
              <w:left w:val="single" w:sz="4" w:space="0" w:color="auto"/>
              <w:bottom w:val="single" w:sz="4" w:space="0" w:color="auto"/>
              <w:right w:val="single" w:sz="4"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4" w:space="0" w:color="auto"/>
              <w:left w:val="single" w:sz="4" w:space="0" w:color="auto"/>
              <w:bottom w:val="single" w:sz="4" w:space="0" w:color="auto"/>
              <w:right w:val="single" w:sz="4"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962FB7">
        <w:trPr>
          <w:cantSplit/>
          <w:jc w:val="center"/>
        </w:trPr>
        <w:tc>
          <w:tcPr>
            <w:tcW w:w="1559" w:type="dxa"/>
            <w:tcBorders>
              <w:top w:val="single" w:sz="4" w:space="0" w:color="auto"/>
              <w:left w:val="single" w:sz="4" w:space="0" w:color="auto"/>
              <w:bottom w:val="single" w:sz="4" w:space="0" w:color="auto"/>
              <w:right w:val="single" w:sz="4"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4" w:space="0" w:color="auto"/>
              <w:left w:val="single" w:sz="4" w:space="0" w:color="auto"/>
              <w:bottom w:val="single" w:sz="4" w:space="0" w:color="auto"/>
              <w:right w:val="single" w:sz="4"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4" w:space="0" w:color="auto"/>
              <w:left w:val="single" w:sz="4" w:space="0" w:color="auto"/>
              <w:bottom w:val="single" w:sz="4" w:space="0" w:color="auto"/>
              <w:right w:val="single" w:sz="4"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4" w:space="0" w:color="auto"/>
              <w:left w:val="single" w:sz="4" w:space="0" w:color="auto"/>
              <w:bottom w:val="single" w:sz="4" w:space="0" w:color="auto"/>
              <w:right w:val="single" w:sz="4"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962FB7">
        <w:trPr>
          <w:cantSplit/>
          <w:jc w:val="center"/>
        </w:trPr>
        <w:tc>
          <w:tcPr>
            <w:tcW w:w="9046" w:type="dxa"/>
            <w:gridSpan w:val="5"/>
            <w:tcBorders>
              <w:top w:val="single" w:sz="4"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lastRenderedPageBreak/>
        <w:t>Table 6.6.4.1-</w:t>
      </w:r>
      <w:r w:rsidRPr="00A07190">
        <w:rPr>
          <w:lang w:eastAsia="zh-CN"/>
        </w:rPr>
        <w:t>4</w:t>
      </w:r>
      <w:r w:rsidRPr="00A07190">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0E665B">
        <w:trPr>
          <w:cantSplit/>
          <w:jc w:val="center"/>
        </w:trPr>
        <w:tc>
          <w:tcPr>
            <w:tcW w:w="1558" w:type="dxa"/>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0E665B">
        <w:trPr>
          <w:cantSplit/>
          <w:jc w:val="center"/>
        </w:trPr>
        <w:tc>
          <w:tcPr>
            <w:tcW w:w="1558" w:type="dxa"/>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0E665B">
        <w:trPr>
          <w:cantSplit/>
          <w:jc w:val="center"/>
        </w:trPr>
        <w:tc>
          <w:tcPr>
            <w:tcW w:w="1558" w:type="dxa"/>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1242" w:name="_Toc21092204"/>
      <w:bookmarkStart w:id="1243" w:name="_Toc29762419"/>
      <w:bookmarkStart w:id="1244" w:name="_Toc36026524"/>
      <w:bookmarkStart w:id="1245" w:name="_Toc37178851"/>
      <w:bookmarkStart w:id="1246" w:name="_Toc46222732"/>
      <w:bookmarkStart w:id="1247" w:name="_Toc61111545"/>
      <w:bookmarkStart w:id="1248" w:name="_Toc66810107"/>
      <w:bookmarkStart w:id="1249" w:name="_Toc74835945"/>
      <w:bookmarkStart w:id="1250" w:name="_Toc76502886"/>
      <w:bookmarkStart w:id="1251" w:name="_Toc89849862"/>
      <w:bookmarkStart w:id="1252" w:name="_Toc98662906"/>
      <w:bookmarkStart w:id="1253" w:name="_Toc145070615"/>
      <w:r w:rsidRPr="00A07190">
        <w:t>6.6.4.2</w:t>
      </w:r>
      <w:r w:rsidRPr="00A07190">
        <w:tab/>
        <w:t>UTRA FDD minimum requirement</w:t>
      </w:r>
      <w:bookmarkEnd w:id="1242"/>
      <w:bookmarkEnd w:id="1243"/>
      <w:bookmarkEnd w:id="1244"/>
      <w:bookmarkEnd w:id="1245"/>
      <w:bookmarkEnd w:id="1246"/>
      <w:bookmarkEnd w:id="1247"/>
      <w:bookmarkEnd w:id="1248"/>
      <w:bookmarkEnd w:id="1249"/>
      <w:bookmarkEnd w:id="1250"/>
      <w:bookmarkEnd w:id="1251"/>
      <w:bookmarkEnd w:id="1252"/>
      <w:bookmarkEnd w:id="1253"/>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1254" w:name="_Toc21092205"/>
      <w:bookmarkStart w:id="1255" w:name="_Toc29762420"/>
      <w:bookmarkStart w:id="1256" w:name="_Toc36026525"/>
      <w:bookmarkStart w:id="1257" w:name="_Toc37178852"/>
      <w:bookmarkStart w:id="1258" w:name="_Toc46222733"/>
      <w:bookmarkStart w:id="1259" w:name="_Toc61111546"/>
      <w:bookmarkStart w:id="1260" w:name="_Toc66810108"/>
      <w:bookmarkStart w:id="1261" w:name="_Toc74835946"/>
      <w:bookmarkStart w:id="1262" w:name="_Toc76502887"/>
      <w:bookmarkStart w:id="1263" w:name="_Toc89849863"/>
      <w:bookmarkStart w:id="1264" w:name="_Toc98662907"/>
      <w:bookmarkStart w:id="1265" w:name="_Toc145070616"/>
      <w:r w:rsidRPr="00A07190">
        <w:t>6.6.4.3</w:t>
      </w:r>
      <w:r w:rsidRPr="00A07190">
        <w:tab/>
      </w:r>
      <w:r w:rsidR="00EE1BE3" w:rsidRPr="00A07190">
        <w:t>UTRA TDD minimum requirement</w:t>
      </w:r>
      <w:bookmarkEnd w:id="1254"/>
      <w:bookmarkEnd w:id="1255"/>
      <w:bookmarkEnd w:id="1256"/>
      <w:bookmarkEnd w:id="1257"/>
      <w:bookmarkEnd w:id="1258"/>
      <w:bookmarkEnd w:id="1259"/>
      <w:bookmarkEnd w:id="1260"/>
      <w:bookmarkEnd w:id="1261"/>
      <w:bookmarkEnd w:id="1262"/>
      <w:bookmarkEnd w:id="1263"/>
      <w:bookmarkEnd w:id="1264"/>
      <w:bookmarkEnd w:id="1265"/>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1266" w:name="_Toc21092206"/>
      <w:bookmarkStart w:id="1267" w:name="_Toc29762421"/>
      <w:bookmarkStart w:id="1268" w:name="_Toc36026526"/>
      <w:bookmarkStart w:id="1269" w:name="_Toc37178853"/>
      <w:bookmarkStart w:id="1270" w:name="_Toc46222734"/>
      <w:bookmarkStart w:id="1271" w:name="_Toc61111547"/>
      <w:bookmarkStart w:id="1272" w:name="_Toc66810109"/>
      <w:bookmarkStart w:id="1273" w:name="_Toc74835947"/>
      <w:bookmarkStart w:id="1274" w:name="_Toc76502888"/>
      <w:bookmarkStart w:id="1275" w:name="_Toc89849864"/>
      <w:bookmarkStart w:id="1276" w:name="_Toc98662908"/>
      <w:bookmarkStart w:id="1277" w:name="_Toc145070617"/>
      <w:r w:rsidRPr="00A07190">
        <w:t>6.6.4.4</w:t>
      </w:r>
      <w:r w:rsidRPr="00A07190">
        <w:tab/>
        <w:t>Cumulative ACLR requirement in non-contiguous spectrum</w:t>
      </w:r>
      <w:bookmarkEnd w:id="1266"/>
      <w:bookmarkEnd w:id="1267"/>
      <w:bookmarkEnd w:id="1268"/>
      <w:bookmarkEnd w:id="1269"/>
      <w:bookmarkEnd w:id="1270"/>
      <w:bookmarkEnd w:id="1271"/>
      <w:bookmarkEnd w:id="1272"/>
      <w:bookmarkEnd w:id="1273"/>
      <w:bookmarkEnd w:id="1274"/>
      <w:bookmarkEnd w:id="1275"/>
      <w:bookmarkEnd w:id="1276"/>
      <w:bookmarkEnd w:id="1277"/>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lastRenderedPageBreak/>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rsidTr="008407E6">
        <w:trPr>
          <w:cantSplit/>
          <w:jc w:val="center"/>
        </w:trPr>
        <w:tc>
          <w:tcPr>
            <w:tcW w:w="1112" w:type="dxa"/>
            <w:tcBorders>
              <w:top w:val="single" w:sz="4" w:space="0" w:color="auto"/>
              <w:bottom w:val="single" w:sz="4" w:space="0" w:color="auto"/>
            </w:tcBorders>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Borders>
              <w:top w:val="single" w:sz="4" w:space="0" w:color="auto"/>
              <w:bottom w:val="single" w:sz="4" w:space="0" w:color="auto"/>
            </w:tcBorders>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Borders>
              <w:top w:val="single" w:sz="4" w:space="0" w:color="auto"/>
              <w:bottom w:val="single" w:sz="4" w:space="0" w:color="auto"/>
            </w:tcBorders>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Borders>
              <w:top w:val="single" w:sz="4" w:space="0" w:color="auto"/>
              <w:bottom w:val="single" w:sz="4" w:space="0" w:color="auto"/>
            </w:tcBorders>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Borders>
              <w:top w:val="single" w:sz="4" w:space="0" w:color="auto"/>
              <w:bottom w:val="single" w:sz="4" w:space="0" w:color="auto"/>
            </w:tcBorders>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Borders>
              <w:top w:val="single" w:sz="4" w:space="0" w:color="auto"/>
              <w:bottom w:val="single" w:sz="4" w:space="0" w:color="auto"/>
            </w:tcBorders>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Borders>
              <w:top w:val="single" w:sz="4" w:space="0" w:color="auto"/>
              <w:left w:val="single" w:sz="4" w:space="0" w:color="auto"/>
              <w:bottom w:val="single" w:sz="4" w:space="0" w:color="auto"/>
              <w:right w:val="single" w:sz="4" w:space="0" w:color="auto"/>
            </w:tcBorders>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Borders>
              <w:top w:val="single" w:sz="4" w:space="0" w:color="auto"/>
              <w:left w:val="single" w:sz="4" w:space="0" w:color="auto"/>
              <w:bottom w:val="single" w:sz="4" w:space="0" w:color="auto"/>
              <w:right w:val="single" w:sz="4" w:space="0" w:color="auto"/>
            </w:tcBorders>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Borders>
              <w:top w:val="single" w:sz="4" w:space="0" w:color="auto"/>
              <w:left w:val="single" w:sz="4" w:space="0" w:color="auto"/>
              <w:bottom w:val="single" w:sz="4" w:space="0" w:color="auto"/>
              <w:right w:val="single" w:sz="4" w:space="0" w:color="auto"/>
            </w:tcBorders>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Borders>
              <w:top w:val="single" w:sz="4" w:space="0" w:color="auto"/>
              <w:left w:val="single" w:sz="4" w:space="0" w:color="auto"/>
              <w:bottom w:val="single" w:sz="4" w:space="0" w:color="auto"/>
              <w:right w:val="single" w:sz="4" w:space="0" w:color="auto"/>
            </w:tcBorders>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Borders>
              <w:top w:val="single" w:sz="4" w:space="0" w:color="auto"/>
              <w:left w:val="single" w:sz="4" w:space="0" w:color="auto"/>
              <w:bottom w:val="single" w:sz="4" w:space="0" w:color="auto"/>
              <w:right w:val="single" w:sz="4" w:space="0" w:color="auto"/>
            </w:tcBorders>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Borders>
              <w:top w:val="single" w:sz="4" w:space="0" w:color="auto"/>
              <w:left w:val="single" w:sz="4" w:space="0" w:color="auto"/>
              <w:bottom w:val="single" w:sz="4" w:space="0" w:color="auto"/>
              <w:right w:val="single" w:sz="4" w:space="0" w:color="auto"/>
            </w:tcBorders>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Borders>
              <w:top w:val="single" w:sz="4" w:space="0" w:color="auto"/>
              <w:left w:val="single" w:sz="4" w:space="0" w:color="auto"/>
              <w:bottom w:val="single" w:sz="4" w:space="0" w:color="auto"/>
              <w:right w:val="single" w:sz="4" w:space="0" w:color="auto"/>
            </w:tcBorders>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Borders>
              <w:top w:val="single" w:sz="4" w:space="0" w:color="auto"/>
              <w:left w:val="single" w:sz="4" w:space="0" w:color="auto"/>
              <w:bottom w:val="single" w:sz="4" w:space="0" w:color="auto"/>
              <w:right w:val="single" w:sz="4" w:space="0" w:color="auto"/>
            </w:tcBorders>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Borders>
              <w:top w:val="single" w:sz="4" w:space="0" w:color="auto"/>
              <w:left w:val="single" w:sz="4" w:space="0" w:color="auto"/>
              <w:bottom w:val="single" w:sz="4" w:space="0" w:color="auto"/>
              <w:right w:val="single" w:sz="4" w:space="0" w:color="auto"/>
            </w:tcBorders>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Borders>
              <w:top w:val="single" w:sz="4" w:space="0" w:color="auto"/>
              <w:left w:val="single" w:sz="4" w:space="0" w:color="auto"/>
              <w:bottom w:val="single" w:sz="4" w:space="0" w:color="auto"/>
              <w:right w:val="single" w:sz="4" w:space="0" w:color="auto"/>
            </w:tcBorders>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Borders>
              <w:top w:val="single" w:sz="4" w:space="0" w:color="auto"/>
              <w:left w:val="single" w:sz="4" w:space="0" w:color="auto"/>
              <w:bottom w:val="single" w:sz="4" w:space="0" w:color="auto"/>
              <w:right w:val="single" w:sz="4" w:space="0" w:color="auto"/>
            </w:tcBorders>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Borders>
              <w:top w:val="single" w:sz="4" w:space="0" w:color="auto"/>
              <w:left w:val="single" w:sz="4" w:space="0" w:color="auto"/>
              <w:bottom w:val="single" w:sz="4" w:space="0" w:color="auto"/>
              <w:right w:val="single" w:sz="4" w:space="0" w:color="auto"/>
            </w:tcBorders>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Borders>
              <w:top w:val="single" w:sz="4" w:space="0" w:color="auto"/>
              <w:left w:val="single" w:sz="4" w:space="0" w:color="auto"/>
              <w:bottom w:val="single" w:sz="4" w:space="0" w:color="auto"/>
              <w:right w:val="single" w:sz="4" w:space="0" w:color="auto"/>
            </w:tcBorders>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Borders>
              <w:top w:val="single" w:sz="4" w:space="0" w:color="auto"/>
              <w:left w:val="single" w:sz="4" w:space="0" w:color="auto"/>
              <w:bottom w:val="single" w:sz="4" w:space="0" w:color="auto"/>
              <w:right w:val="single" w:sz="4" w:space="0" w:color="auto"/>
            </w:tcBorders>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Borders>
              <w:top w:val="single" w:sz="4" w:space="0" w:color="auto"/>
              <w:left w:val="single" w:sz="4" w:space="0" w:color="auto"/>
              <w:bottom w:val="single" w:sz="4" w:space="0" w:color="auto"/>
              <w:right w:val="single" w:sz="4" w:space="0" w:color="auto"/>
            </w:tcBorders>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Borders>
              <w:top w:val="single" w:sz="4" w:space="0" w:color="auto"/>
              <w:left w:val="single" w:sz="4" w:space="0" w:color="auto"/>
              <w:bottom w:val="single" w:sz="4" w:space="0" w:color="auto"/>
              <w:right w:val="single" w:sz="4" w:space="0" w:color="auto"/>
            </w:tcBorders>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Borders>
              <w:top w:val="single" w:sz="4" w:space="0" w:color="auto"/>
              <w:left w:val="single" w:sz="4" w:space="0" w:color="auto"/>
              <w:bottom w:val="single" w:sz="4" w:space="0" w:color="auto"/>
              <w:right w:val="single" w:sz="4" w:space="0" w:color="auto"/>
            </w:tcBorders>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Borders>
              <w:top w:val="single" w:sz="4" w:space="0" w:color="auto"/>
              <w:left w:val="single" w:sz="4" w:space="0" w:color="auto"/>
              <w:bottom w:val="single" w:sz="4" w:space="0" w:color="auto"/>
              <w:right w:val="single" w:sz="4" w:space="0" w:color="auto"/>
            </w:tcBorders>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Borders>
              <w:top w:val="single" w:sz="4" w:space="0" w:color="auto"/>
              <w:left w:val="single" w:sz="4" w:space="0" w:color="auto"/>
              <w:bottom w:val="single" w:sz="4" w:space="0" w:color="auto"/>
              <w:right w:val="single" w:sz="4" w:space="0" w:color="auto"/>
            </w:tcBorders>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Borders>
              <w:top w:val="single" w:sz="4" w:space="0" w:color="auto"/>
              <w:left w:val="single" w:sz="4" w:space="0" w:color="auto"/>
              <w:bottom w:val="single" w:sz="4" w:space="0" w:color="auto"/>
              <w:right w:val="single" w:sz="4" w:space="0" w:color="auto"/>
            </w:tcBorders>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Borders>
              <w:top w:val="single" w:sz="4" w:space="0" w:color="auto"/>
              <w:left w:val="single" w:sz="4" w:space="0" w:color="auto"/>
              <w:bottom w:val="single" w:sz="4" w:space="0" w:color="auto"/>
              <w:right w:val="single" w:sz="4" w:space="0" w:color="auto"/>
            </w:tcBorders>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Borders>
              <w:top w:val="single" w:sz="4" w:space="0" w:color="auto"/>
              <w:left w:val="single" w:sz="4" w:space="0" w:color="auto"/>
              <w:bottom w:val="single" w:sz="4" w:space="0" w:color="auto"/>
              <w:right w:val="single" w:sz="4" w:space="0" w:color="auto"/>
            </w:tcBorders>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Borders>
              <w:top w:val="single" w:sz="4" w:space="0" w:color="auto"/>
              <w:left w:val="single" w:sz="4" w:space="0" w:color="auto"/>
              <w:bottom w:val="single" w:sz="4" w:space="0" w:color="auto"/>
              <w:right w:val="single" w:sz="4" w:space="0" w:color="auto"/>
            </w:tcBorders>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Borders>
              <w:top w:val="single" w:sz="4" w:space="0" w:color="auto"/>
              <w:left w:val="single" w:sz="4" w:space="0" w:color="auto"/>
              <w:bottom w:val="single" w:sz="4" w:space="0" w:color="auto"/>
              <w:right w:val="single" w:sz="4" w:space="0" w:color="auto"/>
            </w:tcBorders>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Borders>
              <w:top w:val="single" w:sz="4" w:space="0" w:color="auto"/>
              <w:left w:val="single" w:sz="4" w:space="0" w:color="auto"/>
              <w:bottom w:val="single" w:sz="4" w:space="0" w:color="auto"/>
              <w:right w:val="single" w:sz="4" w:space="0" w:color="auto"/>
            </w:tcBorders>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Borders>
              <w:top w:val="single" w:sz="4" w:space="0" w:color="auto"/>
              <w:left w:val="single" w:sz="4" w:space="0" w:color="auto"/>
              <w:bottom w:val="single" w:sz="4" w:space="0" w:color="auto"/>
              <w:right w:val="single" w:sz="4" w:space="0" w:color="auto"/>
            </w:tcBorders>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rsidTr="008407E6">
        <w:trPr>
          <w:cantSplit/>
          <w:jc w:val="center"/>
        </w:trPr>
        <w:tc>
          <w:tcPr>
            <w:tcW w:w="1112" w:type="dxa"/>
            <w:tcBorders>
              <w:top w:val="single" w:sz="4" w:space="0" w:color="auto"/>
              <w:left w:val="single" w:sz="4" w:space="0" w:color="auto"/>
              <w:bottom w:val="single" w:sz="4" w:space="0" w:color="auto"/>
              <w:right w:val="single" w:sz="4" w:space="0" w:color="auto"/>
            </w:tcBorders>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Borders>
              <w:top w:val="single" w:sz="4" w:space="0" w:color="auto"/>
              <w:left w:val="single" w:sz="4" w:space="0" w:color="auto"/>
              <w:bottom w:val="single" w:sz="4" w:space="0" w:color="auto"/>
              <w:right w:val="single" w:sz="4" w:space="0" w:color="auto"/>
            </w:tcBorders>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Borders>
              <w:top w:val="single" w:sz="4" w:space="0" w:color="auto"/>
              <w:left w:val="single" w:sz="4" w:space="0" w:color="auto"/>
              <w:bottom w:val="single" w:sz="4" w:space="0" w:color="auto"/>
              <w:right w:val="single" w:sz="4" w:space="0" w:color="auto"/>
            </w:tcBorders>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rsidTr="008407E6">
        <w:trPr>
          <w:cantSplit/>
          <w:jc w:val="center"/>
        </w:trPr>
        <w:tc>
          <w:tcPr>
            <w:tcW w:w="9497" w:type="dxa"/>
            <w:gridSpan w:val="6"/>
            <w:tcBorders>
              <w:top w:val="single" w:sz="4" w:space="0" w:color="auto"/>
            </w:tcBorders>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6D54259A" w:rsidR="002C475F" w:rsidRPr="00A07190" w:rsidDel="00625E45" w:rsidRDefault="000B2316"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w:t>
            </w:r>
            <w:r w:rsidRPr="00B86A5E">
              <w:rPr>
                <w:rFonts w:eastAsia="SimSun"/>
                <w:lang w:eastAsia="zh-CN"/>
              </w:rPr>
              <w:t xml:space="preserve">transmitted </w:t>
            </w:r>
            <w:r w:rsidRPr="00B86A5E">
              <w:rPr>
                <w:lang w:eastAsia="zh-CN"/>
              </w:rPr>
              <w:t xml:space="preserve">adjacent to </w:t>
            </w:r>
            <w:r w:rsidRPr="00B86A5E">
              <w:t>s</w:t>
            </w:r>
            <w:r w:rsidRPr="001744B1">
              <w:t>ub-block gap</w:t>
            </w:r>
            <w:r w:rsidRPr="00B86A5E">
              <w:t xml:space="preserve"> or </w:t>
            </w:r>
            <w:r w:rsidRPr="001744B1">
              <w:t>inter RF Bandwidth gap</w:t>
            </w:r>
            <w:r w:rsidRPr="00C6449B">
              <w:t xml:space="preserve"> </w:t>
            </w:r>
            <w:r w:rsidRPr="00A07190">
              <w:rPr>
                <w:rFonts w:eastAsia="SimSun"/>
                <w:lang w:eastAsia="zh-CN"/>
              </w:rPr>
              <w:t>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rsidTr="008407E6">
        <w:trPr>
          <w:cantSplit/>
          <w:jc w:val="center"/>
        </w:trPr>
        <w:tc>
          <w:tcPr>
            <w:tcW w:w="2597" w:type="dxa"/>
            <w:tcBorders>
              <w:top w:val="single" w:sz="4" w:space="0" w:color="auto"/>
              <w:left w:val="single" w:sz="4" w:space="0" w:color="auto"/>
              <w:bottom w:val="single" w:sz="4" w:space="0" w:color="auto"/>
              <w:right w:val="single" w:sz="4" w:space="0" w:color="auto"/>
            </w:tcBorders>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Borders>
              <w:top w:val="single" w:sz="4" w:space="0" w:color="auto"/>
              <w:left w:val="single" w:sz="4" w:space="0" w:color="auto"/>
              <w:bottom w:val="single" w:sz="4" w:space="0" w:color="auto"/>
              <w:right w:val="single" w:sz="4" w:space="0" w:color="auto"/>
            </w:tcBorders>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rsidTr="008407E6">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Borders>
              <w:top w:val="single" w:sz="4" w:space="0" w:color="auto"/>
              <w:left w:val="single" w:sz="4" w:space="0" w:color="auto"/>
              <w:bottom w:val="single" w:sz="4" w:space="0" w:color="auto"/>
              <w:right w:val="single" w:sz="4" w:space="0" w:color="auto"/>
            </w:tcBorders>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rsidTr="008407E6">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Borders>
              <w:top w:val="single" w:sz="4" w:space="0" w:color="auto"/>
              <w:left w:val="single" w:sz="4" w:space="0" w:color="auto"/>
              <w:bottom w:val="single" w:sz="4" w:space="0" w:color="auto"/>
              <w:right w:val="single" w:sz="4" w:space="0" w:color="auto"/>
            </w:tcBorders>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rsidTr="008407E6">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Borders>
              <w:top w:val="single" w:sz="4" w:space="0" w:color="auto"/>
              <w:left w:val="single" w:sz="4" w:space="0" w:color="auto"/>
              <w:bottom w:val="single" w:sz="4" w:space="0" w:color="auto"/>
              <w:right w:val="single" w:sz="4" w:space="0" w:color="auto"/>
            </w:tcBorders>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rsidTr="008407E6">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1278" w:name="_Toc21092207"/>
      <w:bookmarkStart w:id="1279" w:name="_Toc29762422"/>
      <w:bookmarkStart w:id="1280" w:name="_Toc36026527"/>
      <w:bookmarkStart w:id="1281" w:name="_Toc37178854"/>
      <w:bookmarkStart w:id="1282" w:name="_Toc46222735"/>
      <w:bookmarkStart w:id="1283" w:name="_Toc61111548"/>
      <w:bookmarkStart w:id="1284" w:name="_Toc66810110"/>
      <w:bookmarkStart w:id="1285" w:name="_Toc74835948"/>
      <w:bookmarkStart w:id="1286" w:name="_Toc76502889"/>
      <w:bookmarkStart w:id="1287" w:name="_Toc89849865"/>
      <w:bookmarkStart w:id="1288" w:name="_Toc98662909"/>
      <w:bookmarkStart w:id="1289" w:name="_Toc145070618"/>
      <w:r w:rsidRPr="00A07190">
        <w:t>6.6.4.</w:t>
      </w:r>
      <w:r w:rsidRPr="00A07190">
        <w:rPr>
          <w:lang w:eastAsia="zh-CN"/>
        </w:rPr>
        <w:t>5</w:t>
      </w:r>
      <w:r w:rsidRPr="00A07190">
        <w:tab/>
      </w:r>
      <w:r w:rsidRPr="00A07190">
        <w:rPr>
          <w:lang w:eastAsia="zh-CN"/>
        </w:rPr>
        <w:t>NB-IoT</w:t>
      </w:r>
      <w:r w:rsidRPr="00A07190">
        <w:t xml:space="preserve"> minimum requirement</w:t>
      </w:r>
      <w:bookmarkEnd w:id="1278"/>
      <w:bookmarkEnd w:id="1279"/>
      <w:bookmarkEnd w:id="1280"/>
      <w:bookmarkEnd w:id="1281"/>
      <w:bookmarkEnd w:id="1282"/>
      <w:bookmarkEnd w:id="1283"/>
      <w:bookmarkEnd w:id="1284"/>
      <w:bookmarkEnd w:id="1285"/>
      <w:bookmarkEnd w:id="1286"/>
      <w:bookmarkEnd w:id="1287"/>
      <w:bookmarkEnd w:id="1288"/>
      <w:bookmarkEnd w:id="1289"/>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lastRenderedPageBreak/>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771105">
        <w:trPr>
          <w:cantSplit/>
          <w:jc w:val="center"/>
        </w:trPr>
        <w:tc>
          <w:tcPr>
            <w:tcW w:w="2202" w:type="dxa"/>
            <w:tcBorders>
              <w:top w:val="single" w:sz="4" w:space="0" w:color="auto"/>
            </w:tcBorders>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Borders>
              <w:top w:val="single" w:sz="4" w:space="0" w:color="auto"/>
            </w:tcBorders>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Borders>
              <w:top w:val="single" w:sz="4" w:space="0" w:color="auto"/>
            </w:tcBorders>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Borders>
              <w:top w:val="single" w:sz="4" w:space="0" w:color="auto"/>
            </w:tcBorders>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Borders>
              <w:top w:val="single" w:sz="4" w:space="0" w:color="auto"/>
            </w:tcBorders>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1290" w:name="_Toc21092208"/>
      <w:bookmarkStart w:id="1291" w:name="_Toc29762423"/>
      <w:bookmarkStart w:id="1292" w:name="_Toc36026528"/>
      <w:bookmarkStart w:id="1293" w:name="_Toc37178855"/>
      <w:bookmarkStart w:id="1294" w:name="_Toc46222736"/>
      <w:bookmarkStart w:id="1295" w:name="_Toc61111549"/>
      <w:bookmarkStart w:id="1296" w:name="_Toc66810111"/>
      <w:bookmarkStart w:id="1297" w:name="_Toc74835949"/>
      <w:bookmarkStart w:id="1298" w:name="_Toc76502890"/>
      <w:bookmarkStart w:id="1299" w:name="_Toc89849866"/>
      <w:bookmarkStart w:id="1300" w:name="_Toc98662910"/>
      <w:bookmarkStart w:id="1301" w:name="_Toc145070619"/>
      <w:r w:rsidRPr="00A07190">
        <w:t>6.6.4.6</w:t>
      </w:r>
      <w:r w:rsidRPr="00A07190">
        <w:tab/>
        <w:t>NR minimum requirement</w:t>
      </w:r>
      <w:bookmarkEnd w:id="1290"/>
      <w:bookmarkEnd w:id="1291"/>
      <w:bookmarkEnd w:id="1292"/>
      <w:bookmarkEnd w:id="1293"/>
      <w:bookmarkEnd w:id="1294"/>
      <w:bookmarkEnd w:id="1295"/>
      <w:bookmarkEnd w:id="1296"/>
      <w:bookmarkEnd w:id="1297"/>
      <w:bookmarkEnd w:id="1298"/>
      <w:bookmarkEnd w:id="1299"/>
      <w:bookmarkEnd w:id="1300"/>
      <w:bookmarkEnd w:id="1301"/>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1302"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1303" w:name="_Hlk508123095"/>
      <w:bookmarkEnd w:id="1302"/>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1303"/>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1304"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1304"/>
    </w:p>
    <w:p w14:paraId="6009BB19" w14:textId="7A3F8AD8" w:rsidR="002C475F"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46ADD28" w14:textId="77777777" w:rsidR="005119C8" w:rsidRPr="005119C8" w:rsidRDefault="005119C8" w:rsidP="005119C8">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2517F4">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lastRenderedPageBreak/>
        <w:t xml:space="preserve">The ACLR absolute </w:t>
      </w:r>
      <w:bookmarkStart w:id="1305" w:name="_Hlk508123340"/>
      <w:r w:rsidRPr="00A07190">
        <w:rPr>
          <w:rFonts w:cs="v5.0.0"/>
        </w:rPr>
        <w:t>limit is</w:t>
      </w:r>
      <w:bookmarkEnd w:id="1305"/>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1A1CD0" w:rsidRPr="00A07190" w14:paraId="6009BB42" w14:textId="77777777" w:rsidTr="00670F71">
        <w:trPr>
          <w:cantSplit/>
          <w:jc w:val="center"/>
        </w:trPr>
        <w:tc>
          <w:tcPr>
            <w:tcW w:w="2792" w:type="dxa"/>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670F71">
        <w:trPr>
          <w:cantSplit/>
          <w:jc w:val="center"/>
        </w:trPr>
        <w:tc>
          <w:tcPr>
            <w:tcW w:w="2792" w:type="dxa"/>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670F71">
        <w:trPr>
          <w:cantSplit/>
          <w:jc w:val="center"/>
        </w:trPr>
        <w:tc>
          <w:tcPr>
            <w:tcW w:w="2792" w:type="dxa"/>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670F71">
        <w:trPr>
          <w:cantSplit/>
          <w:jc w:val="center"/>
        </w:trPr>
        <w:tc>
          <w:tcPr>
            <w:tcW w:w="2792" w:type="dxa"/>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670F71">
        <w:trPr>
          <w:cantSplit/>
          <w:jc w:val="center"/>
        </w:trPr>
        <w:tc>
          <w:tcPr>
            <w:tcW w:w="2792" w:type="dxa"/>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1306"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670F71">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6009BB52" w14:textId="77777777" w:rsidR="002C475F" w:rsidRPr="00A07190" w:rsidRDefault="002C475F" w:rsidP="00670F71">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6009BB53" w14:textId="77777777" w:rsidR="002C475F" w:rsidRPr="00A07190" w:rsidRDefault="002C475F" w:rsidP="00670F71">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6009BB54" w14:textId="77777777" w:rsidR="002C475F" w:rsidRPr="00A07190" w:rsidRDefault="002C475F" w:rsidP="00670F71">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6009BB55" w14:textId="77777777" w:rsidR="002C475F" w:rsidRPr="00A07190" w:rsidRDefault="002C475F" w:rsidP="00670F71">
            <w:pPr>
              <w:pStyle w:val="TAH"/>
              <w:rPr>
                <w:lang w:eastAsia="zh-CN"/>
              </w:rPr>
            </w:pPr>
            <w:r w:rsidRPr="00A07190">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6009BB56" w14:textId="77777777" w:rsidR="002C475F" w:rsidRPr="00A07190" w:rsidRDefault="002C475F" w:rsidP="00670F71">
            <w:pPr>
              <w:pStyle w:val="TAH"/>
              <w:rPr>
                <w:lang w:eastAsia="zh-CN"/>
              </w:rPr>
            </w:pPr>
            <w:r w:rsidRPr="00A07190">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6009BB57" w14:textId="77777777" w:rsidR="002C475F" w:rsidRPr="00A07190" w:rsidRDefault="002C475F" w:rsidP="00670F71">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1306"/>
      </w:tr>
    </w:tbl>
    <w:p w14:paraId="6009BB7E" w14:textId="77777777" w:rsidR="002C475F" w:rsidRPr="00A07190" w:rsidRDefault="002C475F" w:rsidP="00393DFF"/>
    <w:p w14:paraId="6009BB7F" w14:textId="77777777" w:rsidR="00553419" w:rsidRPr="00A07190" w:rsidRDefault="00553419" w:rsidP="0085678D">
      <w:pPr>
        <w:pStyle w:val="Heading2"/>
      </w:pPr>
      <w:bookmarkStart w:id="1307" w:name="_Toc21092209"/>
      <w:bookmarkStart w:id="1308" w:name="_Toc29762424"/>
      <w:bookmarkStart w:id="1309" w:name="_Toc36026529"/>
      <w:bookmarkStart w:id="1310" w:name="_Toc37178856"/>
      <w:bookmarkStart w:id="1311" w:name="_Toc46222737"/>
      <w:bookmarkStart w:id="1312" w:name="_Toc61111550"/>
      <w:bookmarkStart w:id="1313" w:name="_Toc66810112"/>
      <w:bookmarkStart w:id="1314" w:name="_Toc74835950"/>
      <w:bookmarkStart w:id="1315" w:name="_Toc76502891"/>
      <w:bookmarkStart w:id="1316" w:name="_Toc89849867"/>
      <w:bookmarkStart w:id="1317" w:name="_Toc98662911"/>
      <w:bookmarkStart w:id="1318" w:name="_Toc145070620"/>
      <w:r w:rsidRPr="00A07190">
        <w:t>6.</w:t>
      </w:r>
      <w:r w:rsidR="003F5361" w:rsidRPr="00A07190">
        <w:t>7</w:t>
      </w:r>
      <w:r w:rsidR="003F5361" w:rsidRPr="00A07190">
        <w:tab/>
        <w:t>Transmitter intermodulation</w:t>
      </w:r>
      <w:bookmarkEnd w:id="1307"/>
      <w:bookmarkEnd w:id="1308"/>
      <w:bookmarkEnd w:id="1309"/>
      <w:bookmarkEnd w:id="1310"/>
      <w:bookmarkEnd w:id="1311"/>
      <w:bookmarkEnd w:id="1312"/>
      <w:bookmarkEnd w:id="1313"/>
      <w:bookmarkEnd w:id="1314"/>
      <w:bookmarkEnd w:id="1315"/>
      <w:bookmarkEnd w:id="1316"/>
      <w:bookmarkEnd w:id="1317"/>
      <w:bookmarkEnd w:id="1318"/>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1319" w:name="_Toc21092210"/>
      <w:bookmarkStart w:id="1320" w:name="_Toc29762425"/>
      <w:bookmarkStart w:id="1321" w:name="_Toc36026530"/>
      <w:bookmarkStart w:id="1322" w:name="_Toc37178857"/>
      <w:bookmarkStart w:id="1323" w:name="_Toc46222738"/>
      <w:bookmarkStart w:id="1324" w:name="_Toc61111551"/>
      <w:bookmarkStart w:id="1325" w:name="_Toc66810113"/>
      <w:bookmarkStart w:id="1326" w:name="_Toc74835951"/>
      <w:bookmarkStart w:id="1327" w:name="_Toc76502892"/>
      <w:bookmarkStart w:id="1328" w:name="_Toc89849868"/>
      <w:bookmarkStart w:id="1329" w:name="_Toc98662912"/>
      <w:bookmarkStart w:id="1330" w:name="_Toc145070621"/>
      <w:r w:rsidRPr="00A07190">
        <w:t>6.7.1</w:t>
      </w:r>
      <w:r w:rsidRPr="00A07190">
        <w:tab/>
        <w:t>General minimum requirement</w:t>
      </w:r>
      <w:bookmarkEnd w:id="1319"/>
      <w:bookmarkEnd w:id="1320"/>
      <w:bookmarkEnd w:id="1321"/>
      <w:bookmarkEnd w:id="1322"/>
      <w:bookmarkEnd w:id="1323"/>
      <w:bookmarkEnd w:id="1324"/>
      <w:bookmarkEnd w:id="1325"/>
      <w:bookmarkEnd w:id="1326"/>
      <w:bookmarkEnd w:id="1327"/>
      <w:bookmarkEnd w:id="1328"/>
      <w:bookmarkEnd w:id="1329"/>
      <w:bookmarkEnd w:id="1330"/>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lastRenderedPageBreak/>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1331" w:name="_Toc21092211"/>
      <w:bookmarkStart w:id="1332" w:name="_Toc29762426"/>
      <w:bookmarkStart w:id="1333" w:name="_Toc36026531"/>
      <w:bookmarkStart w:id="1334" w:name="_Toc37178858"/>
      <w:bookmarkStart w:id="1335" w:name="_Toc46222739"/>
      <w:bookmarkStart w:id="1336" w:name="_Toc61111552"/>
      <w:bookmarkStart w:id="1337" w:name="_Toc66810114"/>
      <w:bookmarkStart w:id="1338" w:name="_Toc74835952"/>
      <w:bookmarkStart w:id="1339" w:name="_Toc76502893"/>
      <w:bookmarkStart w:id="1340" w:name="_Toc89849869"/>
      <w:bookmarkStart w:id="1341" w:name="_Toc98662913"/>
      <w:bookmarkStart w:id="1342" w:name="_Toc145070622"/>
      <w:r w:rsidRPr="00A07190">
        <w:t>6.7.2</w:t>
      </w:r>
      <w:r w:rsidRPr="00A07190">
        <w:tab/>
        <w:t>Additional minimum requirement (</w:t>
      </w:r>
      <w:r w:rsidR="00393DFF" w:rsidRPr="00A07190">
        <w:t xml:space="preserve">BC1 and </w:t>
      </w:r>
      <w:r w:rsidRPr="00A07190">
        <w:t>BC2)</w:t>
      </w:r>
      <w:bookmarkEnd w:id="1331"/>
      <w:bookmarkEnd w:id="1332"/>
      <w:bookmarkEnd w:id="1333"/>
      <w:bookmarkEnd w:id="1334"/>
      <w:bookmarkEnd w:id="1335"/>
      <w:bookmarkEnd w:id="1336"/>
      <w:bookmarkEnd w:id="1337"/>
      <w:bookmarkEnd w:id="1338"/>
      <w:bookmarkEnd w:id="1339"/>
      <w:bookmarkEnd w:id="1340"/>
      <w:bookmarkEnd w:id="1341"/>
      <w:bookmarkEnd w:id="1342"/>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lastRenderedPageBreak/>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1343" w:name="_Toc21092212"/>
      <w:bookmarkStart w:id="1344" w:name="_Toc29762427"/>
      <w:bookmarkStart w:id="1345" w:name="_Toc36026532"/>
      <w:bookmarkStart w:id="1346" w:name="_Toc37178859"/>
      <w:bookmarkStart w:id="1347" w:name="_Toc46222740"/>
      <w:bookmarkStart w:id="1348" w:name="_Toc61111553"/>
      <w:bookmarkStart w:id="1349" w:name="_Toc66810115"/>
      <w:bookmarkStart w:id="1350" w:name="_Toc74835953"/>
      <w:bookmarkStart w:id="1351" w:name="_Toc76502894"/>
      <w:bookmarkStart w:id="1352" w:name="_Toc89849870"/>
      <w:bookmarkStart w:id="1353" w:name="_Toc98662914"/>
      <w:bookmarkStart w:id="1354" w:name="_Toc145070623"/>
      <w:r w:rsidRPr="00A07190">
        <w:t>6.7.3</w:t>
      </w:r>
      <w:r w:rsidRPr="00A07190">
        <w:tab/>
        <w:t>Additional minimum requirement (BC3)</w:t>
      </w:r>
      <w:bookmarkEnd w:id="1343"/>
      <w:bookmarkEnd w:id="1344"/>
      <w:bookmarkEnd w:id="1345"/>
      <w:bookmarkEnd w:id="1346"/>
      <w:bookmarkEnd w:id="1347"/>
      <w:bookmarkEnd w:id="1348"/>
      <w:bookmarkEnd w:id="1349"/>
      <w:bookmarkEnd w:id="1350"/>
      <w:bookmarkEnd w:id="1351"/>
      <w:bookmarkEnd w:id="1352"/>
      <w:bookmarkEnd w:id="1353"/>
      <w:bookmarkEnd w:id="1354"/>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1355" w:name="_Toc21092213"/>
      <w:bookmarkStart w:id="1356" w:name="_Toc29762428"/>
      <w:bookmarkStart w:id="1357" w:name="_Toc36026533"/>
      <w:bookmarkStart w:id="1358" w:name="_Toc37178860"/>
      <w:bookmarkStart w:id="1359" w:name="_Toc46222741"/>
      <w:bookmarkStart w:id="1360" w:name="_Toc61111554"/>
      <w:bookmarkStart w:id="1361" w:name="_Toc66810116"/>
      <w:bookmarkStart w:id="1362" w:name="_Toc74835954"/>
      <w:bookmarkStart w:id="1363" w:name="_Toc76502895"/>
      <w:bookmarkStart w:id="1364" w:name="_Toc89849871"/>
      <w:bookmarkStart w:id="1365" w:name="_Toc98662915"/>
      <w:bookmarkStart w:id="1366" w:name="_Toc145070624"/>
      <w:r w:rsidRPr="00A07190">
        <w:t>6.7.4</w:t>
      </w:r>
      <w:r w:rsidRPr="00A07190">
        <w:tab/>
        <w:t>Additional requirements</w:t>
      </w:r>
      <w:bookmarkEnd w:id="1355"/>
      <w:bookmarkEnd w:id="1356"/>
      <w:bookmarkEnd w:id="1357"/>
      <w:bookmarkEnd w:id="1358"/>
      <w:bookmarkEnd w:id="1359"/>
      <w:bookmarkEnd w:id="1360"/>
      <w:bookmarkEnd w:id="1361"/>
      <w:bookmarkEnd w:id="1362"/>
      <w:bookmarkEnd w:id="1363"/>
      <w:bookmarkEnd w:id="1364"/>
      <w:bookmarkEnd w:id="1365"/>
      <w:bookmarkEnd w:id="1366"/>
    </w:p>
    <w:p w14:paraId="7480AAC5" w14:textId="7B2C51ED" w:rsidR="005119C8" w:rsidRPr="00A07190" w:rsidRDefault="005119C8" w:rsidP="005119C8">
      <w:r w:rsidRPr="00A07190">
        <w:t xml:space="preserve">In certain regions the following requirement may apply. </w:t>
      </w:r>
      <w:r w:rsidRPr="00A07190">
        <w:rPr>
          <w:lang w:eastAsia="zh-CN"/>
        </w:rPr>
        <w:t>F</w:t>
      </w:r>
      <w:r w:rsidRPr="00A07190">
        <w:t xml:space="preserve">or BS </w:t>
      </w:r>
      <w:r>
        <w:t xml:space="preserve">E-UTRA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243F61" w14:textId="77777777" w:rsidR="005119C8" w:rsidRPr="00A07190" w:rsidRDefault="005119C8" w:rsidP="005119C8">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5119C8" w:rsidRPr="00A07190" w14:paraId="3236DDA1" w14:textId="77777777" w:rsidTr="00567BB6">
        <w:trPr>
          <w:cantSplit/>
          <w:jc w:val="center"/>
        </w:trPr>
        <w:tc>
          <w:tcPr>
            <w:tcW w:w="3856" w:type="dxa"/>
          </w:tcPr>
          <w:p w14:paraId="14A030CD" w14:textId="77777777" w:rsidR="005119C8" w:rsidRPr="00A07190" w:rsidRDefault="005119C8" w:rsidP="00567BB6">
            <w:pPr>
              <w:pStyle w:val="TAH"/>
              <w:rPr>
                <w:rFonts w:cs="Arial"/>
              </w:rPr>
            </w:pPr>
            <w:r w:rsidRPr="00A07190">
              <w:rPr>
                <w:rFonts w:cs="Arial"/>
              </w:rPr>
              <w:t>Parameter</w:t>
            </w:r>
          </w:p>
        </w:tc>
        <w:tc>
          <w:tcPr>
            <w:tcW w:w="5275" w:type="dxa"/>
          </w:tcPr>
          <w:p w14:paraId="607CE3AA" w14:textId="77777777" w:rsidR="005119C8" w:rsidRPr="00A07190" w:rsidRDefault="005119C8" w:rsidP="00567BB6">
            <w:pPr>
              <w:pStyle w:val="TAH"/>
              <w:rPr>
                <w:rFonts w:cs="Arial"/>
              </w:rPr>
            </w:pPr>
            <w:r w:rsidRPr="00A07190">
              <w:rPr>
                <w:rFonts w:cs="Arial"/>
              </w:rPr>
              <w:t>Value</w:t>
            </w:r>
          </w:p>
        </w:tc>
      </w:tr>
      <w:tr w:rsidR="005119C8" w:rsidRPr="00A07190" w14:paraId="0D594C2B" w14:textId="77777777" w:rsidTr="00567BB6">
        <w:trPr>
          <w:cantSplit/>
          <w:jc w:val="center"/>
        </w:trPr>
        <w:tc>
          <w:tcPr>
            <w:tcW w:w="3856" w:type="dxa"/>
          </w:tcPr>
          <w:p w14:paraId="7DE14067" w14:textId="77777777" w:rsidR="005119C8" w:rsidRPr="00A07190" w:rsidRDefault="005119C8" w:rsidP="00567BB6">
            <w:pPr>
              <w:pStyle w:val="TAL"/>
              <w:rPr>
                <w:rFonts w:cs="Arial"/>
              </w:rPr>
            </w:pPr>
            <w:r w:rsidRPr="00A07190">
              <w:rPr>
                <w:rFonts w:cs="Arial"/>
              </w:rPr>
              <w:t>Wanted signal</w:t>
            </w:r>
          </w:p>
        </w:tc>
        <w:tc>
          <w:tcPr>
            <w:tcW w:w="5275" w:type="dxa"/>
          </w:tcPr>
          <w:p w14:paraId="4570A43B" w14:textId="77777777" w:rsidR="005119C8" w:rsidRPr="00A07190" w:rsidRDefault="005119C8" w:rsidP="00567BB6">
            <w:pPr>
              <w:pStyle w:val="TAL"/>
              <w:rPr>
                <w:rFonts w:cs="Arial"/>
              </w:rPr>
            </w:pPr>
            <w:r w:rsidRPr="00A07190">
              <w:rPr>
                <w:rFonts w:cs="Arial"/>
              </w:rPr>
              <w:t>E-UTRA single carrier (NOTE)</w:t>
            </w:r>
          </w:p>
        </w:tc>
      </w:tr>
      <w:tr w:rsidR="005119C8" w:rsidRPr="00A07190" w14:paraId="6729189F" w14:textId="77777777" w:rsidTr="00567BB6">
        <w:trPr>
          <w:cantSplit/>
          <w:jc w:val="center"/>
        </w:trPr>
        <w:tc>
          <w:tcPr>
            <w:tcW w:w="3856" w:type="dxa"/>
          </w:tcPr>
          <w:p w14:paraId="35CBD434" w14:textId="77777777" w:rsidR="005119C8" w:rsidRPr="00A07190" w:rsidRDefault="005119C8" w:rsidP="00567BB6">
            <w:pPr>
              <w:pStyle w:val="TAL"/>
              <w:rPr>
                <w:rFonts w:cs="Arial"/>
              </w:rPr>
            </w:pPr>
            <w:r w:rsidRPr="00A07190">
              <w:rPr>
                <w:rFonts w:cs="Arial"/>
              </w:rPr>
              <w:t>Interfering signal type</w:t>
            </w:r>
          </w:p>
        </w:tc>
        <w:tc>
          <w:tcPr>
            <w:tcW w:w="5275" w:type="dxa"/>
          </w:tcPr>
          <w:p w14:paraId="6798ACC6" w14:textId="77777777" w:rsidR="005119C8" w:rsidRPr="00A07190" w:rsidRDefault="005119C8" w:rsidP="00567BB6">
            <w:pPr>
              <w:pStyle w:val="TAL"/>
              <w:rPr>
                <w:rFonts w:cs="Arial"/>
              </w:rPr>
            </w:pPr>
            <w:r w:rsidRPr="00A07190">
              <w:rPr>
                <w:rFonts w:cs="Arial"/>
              </w:rPr>
              <w:t>E-UTRA signal of the same channel bandwidth as the wanted signal</w:t>
            </w:r>
          </w:p>
        </w:tc>
      </w:tr>
      <w:tr w:rsidR="005119C8" w:rsidRPr="00A07190" w14:paraId="02A6BA4C" w14:textId="77777777" w:rsidTr="00567BB6">
        <w:trPr>
          <w:cantSplit/>
          <w:jc w:val="center"/>
        </w:trPr>
        <w:tc>
          <w:tcPr>
            <w:tcW w:w="3856" w:type="dxa"/>
          </w:tcPr>
          <w:p w14:paraId="2EA26CCC" w14:textId="77777777" w:rsidR="005119C8" w:rsidRPr="00A07190" w:rsidRDefault="005119C8" w:rsidP="00567BB6">
            <w:pPr>
              <w:pStyle w:val="TAL"/>
              <w:rPr>
                <w:rFonts w:cs="Arial"/>
              </w:rPr>
            </w:pPr>
            <w:r w:rsidRPr="00A07190">
              <w:rPr>
                <w:rFonts w:cs="Arial"/>
              </w:rPr>
              <w:t>Interfering signal level</w:t>
            </w:r>
          </w:p>
        </w:tc>
        <w:tc>
          <w:tcPr>
            <w:tcW w:w="5275" w:type="dxa"/>
          </w:tcPr>
          <w:p w14:paraId="28348A34" w14:textId="77777777" w:rsidR="005119C8" w:rsidRPr="00A07190" w:rsidRDefault="005119C8" w:rsidP="00567BB6">
            <w:pPr>
              <w:pStyle w:val="TAL"/>
              <w:rPr>
                <w:rFonts w:cs="Arial"/>
              </w:rPr>
            </w:pPr>
            <w:r w:rsidRPr="00A07190">
              <w:rPr>
                <w:rFonts w:cs="Arial"/>
              </w:rPr>
              <w:t>Rated total output power in the operating band – 30dB</w:t>
            </w:r>
          </w:p>
        </w:tc>
      </w:tr>
      <w:tr w:rsidR="005119C8" w:rsidRPr="00A07190" w14:paraId="58789B7C" w14:textId="77777777" w:rsidTr="00567BB6">
        <w:trPr>
          <w:cantSplit/>
          <w:jc w:val="center"/>
        </w:trPr>
        <w:tc>
          <w:tcPr>
            <w:tcW w:w="3856" w:type="dxa"/>
          </w:tcPr>
          <w:p w14:paraId="51459B13" w14:textId="77777777" w:rsidR="005119C8" w:rsidRPr="00A07190" w:rsidRDefault="005119C8" w:rsidP="00567BB6">
            <w:pPr>
              <w:pStyle w:val="TAL"/>
              <w:rPr>
                <w:rFonts w:cs="Arial"/>
              </w:rPr>
            </w:pPr>
            <w:r w:rsidRPr="00A07190">
              <w:rPr>
                <w:rFonts w:cs="Arial"/>
              </w:rPr>
              <w:t>Interfering signal centre frequency offset from the lower/upper centre frequency of the wanted signal</w:t>
            </w:r>
          </w:p>
        </w:tc>
        <w:tc>
          <w:tcPr>
            <w:tcW w:w="5275" w:type="dxa"/>
          </w:tcPr>
          <w:p w14:paraId="765AFAD9" w14:textId="77777777" w:rsidR="005119C8" w:rsidRPr="00A07190" w:rsidRDefault="005119C8" w:rsidP="00567BB6">
            <w:pPr>
              <w:pStyle w:val="TAL"/>
              <w:rPr>
                <w:rFonts w:cs="Arial"/>
              </w:rPr>
            </w:pPr>
            <w:r w:rsidRPr="00A07190">
              <w:rPr>
                <w:rFonts w:cs="Arial"/>
              </w:rPr>
              <w:t>± BW</w:t>
            </w:r>
            <w:r w:rsidRPr="00A07190">
              <w:rPr>
                <w:rFonts w:cs="Arial"/>
                <w:vertAlign w:val="subscript"/>
              </w:rPr>
              <w:t>Channel</w:t>
            </w:r>
          </w:p>
          <w:p w14:paraId="1B564A99" w14:textId="77777777" w:rsidR="005119C8" w:rsidRPr="00A07190" w:rsidRDefault="005119C8" w:rsidP="00567BB6">
            <w:pPr>
              <w:pStyle w:val="TAL"/>
              <w:rPr>
                <w:rFonts w:cs="Arial"/>
              </w:rPr>
            </w:pPr>
            <w:r w:rsidRPr="00A07190">
              <w:rPr>
                <w:rFonts w:cs="Arial"/>
              </w:rPr>
              <w:t xml:space="preserve">± </w:t>
            </w:r>
            <w:r w:rsidRPr="00A07190">
              <w:rPr>
                <w:rFonts w:cs="v5.0.0"/>
              </w:rPr>
              <w:t xml:space="preserve">2 x </w:t>
            </w:r>
            <w:r w:rsidRPr="00A07190">
              <w:rPr>
                <w:rFonts w:cs="Arial"/>
              </w:rPr>
              <w:t>BW</w:t>
            </w:r>
            <w:r w:rsidRPr="00A07190">
              <w:rPr>
                <w:rFonts w:cs="Arial"/>
                <w:vertAlign w:val="subscript"/>
              </w:rPr>
              <w:t>Channel</w:t>
            </w:r>
          </w:p>
        </w:tc>
      </w:tr>
      <w:tr w:rsidR="005119C8" w:rsidRPr="00A07190" w14:paraId="46115F02" w14:textId="77777777" w:rsidTr="00567BB6">
        <w:trPr>
          <w:cantSplit/>
          <w:jc w:val="center"/>
        </w:trPr>
        <w:tc>
          <w:tcPr>
            <w:tcW w:w="9131" w:type="dxa"/>
            <w:gridSpan w:val="2"/>
          </w:tcPr>
          <w:p w14:paraId="25F1BDF6" w14:textId="6E4FDDE4" w:rsidR="005119C8" w:rsidRPr="00A07190" w:rsidRDefault="005119C8" w:rsidP="00567BB6">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1367" w:name="_Toc21092214"/>
      <w:bookmarkStart w:id="1368" w:name="_Toc29762429"/>
      <w:bookmarkStart w:id="1369" w:name="_Toc36026534"/>
      <w:bookmarkStart w:id="1370" w:name="_Toc37178861"/>
      <w:bookmarkStart w:id="1371" w:name="_Toc46222742"/>
      <w:bookmarkStart w:id="1372" w:name="_Toc61111555"/>
      <w:bookmarkStart w:id="1373" w:name="_Toc66810117"/>
      <w:bookmarkStart w:id="1374" w:name="_Toc74835955"/>
      <w:bookmarkStart w:id="1375" w:name="_Toc76502896"/>
      <w:bookmarkStart w:id="1376" w:name="_Toc89849872"/>
      <w:bookmarkStart w:id="1377" w:name="_Toc98662916"/>
      <w:bookmarkStart w:id="1378" w:name="_Toc145070625"/>
      <w:r w:rsidRPr="00A07190">
        <w:lastRenderedPageBreak/>
        <w:t>7</w:t>
      </w:r>
      <w:r w:rsidRPr="00A07190">
        <w:tab/>
        <w:t>Receiver characteristics</w:t>
      </w:r>
      <w:bookmarkEnd w:id="1367"/>
      <w:bookmarkEnd w:id="1368"/>
      <w:bookmarkEnd w:id="1369"/>
      <w:bookmarkEnd w:id="1370"/>
      <w:bookmarkEnd w:id="1371"/>
      <w:bookmarkEnd w:id="1372"/>
      <w:bookmarkEnd w:id="1373"/>
      <w:bookmarkEnd w:id="1374"/>
      <w:bookmarkEnd w:id="1375"/>
      <w:bookmarkEnd w:id="1376"/>
      <w:bookmarkEnd w:id="1377"/>
      <w:bookmarkEnd w:id="1378"/>
    </w:p>
    <w:p w14:paraId="6009BBDC" w14:textId="77777777" w:rsidR="00CC6518" w:rsidRPr="00A07190" w:rsidRDefault="00CC6518" w:rsidP="0085678D">
      <w:pPr>
        <w:pStyle w:val="Heading2"/>
      </w:pPr>
      <w:bookmarkStart w:id="1379" w:name="_Toc21092215"/>
      <w:bookmarkStart w:id="1380" w:name="_Toc29762430"/>
      <w:bookmarkStart w:id="1381" w:name="_Toc36026535"/>
      <w:bookmarkStart w:id="1382" w:name="_Toc37178862"/>
      <w:bookmarkStart w:id="1383" w:name="_Toc46222743"/>
      <w:bookmarkStart w:id="1384" w:name="_Toc61111556"/>
      <w:bookmarkStart w:id="1385" w:name="_Toc66810118"/>
      <w:bookmarkStart w:id="1386" w:name="_Toc74835956"/>
      <w:bookmarkStart w:id="1387" w:name="_Toc76502897"/>
      <w:bookmarkStart w:id="1388" w:name="_Toc89849873"/>
      <w:bookmarkStart w:id="1389" w:name="_Toc98662917"/>
      <w:bookmarkStart w:id="1390" w:name="_Toc145070626"/>
      <w:r w:rsidRPr="00A07190">
        <w:t>7.1</w:t>
      </w:r>
      <w:r w:rsidRPr="00A07190">
        <w:tab/>
        <w:t>General</w:t>
      </w:r>
      <w:bookmarkEnd w:id="1379"/>
      <w:bookmarkEnd w:id="1380"/>
      <w:bookmarkEnd w:id="1381"/>
      <w:bookmarkEnd w:id="1382"/>
      <w:bookmarkEnd w:id="1383"/>
      <w:bookmarkEnd w:id="1384"/>
      <w:bookmarkEnd w:id="1385"/>
      <w:bookmarkEnd w:id="1386"/>
      <w:bookmarkEnd w:id="1387"/>
      <w:bookmarkEnd w:id="1388"/>
      <w:bookmarkEnd w:id="1389"/>
      <w:bookmarkEnd w:id="1390"/>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1391" w:name="_Toc21092216"/>
      <w:bookmarkStart w:id="1392" w:name="_Toc29762431"/>
      <w:bookmarkStart w:id="1393" w:name="_Toc36026536"/>
      <w:bookmarkStart w:id="1394" w:name="_Toc37178863"/>
      <w:bookmarkStart w:id="1395" w:name="_Toc46222744"/>
      <w:bookmarkStart w:id="1396" w:name="_Toc61111557"/>
      <w:bookmarkStart w:id="1397" w:name="_Toc66810119"/>
      <w:bookmarkStart w:id="1398" w:name="_Toc74835957"/>
      <w:bookmarkStart w:id="1399" w:name="_Toc76502898"/>
      <w:bookmarkStart w:id="1400" w:name="_Toc89849874"/>
      <w:bookmarkStart w:id="1401" w:name="_Toc98662918"/>
      <w:bookmarkStart w:id="1402" w:name="_Toc145070627"/>
      <w:r w:rsidRPr="00A07190">
        <w:t>7.2</w:t>
      </w:r>
      <w:r w:rsidRPr="00A07190">
        <w:tab/>
        <w:t>Reference sensitivity level</w:t>
      </w:r>
      <w:bookmarkEnd w:id="1391"/>
      <w:bookmarkEnd w:id="1392"/>
      <w:bookmarkEnd w:id="1393"/>
      <w:bookmarkEnd w:id="1394"/>
      <w:bookmarkEnd w:id="1395"/>
      <w:bookmarkEnd w:id="1396"/>
      <w:bookmarkEnd w:id="1397"/>
      <w:bookmarkEnd w:id="1398"/>
      <w:bookmarkEnd w:id="1399"/>
      <w:bookmarkEnd w:id="1400"/>
      <w:bookmarkEnd w:id="1401"/>
      <w:bookmarkEnd w:id="1402"/>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1403" w:name="_Toc21092217"/>
      <w:bookmarkStart w:id="1404" w:name="_Toc29762432"/>
      <w:bookmarkStart w:id="1405" w:name="_Toc36026537"/>
      <w:bookmarkStart w:id="1406" w:name="_Toc37178864"/>
      <w:bookmarkStart w:id="1407" w:name="_Toc46222745"/>
      <w:bookmarkStart w:id="1408" w:name="_Toc61111558"/>
      <w:bookmarkStart w:id="1409" w:name="_Toc66810120"/>
      <w:bookmarkStart w:id="1410" w:name="_Toc74835958"/>
      <w:bookmarkStart w:id="1411" w:name="_Toc76502899"/>
      <w:bookmarkStart w:id="1412" w:name="_Toc89849875"/>
      <w:bookmarkStart w:id="1413" w:name="_Toc98662919"/>
      <w:bookmarkStart w:id="1414" w:name="_Toc145070628"/>
      <w:r w:rsidRPr="00A07190">
        <w:t>7.2.1</w:t>
      </w:r>
      <w:r w:rsidRPr="00A07190">
        <w:tab/>
        <w:t>E-UTRA minimum requirement</w:t>
      </w:r>
      <w:bookmarkEnd w:id="1403"/>
      <w:bookmarkEnd w:id="1404"/>
      <w:bookmarkEnd w:id="1405"/>
      <w:bookmarkEnd w:id="1406"/>
      <w:bookmarkEnd w:id="1407"/>
      <w:bookmarkEnd w:id="1408"/>
      <w:bookmarkEnd w:id="1409"/>
      <w:bookmarkEnd w:id="1410"/>
      <w:bookmarkEnd w:id="1411"/>
      <w:bookmarkEnd w:id="1412"/>
      <w:bookmarkEnd w:id="1413"/>
      <w:bookmarkEnd w:id="1414"/>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1415" w:name="_Toc21092218"/>
      <w:bookmarkStart w:id="1416" w:name="_Toc29762433"/>
      <w:bookmarkStart w:id="1417" w:name="_Toc36026538"/>
      <w:bookmarkStart w:id="1418" w:name="_Toc37178865"/>
      <w:bookmarkStart w:id="1419" w:name="_Toc46222746"/>
      <w:bookmarkStart w:id="1420" w:name="_Toc61111559"/>
      <w:bookmarkStart w:id="1421" w:name="_Toc66810121"/>
      <w:bookmarkStart w:id="1422" w:name="_Toc74835959"/>
      <w:bookmarkStart w:id="1423" w:name="_Toc76502900"/>
      <w:bookmarkStart w:id="1424" w:name="_Toc89849876"/>
      <w:bookmarkStart w:id="1425" w:name="_Toc98662920"/>
      <w:bookmarkStart w:id="1426" w:name="_Toc145070629"/>
      <w:r w:rsidRPr="00A07190">
        <w:t>7.2.2</w:t>
      </w:r>
      <w:r w:rsidRPr="00A07190">
        <w:tab/>
        <w:t>UTRA FDD minimum requirement</w:t>
      </w:r>
      <w:bookmarkEnd w:id="1415"/>
      <w:bookmarkEnd w:id="1416"/>
      <w:bookmarkEnd w:id="1417"/>
      <w:bookmarkEnd w:id="1418"/>
      <w:bookmarkEnd w:id="1419"/>
      <w:bookmarkEnd w:id="1420"/>
      <w:bookmarkEnd w:id="1421"/>
      <w:bookmarkEnd w:id="1422"/>
      <w:bookmarkEnd w:id="1423"/>
      <w:bookmarkEnd w:id="1424"/>
      <w:bookmarkEnd w:id="1425"/>
      <w:bookmarkEnd w:id="1426"/>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1427" w:name="_Toc21092219"/>
      <w:bookmarkStart w:id="1428" w:name="_Toc29762434"/>
      <w:bookmarkStart w:id="1429" w:name="_Toc36026539"/>
      <w:bookmarkStart w:id="1430" w:name="_Toc37178866"/>
      <w:bookmarkStart w:id="1431" w:name="_Toc46222747"/>
      <w:bookmarkStart w:id="1432" w:name="_Toc61111560"/>
      <w:bookmarkStart w:id="1433" w:name="_Toc66810122"/>
      <w:bookmarkStart w:id="1434" w:name="_Toc74835960"/>
      <w:bookmarkStart w:id="1435" w:name="_Toc76502901"/>
      <w:bookmarkStart w:id="1436" w:name="_Toc89849877"/>
      <w:bookmarkStart w:id="1437" w:name="_Toc98662921"/>
      <w:bookmarkStart w:id="1438" w:name="_Toc145070630"/>
      <w:r w:rsidRPr="00A07190">
        <w:lastRenderedPageBreak/>
        <w:t>7.2.3</w:t>
      </w:r>
      <w:r w:rsidRPr="00A07190">
        <w:tab/>
        <w:t>UTRA TDD minimum requirement</w:t>
      </w:r>
      <w:bookmarkEnd w:id="1427"/>
      <w:bookmarkEnd w:id="1428"/>
      <w:bookmarkEnd w:id="1429"/>
      <w:bookmarkEnd w:id="1430"/>
      <w:bookmarkEnd w:id="1431"/>
      <w:bookmarkEnd w:id="1432"/>
      <w:bookmarkEnd w:id="1433"/>
      <w:bookmarkEnd w:id="1434"/>
      <w:bookmarkEnd w:id="1435"/>
      <w:bookmarkEnd w:id="1436"/>
      <w:bookmarkEnd w:id="1437"/>
      <w:bookmarkEnd w:id="1438"/>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1439" w:name="_Toc21092220"/>
      <w:bookmarkStart w:id="1440" w:name="_Toc29762435"/>
      <w:bookmarkStart w:id="1441" w:name="_Toc36026540"/>
      <w:bookmarkStart w:id="1442" w:name="_Toc37178867"/>
      <w:bookmarkStart w:id="1443" w:name="_Toc46222748"/>
      <w:bookmarkStart w:id="1444" w:name="_Toc61111561"/>
      <w:bookmarkStart w:id="1445" w:name="_Toc66810123"/>
      <w:bookmarkStart w:id="1446" w:name="_Toc74835961"/>
      <w:bookmarkStart w:id="1447" w:name="_Toc76502902"/>
      <w:bookmarkStart w:id="1448" w:name="_Toc89849878"/>
      <w:bookmarkStart w:id="1449" w:name="_Toc98662922"/>
      <w:bookmarkStart w:id="1450" w:name="_Toc145070631"/>
      <w:r w:rsidRPr="00A07190">
        <w:t>7.2.4</w:t>
      </w:r>
      <w:r w:rsidRPr="00A07190">
        <w:tab/>
        <w:t>GSM/EDGE minimum requirement</w:t>
      </w:r>
      <w:bookmarkEnd w:id="1439"/>
      <w:bookmarkEnd w:id="1440"/>
      <w:bookmarkEnd w:id="1441"/>
      <w:bookmarkEnd w:id="1442"/>
      <w:bookmarkEnd w:id="1443"/>
      <w:bookmarkEnd w:id="1444"/>
      <w:bookmarkEnd w:id="1445"/>
      <w:bookmarkEnd w:id="1446"/>
      <w:bookmarkEnd w:id="1447"/>
      <w:bookmarkEnd w:id="1448"/>
      <w:bookmarkEnd w:id="1449"/>
      <w:bookmarkEnd w:id="1450"/>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1451" w:name="_Toc21092221"/>
      <w:bookmarkStart w:id="1452" w:name="_Toc29762436"/>
      <w:bookmarkStart w:id="1453" w:name="_Toc36026541"/>
      <w:bookmarkStart w:id="1454" w:name="_Toc37178868"/>
      <w:bookmarkStart w:id="1455" w:name="_Toc46222749"/>
      <w:bookmarkStart w:id="1456" w:name="_Toc61111562"/>
      <w:bookmarkStart w:id="1457" w:name="_Toc66810124"/>
      <w:bookmarkStart w:id="1458" w:name="_Toc74835962"/>
      <w:bookmarkStart w:id="1459" w:name="_Toc76502903"/>
      <w:bookmarkStart w:id="1460" w:name="_Toc89849879"/>
      <w:bookmarkStart w:id="1461" w:name="_Toc98662923"/>
      <w:bookmarkStart w:id="1462" w:name="_Toc145070632"/>
      <w:r w:rsidRPr="00A07190">
        <w:t>7.2.</w:t>
      </w:r>
      <w:r w:rsidRPr="00A07190">
        <w:rPr>
          <w:lang w:eastAsia="zh-CN"/>
        </w:rPr>
        <w:t>5</w:t>
      </w:r>
      <w:r w:rsidRPr="00A07190">
        <w:tab/>
        <w:t>NB-IoT minimum requirement</w:t>
      </w:r>
      <w:bookmarkEnd w:id="1451"/>
      <w:bookmarkEnd w:id="1452"/>
      <w:bookmarkEnd w:id="1453"/>
      <w:bookmarkEnd w:id="1454"/>
      <w:bookmarkEnd w:id="1455"/>
      <w:bookmarkEnd w:id="1456"/>
      <w:bookmarkEnd w:id="1457"/>
      <w:bookmarkEnd w:id="1458"/>
      <w:bookmarkEnd w:id="1459"/>
      <w:bookmarkEnd w:id="1460"/>
      <w:bookmarkEnd w:id="1461"/>
      <w:bookmarkEnd w:id="1462"/>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1463" w:name="_Toc21092222"/>
      <w:bookmarkStart w:id="1464" w:name="_Toc29762437"/>
      <w:bookmarkStart w:id="1465" w:name="_Toc36026542"/>
      <w:bookmarkStart w:id="1466" w:name="_Toc37178869"/>
      <w:bookmarkStart w:id="1467" w:name="_Toc46222750"/>
      <w:bookmarkStart w:id="1468" w:name="_Toc61111563"/>
      <w:bookmarkStart w:id="1469" w:name="_Toc66810125"/>
      <w:bookmarkStart w:id="1470" w:name="_Toc74835963"/>
      <w:bookmarkStart w:id="1471" w:name="_Toc76502904"/>
      <w:bookmarkStart w:id="1472" w:name="_Toc89849880"/>
      <w:bookmarkStart w:id="1473" w:name="_Toc98662924"/>
      <w:bookmarkStart w:id="1474" w:name="_Toc145070633"/>
      <w:r w:rsidRPr="00A07190">
        <w:t>7.2.6</w:t>
      </w:r>
      <w:r w:rsidRPr="00A07190">
        <w:tab/>
        <w:t>NR minimum requirement</w:t>
      </w:r>
      <w:bookmarkEnd w:id="1463"/>
      <w:bookmarkEnd w:id="1464"/>
      <w:bookmarkEnd w:id="1465"/>
      <w:bookmarkEnd w:id="1466"/>
      <w:bookmarkEnd w:id="1467"/>
      <w:bookmarkEnd w:id="1468"/>
      <w:bookmarkEnd w:id="1469"/>
      <w:bookmarkEnd w:id="1470"/>
      <w:bookmarkEnd w:id="1471"/>
      <w:bookmarkEnd w:id="1472"/>
      <w:bookmarkEnd w:id="1473"/>
      <w:bookmarkEnd w:id="1474"/>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1475" w:name="_Toc21092223"/>
      <w:bookmarkStart w:id="1476" w:name="_Toc29762438"/>
      <w:bookmarkStart w:id="1477" w:name="_Toc36026543"/>
      <w:bookmarkStart w:id="1478" w:name="_Toc37178870"/>
      <w:bookmarkStart w:id="1479" w:name="_Toc46222751"/>
      <w:bookmarkStart w:id="1480" w:name="_Toc61111564"/>
      <w:bookmarkStart w:id="1481" w:name="_Toc66810126"/>
      <w:bookmarkStart w:id="1482" w:name="_Toc74835964"/>
      <w:bookmarkStart w:id="1483" w:name="_Toc76502905"/>
      <w:bookmarkStart w:id="1484" w:name="_Toc89849881"/>
      <w:bookmarkStart w:id="1485" w:name="_Toc98662925"/>
      <w:bookmarkStart w:id="1486" w:name="_Toc145070634"/>
      <w:r w:rsidRPr="00A07190">
        <w:t>7.2.</w:t>
      </w:r>
      <w:r w:rsidRPr="00A07190">
        <w:rPr>
          <w:lang w:eastAsia="zh-CN"/>
        </w:rPr>
        <w:t>7</w:t>
      </w:r>
      <w:r w:rsidRPr="00A07190">
        <w:tab/>
      </w:r>
      <w:r w:rsidR="00053574" w:rsidRPr="00A07190">
        <w:t>Void</w:t>
      </w:r>
      <w:bookmarkEnd w:id="1475"/>
      <w:bookmarkEnd w:id="1476"/>
      <w:bookmarkEnd w:id="1477"/>
      <w:bookmarkEnd w:id="1478"/>
      <w:bookmarkEnd w:id="1479"/>
      <w:bookmarkEnd w:id="1480"/>
      <w:bookmarkEnd w:id="1481"/>
      <w:bookmarkEnd w:id="1482"/>
      <w:bookmarkEnd w:id="1483"/>
      <w:bookmarkEnd w:id="1484"/>
      <w:bookmarkEnd w:id="1485"/>
      <w:bookmarkEnd w:id="1486"/>
    </w:p>
    <w:p w14:paraId="6009BBF8" w14:textId="77777777" w:rsidR="00CC6518" w:rsidRPr="00A07190" w:rsidRDefault="00CC6518" w:rsidP="0085678D">
      <w:pPr>
        <w:pStyle w:val="Heading2"/>
      </w:pPr>
      <w:bookmarkStart w:id="1487" w:name="_Toc21092224"/>
      <w:bookmarkStart w:id="1488" w:name="_Toc29762439"/>
      <w:bookmarkStart w:id="1489" w:name="_Toc36026544"/>
      <w:bookmarkStart w:id="1490" w:name="_Toc37178871"/>
      <w:bookmarkStart w:id="1491" w:name="_Toc46222752"/>
      <w:bookmarkStart w:id="1492" w:name="_Toc61111565"/>
      <w:bookmarkStart w:id="1493" w:name="_Toc66810127"/>
      <w:bookmarkStart w:id="1494" w:name="_Toc74835965"/>
      <w:bookmarkStart w:id="1495" w:name="_Toc76502906"/>
      <w:bookmarkStart w:id="1496" w:name="_Toc89849882"/>
      <w:bookmarkStart w:id="1497" w:name="_Toc98662926"/>
      <w:bookmarkStart w:id="1498" w:name="_Toc145070635"/>
      <w:r w:rsidRPr="00A07190">
        <w:t>7.3</w:t>
      </w:r>
      <w:r w:rsidRPr="00A07190">
        <w:tab/>
        <w:t>Dynamic range</w:t>
      </w:r>
      <w:bookmarkEnd w:id="1487"/>
      <w:bookmarkEnd w:id="1488"/>
      <w:bookmarkEnd w:id="1489"/>
      <w:bookmarkEnd w:id="1490"/>
      <w:bookmarkEnd w:id="1491"/>
      <w:bookmarkEnd w:id="1492"/>
      <w:bookmarkEnd w:id="1493"/>
      <w:bookmarkEnd w:id="1494"/>
      <w:bookmarkEnd w:id="1495"/>
      <w:bookmarkEnd w:id="1496"/>
      <w:bookmarkEnd w:id="1497"/>
      <w:bookmarkEnd w:id="1498"/>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1499" w:name="_Toc21092225"/>
      <w:bookmarkStart w:id="1500" w:name="_Toc29762440"/>
      <w:bookmarkStart w:id="1501" w:name="_Toc36026545"/>
      <w:bookmarkStart w:id="1502" w:name="_Toc37178872"/>
      <w:bookmarkStart w:id="1503" w:name="_Toc46222753"/>
      <w:bookmarkStart w:id="1504" w:name="_Toc61111566"/>
      <w:bookmarkStart w:id="1505" w:name="_Toc66810128"/>
      <w:bookmarkStart w:id="1506" w:name="_Toc74835966"/>
      <w:bookmarkStart w:id="1507" w:name="_Toc76502907"/>
      <w:bookmarkStart w:id="1508" w:name="_Toc89849883"/>
      <w:bookmarkStart w:id="1509" w:name="_Toc98662927"/>
      <w:bookmarkStart w:id="1510" w:name="_Toc145070636"/>
      <w:r w:rsidRPr="00A07190">
        <w:t>7.3.1</w:t>
      </w:r>
      <w:r w:rsidRPr="00A07190">
        <w:tab/>
        <w:t>E-UTRA minimum requirement</w:t>
      </w:r>
      <w:bookmarkEnd w:id="1499"/>
      <w:bookmarkEnd w:id="1500"/>
      <w:bookmarkEnd w:id="1501"/>
      <w:bookmarkEnd w:id="1502"/>
      <w:bookmarkEnd w:id="1503"/>
      <w:bookmarkEnd w:id="1504"/>
      <w:bookmarkEnd w:id="1505"/>
      <w:bookmarkEnd w:id="1506"/>
      <w:bookmarkEnd w:id="1507"/>
      <w:bookmarkEnd w:id="1508"/>
      <w:bookmarkEnd w:id="1509"/>
      <w:bookmarkEnd w:id="1510"/>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1511" w:name="_Toc21092226"/>
      <w:bookmarkStart w:id="1512" w:name="_Toc29762441"/>
      <w:bookmarkStart w:id="1513" w:name="_Toc36026546"/>
      <w:bookmarkStart w:id="1514" w:name="_Toc37178873"/>
      <w:bookmarkStart w:id="1515" w:name="_Toc46222754"/>
      <w:bookmarkStart w:id="1516" w:name="_Toc61111567"/>
      <w:bookmarkStart w:id="1517" w:name="_Toc66810129"/>
      <w:bookmarkStart w:id="1518" w:name="_Toc74835967"/>
      <w:bookmarkStart w:id="1519" w:name="_Toc76502908"/>
      <w:bookmarkStart w:id="1520" w:name="_Toc89849884"/>
      <w:bookmarkStart w:id="1521" w:name="_Toc98662928"/>
      <w:bookmarkStart w:id="1522" w:name="_Toc145070637"/>
      <w:r w:rsidRPr="00A07190">
        <w:t>7.3.2</w:t>
      </w:r>
      <w:r w:rsidRPr="00A07190">
        <w:tab/>
        <w:t>UTRA FDD minimum requirement</w:t>
      </w:r>
      <w:bookmarkEnd w:id="1511"/>
      <w:bookmarkEnd w:id="1512"/>
      <w:bookmarkEnd w:id="1513"/>
      <w:bookmarkEnd w:id="1514"/>
      <w:bookmarkEnd w:id="1515"/>
      <w:bookmarkEnd w:id="1516"/>
      <w:bookmarkEnd w:id="1517"/>
      <w:bookmarkEnd w:id="1518"/>
      <w:bookmarkEnd w:id="1519"/>
      <w:bookmarkEnd w:id="1520"/>
      <w:bookmarkEnd w:id="1521"/>
      <w:bookmarkEnd w:id="1522"/>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1523" w:name="_Toc21092227"/>
      <w:bookmarkStart w:id="1524" w:name="_Toc29762442"/>
      <w:bookmarkStart w:id="1525" w:name="_Toc36026547"/>
      <w:bookmarkStart w:id="1526" w:name="_Toc37178874"/>
      <w:bookmarkStart w:id="1527" w:name="_Toc46222755"/>
      <w:bookmarkStart w:id="1528" w:name="_Toc61111568"/>
      <w:bookmarkStart w:id="1529" w:name="_Toc66810130"/>
      <w:bookmarkStart w:id="1530" w:name="_Toc74835968"/>
      <w:bookmarkStart w:id="1531" w:name="_Toc76502909"/>
      <w:bookmarkStart w:id="1532" w:name="_Toc89849885"/>
      <w:bookmarkStart w:id="1533" w:name="_Toc98662929"/>
      <w:bookmarkStart w:id="1534" w:name="_Toc145070638"/>
      <w:r w:rsidRPr="00A07190">
        <w:t>7.3.3</w:t>
      </w:r>
      <w:r w:rsidRPr="00A07190">
        <w:tab/>
        <w:t>UTRA TDD minimum requirement</w:t>
      </w:r>
      <w:bookmarkEnd w:id="1523"/>
      <w:bookmarkEnd w:id="1524"/>
      <w:bookmarkEnd w:id="1525"/>
      <w:bookmarkEnd w:id="1526"/>
      <w:bookmarkEnd w:id="1527"/>
      <w:bookmarkEnd w:id="1528"/>
      <w:bookmarkEnd w:id="1529"/>
      <w:bookmarkEnd w:id="1530"/>
      <w:bookmarkEnd w:id="1531"/>
      <w:bookmarkEnd w:id="1532"/>
      <w:bookmarkEnd w:id="1533"/>
      <w:bookmarkEnd w:id="1534"/>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1535" w:name="_Toc21092228"/>
      <w:bookmarkStart w:id="1536" w:name="_Toc29762443"/>
      <w:bookmarkStart w:id="1537" w:name="_Toc36026548"/>
      <w:bookmarkStart w:id="1538" w:name="_Toc37178875"/>
      <w:bookmarkStart w:id="1539" w:name="_Toc46222756"/>
      <w:bookmarkStart w:id="1540" w:name="_Toc61111569"/>
      <w:bookmarkStart w:id="1541" w:name="_Toc66810131"/>
      <w:bookmarkStart w:id="1542" w:name="_Toc74835969"/>
      <w:bookmarkStart w:id="1543" w:name="_Toc76502910"/>
      <w:bookmarkStart w:id="1544" w:name="_Toc89849886"/>
      <w:bookmarkStart w:id="1545" w:name="_Toc98662930"/>
      <w:bookmarkStart w:id="1546" w:name="_Toc145070639"/>
      <w:r w:rsidRPr="00A07190">
        <w:t>7.3.4</w:t>
      </w:r>
      <w:r w:rsidRPr="00A07190">
        <w:tab/>
        <w:t>GSM/EDGE minimum requirement</w:t>
      </w:r>
      <w:bookmarkEnd w:id="1535"/>
      <w:bookmarkEnd w:id="1536"/>
      <w:bookmarkEnd w:id="1537"/>
      <w:bookmarkEnd w:id="1538"/>
      <w:bookmarkEnd w:id="1539"/>
      <w:bookmarkEnd w:id="1540"/>
      <w:bookmarkEnd w:id="1541"/>
      <w:bookmarkEnd w:id="1542"/>
      <w:bookmarkEnd w:id="1543"/>
      <w:bookmarkEnd w:id="1544"/>
      <w:bookmarkEnd w:id="1545"/>
      <w:bookmarkEnd w:id="1546"/>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1547" w:name="_Toc21092229"/>
      <w:bookmarkStart w:id="1548" w:name="_Toc29762444"/>
      <w:bookmarkStart w:id="1549" w:name="_Toc36026549"/>
      <w:bookmarkStart w:id="1550" w:name="_Toc37178876"/>
      <w:bookmarkStart w:id="1551" w:name="_Toc46222757"/>
      <w:bookmarkStart w:id="1552" w:name="_Toc61111570"/>
      <w:bookmarkStart w:id="1553" w:name="_Toc66810132"/>
      <w:bookmarkStart w:id="1554" w:name="_Toc74835970"/>
      <w:bookmarkStart w:id="1555" w:name="_Toc76502911"/>
      <w:bookmarkStart w:id="1556" w:name="_Toc89849887"/>
      <w:bookmarkStart w:id="1557" w:name="_Toc98662931"/>
      <w:bookmarkStart w:id="1558" w:name="_Toc145070640"/>
      <w:r w:rsidRPr="00A07190">
        <w:t>7.3.</w:t>
      </w:r>
      <w:r w:rsidRPr="00A07190">
        <w:rPr>
          <w:lang w:eastAsia="zh-CN"/>
        </w:rPr>
        <w:t>5</w:t>
      </w:r>
      <w:r w:rsidRPr="00A07190">
        <w:tab/>
        <w:t>NB-IoT minimum requirement</w:t>
      </w:r>
      <w:bookmarkEnd w:id="1547"/>
      <w:bookmarkEnd w:id="1548"/>
      <w:bookmarkEnd w:id="1549"/>
      <w:bookmarkEnd w:id="1550"/>
      <w:bookmarkEnd w:id="1551"/>
      <w:bookmarkEnd w:id="1552"/>
      <w:bookmarkEnd w:id="1553"/>
      <w:bookmarkEnd w:id="1554"/>
      <w:bookmarkEnd w:id="1555"/>
      <w:bookmarkEnd w:id="1556"/>
      <w:bookmarkEnd w:id="1557"/>
      <w:bookmarkEnd w:id="1558"/>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1559" w:name="_Toc21092230"/>
      <w:bookmarkStart w:id="1560" w:name="_Toc29762445"/>
      <w:bookmarkStart w:id="1561" w:name="_Toc36026550"/>
      <w:bookmarkStart w:id="1562" w:name="_Toc37178877"/>
      <w:bookmarkStart w:id="1563" w:name="_Toc46222758"/>
      <w:bookmarkStart w:id="1564" w:name="_Toc61111571"/>
      <w:bookmarkStart w:id="1565" w:name="_Toc66810133"/>
      <w:bookmarkStart w:id="1566" w:name="_Toc74835971"/>
      <w:bookmarkStart w:id="1567" w:name="_Toc76502912"/>
      <w:bookmarkStart w:id="1568" w:name="_Toc89849888"/>
      <w:bookmarkStart w:id="1569" w:name="_Toc98662932"/>
      <w:bookmarkStart w:id="1570" w:name="_Toc145070641"/>
      <w:r w:rsidRPr="00A07190">
        <w:t>7.3.6</w:t>
      </w:r>
      <w:r w:rsidRPr="00A07190">
        <w:tab/>
        <w:t>NR minimum requirement</w:t>
      </w:r>
      <w:bookmarkEnd w:id="1559"/>
      <w:bookmarkEnd w:id="1560"/>
      <w:bookmarkEnd w:id="1561"/>
      <w:bookmarkEnd w:id="1562"/>
      <w:bookmarkEnd w:id="1563"/>
      <w:bookmarkEnd w:id="1564"/>
      <w:bookmarkEnd w:id="1565"/>
      <w:bookmarkEnd w:id="1566"/>
      <w:bookmarkEnd w:id="1567"/>
      <w:bookmarkEnd w:id="1568"/>
      <w:bookmarkEnd w:id="1569"/>
      <w:bookmarkEnd w:id="1570"/>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1571" w:name="_Toc21092231"/>
      <w:bookmarkStart w:id="1572" w:name="_Toc29762446"/>
      <w:bookmarkStart w:id="1573" w:name="_Toc36026551"/>
      <w:bookmarkStart w:id="1574" w:name="_Toc37178878"/>
      <w:bookmarkStart w:id="1575" w:name="_Toc46222759"/>
      <w:bookmarkStart w:id="1576" w:name="_Toc61111572"/>
      <w:bookmarkStart w:id="1577" w:name="_Toc66810134"/>
      <w:bookmarkStart w:id="1578" w:name="_Toc74835972"/>
      <w:bookmarkStart w:id="1579" w:name="_Toc76502913"/>
      <w:bookmarkStart w:id="1580" w:name="_Toc89849889"/>
      <w:bookmarkStart w:id="1581" w:name="_Toc98662933"/>
      <w:bookmarkStart w:id="1582" w:name="_Toc145070642"/>
      <w:r w:rsidRPr="00A07190">
        <w:lastRenderedPageBreak/>
        <w:t>7.4</w:t>
      </w:r>
      <w:r w:rsidRPr="00A07190">
        <w:tab/>
        <w:t>In-band selectivity and blocking</w:t>
      </w:r>
      <w:bookmarkEnd w:id="1571"/>
      <w:bookmarkEnd w:id="1572"/>
      <w:bookmarkEnd w:id="1573"/>
      <w:bookmarkEnd w:id="1574"/>
      <w:bookmarkEnd w:id="1575"/>
      <w:bookmarkEnd w:id="1576"/>
      <w:bookmarkEnd w:id="1577"/>
      <w:bookmarkEnd w:id="1578"/>
      <w:bookmarkEnd w:id="1579"/>
      <w:bookmarkEnd w:id="1580"/>
      <w:bookmarkEnd w:id="1581"/>
      <w:bookmarkEnd w:id="1582"/>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1583" w:name="_Toc21092232"/>
      <w:bookmarkStart w:id="1584" w:name="_Toc29762447"/>
      <w:bookmarkStart w:id="1585" w:name="_Toc36026552"/>
      <w:bookmarkStart w:id="1586" w:name="_Toc37178879"/>
      <w:bookmarkStart w:id="1587" w:name="_Toc46222760"/>
      <w:bookmarkStart w:id="1588" w:name="_Toc61111573"/>
      <w:bookmarkStart w:id="1589" w:name="_Toc66810135"/>
      <w:bookmarkStart w:id="1590" w:name="_Toc74835973"/>
      <w:bookmarkStart w:id="1591" w:name="_Toc76502914"/>
      <w:bookmarkStart w:id="1592" w:name="_Toc89849890"/>
      <w:bookmarkStart w:id="1593" w:name="_Toc98662934"/>
      <w:bookmarkStart w:id="1594" w:name="_Toc145070643"/>
      <w:r w:rsidRPr="00A07190">
        <w:t>7.4.1</w:t>
      </w:r>
      <w:r w:rsidRPr="00A07190">
        <w:tab/>
        <w:t>General blocking minimum requirement</w:t>
      </w:r>
      <w:bookmarkEnd w:id="1583"/>
      <w:bookmarkEnd w:id="1584"/>
      <w:bookmarkEnd w:id="1585"/>
      <w:bookmarkEnd w:id="1586"/>
      <w:bookmarkEnd w:id="1587"/>
      <w:bookmarkEnd w:id="1588"/>
      <w:bookmarkEnd w:id="1589"/>
      <w:bookmarkEnd w:id="1590"/>
      <w:bookmarkEnd w:id="1591"/>
      <w:bookmarkEnd w:id="1592"/>
      <w:bookmarkEnd w:id="1593"/>
      <w:bookmarkEnd w:id="1594"/>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56DC8995" w14:textId="77777777" w:rsidR="005119C8"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w:t>
            </w:r>
          </w:p>
          <w:p w14:paraId="4A039DC2" w14:textId="77777777" w:rsidR="005119C8" w:rsidRDefault="005119C8" w:rsidP="00CB5484">
            <w:pPr>
              <w:pStyle w:val="TAN"/>
              <w:rPr>
                <w:rFonts w:cs="Arial"/>
                <w:lang w:eastAsia="en-US"/>
              </w:rPr>
            </w:pPr>
            <w:r w:rsidRPr="00A07190">
              <w:rPr>
                <w:rFonts w:cs="Arial"/>
                <w:lang w:eastAsia="en-US"/>
              </w:rPr>
              <w:t>NOTE 6:</w:t>
            </w:r>
            <w:r w:rsidRPr="00A07190">
              <w:rPr>
                <w:rFonts w:cs="Arial"/>
                <w:lang w:eastAsia="en-US"/>
              </w:rPr>
              <w:tab/>
            </w:r>
            <w:r w:rsidRPr="00A07190">
              <w:rPr>
                <w:rFonts w:cs="v3.8.0"/>
                <w:lang w:eastAsia="en-US"/>
              </w:rPr>
              <w:t xml:space="preserve">For a BS capable of multi-band operation, </w:t>
            </w:r>
            <w:r w:rsidRPr="00A07190">
              <w:t>"</w:t>
            </w:r>
            <w:r w:rsidRPr="00A07190">
              <w:rPr>
                <w:rFonts w:cs="Arial"/>
                <w:lang w:eastAsia="en-US"/>
              </w:rPr>
              <w:t>x</w:t>
            </w:r>
            <w:r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 xml:space="preserve">band. For other in-band blocking frequency ranges of the interfering signal for the supported operating bands, </w:t>
            </w:r>
            <w:r w:rsidRPr="00A07190">
              <w:t>"</w:t>
            </w:r>
            <w:r w:rsidRPr="00A07190">
              <w:rPr>
                <w:rFonts w:cs="Arial"/>
                <w:lang w:eastAsia="en-US"/>
              </w:rPr>
              <w:t>x</w:t>
            </w:r>
            <w:r w:rsidRPr="00A07190">
              <w:t>"</w:t>
            </w:r>
            <w:r w:rsidRPr="00A07190">
              <w:rPr>
                <w:rFonts w:cs="Arial"/>
                <w:lang w:eastAsia="en-US"/>
              </w:rPr>
              <w:t xml:space="preserve"> is equal to 1.4 dB</w:t>
            </w:r>
            <w:bookmarkStart w:id="1595" w:name="_Hlk513542859"/>
          </w:p>
          <w:p w14:paraId="6009BC40" w14:textId="40CE6BA0" w:rsidR="00CC6518" w:rsidRPr="00A07190" w:rsidRDefault="00CC6518" w:rsidP="00CB5484">
            <w:pPr>
              <w:pStyle w:val="TAN"/>
              <w:rPr>
                <w:rFonts w:cs="Arial"/>
                <w:lang w:eastAsia="en-US"/>
              </w:rPr>
            </w:pPr>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59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1596" w:name="_Toc21092233"/>
      <w:bookmarkStart w:id="1597" w:name="_Toc29762448"/>
      <w:bookmarkStart w:id="1598" w:name="_Toc36026553"/>
      <w:bookmarkStart w:id="1599" w:name="_Toc37178880"/>
      <w:bookmarkStart w:id="1600" w:name="_Toc46222761"/>
      <w:bookmarkStart w:id="1601" w:name="_Toc61111574"/>
      <w:bookmarkStart w:id="1602" w:name="_Toc66810136"/>
      <w:bookmarkStart w:id="1603" w:name="_Toc74835974"/>
      <w:bookmarkStart w:id="1604" w:name="_Toc76502915"/>
      <w:bookmarkStart w:id="1605" w:name="_Toc89849891"/>
      <w:bookmarkStart w:id="1606" w:name="_Toc98662935"/>
      <w:bookmarkStart w:id="1607" w:name="_Toc145070644"/>
      <w:r w:rsidRPr="00A07190">
        <w:t>7.4.2</w:t>
      </w:r>
      <w:r w:rsidRPr="00A07190">
        <w:tab/>
        <w:t>General narrowband blocking minimum requirement</w:t>
      </w:r>
      <w:bookmarkEnd w:id="1596"/>
      <w:bookmarkEnd w:id="1597"/>
      <w:bookmarkEnd w:id="1598"/>
      <w:bookmarkEnd w:id="1599"/>
      <w:bookmarkEnd w:id="1600"/>
      <w:bookmarkEnd w:id="1601"/>
      <w:bookmarkEnd w:id="1602"/>
      <w:bookmarkEnd w:id="1603"/>
      <w:bookmarkEnd w:id="1604"/>
      <w:bookmarkEnd w:id="1605"/>
      <w:bookmarkEnd w:id="1606"/>
      <w:bookmarkEnd w:id="1607"/>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17FD9D8" w14:textId="77777777" w:rsidR="00C65BC3" w:rsidRDefault="00C65BC3" w:rsidP="00C65BC3">
            <w:pPr>
              <w:pStyle w:val="TAC"/>
              <w:rPr>
                <w:rFonts w:cs="Arial"/>
              </w:rPr>
            </w:pPr>
            <w:r>
              <w:rPr>
                <w:rFonts w:cs="Arial"/>
              </w:rPr>
              <w:t>±(240 +m*180),</w:t>
            </w:r>
          </w:p>
          <w:p w14:paraId="00D5279D" w14:textId="77777777" w:rsidR="00C65BC3" w:rsidRDefault="00C65BC3" w:rsidP="00C65BC3">
            <w:pPr>
              <w:pStyle w:val="TAC"/>
              <w:rPr>
                <w:rFonts w:cs="Arial"/>
              </w:rPr>
            </w:pPr>
            <w:r>
              <w:rPr>
                <w:rFonts w:cs="Arial"/>
              </w:rPr>
              <w:t>m=0, 1, 2, 3, 4, 9, 14</w:t>
            </w:r>
          </w:p>
          <w:p w14:paraId="0C5D53FB" w14:textId="77777777" w:rsidR="00C65BC3" w:rsidRDefault="00C65BC3" w:rsidP="00C65BC3">
            <w:pPr>
              <w:pStyle w:val="TAC"/>
              <w:rPr>
                <w:rFonts w:cs="Arial"/>
              </w:rPr>
            </w:pPr>
            <w:r>
              <w:rPr>
                <w:rFonts w:cs="Arial"/>
              </w:rPr>
              <w:t>(Note 5)</w:t>
            </w:r>
          </w:p>
          <w:p w14:paraId="736B8286" w14:textId="77777777" w:rsidR="00C65BC3" w:rsidRDefault="00C65BC3" w:rsidP="00C65BC3">
            <w:pPr>
              <w:pStyle w:val="TAC"/>
              <w:rPr>
                <w:rFonts w:cs="Arial"/>
              </w:rPr>
            </w:pPr>
            <w:r>
              <w:rPr>
                <w:rFonts w:cs="Arial"/>
              </w:rPr>
              <w:t>±(550 +m*180),</w:t>
            </w:r>
          </w:p>
          <w:p w14:paraId="6009BC63" w14:textId="612E44B0" w:rsidR="00CC6518" w:rsidRPr="00A07190" w:rsidRDefault="00C65BC3" w:rsidP="00C65BC3">
            <w:pPr>
              <w:pStyle w:val="TAC"/>
              <w:rPr>
                <w:rFonts w:cs="Arial"/>
                <w:lang w:eastAsia="en-US"/>
              </w:rPr>
            </w:pPr>
            <w:r>
              <w:rPr>
                <w:rFonts w:cs="Arial"/>
              </w:rPr>
              <w:t>m=</w:t>
            </w:r>
            <w:r>
              <w:t>0, 1, 2, 3, 4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9D42A1">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9D42A1">
            <w:pPr>
              <w:pStyle w:val="TAH"/>
            </w:pPr>
            <w:r w:rsidRPr="00A07190">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9D42A1">
            <w:pPr>
              <w:pStyle w:val="TAH"/>
            </w:pPr>
            <w:r w:rsidRPr="00A07190">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9D42A1">
            <w:pPr>
              <w:pStyle w:val="TAH"/>
            </w:pPr>
            <w:r w:rsidRPr="00A07190">
              <w:t>x</w:t>
            </w:r>
          </w:p>
        </w:tc>
      </w:tr>
      <w:tr w:rsidR="001A1CD0" w:rsidRPr="00A07190" w14:paraId="6009BC83" w14:textId="77777777" w:rsidTr="009D42A1">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9D42A1">
            <w:pPr>
              <w:pStyle w:val="TAC"/>
            </w:pPr>
            <w:r w:rsidRPr="00A07190">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9D42A1">
            <w:pPr>
              <w:pStyle w:val="TAC"/>
              <w:rPr>
                <w:lang w:eastAsia="zh-CN"/>
              </w:rPr>
            </w:pPr>
            <w:r w:rsidRPr="00A07190">
              <w:rPr>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9D42A1">
            <w:pPr>
              <w:pStyle w:val="TAC"/>
            </w:pPr>
            <w:r w:rsidRPr="00A07190">
              <w:t>12</w:t>
            </w:r>
          </w:p>
        </w:tc>
      </w:tr>
      <w:tr w:rsidR="001A1CD0" w:rsidRPr="00A07190" w14:paraId="6009BC87" w14:textId="77777777" w:rsidTr="009D42A1">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9D42A1">
            <w:pPr>
              <w:pStyle w:val="TAC"/>
            </w:pPr>
            <w:r w:rsidRPr="00A07190">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9D42A1">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9D42A1">
            <w:pPr>
              <w:pStyle w:val="TAC"/>
            </w:pPr>
          </w:p>
        </w:tc>
      </w:tr>
      <w:tr w:rsidR="001A1CD0" w:rsidRPr="00A07190" w14:paraId="6009BC8B" w14:textId="77777777" w:rsidTr="009D42A1">
        <w:trPr>
          <w:trHeight w:val="280"/>
          <w:jc w:val="center"/>
        </w:trPr>
        <w:tc>
          <w:tcPr>
            <w:tcW w:w="1247" w:type="dxa"/>
            <w:vMerge/>
            <w:vAlign w:val="center"/>
            <w:hideMark/>
          </w:tcPr>
          <w:p w14:paraId="6009BC88"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9D42A1">
            <w:pPr>
              <w:pStyle w:val="TAC"/>
              <w:rPr>
                <w:lang w:eastAsia="zh-CN"/>
              </w:rPr>
            </w:pPr>
            <w:r w:rsidRPr="00A07190">
              <w:t>3</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9D42A1">
            <w:pPr>
              <w:pStyle w:val="TAC"/>
            </w:pPr>
            <w:r w:rsidRPr="00A07190">
              <w:t>11</w:t>
            </w:r>
          </w:p>
        </w:tc>
      </w:tr>
      <w:tr w:rsidR="001A1CD0" w:rsidRPr="00A07190" w14:paraId="6009BC8F" w14:textId="77777777" w:rsidTr="009D42A1">
        <w:trPr>
          <w:trHeight w:val="280"/>
          <w:jc w:val="center"/>
        </w:trPr>
        <w:tc>
          <w:tcPr>
            <w:tcW w:w="1247" w:type="dxa"/>
            <w:vMerge/>
            <w:vAlign w:val="center"/>
            <w:hideMark/>
          </w:tcPr>
          <w:p w14:paraId="6009BC8C"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9D42A1">
            <w:pPr>
              <w:pStyle w:val="TAC"/>
              <w:rPr>
                <w:lang w:eastAsia="zh-CN"/>
              </w:rPr>
            </w:pPr>
            <w:r w:rsidRPr="00A07190">
              <w:t>5</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9D42A1">
            <w:pPr>
              <w:pStyle w:val="TAC"/>
            </w:pPr>
            <w:r w:rsidRPr="00A07190">
              <w:t>9</w:t>
            </w:r>
          </w:p>
        </w:tc>
      </w:tr>
      <w:tr w:rsidR="001A1CD0" w:rsidRPr="00A07190" w14:paraId="6009BC93" w14:textId="77777777" w:rsidTr="009D42A1">
        <w:trPr>
          <w:trHeight w:val="280"/>
          <w:jc w:val="center"/>
        </w:trPr>
        <w:tc>
          <w:tcPr>
            <w:tcW w:w="1247" w:type="dxa"/>
            <w:vMerge/>
            <w:vAlign w:val="center"/>
            <w:hideMark/>
          </w:tcPr>
          <w:p w14:paraId="6009BC90"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9D42A1">
            <w:pPr>
              <w:pStyle w:val="TAC"/>
              <w:rPr>
                <w:lang w:eastAsia="zh-CN"/>
              </w:rPr>
            </w:pPr>
            <w:r w:rsidRPr="00A07190">
              <w:t>10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9D42A1">
            <w:pPr>
              <w:pStyle w:val="TAC"/>
            </w:pPr>
            <w:r w:rsidRPr="00A07190">
              <w:t>6</w:t>
            </w:r>
          </w:p>
        </w:tc>
      </w:tr>
      <w:tr w:rsidR="001A1CD0" w:rsidRPr="00A07190" w14:paraId="6009BC97" w14:textId="77777777" w:rsidTr="009D42A1">
        <w:trPr>
          <w:trHeight w:val="280"/>
          <w:jc w:val="center"/>
        </w:trPr>
        <w:tc>
          <w:tcPr>
            <w:tcW w:w="1247" w:type="dxa"/>
            <w:vMerge/>
            <w:vAlign w:val="center"/>
            <w:hideMark/>
          </w:tcPr>
          <w:p w14:paraId="6009BC94"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9D42A1">
            <w:pPr>
              <w:pStyle w:val="TAC"/>
              <w:rPr>
                <w:lang w:eastAsia="zh-CN"/>
              </w:rPr>
            </w:pPr>
            <w:r w:rsidRPr="00A07190">
              <w:t>15</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9D42A1">
            <w:pPr>
              <w:pStyle w:val="TAC"/>
            </w:pPr>
            <w:r w:rsidRPr="00A07190">
              <w:t>6</w:t>
            </w:r>
          </w:p>
        </w:tc>
      </w:tr>
      <w:tr w:rsidR="001A1CD0" w:rsidRPr="00A07190" w14:paraId="6009BC9B" w14:textId="77777777" w:rsidTr="009D42A1">
        <w:trPr>
          <w:trHeight w:val="280"/>
          <w:jc w:val="center"/>
        </w:trPr>
        <w:tc>
          <w:tcPr>
            <w:tcW w:w="1247" w:type="dxa"/>
            <w:vMerge/>
            <w:vAlign w:val="center"/>
            <w:hideMark/>
          </w:tcPr>
          <w:p w14:paraId="6009BC98"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9D42A1">
            <w:pPr>
              <w:pStyle w:val="TAC"/>
              <w:rPr>
                <w:lang w:eastAsia="zh-CN"/>
              </w:rPr>
            </w:pPr>
            <w:r w:rsidRPr="00A07190">
              <w:t>20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9D42A1">
            <w:pPr>
              <w:pStyle w:val="TAC"/>
            </w:pPr>
            <w:r w:rsidRPr="00A07190">
              <w:t>6</w:t>
            </w:r>
          </w:p>
        </w:tc>
      </w:tr>
      <w:tr w:rsidR="001A1CD0" w:rsidRPr="00A07190" w14:paraId="6009BC9F" w14:textId="77777777" w:rsidTr="009D42A1">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9D42A1">
            <w:pPr>
              <w:pStyle w:val="TAC"/>
            </w:pPr>
            <w:r w:rsidRPr="00A07190">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9D42A1">
            <w:pPr>
              <w:pStyle w:val="TAC"/>
            </w:pPr>
            <w:r w:rsidRPr="00A07190">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9D42A1">
            <w:pPr>
              <w:pStyle w:val="TAC"/>
            </w:pPr>
            <w:r w:rsidRPr="00A07190">
              <w:t>13</w:t>
            </w:r>
          </w:p>
        </w:tc>
      </w:tr>
      <w:tr w:rsidR="001A1CD0" w:rsidRPr="00A07190" w14:paraId="6009BCA3" w14:textId="77777777" w:rsidTr="009D42A1">
        <w:trPr>
          <w:trHeight w:val="280"/>
          <w:jc w:val="center"/>
        </w:trPr>
        <w:tc>
          <w:tcPr>
            <w:tcW w:w="1247" w:type="dxa"/>
            <w:vMerge/>
            <w:vAlign w:val="center"/>
            <w:hideMark/>
          </w:tcPr>
          <w:p w14:paraId="6009BCA0"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9D42A1">
            <w:pPr>
              <w:pStyle w:val="TAC"/>
            </w:pPr>
            <w:r w:rsidRPr="00A07190">
              <w:t>10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9D42A1">
            <w:pPr>
              <w:pStyle w:val="TAC"/>
            </w:pPr>
            <w:r w:rsidRPr="00A07190">
              <w:t>6</w:t>
            </w:r>
          </w:p>
        </w:tc>
      </w:tr>
      <w:tr w:rsidR="001A1CD0" w:rsidRPr="00A07190" w14:paraId="6009BCA7" w14:textId="77777777" w:rsidTr="009D42A1">
        <w:trPr>
          <w:trHeight w:val="280"/>
          <w:jc w:val="center"/>
        </w:trPr>
        <w:tc>
          <w:tcPr>
            <w:tcW w:w="1247" w:type="dxa"/>
            <w:vMerge/>
            <w:vAlign w:val="center"/>
            <w:hideMark/>
          </w:tcPr>
          <w:p w14:paraId="6009BCA4"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9D42A1">
            <w:pPr>
              <w:pStyle w:val="TAC"/>
            </w:pPr>
            <w:r w:rsidRPr="00A07190">
              <w:t>15</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9D42A1">
            <w:pPr>
              <w:pStyle w:val="TAC"/>
            </w:pPr>
            <w:r w:rsidRPr="00A07190">
              <w:t>6</w:t>
            </w:r>
          </w:p>
        </w:tc>
      </w:tr>
      <w:tr w:rsidR="00CC6518" w:rsidRPr="00A07190" w14:paraId="6009BCAB" w14:textId="77777777" w:rsidTr="009D42A1">
        <w:trPr>
          <w:trHeight w:val="300"/>
          <w:jc w:val="center"/>
        </w:trPr>
        <w:tc>
          <w:tcPr>
            <w:tcW w:w="1247" w:type="dxa"/>
            <w:vMerge/>
            <w:vAlign w:val="center"/>
            <w:hideMark/>
          </w:tcPr>
          <w:p w14:paraId="6009BCA8" w14:textId="77777777" w:rsidR="00CC6518" w:rsidRPr="00A07190" w:rsidRDefault="00CC6518" w:rsidP="009D42A1">
            <w:pPr>
              <w:pStyle w:val="TAC"/>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9D42A1">
            <w:pPr>
              <w:pStyle w:val="TAC"/>
            </w:pPr>
            <w:r w:rsidRPr="00A07190">
              <w:t>20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9D42A1">
            <w:pPr>
              <w:pStyle w:val="TAC"/>
            </w:pPr>
            <w:r w:rsidRPr="00A07190">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1608" w:name="_Toc21092234"/>
      <w:bookmarkStart w:id="1609" w:name="_Toc29762449"/>
      <w:bookmarkStart w:id="1610" w:name="_Toc36026554"/>
      <w:bookmarkStart w:id="1611" w:name="_Toc37178881"/>
      <w:bookmarkStart w:id="1612" w:name="_Toc46222762"/>
      <w:bookmarkStart w:id="1613" w:name="_Toc61111575"/>
      <w:bookmarkStart w:id="1614" w:name="_Toc66810137"/>
      <w:bookmarkStart w:id="1615" w:name="_Toc74835975"/>
      <w:bookmarkStart w:id="1616" w:name="_Toc76502916"/>
      <w:bookmarkStart w:id="1617" w:name="_Toc89849892"/>
      <w:bookmarkStart w:id="1618" w:name="_Toc98662936"/>
      <w:bookmarkStart w:id="1619" w:name="_Toc145070645"/>
      <w:r w:rsidRPr="00A07190">
        <w:lastRenderedPageBreak/>
        <w:t>7.4.3</w:t>
      </w:r>
      <w:r w:rsidRPr="00A07190">
        <w:tab/>
        <w:t>Additional Narrowband blocking minimum requirement for GSM/EDGE</w:t>
      </w:r>
      <w:bookmarkEnd w:id="1608"/>
      <w:bookmarkEnd w:id="1609"/>
      <w:bookmarkEnd w:id="1610"/>
      <w:bookmarkEnd w:id="1611"/>
      <w:bookmarkEnd w:id="1612"/>
      <w:bookmarkEnd w:id="1613"/>
      <w:bookmarkEnd w:id="1614"/>
      <w:bookmarkEnd w:id="1615"/>
      <w:bookmarkEnd w:id="1616"/>
      <w:bookmarkEnd w:id="1617"/>
      <w:bookmarkEnd w:id="1618"/>
      <w:bookmarkEnd w:id="1619"/>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1620" w:name="OLE_LINK2"/>
      <w:bookmarkStart w:id="1621"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1622" w:name="_Toc21092235"/>
      <w:bookmarkStart w:id="1623" w:name="_Toc29762450"/>
      <w:bookmarkStart w:id="1624" w:name="_Toc36026555"/>
      <w:bookmarkStart w:id="1625" w:name="_Toc37178882"/>
      <w:bookmarkStart w:id="1626" w:name="_Toc46222763"/>
      <w:bookmarkStart w:id="1627" w:name="_Toc61111576"/>
      <w:bookmarkStart w:id="1628" w:name="_Toc66810138"/>
      <w:bookmarkStart w:id="1629" w:name="_Toc74835976"/>
      <w:bookmarkStart w:id="1630" w:name="_Toc76502917"/>
      <w:bookmarkStart w:id="1631" w:name="_Toc89849893"/>
      <w:bookmarkStart w:id="1632" w:name="_Toc98662937"/>
      <w:bookmarkStart w:id="1633" w:name="_Toc145070646"/>
      <w:bookmarkEnd w:id="1620"/>
      <w:bookmarkEnd w:id="1621"/>
      <w:r w:rsidRPr="00A07190">
        <w:t>7.4.4</w:t>
      </w:r>
      <w:r w:rsidRPr="00A07190">
        <w:tab/>
        <w:t>GSM/EDGE requirements for AM suppression</w:t>
      </w:r>
      <w:bookmarkEnd w:id="1622"/>
      <w:bookmarkEnd w:id="1623"/>
      <w:bookmarkEnd w:id="1624"/>
      <w:bookmarkEnd w:id="1625"/>
      <w:bookmarkEnd w:id="1626"/>
      <w:bookmarkEnd w:id="1627"/>
      <w:bookmarkEnd w:id="1628"/>
      <w:bookmarkEnd w:id="1629"/>
      <w:bookmarkEnd w:id="1630"/>
      <w:bookmarkEnd w:id="1631"/>
      <w:bookmarkEnd w:id="1632"/>
      <w:bookmarkEnd w:id="1633"/>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1634" w:name="_Toc21092236"/>
      <w:bookmarkStart w:id="1635" w:name="_Toc29762451"/>
      <w:bookmarkStart w:id="1636" w:name="_Toc36026556"/>
      <w:bookmarkStart w:id="1637" w:name="_Toc37178883"/>
      <w:bookmarkStart w:id="1638" w:name="_Toc46222764"/>
      <w:bookmarkStart w:id="1639" w:name="_Toc61111577"/>
      <w:bookmarkStart w:id="1640" w:name="_Toc66810139"/>
      <w:bookmarkStart w:id="1641" w:name="_Toc74835977"/>
      <w:bookmarkStart w:id="1642" w:name="_Toc76502918"/>
      <w:bookmarkStart w:id="1643" w:name="_Toc89849894"/>
      <w:bookmarkStart w:id="1644" w:name="_Toc98662938"/>
      <w:bookmarkStart w:id="1645" w:name="_Toc145070647"/>
      <w:r w:rsidRPr="00A07190">
        <w:t>7.4.</w:t>
      </w:r>
      <w:r w:rsidRPr="00A07190">
        <w:rPr>
          <w:lang w:eastAsia="zh-CN"/>
        </w:rPr>
        <w:t>5</w:t>
      </w:r>
      <w:r w:rsidRPr="00A07190">
        <w:tab/>
        <w:t>Additional BC3 blocking minimum requirement</w:t>
      </w:r>
      <w:bookmarkEnd w:id="1634"/>
      <w:bookmarkEnd w:id="1635"/>
      <w:bookmarkEnd w:id="1636"/>
      <w:bookmarkEnd w:id="1637"/>
      <w:bookmarkEnd w:id="1638"/>
      <w:bookmarkEnd w:id="1639"/>
      <w:bookmarkEnd w:id="1640"/>
      <w:bookmarkEnd w:id="1641"/>
      <w:bookmarkEnd w:id="1642"/>
      <w:bookmarkEnd w:id="1643"/>
      <w:bookmarkEnd w:id="1644"/>
      <w:bookmarkEnd w:id="1645"/>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1646" w:name="_Toc21092237"/>
      <w:bookmarkStart w:id="1647" w:name="_Toc29762452"/>
      <w:bookmarkStart w:id="1648" w:name="_Toc36026557"/>
      <w:bookmarkStart w:id="1649" w:name="_Toc37178884"/>
      <w:bookmarkStart w:id="1650" w:name="_Toc46222765"/>
      <w:bookmarkStart w:id="1651" w:name="_Toc61111578"/>
      <w:bookmarkStart w:id="1652" w:name="_Toc66810140"/>
      <w:bookmarkStart w:id="1653" w:name="_Toc74835978"/>
      <w:bookmarkStart w:id="1654" w:name="_Toc76502919"/>
      <w:bookmarkStart w:id="1655" w:name="_Toc89849895"/>
      <w:bookmarkStart w:id="1656" w:name="_Toc98662939"/>
      <w:bookmarkStart w:id="1657" w:name="_Toc145070648"/>
      <w:r w:rsidRPr="00A07190">
        <w:t>7.5</w:t>
      </w:r>
      <w:r w:rsidRPr="00A07190">
        <w:tab/>
        <w:t>Out-of-band blocking</w:t>
      </w:r>
      <w:bookmarkEnd w:id="1646"/>
      <w:bookmarkEnd w:id="1647"/>
      <w:bookmarkEnd w:id="1648"/>
      <w:bookmarkEnd w:id="1649"/>
      <w:bookmarkEnd w:id="1650"/>
      <w:bookmarkEnd w:id="1651"/>
      <w:bookmarkEnd w:id="1652"/>
      <w:bookmarkEnd w:id="1653"/>
      <w:bookmarkEnd w:id="1654"/>
      <w:bookmarkEnd w:id="1655"/>
      <w:bookmarkEnd w:id="1656"/>
      <w:bookmarkEnd w:id="1657"/>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1658" w:name="_Toc21092238"/>
      <w:bookmarkStart w:id="1659" w:name="_Toc29762453"/>
      <w:bookmarkStart w:id="1660" w:name="_Toc36026558"/>
      <w:bookmarkStart w:id="1661" w:name="_Toc37178885"/>
      <w:bookmarkStart w:id="1662" w:name="_Toc46222766"/>
      <w:bookmarkStart w:id="1663" w:name="_Toc61111579"/>
      <w:bookmarkStart w:id="1664" w:name="_Toc66810141"/>
      <w:bookmarkStart w:id="1665" w:name="_Toc74835979"/>
      <w:bookmarkStart w:id="1666" w:name="_Toc76502920"/>
      <w:bookmarkStart w:id="1667" w:name="_Toc89849896"/>
      <w:bookmarkStart w:id="1668" w:name="_Toc98662940"/>
      <w:bookmarkStart w:id="1669" w:name="_Toc145070649"/>
      <w:r w:rsidRPr="00A07190">
        <w:t>7.5.1</w:t>
      </w:r>
      <w:r w:rsidRPr="00A07190">
        <w:tab/>
        <w:t>General minimum requirement</w:t>
      </w:r>
      <w:bookmarkEnd w:id="1658"/>
      <w:bookmarkEnd w:id="1659"/>
      <w:bookmarkEnd w:id="1660"/>
      <w:bookmarkEnd w:id="1661"/>
      <w:bookmarkEnd w:id="1662"/>
      <w:bookmarkEnd w:id="1663"/>
      <w:bookmarkEnd w:id="1664"/>
      <w:bookmarkEnd w:id="1665"/>
      <w:bookmarkEnd w:id="1666"/>
      <w:bookmarkEnd w:id="1667"/>
      <w:bookmarkEnd w:id="1668"/>
      <w:bookmarkEnd w:id="1669"/>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lastRenderedPageBreak/>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1670"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1670"/>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1671"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311016">
            <w:pPr>
              <w:pStyle w:val="TAN"/>
            </w:pPr>
            <w:r w:rsidRPr="00A07190">
              <w:t xml:space="preserve">NOTE1: </w:t>
            </w:r>
            <w:r w:rsidRPr="00A07190">
              <w:tab/>
              <w:t>P</w:t>
            </w:r>
            <w:r w:rsidRPr="00A07190">
              <w:rPr>
                <w:vertAlign w:val="subscript"/>
              </w:rPr>
              <w:t>REFSENS</w:t>
            </w:r>
            <w:r w:rsidRPr="00A07190" w:rsidDel="002B5177">
              <w:t xml:space="preserve"> </w:t>
            </w:r>
            <w:r w:rsidRPr="00A07190">
              <w:t>depends on the RAT, the BS class and the channel bandwidth, see subclause 7.2.</w:t>
            </w:r>
            <w:r w:rsidRPr="00A07190">
              <w:br/>
            </w:r>
            <w:r w:rsidRPr="00A07190">
              <w:tab/>
              <w:t xml:space="preserve">“x” is equal to 6 in case of NR, E-UTRA, UTRA </w:t>
            </w:r>
            <w:r w:rsidRPr="00A07190">
              <w:rPr>
                <w:lang w:eastAsia="zh-CN"/>
              </w:rPr>
              <w:t xml:space="preserve">or </w:t>
            </w:r>
            <w:r w:rsidRPr="00A07190">
              <w:rPr>
                <w:lang w:eastAsia="ja-JP"/>
              </w:rPr>
              <w:t>NB-IoT</w:t>
            </w:r>
            <w:r w:rsidRPr="00A07190">
              <w:t xml:space="preserve"> wanted signals and equal to 3 in case of GSM/EDGE wanted signal.</w:t>
            </w:r>
          </w:p>
          <w:p w14:paraId="6009BCE3" w14:textId="2F121F3F" w:rsidR="00CC6518" w:rsidRPr="00A07190" w:rsidRDefault="00CC6518" w:rsidP="00311016">
            <w:pPr>
              <w:pStyle w:val="TAN"/>
            </w:pPr>
            <w:r w:rsidRPr="00A07190">
              <w:t>NOTE2:</w:t>
            </w:r>
            <w:r w:rsidRPr="00A07190">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671"/>
    </w:tbl>
    <w:p w14:paraId="6009BCE5" w14:textId="77777777" w:rsidR="00CC6518" w:rsidRPr="00A07190" w:rsidRDefault="00CC6518" w:rsidP="008C6336"/>
    <w:p w14:paraId="6009BCE6" w14:textId="77777777" w:rsidR="00CC6518" w:rsidRPr="00A07190" w:rsidRDefault="00CC6518" w:rsidP="0085678D">
      <w:pPr>
        <w:pStyle w:val="Heading3"/>
      </w:pPr>
      <w:bookmarkStart w:id="1672" w:name="_Toc21092239"/>
      <w:bookmarkStart w:id="1673" w:name="_Toc29762454"/>
      <w:bookmarkStart w:id="1674" w:name="_Toc36026559"/>
      <w:bookmarkStart w:id="1675" w:name="_Toc37178886"/>
      <w:bookmarkStart w:id="1676" w:name="_Toc46222767"/>
      <w:bookmarkStart w:id="1677" w:name="_Toc61111580"/>
      <w:bookmarkStart w:id="1678" w:name="_Toc66810142"/>
      <w:bookmarkStart w:id="1679" w:name="_Toc74835980"/>
      <w:bookmarkStart w:id="1680" w:name="_Toc76502921"/>
      <w:bookmarkStart w:id="1681" w:name="_Toc89849897"/>
      <w:bookmarkStart w:id="1682" w:name="_Toc98662941"/>
      <w:bookmarkStart w:id="1683" w:name="_Toc145070650"/>
      <w:r w:rsidRPr="00A07190">
        <w:t>7.5.2</w:t>
      </w:r>
      <w:r w:rsidRPr="00A07190">
        <w:tab/>
        <w:t>Co-location minimum requirement</w:t>
      </w:r>
      <w:bookmarkEnd w:id="1672"/>
      <w:bookmarkEnd w:id="1673"/>
      <w:bookmarkEnd w:id="1674"/>
      <w:bookmarkEnd w:id="1675"/>
      <w:bookmarkEnd w:id="1676"/>
      <w:bookmarkEnd w:id="1677"/>
      <w:bookmarkEnd w:id="1678"/>
      <w:bookmarkEnd w:id="1679"/>
      <w:bookmarkEnd w:id="1680"/>
      <w:bookmarkEnd w:id="1681"/>
      <w:bookmarkEnd w:id="1682"/>
      <w:bookmarkEnd w:id="1683"/>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lastRenderedPageBreak/>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lastRenderedPageBreak/>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lastRenderedPageBreak/>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lastRenderedPageBreak/>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lastRenderedPageBreak/>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1684" w:name="_Toc21092240"/>
      <w:bookmarkStart w:id="1685" w:name="_Toc29762455"/>
      <w:bookmarkStart w:id="1686" w:name="_Toc36026560"/>
      <w:bookmarkStart w:id="1687" w:name="_Toc37178887"/>
      <w:bookmarkStart w:id="1688" w:name="_Toc46222768"/>
      <w:bookmarkStart w:id="1689" w:name="_Toc61111581"/>
      <w:bookmarkStart w:id="1690" w:name="_Toc66810143"/>
      <w:bookmarkStart w:id="1691" w:name="_Toc74835981"/>
      <w:bookmarkStart w:id="1692" w:name="_Toc76502922"/>
      <w:bookmarkStart w:id="1693" w:name="_Toc89849898"/>
      <w:bookmarkStart w:id="1694" w:name="_Toc98662942"/>
      <w:bookmarkStart w:id="1695" w:name="_Toc145070651"/>
      <w:r w:rsidRPr="00A07190">
        <w:t>7.6</w:t>
      </w:r>
      <w:r w:rsidRPr="00A07190">
        <w:tab/>
        <w:t>Receiver spurious emissions</w:t>
      </w:r>
      <w:bookmarkEnd w:id="1684"/>
      <w:bookmarkEnd w:id="1685"/>
      <w:bookmarkEnd w:id="1686"/>
      <w:bookmarkEnd w:id="1687"/>
      <w:bookmarkEnd w:id="1688"/>
      <w:bookmarkEnd w:id="1689"/>
      <w:bookmarkEnd w:id="1690"/>
      <w:bookmarkEnd w:id="1691"/>
      <w:bookmarkEnd w:id="1692"/>
      <w:bookmarkEnd w:id="1693"/>
      <w:bookmarkEnd w:id="1694"/>
      <w:bookmarkEnd w:id="1695"/>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696" w:name="_Toc21092241"/>
      <w:bookmarkStart w:id="1697" w:name="_Toc29762456"/>
      <w:bookmarkStart w:id="1698" w:name="_Toc36026561"/>
      <w:bookmarkStart w:id="1699" w:name="_Toc37178888"/>
      <w:bookmarkStart w:id="1700" w:name="_Toc46222769"/>
      <w:bookmarkStart w:id="1701" w:name="_Toc61111582"/>
      <w:bookmarkStart w:id="1702" w:name="_Toc66810144"/>
      <w:bookmarkStart w:id="1703" w:name="_Toc74835982"/>
      <w:bookmarkStart w:id="1704" w:name="_Toc76502923"/>
      <w:bookmarkStart w:id="1705" w:name="_Toc89849899"/>
      <w:bookmarkStart w:id="1706" w:name="_Toc98662943"/>
      <w:bookmarkStart w:id="1707" w:name="_Toc145070652"/>
      <w:r w:rsidRPr="00A07190">
        <w:t>7.6.1</w:t>
      </w:r>
      <w:r w:rsidRPr="00A07190">
        <w:tab/>
        <w:t>General minimum requirement</w:t>
      </w:r>
      <w:bookmarkEnd w:id="1696"/>
      <w:bookmarkEnd w:id="1697"/>
      <w:bookmarkEnd w:id="1698"/>
      <w:bookmarkEnd w:id="1699"/>
      <w:bookmarkEnd w:id="1700"/>
      <w:bookmarkEnd w:id="1701"/>
      <w:bookmarkEnd w:id="1702"/>
      <w:bookmarkEnd w:id="1703"/>
      <w:bookmarkEnd w:id="1704"/>
      <w:bookmarkEnd w:id="1705"/>
      <w:bookmarkEnd w:id="1706"/>
      <w:bookmarkEnd w:id="1707"/>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708" w:name="_Toc21092242"/>
      <w:bookmarkStart w:id="1709" w:name="_Toc29762457"/>
      <w:bookmarkStart w:id="1710" w:name="_Toc36026562"/>
      <w:bookmarkStart w:id="1711" w:name="_Toc37178889"/>
      <w:bookmarkStart w:id="1712" w:name="_Toc46222770"/>
      <w:bookmarkStart w:id="1713" w:name="_Toc61111583"/>
      <w:bookmarkStart w:id="1714" w:name="_Toc66810145"/>
      <w:bookmarkStart w:id="1715" w:name="_Toc74835983"/>
      <w:bookmarkStart w:id="1716" w:name="_Toc76502924"/>
      <w:bookmarkStart w:id="1717" w:name="_Toc89849900"/>
      <w:bookmarkStart w:id="1718" w:name="_Toc98662944"/>
      <w:bookmarkStart w:id="1719" w:name="_Toc145070653"/>
      <w:r w:rsidRPr="00A07190">
        <w:t>7.6.2</w:t>
      </w:r>
      <w:r w:rsidRPr="00A07190">
        <w:tab/>
        <w:t>Additional minimum requirement for BC2 (Category B)</w:t>
      </w:r>
      <w:bookmarkEnd w:id="1708"/>
      <w:bookmarkEnd w:id="1709"/>
      <w:bookmarkEnd w:id="1710"/>
      <w:bookmarkEnd w:id="1711"/>
      <w:bookmarkEnd w:id="1712"/>
      <w:bookmarkEnd w:id="1713"/>
      <w:bookmarkEnd w:id="1714"/>
      <w:bookmarkEnd w:id="1715"/>
      <w:bookmarkEnd w:id="1716"/>
      <w:bookmarkEnd w:id="1717"/>
      <w:bookmarkEnd w:id="1718"/>
      <w:bookmarkEnd w:id="1719"/>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720" w:name="_Toc21092243"/>
      <w:bookmarkStart w:id="1721" w:name="_Toc29762458"/>
      <w:bookmarkStart w:id="1722" w:name="_Toc36026563"/>
      <w:bookmarkStart w:id="1723" w:name="_Toc37178890"/>
      <w:bookmarkStart w:id="1724" w:name="_Toc46222771"/>
      <w:bookmarkStart w:id="1725" w:name="_Toc61111584"/>
      <w:bookmarkStart w:id="1726" w:name="_Toc66810146"/>
      <w:bookmarkStart w:id="1727" w:name="_Toc74835984"/>
      <w:bookmarkStart w:id="1728" w:name="_Toc76502925"/>
      <w:bookmarkStart w:id="1729" w:name="_Toc89849901"/>
      <w:bookmarkStart w:id="1730" w:name="_Toc98662945"/>
      <w:bookmarkStart w:id="1731" w:name="_Toc145070654"/>
      <w:r w:rsidRPr="00A07190">
        <w:t>7.7</w:t>
      </w:r>
      <w:r w:rsidRPr="00A07190">
        <w:tab/>
        <w:t>Receiver intermodulation</w:t>
      </w:r>
      <w:bookmarkEnd w:id="1720"/>
      <w:bookmarkEnd w:id="1721"/>
      <w:bookmarkEnd w:id="1722"/>
      <w:bookmarkEnd w:id="1723"/>
      <w:bookmarkEnd w:id="1724"/>
      <w:bookmarkEnd w:id="1725"/>
      <w:bookmarkEnd w:id="1726"/>
      <w:bookmarkEnd w:id="1727"/>
      <w:bookmarkEnd w:id="1728"/>
      <w:bookmarkEnd w:id="1729"/>
      <w:bookmarkEnd w:id="1730"/>
      <w:bookmarkEnd w:id="1731"/>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732" w:name="_Toc21092244"/>
      <w:bookmarkStart w:id="1733" w:name="_Toc29762459"/>
      <w:bookmarkStart w:id="1734" w:name="_Toc36026564"/>
      <w:bookmarkStart w:id="1735" w:name="_Toc37178891"/>
      <w:bookmarkStart w:id="1736" w:name="_Toc46222772"/>
      <w:bookmarkStart w:id="1737" w:name="_Toc61111585"/>
      <w:bookmarkStart w:id="1738" w:name="_Toc66810147"/>
      <w:bookmarkStart w:id="1739" w:name="_Toc74835985"/>
      <w:bookmarkStart w:id="1740" w:name="_Toc76502926"/>
      <w:bookmarkStart w:id="1741" w:name="_Toc89849902"/>
      <w:bookmarkStart w:id="1742" w:name="_Toc98662946"/>
      <w:bookmarkStart w:id="1743" w:name="_Toc145070655"/>
      <w:r w:rsidRPr="00A07190">
        <w:t>7.7.1</w:t>
      </w:r>
      <w:r w:rsidRPr="00A07190">
        <w:tab/>
        <w:t>General intermodulation minimum requirement</w:t>
      </w:r>
      <w:bookmarkEnd w:id="1732"/>
      <w:bookmarkEnd w:id="1733"/>
      <w:bookmarkEnd w:id="1734"/>
      <w:bookmarkEnd w:id="1735"/>
      <w:bookmarkEnd w:id="1736"/>
      <w:bookmarkEnd w:id="1737"/>
      <w:bookmarkEnd w:id="1738"/>
      <w:bookmarkEnd w:id="1739"/>
      <w:bookmarkEnd w:id="1740"/>
      <w:bookmarkEnd w:id="1741"/>
      <w:bookmarkEnd w:id="1742"/>
      <w:bookmarkEnd w:id="1743"/>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lastRenderedPageBreak/>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744" w:name="OLE_LINK5"/>
            <w:r w:rsidRPr="00A07190">
              <w:rPr>
                <w:rFonts w:cs="Arial"/>
                <w:lang w:eastAsia="en-US"/>
              </w:rPr>
              <w:t>±</w:t>
            </w:r>
            <w:bookmarkEnd w:id="1744"/>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745" w:name="_Toc21092245"/>
      <w:bookmarkStart w:id="1746" w:name="_Toc29762460"/>
      <w:bookmarkStart w:id="1747" w:name="_Toc36026565"/>
      <w:bookmarkStart w:id="1748" w:name="_Toc37178892"/>
      <w:bookmarkStart w:id="1749" w:name="_Toc46222773"/>
      <w:bookmarkStart w:id="1750" w:name="_Toc61111586"/>
      <w:bookmarkStart w:id="1751" w:name="_Toc66810148"/>
      <w:bookmarkStart w:id="1752" w:name="_Toc74835986"/>
      <w:bookmarkStart w:id="1753" w:name="_Toc76502927"/>
      <w:bookmarkStart w:id="1754" w:name="_Toc89849903"/>
      <w:bookmarkStart w:id="1755" w:name="_Toc98662947"/>
      <w:bookmarkStart w:id="1756" w:name="_Toc145070656"/>
      <w:r w:rsidRPr="00A07190">
        <w:lastRenderedPageBreak/>
        <w:t>7.7.2</w:t>
      </w:r>
      <w:r w:rsidRPr="00A07190">
        <w:tab/>
        <w:t>General narrowband intermodulation minimum requirement</w:t>
      </w:r>
      <w:bookmarkEnd w:id="1745"/>
      <w:bookmarkEnd w:id="1746"/>
      <w:bookmarkEnd w:id="1747"/>
      <w:bookmarkEnd w:id="1748"/>
      <w:bookmarkEnd w:id="1749"/>
      <w:bookmarkEnd w:id="1750"/>
      <w:bookmarkEnd w:id="1751"/>
      <w:bookmarkEnd w:id="1752"/>
      <w:bookmarkEnd w:id="1753"/>
      <w:bookmarkEnd w:id="1754"/>
      <w:bookmarkEnd w:id="1755"/>
      <w:bookmarkEnd w:id="1756"/>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lastRenderedPageBreak/>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8317E8">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C37233">
            <w:pPr>
              <w:pStyle w:val="TAH"/>
            </w:pPr>
            <w:r w:rsidRPr="00A07190">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C37233">
            <w:pPr>
              <w:pStyle w:val="TAH"/>
              <w:rPr>
                <w:lang w:eastAsia="zh-CN"/>
              </w:rPr>
            </w:pPr>
            <w:r w:rsidRPr="00A07190">
              <w:t>LTE channel bandwidth for in-band/guard band operation</w:t>
            </w:r>
            <w:r w:rsidRPr="00A07190">
              <w:rPr>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C37233">
            <w:pPr>
              <w:pStyle w:val="TAH"/>
            </w:pPr>
            <w:r w:rsidRPr="00A07190">
              <w:t>x</w:t>
            </w:r>
          </w:p>
        </w:tc>
      </w:tr>
      <w:tr w:rsidR="001A1CD0" w:rsidRPr="00A07190" w14:paraId="6009C06D" w14:textId="77777777" w:rsidTr="008317E8">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C37233">
            <w:pPr>
              <w:pStyle w:val="TAC"/>
            </w:pPr>
            <w:r w:rsidRPr="00A07190">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C37233">
            <w:pPr>
              <w:pStyle w:val="TAC"/>
              <w:rPr>
                <w:lang w:eastAsia="zh-CN"/>
              </w:rPr>
            </w:pPr>
            <w:r w:rsidRPr="00A07190" w:rsidDel="006D5AB3">
              <w:rPr>
                <w:rFonts w:ascii="MS Gothic" w:eastAsia="MS Gothic" w:hAnsi="MS Gothic" w:cs="MS Gothic" w:hint="eastAsia"/>
              </w:rPr>
              <w:t xml:space="preserve">　</w:t>
            </w:r>
            <w:r w:rsidRPr="00A07190">
              <w:rPr>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C37233">
            <w:pPr>
              <w:pStyle w:val="TAC"/>
              <w:rPr>
                <w:lang w:eastAsia="zh-CN"/>
              </w:rPr>
            </w:pPr>
            <w:r w:rsidRPr="00A07190">
              <w:rPr>
                <w:lang w:eastAsia="zh-CN"/>
              </w:rPr>
              <w:t>6</w:t>
            </w:r>
          </w:p>
        </w:tc>
      </w:tr>
      <w:tr w:rsidR="001A1CD0" w:rsidRPr="00A07190" w14:paraId="6009C071" w14:textId="77777777" w:rsidTr="008317E8">
        <w:trPr>
          <w:trHeight w:val="280"/>
          <w:jc w:val="center"/>
        </w:trPr>
        <w:tc>
          <w:tcPr>
            <w:tcW w:w="1247" w:type="dxa"/>
            <w:vMerge w:val="restart"/>
            <w:vAlign w:val="center"/>
            <w:hideMark/>
          </w:tcPr>
          <w:p w14:paraId="6009C06E" w14:textId="77777777" w:rsidR="00CC6518" w:rsidRPr="00A07190" w:rsidRDefault="00CC6518" w:rsidP="00C37233">
            <w:pPr>
              <w:pStyle w:val="TAC"/>
            </w:pPr>
            <w:r w:rsidRPr="00A07190">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C37233">
            <w:pPr>
              <w:pStyle w:val="TAC"/>
              <w:rPr>
                <w:lang w:eastAsia="zh-CN"/>
              </w:rPr>
            </w:pPr>
            <w:r w:rsidRPr="00A07190">
              <w:t>3</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C37233">
            <w:pPr>
              <w:pStyle w:val="TAC"/>
              <w:rPr>
                <w:lang w:eastAsia="zh-CN"/>
              </w:rPr>
            </w:pPr>
            <w:r w:rsidRPr="00A07190">
              <w:rPr>
                <w:lang w:eastAsia="zh-CN"/>
              </w:rPr>
              <w:t>6</w:t>
            </w:r>
          </w:p>
        </w:tc>
      </w:tr>
      <w:tr w:rsidR="001A1CD0" w:rsidRPr="00A07190" w14:paraId="6009C075" w14:textId="77777777" w:rsidTr="008317E8">
        <w:trPr>
          <w:trHeight w:val="280"/>
          <w:jc w:val="center"/>
        </w:trPr>
        <w:tc>
          <w:tcPr>
            <w:tcW w:w="1247" w:type="dxa"/>
            <w:vMerge/>
            <w:vAlign w:val="center"/>
            <w:hideMark/>
          </w:tcPr>
          <w:p w14:paraId="6009C072"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C37233">
            <w:pPr>
              <w:pStyle w:val="TAC"/>
              <w:rPr>
                <w:lang w:eastAsia="zh-CN"/>
              </w:rPr>
            </w:pPr>
            <w:r w:rsidRPr="00A07190">
              <w:t>5</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C37233">
            <w:pPr>
              <w:pStyle w:val="TAC"/>
            </w:pPr>
            <w:r w:rsidRPr="00A07190">
              <w:rPr>
                <w:lang w:eastAsia="zh-CN"/>
              </w:rPr>
              <w:t>6</w:t>
            </w:r>
          </w:p>
        </w:tc>
      </w:tr>
      <w:tr w:rsidR="001A1CD0" w:rsidRPr="00A07190" w14:paraId="6009C079" w14:textId="77777777" w:rsidTr="008317E8">
        <w:trPr>
          <w:trHeight w:val="280"/>
          <w:jc w:val="center"/>
        </w:trPr>
        <w:tc>
          <w:tcPr>
            <w:tcW w:w="1247" w:type="dxa"/>
            <w:vMerge/>
            <w:vAlign w:val="center"/>
            <w:hideMark/>
          </w:tcPr>
          <w:p w14:paraId="6009C076"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C37233">
            <w:pPr>
              <w:pStyle w:val="TAC"/>
              <w:rPr>
                <w:lang w:eastAsia="zh-CN"/>
              </w:rPr>
            </w:pPr>
            <w:r w:rsidRPr="00A07190">
              <w:t>10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C37233">
            <w:pPr>
              <w:pStyle w:val="TAC"/>
              <w:rPr>
                <w:lang w:eastAsia="zh-CN"/>
              </w:rPr>
            </w:pPr>
            <w:r w:rsidRPr="00A07190">
              <w:t>6</w:t>
            </w:r>
          </w:p>
        </w:tc>
      </w:tr>
      <w:tr w:rsidR="001A1CD0" w:rsidRPr="00A07190" w14:paraId="6009C07D" w14:textId="77777777" w:rsidTr="008317E8">
        <w:trPr>
          <w:trHeight w:val="280"/>
          <w:jc w:val="center"/>
        </w:trPr>
        <w:tc>
          <w:tcPr>
            <w:tcW w:w="1247" w:type="dxa"/>
            <w:vMerge/>
            <w:vAlign w:val="center"/>
            <w:hideMark/>
          </w:tcPr>
          <w:p w14:paraId="6009C07A"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C37233">
            <w:pPr>
              <w:pStyle w:val="TAC"/>
              <w:rPr>
                <w:lang w:eastAsia="zh-CN"/>
              </w:rPr>
            </w:pPr>
            <w:r w:rsidRPr="00A07190">
              <w:t>15</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C37233">
            <w:pPr>
              <w:pStyle w:val="TAC"/>
              <w:rPr>
                <w:lang w:eastAsia="zh-CN"/>
              </w:rPr>
            </w:pPr>
            <w:r w:rsidRPr="00A07190">
              <w:t>6</w:t>
            </w:r>
          </w:p>
        </w:tc>
      </w:tr>
      <w:tr w:rsidR="001A1CD0" w:rsidRPr="00A07190" w14:paraId="6009C081" w14:textId="77777777" w:rsidTr="008317E8">
        <w:trPr>
          <w:trHeight w:val="280"/>
          <w:jc w:val="center"/>
        </w:trPr>
        <w:tc>
          <w:tcPr>
            <w:tcW w:w="1247" w:type="dxa"/>
            <w:vMerge/>
            <w:vAlign w:val="center"/>
            <w:hideMark/>
          </w:tcPr>
          <w:p w14:paraId="6009C07E"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C37233">
            <w:pPr>
              <w:pStyle w:val="TAC"/>
              <w:rPr>
                <w:lang w:eastAsia="zh-CN"/>
              </w:rPr>
            </w:pPr>
            <w:r w:rsidRPr="00A07190">
              <w:t>20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C37233">
            <w:pPr>
              <w:pStyle w:val="TAC"/>
              <w:rPr>
                <w:lang w:eastAsia="zh-CN"/>
              </w:rPr>
            </w:pPr>
            <w:r w:rsidRPr="00A07190">
              <w:t>6</w:t>
            </w:r>
          </w:p>
        </w:tc>
      </w:tr>
      <w:tr w:rsidR="001A1CD0" w:rsidRPr="00A07190" w14:paraId="6009C085" w14:textId="77777777" w:rsidTr="008317E8">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C37233">
            <w:pPr>
              <w:pStyle w:val="TAC"/>
            </w:pPr>
            <w:r w:rsidRPr="00A07190">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C37233">
            <w:pPr>
              <w:pStyle w:val="TAC"/>
            </w:pPr>
            <w:r w:rsidRPr="00A07190">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C37233">
            <w:pPr>
              <w:pStyle w:val="TAC"/>
              <w:rPr>
                <w:lang w:eastAsia="zh-CN"/>
              </w:rPr>
            </w:pPr>
            <w:r w:rsidRPr="00A07190">
              <w:rPr>
                <w:lang w:eastAsia="zh-CN"/>
              </w:rPr>
              <w:t>6</w:t>
            </w:r>
          </w:p>
        </w:tc>
      </w:tr>
      <w:tr w:rsidR="001A1CD0" w:rsidRPr="00A07190" w14:paraId="6009C089" w14:textId="77777777" w:rsidTr="008317E8">
        <w:trPr>
          <w:trHeight w:val="280"/>
          <w:jc w:val="center"/>
        </w:trPr>
        <w:tc>
          <w:tcPr>
            <w:tcW w:w="1247" w:type="dxa"/>
            <w:vMerge/>
            <w:vAlign w:val="center"/>
            <w:hideMark/>
          </w:tcPr>
          <w:p w14:paraId="6009C086"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C37233">
            <w:pPr>
              <w:pStyle w:val="TAC"/>
            </w:pPr>
            <w:r w:rsidRPr="00A07190">
              <w:t>10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C37233">
            <w:pPr>
              <w:pStyle w:val="TAC"/>
              <w:rPr>
                <w:lang w:eastAsia="zh-CN"/>
              </w:rPr>
            </w:pPr>
            <w:r w:rsidRPr="00A07190">
              <w:t>6</w:t>
            </w:r>
          </w:p>
        </w:tc>
      </w:tr>
      <w:tr w:rsidR="001A1CD0" w:rsidRPr="00A07190" w14:paraId="6009C08D" w14:textId="77777777" w:rsidTr="008317E8">
        <w:trPr>
          <w:trHeight w:val="280"/>
          <w:jc w:val="center"/>
        </w:trPr>
        <w:tc>
          <w:tcPr>
            <w:tcW w:w="1247" w:type="dxa"/>
            <w:vMerge/>
            <w:vAlign w:val="center"/>
            <w:hideMark/>
          </w:tcPr>
          <w:p w14:paraId="6009C08A"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C37233">
            <w:pPr>
              <w:pStyle w:val="TAC"/>
            </w:pPr>
            <w:r w:rsidRPr="00A07190">
              <w:t>15</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C37233">
            <w:pPr>
              <w:pStyle w:val="TAC"/>
              <w:rPr>
                <w:lang w:eastAsia="zh-CN"/>
              </w:rPr>
            </w:pPr>
            <w:r w:rsidRPr="00A07190">
              <w:t>6</w:t>
            </w:r>
          </w:p>
        </w:tc>
      </w:tr>
      <w:tr w:rsidR="00CC6518" w:rsidRPr="00A07190" w14:paraId="6009C091" w14:textId="77777777" w:rsidTr="008317E8">
        <w:trPr>
          <w:trHeight w:val="300"/>
          <w:jc w:val="center"/>
        </w:trPr>
        <w:tc>
          <w:tcPr>
            <w:tcW w:w="1247" w:type="dxa"/>
            <w:vMerge/>
            <w:vAlign w:val="center"/>
            <w:hideMark/>
          </w:tcPr>
          <w:p w14:paraId="6009C08E" w14:textId="77777777" w:rsidR="00CC6518" w:rsidRPr="00A07190" w:rsidRDefault="00CC6518" w:rsidP="00C37233">
            <w:pPr>
              <w:pStyle w:val="TAC"/>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C37233">
            <w:pPr>
              <w:pStyle w:val="TAC"/>
            </w:pPr>
            <w:r w:rsidRPr="00A07190">
              <w:t>20</w:t>
            </w:r>
            <w:r w:rsidRPr="00A07190">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C37233">
            <w:pPr>
              <w:pStyle w:val="TAC"/>
              <w:rPr>
                <w:lang w:eastAsia="zh-CN"/>
              </w:rPr>
            </w:pPr>
            <w:r w:rsidRPr="00A07190">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lastRenderedPageBreak/>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lastRenderedPageBreak/>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lastRenderedPageBreak/>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757" w:name="_Toc21092246"/>
      <w:bookmarkStart w:id="1758" w:name="_Toc29762461"/>
      <w:bookmarkStart w:id="1759" w:name="_Toc36026566"/>
      <w:bookmarkStart w:id="1760" w:name="_Toc37178893"/>
      <w:bookmarkStart w:id="1761" w:name="_Toc46222774"/>
      <w:bookmarkStart w:id="1762" w:name="_Toc61111587"/>
      <w:bookmarkStart w:id="1763" w:name="_Toc66810149"/>
      <w:bookmarkStart w:id="1764" w:name="_Toc74835987"/>
      <w:bookmarkStart w:id="1765" w:name="_Toc76502928"/>
      <w:bookmarkStart w:id="1766" w:name="_Toc89849904"/>
      <w:bookmarkStart w:id="1767" w:name="_Toc98662948"/>
      <w:bookmarkStart w:id="1768" w:name="_Toc145070657"/>
      <w:r w:rsidRPr="00A07190">
        <w:t>7.7.3</w:t>
      </w:r>
      <w:r w:rsidRPr="00A07190">
        <w:tab/>
        <w:t>Additional narrowband intermodulation minimum requirement for GSM/EDGE</w:t>
      </w:r>
      <w:bookmarkEnd w:id="1757"/>
      <w:bookmarkEnd w:id="1758"/>
      <w:bookmarkEnd w:id="1759"/>
      <w:bookmarkEnd w:id="1760"/>
      <w:bookmarkEnd w:id="1761"/>
      <w:bookmarkEnd w:id="1762"/>
      <w:bookmarkEnd w:id="1763"/>
      <w:bookmarkEnd w:id="1764"/>
      <w:bookmarkEnd w:id="1765"/>
      <w:bookmarkEnd w:id="1766"/>
      <w:bookmarkEnd w:id="1767"/>
      <w:bookmarkEnd w:id="1768"/>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769" w:name="_Toc21092247"/>
      <w:bookmarkStart w:id="1770" w:name="_Toc29762462"/>
      <w:bookmarkStart w:id="1771" w:name="_Toc36026567"/>
      <w:bookmarkStart w:id="1772" w:name="_Toc37178894"/>
      <w:bookmarkStart w:id="1773" w:name="_Toc46222775"/>
      <w:bookmarkStart w:id="1774" w:name="_Toc61111588"/>
      <w:bookmarkStart w:id="1775" w:name="_Toc66810150"/>
      <w:bookmarkStart w:id="1776" w:name="_Toc74835988"/>
      <w:bookmarkStart w:id="1777" w:name="_Toc76502929"/>
      <w:bookmarkStart w:id="1778" w:name="_Toc89849905"/>
      <w:bookmarkStart w:id="1779" w:name="_Toc98662949"/>
      <w:bookmarkStart w:id="1780" w:name="_Toc145070658"/>
      <w:r w:rsidRPr="00A07190">
        <w:t>7.8</w:t>
      </w:r>
      <w:r w:rsidRPr="00A07190">
        <w:tab/>
        <w:t>In-channel selectivity</w:t>
      </w:r>
      <w:bookmarkEnd w:id="1769"/>
      <w:bookmarkEnd w:id="1770"/>
      <w:bookmarkEnd w:id="1771"/>
      <w:bookmarkEnd w:id="1772"/>
      <w:bookmarkEnd w:id="1773"/>
      <w:bookmarkEnd w:id="1774"/>
      <w:bookmarkEnd w:id="1775"/>
      <w:bookmarkEnd w:id="1776"/>
      <w:bookmarkEnd w:id="1777"/>
      <w:bookmarkEnd w:id="1778"/>
      <w:bookmarkEnd w:id="1779"/>
      <w:bookmarkEnd w:id="1780"/>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781" w:name="_Toc21092248"/>
      <w:bookmarkStart w:id="1782" w:name="_Toc29762463"/>
      <w:bookmarkStart w:id="1783" w:name="_Toc36026568"/>
      <w:bookmarkStart w:id="1784" w:name="_Toc37178895"/>
      <w:bookmarkStart w:id="1785" w:name="_Toc46222776"/>
      <w:bookmarkStart w:id="1786" w:name="_Toc61111589"/>
      <w:bookmarkStart w:id="1787" w:name="_Toc66810151"/>
      <w:bookmarkStart w:id="1788" w:name="_Toc74835989"/>
      <w:bookmarkStart w:id="1789" w:name="_Toc76502930"/>
      <w:bookmarkStart w:id="1790" w:name="_Toc89849906"/>
      <w:bookmarkStart w:id="1791" w:name="_Toc98662950"/>
      <w:bookmarkStart w:id="1792" w:name="_Toc145070659"/>
      <w:r w:rsidRPr="00A07190">
        <w:t>7.8.1</w:t>
      </w:r>
      <w:r w:rsidRPr="00A07190">
        <w:tab/>
        <w:t>E-UTRA minimum requirement</w:t>
      </w:r>
      <w:bookmarkEnd w:id="1781"/>
      <w:bookmarkEnd w:id="1782"/>
      <w:bookmarkEnd w:id="1783"/>
      <w:bookmarkEnd w:id="1784"/>
      <w:bookmarkEnd w:id="1785"/>
      <w:bookmarkEnd w:id="1786"/>
      <w:bookmarkEnd w:id="1787"/>
      <w:bookmarkEnd w:id="1788"/>
      <w:bookmarkEnd w:id="1789"/>
      <w:bookmarkEnd w:id="1790"/>
      <w:bookmarkEnd w:id="1791"/>
      <w:bookmarkEnd w:id="1792"/>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793" w:name="_Toc21092249"/>
      <w:bookmarkStart w:id="1794" w:name="_Toc29762464"/>
      <w:bookmarkStart w:id="1795" w:name="_Toc36026569"/>
      <w:bookmarkStart w:id="1796" w:name="_Toc37178896"/>
      <w:bookmarkStart w:id="1797" w:name="_Toc46222777"/>
      <w:bookmarkStart w:id="1798" w:name="_Toc61111590"/>
      <w:bookmarkStart w:id="1799" w:name="_Toc66810152"/>
      <w:bookmarkStart w:id="1800" w:name="_Toc74835990"/>
      <w:bookmarkStart w:id="1801" w:name="_Toc76502931"/>
      <w:bookmarkStart w:id="1802" w:name="_Toc89849907"/>
      <w:bookmarkStart w:id="1803" w:name="_Toc98662951"/>
      <w:bookmarkStart w:id="1804" w:name="_Toc145070660"/>
      <w:r w:rsidRPr="00A07190">
        <w:t>7.8.2</w:t>
      </w:r>
      <w:r w:rsidRPr="00A07190">
        <w:tab/>
        <w:t>NR minimum requirement</w:t>
      </w:r>
      <w:bookmarkEnd w:id="1793"/>
      <w:bookmarkEnd w:id="1794"/>
      <w:bookmarkEnd w:id="1795"/>
      <w:bookmarkEnd w:id="1796"/>
      <w:bookmarkEnd w:id="1797"/>
      <w:bookmarkEnd w:id="1798"/>
      <w:bookmarkEnd w:id="1799"/>
      <w:bookmarkEnd w:id="1800"/>
      <w:bookmarkEnd w:id="1801"/>
      <w:bookmarkEnd w:id="1802"/>
      <w:bookmarkEnd w:id="1803"/>
      <w:bookmarkEnd w:id="1804"/>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805" w:name="_Toc21092250"/>
      <w:bookmarkStart w:id="1806" w:name="_Toc29762465"/>
      <w:bookmarkStart w:id="1807" w:name="_Toc36026570"/>
      <w:bookmarkStart w:id="1808" w:name="_Toc37178897"/>
      <w:bookmarkStart w:id="1809" w:name="_Toc46222778"/>
      <w:bookmarkStart w:id="1810" w:name="_Toc61111591"/>
      <w:bookmarkStart w:id="1811" w:name="_Toc66810153"/>
      <w:bookmarkStart w:id="1812" w:name="_Toc74835991"/>
      <w:bookmarkStart w:id="1813" w:name="_Toc76502932"/>
      <w:bookmarkStart w:id="1814" w:name="_Toc89849908"/>
      <w:bookmarkStart w:id="1815" w:name="_Toc98662952"/>
      <w:bookmarkStart w:id="1816" w:name="_Toc145070661"/>
      <w:r w:rsidRPr="00A07190">
        <w:t>8</w:t>
      </w:r>
      <w:r w:rsidRPr="00A07190">
        <w:tab/>
        <w:t>Performance requirements</w:t>
      </w:r>
      <w:bookmarkEnd w:id="1805"/>
      <w:bookmarkEnd w:id="1806"/>
      <w:bookmarkEnd w:id="1807"/>
      <w:bookmarkEnd w:id="1808"/>
      <w:bookmarkEnd w:id="1809"/>
      <w:bookmarkEnd w:id="1810"/>
      <w:bookmarkEnd w:id="1811"/>
      <w:bookmarkEnd w:id="1812"/>
      <w:bookmarkEnd w:id="1813"/>
      <w:bookmarkEnd w:id="1814"/>
      <w:bookmarkEnd w:id="1815"/>
      <w:bookmarkEnd w:id="1816"/>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817" w:name="_Toc21092251"/>
      <w:bookmarkStart w:id="1818" w:name="_Toc29762466"/>
      <w:bookmarkStart w:id="1819" w:name="_Toc36026571"/>
      <w:bookmarkStart w:id="1820" w:name="_Toc37178898"/>
      <w:bookmarkStart w:id="1821" w:name="_Toc46222779"/>
      <w:bookmarkStart w:id="1822" w:name="_Toc61111592"/>
      <w:bookmarkStart w:id="1823" w:name="_Toc66810154"/>
      <w:bookmarkStart w:id="1824" w:name="_Toc74835992"/>
      <w:bookmarkStart w:id="1825" w:name="_Toc76502933"/>
      <w:bookmarkStart w:id="1826" w:name="_Toc89849909"/>
      <w:bookmarkStart w:id="1827" w:name="_Toc98662953"/>
      <w:bookmarkStart w:id="1828" w:name="_Toc145070662"/>
      <w:r w:rsidRPr="00A07190">
        <w:t>8.1</w:t>
      </w:r>
      <w:r w:rsidRPr="00A07190">
        <w:tab/>
        <w:t>E-UTRA minimum requirement</w:t>
      </w:r>
      <w:bookmarkEnd w:id="1817"/>
      <w:bookmarkEnd w:id="1818"/>
      <w:bookmarkEnd w:id="1819"/>
      <w:bookmarkEnd w:id="1820"/>
      <w:bookmarkEnd w:id="1821"/>
      <w:bookmarkEnd w:id="1822"/>
      <w:bookmarkEnd w:id="1823"/>
      <w:bookmarkEnd w:id="1824"/>
      <w:bookmarkEnd w:id="1825"/>
      <w:bookmarkEnd w:id="1826"/>
      <w:bookmarkEnd w:id="1827"/>
      <w:bookmarkEnd w:id="1828"/>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829" w:name="_Toc21092252"/>
      <w:bookmarkStart w:id="1830" w:name="_Toc29762467"/>
      <w:bookmarkStart w:id="1831" w:name="_Toc36026572"/>
      <w:bookmarkStart w:id="1832" w:name="_Toc37178899"/>
      <w:bookmarkStart w:id="1833" w:name="_Toc46222780"/>
      <w:bookmarkStart w:id="1834" w:name="_Toc61111593"/>
      <w:bookmarkStart w:id="1835" w:name="_Toc66810155"/>
      <w:bookmarkStart w:id="1836" w:name="_Toc74835993"/>
      <w:bookmarkStart w:id="1837" w:name="_Toc76502934"/>
      <w:bookmarkStart w:id="1838" w:name="_Toc89849910"/>
      <w:bookmarkStart w:id="1839" w:name="_Toc98662954"/>
      <w:bookmarkStart w:id="1840" w:name="_Toc145070663"/>
      <w:r w:rsidRPr="00A07190">
        <w:t>8.2</w:t>
      </w:r>
      <w:r w:rsidRPr="00A07190">
        <w:tab/>
        <w:t>UTRA FDD minimum requirement</w:t>
      </w:r>
      <w:bookmarkEnd w:id="1829"/>
      <w:bookmarkEnd w:id="1830"/>
      <w:bookmarkEnd w:id="1831"/>
      <w:bookmarkEnd w:id="1832"/>
      <w:bookmarkEnd w:id="1833"/>
      <w:bookmarkEnd w:id="1834"/>
      <w:bookmarkEnd w:id="1835"/>
      <w:bookmarkEnd w:id="1836"/>
      <w:bookmarkEnd w:id="1837"/>
      <w:bookmarkEnd w:id="1838"/>
      <w:bookmarkEnd w:id="1839"/>
      <w:bookmarkEnd w:id="1840"/>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841" w:name="_Toc21092253"/>
      <w:bookmarkStart w:id="1842" w:name="_Toc29762468"/>
      <w:bookmarkStart w:id="1843" w:name="_Toc36026573"/>
      <w:bookmarkStart w:id="1844" w:name="_Toc37178900"/>
      <w:bookmarkStart w:id="1845" w:name="_Toc46222781"/>
      <w:bookmarkStart w:id="1846" w:name="_Toc61111594"/>
      <w:bookmarkStart w:id="1847" w:name="_Toc66810156"/>
      <w:bookmarkStart w:id="1848" w:name="_Toc74835994"/>
      <w:bookmarkStart w:id="1849" w:name="_Toc76502935"/>
      <w:bookmarkStart w:id="1850" w:name="_Toc89849911"/>
      <w:bookmarkStart w:id="1851" w:name="_Toc98662955"/>
      <w:bookmarkStart w:id="1852" w:name="_Toc145070664"/>
      <w:r w:rsidRPr="00A07190">
        <w:lastRenderedPageBreak/>
        <w:t>8.3</w:t>
      </w:r>
      <w:r w:rsidRPr="00A07190">
        <w:tab/>
        <w:t>UTRA TDD minimum requirement</w:t>
      </w:r>
      <w:bookmarkEnd w:id="1841"/>
      <w:bookmarkEnd w:id="1842"/>
      <w:bookmarkEnd w:id="1843"/>
      <w:bookmarkEnd w:id="1844"/>
      <w:bookmarkEnd w:id="1845"/>
      <w:bookmarkEnd w:id="1846"/>
      <w:bookmarkEnd w:id="1847"/>
      <w:bookmarkEnd w:id="1848"/>
      <w:bookmarkEnd w:id="1849"/>
      <w:bookmarkEnd w:id="1850"/>
      <w:bookmarkEnd w:id="1851"/>
      <w:bookmarkEnd w:id="1852"/>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853" w:name="_Toc21092254"/>
      <w:bookmarkStart w:id="1854" w:name="_Toc29762469"/>
      <w:bookmarkStart w:id="1855" w:name="_Toc36026574"/>
      <w:bookmarkStart w:id="1856" w:name="_Toc37178901"/>
      <w:bookmarkStart w:id="1857" w:name="_Toc46222782"/>
      <w:bookmarkStart w:id="1858" w:name="_Toc61111595"/>
      <w:bookmarkStart w:id="1859" w:name="_Toc66810157"/>
      <w:bookmarkStart w:id="1860" w:name="_Toc74835995"/>
      <w:bookmarkStart w:id="1861" w:name="_Toc76502936"/>
      <w:bookmarkStart w:id="1862" w:name="_Toc89849912"/>
      <w:bookmarkStart w:id="1863" w:name="_Toc98662956"/>
      <w:bookmarkStart w:id="1864" w:name="_Toc145070665"/>
      <w:r w:rsidRPr="00A07190">
        <w:t>8.4</w:t>
      </w:r>
      <w:r w:rsidRPr="00A07190">
        <w:tab/>
        <w:t>GSM/EDGE minimum requirement</w:t>
      </w:r>
      <w:bookmarkEnd w:id="1853"/>
      <w:bookmarkEnd w:id="1854"/>
      <w:bookmarkEnd w:id="1855"/>
      <w:bookmarkEnd w:id="1856"/>
      <w:bookmarkEnd w:id="1857"/>
      <w:bookmarkEnd w:id="1858"/>
      <w:bookmarkEnd w:id="1859"/>
      <w:bookmarkEnd w:id="1860"/>
      <w:bookmarkEnd w:id="1861"/>
      <w:bookmarkEnd w:id="1862"/>
      <w:bookmarkEnd w:id="1863"/>
      <w:bookmarkEnd w:id="1864"/>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865" w:name="_Toc21092255"/>
      <w:bookmarkStart w:id="1866" w:name="_Toc29762470"/>
      <w:bookmarkStart w:id="1867" w:name="_Toc36026575"/>
      <w:bookmarkStart w:id="1868" w:name="_Toc37178902"/>
      <w:bookmarkStart w:id="1869" w:name="_Toc46222783"/>
      <w:bookmarkStart w:id="1870" w:name="_Toc61111596"/>
      <w:bookmarkStart w:id="1871" w:name="_Toc66810158"/>
      <w:bookmarkStart w:id="1872" w:name="_Toc74835996"/>
      <w:bookmarkStart w:id="1873" w:name="_Toc76502937"/>
      <w:bookmarkStart w:id="1874" w:name="_Toc89849913"/>
      <w:bookmarkStart w:id="1875" w:name="_Toc98662957"/>
      <w:bookmarkStart w:id="1876" w:name="_Toc145070666"/>
      <w:r w:rsidRPr="00A07190">
        <w:t>8.5</w:t>
      </w:r>
      <w:r w:rsidRPr="00A07190">
        <w:tab/>
        <w:t>NR minimum requirement</w:t>
      </w:r>
      <w:bookmarkEnd w:id="1865"/>
      <w:bookmarkEnd w:id="1866"/>
      <w:bookmarkEnd w:id="1867"/>
      <w:bookmarkEnd w:id="1868"/>
      <w:bookmarkEnd w:id="1869"/>
      <w:bookmarkEnd w:id="1870"/>
      <w:bookmarkEnd w:id="1871"/>
      <w:bookmarkEnd w:id="1872"/>
      <w:bookmarkEnd w:id="1873"/>
      <w:bookmarkEnd w:id="1874"/>
      <w:bookmarkEnd w:id="1875"/>
      <w:bookmarkEnd w:id="1876"/>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877" w:name="_Toc21092256"/>
      <w:bookmarkStart w:id="1878" w:name="_Toc29762471"/>
      <w:bookmarkStart w:id="1879" w:name="_Toc36026576"/>
      <w:bookmarkStart w:id="1880" w:name="_Toc37178903"/>
      <w:bookmarkStart w:id="1881" w:name="_Toc46222784"/>
      <w:bookmarkStart w:id="1882" w:name="_Toc61111597"/>
      <w:bookmarkStart w:id="1883" w:name="_Toc66810159"/>
      <w:bookmarkStart w:id="1884" w:name="_Toc74835997"/>
      <w:bookmarkStart w:id="1885" w:name="_Toc76502938"/>
      <w:bookmarkStart w:id="1886" w:name="_Toc89849914"/>
      <w:bookmarkStart w:id="1887" w:name="_Toc98662958"/>
      <w:bookmarkStart w:id="1888" w:name="_Toc145070667"/>
      <w:r w:rsidRPr="00A07190">
        <w:lastRenderedPageBreak/>
        <w:t>Annex A (normative):</w:t>
      </w:r>
      <w:r w:rsidRPr="00A07190">
        <w:br/>
        <w:t>Characteristics of interfering signals</w:t>
      </w:r>
      <w:bookmarkEnd w:id="1877"/>
      <w:bookmarkEnd w:id="1878"/>
      <w:bookmarkEnd w:id="1879"/>
      <w:bookmarkEnd w:id="1880"/>
      <w:bookmarkEnd w:id="1881"/>
      <w:bookmarkEnd w:id="1882"/>
      <w:bookmarkEnd w:id="1883"/>
      <w:bookmarkEnd w:id="1884"/>
      <w:bookmarkEnd w:id="1885"/>
      <w:bookmarkEnd w:id="1886"/>
      <w:bookmarkEnd w:id="1887"/>
      <w:bookmarkEnd w:id="1888"/>
    </w:p>
    <w:p w14:paraId="6009C172" w14:textId="77777777" w:rsidR="00CC6518" w:rsidRPr="00A07190" w:rsidRDefault="00CC6518" w:rsidP="0085678D">
      <w:pPr>
        <w:pStyle w:val="Heading1"/>
      </w:pPr>
      <w:bookmarkStart w:id="1889" w:name="_Toc21092257"/>
      <w:bookmarkStart w:id="1890" w:name="_Toc29762472"/>
      <w:bookmarkStart w:id="1891" w:name="_Toc36026577"/>
      <w:bookmarkStart w:id="1892" w:name="_Toc37178904"/>
      <w:bookmarkStart w:id="1893" w:name="_Toc46222785"/>
      <w:bookmarkStart w:id="1894" w:name="_Toc61111598"/>
      <w:bookmarkStart w:id="1895" w:name="_Toc66810160"/>
      <w:bookmarkStart w:id="1896" w:name="_Toc74835998"/>
      <w:bookmarkStart w:id="1897" w:name="_Toc76502939"/>
      <w:bookmarkStart w:id="1898" w:name="_Toc89849915"/>
      <w:bookmarkStart w:id="1899" w:name="_Toc98662959"/>
      <w:bookmarkStart w:id="1900" w:name="_Toc145070668"/>
      <w:r w:rsidRPr="00A07190">
        <w:t>A.1</w:t>
      </w:r>
      <w:r w:rsidRPr="00A07190">
        <w:tab/>
        <w:t>UTRA FDD interfering signal</w:t>
      </w:r>
      <w:bookmarkEnd w:id="1889"/>
      <w:bookmarkEnd w:id="1890"/>
      <w:bookmarkEnd w:id="1891"/>
      <w:bookmarkEnd w:id="1892"/>
      <w:bookmarkEnd w:id="1893"/>
      <w:bookmarkEnd w:id="1894"/>
      <w:bookmarkEnd w:id="1895"/>
      <w:bookmarkEnd w:id="1896"/>
      <w:bookmarkEnd w:id="1897"/>
      <w:bookmarkEnd w:id="1898"/>
      <w:bookmarkEnd w:id="1899"/>
      <w:bookmarkEnd w:id="1900"/>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901" w:name="_Toc21092258"/>
      <w:bookmarkStart w:id="1902" w:name="_Toc29762473"/>
      <w:bookmarkStart w:id="1903" w:name="_Toc36026578"/>
      <w:bookmarkStart w:id="1904" w:name="_Toc37178905"/>
      <w:bookmarkStart w:id="1905" w:name="_Toc46222786"/>
      <w:bookmarkStart w:id="1906" w:name="_Toc61111599"/>
      <w:bookmarkStart w:id="1907" w:name="_Toc66810161"/>
      <w:bookmarkStart w:id="1908" w:name="_Toc74835999"/>
      <w:bookmarkStart w:id="1909" w:name="_Toc76502940"/>
      <w:bookmarkStart w:id="1910" w:name="_Toc89849916"/>
      <w:bookmarkStart w:id="1911" w:name="_Toc98662960"/>
      <w:bookmarkStart w:id="1912" w:name="_Toc145070669"/>
      <w:r w:rsidRPr="00A07190">
        <w:t>A.2</w:t>
      </w:r>
      <w:r w:rsidRPr="00A07190">
        <w:tab/>
        <w:t>UTRA TDD interfering signal</w:t>
      </w:r>
      <w:bookmarkEnd w:id="1901"/>
      <w:bookmarkEnd w:id="1902"/>
      <w:bookmarkEnd w:id="1903"/>
      <w:bookmarkEnd w:id="1904"/>
      <w:bookmarkEnd w:id="1905"/>
      <w:bookmarkEnd w:id="1906"/>
      <w:bookmarkEnd w:id="1907"/>
      <w:bookmarkEnd w:id="1908"/>
      <w:bookmarkEnd w:id="1909"/>
      <w:bookmarkEnd w:id="1910"/>
      <w:bookmarkEnd w:id="1911"/>
      <w:bookmarkEnd w:id="1912"/>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913" w:name="_Toc21092259"/>
      <w:bookmarkStart w:id="1914" w:name="_Toc29762474"/>
      <w:bookmarkStart w:id="1915" w:name="_Toc36026579"/>
      <w:bookmarkStart w:id="1916" w:name="_Toc37178906"/>
      <w:bookmarkStart w:id="1917" w:name="_Toc46222787"/>
      <w:bookmarkStart w:id="1918" w:name="_Toc61111600"/>
      <w:bookmarkStart w:id="1919" w:name="_Toc66810162"/>
      <w:bookmarkStart w:id="1920" w:name="_Toc74836000"/>
      <w:bookmarkStart w:id="1921" w:name="_Toc76502941"/>
      <w:bookmarkStart w:id="1922" w:name="_Toc89849917"/>
      <w:bookmarkStart w:id="1923" w:name="_Toc98662961"/>
      <w:bookmarkStart w:id="1924" w:name="_Toc145070670"/>
      <w:r w:rsidRPr="00A07190">
        <w:t>A.3</w:t>
      </w:r>
      <w:r w:rsidRPr="00A07190">
        <w:tab/>
        <w:t>E-UTRA interfering signal</w:t>
      </w:r>
      <w:bookmarkEnd w:id="1913"/>
      <w:bookmarkEnd w:id="1914"/>
      <w:bookmarkEnd w:id="1915"/>
      <w:bookmarkEnd w:id="1916"/>
      <w:bookmarkEnd w:id="1917"/>
      <w:bookmarkEnd w:id="1918"/>
      <w:bookmarkEnd w:id="1919"/>
      <w:bookmarkEnd w:id="1920"/>
      <w:bookmarkEnd w:id="1921"/>
      <w:bookmarkEnd w:id="1922"/>
      <w:bookmarkEnd w:id="1923"/>
      <w:bookmarkEnd w:id="1924"/>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925" w:name="_Toc21092260"/>
      <w:bookmarkStart w:id="1926" w:name="_Toc29762475"/>
      <w:bookmarkStart w:id="1927" w:name="_Toc36026580"/>
      <w:bookmarkStart w:id="1928" w:name="_Toc37178907"/>
      <w:bookmarkStart w:id="1929" w:name="_Toc46222788"/>
      <w:bookmarkStart w:id="1930" w:name="_Toc61111601"/>
      <w:bookmarkStart w:id="1931" w:name="_Toc66810163"/>
      <w:bookmarkStart w:id="1932" w:name="_Toc74836001"/>
      <w:bookmarkStart w:id="1933" w:name="_Toc76502942"/>
      <w:bookmarkStart w:id="1934" w:name="_Toc89849918"/>
      <w:bookmarkStart w:id="1935" w:name="_Toc98662962"/>
      <w:bookmarkStart w:id="1936" w:name="_Toc145070671"/>
      <w:r w:rsidRPr="00A07190">
        <w:lastRenderedPageBreak/>
        <w:t xml:space="preserve">Annex B (normative): </w:t>
      </w:r>
      <w:r w:rsidRPr="00A07190">
        <w:br/>
        <w:t>Environmental requirements for the BS equipment</w:t>
      </w:r>
      <w:bookmarkEnd w:id="1925"/>
      <w:bookmarkEnd w:id="1926"/>
      <w:bookmarkEnd w:id="1927"/>
      <w:bookmarkEnd w:id="1928"/>
      <w:bookmarkEnd w:id="1929"/>
      <w:bookmarkEnd w:id="1930"/>
      <w:bookmarkEnd w:id="1931"/>
      <w:bookmarkEnd w:id="1932"/>
      <w:bookmarkEnd w:id="1933"/>
      <w:bookmarkEnd w:id="1934"/>
      <w:bookmarkEnd w:id="1935"/>
      <w:bookmarkEnd w:id="1936"/>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937" w:name="historyclause"/>
      <w:r w:rsidRPr="00A07190">
        <w:br w:type="page"/>
      </w:r>
      <w:bookmarkStart w:id="1938" w:name="_Toc21092261"/>
      <w:bookmarkStart w:id="1939" w:name="_Toc29762476"/>
      <w:bookmarkStart w:id="1940" w:name="_Toc36026581"/>
      <w:bookmarkStart w:id="1941" w:name="_Toc37178908"/>
      <w:bookmarkStart w:id="1942" w:name="_Toc46222789"/>
      <w:bookmarkStart w:id="1943" w:name="_Toc61111602"/>
      <w:bookmarkStart w:id="1944" w:name="_Toc66810164"/>
      <w:bookmarkStart w:id="1945" w:name="_Toc74836002"/>
      <w:bookmarkStart w:id="1946" w:name="_Toc76502943"/>
      <w:bookmarkStart w:id="1947" w:name="_Toc89849919"/>
      <w:bookmarkStart w:id="1948" w:name="_Toc98662963"/>
      <w:bookmarkStart w:id="1949" w:name="_Toc145070672"/>
      <w:r w:rsidRPr="00A07190">
        <w:lastRenderedPageBreak/>
        <w:t>Annex C (informative):</w:t>
      </w:r>
      <w:r w:rsidRPr="00A07190">
        <w:br/>
        <w:t>Change history</w:t>
      </w:r>
      <w:bookmarkEnd w:id="1938"/>
      <w:bookmarkEnd w:id="1939"/>
      <w:bookmarkEnd w:id="1940"/>
      <w:bookmarkEnd w:id="1941"/>
      <w:bookmarkEnd w:id="1942"/>
      <w:bookmarkEnd w:id="1943"/>
      <w:bookmarkEnd w:id="1944"/>
      <w:bookmarkEnd w:id="1945"/>
      <w:bookmarkEnd w:id="1946"/>
      <w:bookmarkEnd w:id="1947"/>
      <w:bookmarkEnd w:id="1948"/>
      <w:bookmarkEnd w:id="19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937"/>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lastRenderedPageBreak/>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r w:rsidR="004210F6" w:rsidRPr="00C92F67" w14:paraId="25C420A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796BB358" w14:textId="785AEE40"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CC2AE2" w14:textId="48459F52"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5F9F1" w14:textId="6523320E" w:rsidR="004210F6" w:rsidRPr="004210F6" w:rsidRDefault="004210F6" w:rsidP="004210F6">
            <w:pPr>
              <w:pStyle w:val="TAL"/>
              <w:rPr>
                <w:rFonts w:cs="Arial"/>
                <w:sz w:val="16"/>
                <w:szCs w:val="16"/>
              </w:rPr>
            </w:pPr>
            <w:r w:rsidRPr="004210F6">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26439" w14:textId="0C86E605" w:rsidR="004210F6" w:rsidRPr="004210F6" w:rsidRDefault="004210F6" w:rsidP="004210F6">
            <w:pPr>
              <w:pStyle w:val="TAL"/>
              <w:rPr>
                <w:rFonts w:cs="Arial"/>
                <w:sz w:val="16"/>
                <w:szCs w:val="16"/>
              </w:rPr>
            </w:pPr>
            <w:r w:rsidRPr="004210F6">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BB819" w14:textId="2E330DA8"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402654E" w14:textId="779FB693"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F55374" w14:textId="70C582BA" w:rsidR="004210F6" w:rsidRPr="004210F6" w:rsidRDefault="004210F6" w:rsidP="004210F6">
            <w:pPr>
              <w:pStyle w:val="TAL"/>
              <w:rPr>
                <w:rFonts w:cs="Arial"/>
                <w:sz w:val="16"/>
                <w:szCs w:val="16"/>
              </w:rPr>
            </w:pPr>
            <w:r w:rsidRPr="004210F6">
              <w:rPr>
                <w:sz w:val="16"/>
                <w:szCs w:val="16"/>
              </w:rPr>
              <w:t>CR to TS 37.104: Regional requirements for band 41 and n41 in Japan,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508F5531" w14:textId="4BB125AB" w:rsidR="004210F6" w:rsidRDefault="004210F6" w:rsidP="004210F6">
            <w:pPr>
              <w:pStyle w:val="TAL"/>
              <w:rPr>
                <w:sz w:val="16"/>
                <w:szCs w:val="16"/>
                <w:lang w:eastAsia="en-US"/>
              </w:rPr>
            </w:pPr>
            <w:r>
              <w:rPr>
                <w:sz w:val="16"/>
                <w:szCs w:val="16"/>
                <w:lang w:eastAsia="en-US"/>
              </w:rPr>
              <w:t>15.14.0</w:t>
            </w:r>
          </w:p>
        </w:tc>
      </w:tr>
      <w:tr w:rsidR="004210F6" w:rsidRPr="00C92F67" w14:paraId="179CFB2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35B8B47A" w14:textId="30EFFE4C"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08856" w14:textId="1FD443AD"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B00D0" w14:textId="1244204D" w:rsidR="004210F6" w:rsidRPr="004210F6" w:rsidRDefault="004210F6" w:rsidP="004210F6">
            <w:pPr>
              <w:pStyle w:val="TAL"/>
              <w:rPr>
                <w:rFonts w:cs="Arial"/>
                <w:sz w:val="16"/>
                <w:szCs w:val="16"/>
              </w:rPr>
            </w:pPr>
            <w:r w:rsidRPr="004210F6">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B26E6" w14:textId="452C2FB8" w:rsidR="004210F6" w:rsidRPr="004210F6" w:rsidRDefault="004210F6" w:rsidP="004210F6">
            <w:pPr>
              <w:pStyle w:val="TAL"/>
              <w:rPr>
                <w:rFonts w:cs="Arial"/>
                <w:sz w:val="16"/>
                <w:szCs w:val="16"/>
              </w:rPr>
            </w:pPr>
            <w:r w:rsidRPr="004210F6">
              <w:rPr>
                <w:sz w:val="16"/>
                <w:szCs w:val="16"/>
              </w:rPr>
              <w:t>0942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1FF86E" w14:textId="4B2F8BAC" w:rsidR="004210F6" w:rsidRPr="004210F6" w:rsidRDefault="004210F6" w:rsidP="004210F6">
            <w:pPr>
              <w:pStyle w:val="TAL"/>
              <w:rPr>
                <w:rFonts w:cs="Arial"/>
                <w:sz w:val="16"/>
                <w:szCs w:val="16"/>
              </w:rPr>
            </w:pPr>
            <w:r w:rsidRPr="004210F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58A7A9C" w14:textId="7A0E198D"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8EAD07" w14:textId="6434FB5A" w:rsidR="004210F6" w:rsidRPr="004210F6" w:rsidRDefault="004210F6" w:rsidP="004210F6">
            <w:pPr>
              <w:pStyle w:val="TAL"/>
              <w:rPr>
                <w:rFonts w:cs="Arial"/>
                <w:sz w:val="16"/>
                <w:szCs w:val="16"/>
              </w:rPr>
            </w:pPr>
            <w:r w:rsidRPr="004210F6">
              <w:rPr>
                <w:sz w:val="16"/>
                <w:szCs w:val="16"/>
              </w:rPr>
              <w:t>CR to 37.104: In-band blocking for multi-band Base Stations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890D735" w14:textId="64049BE5" w:rsidR="004210F6" w:rsidRDefault="004210F6" w:rsidP="004210F6">
            <w:pPr>
              <w:pStyle w:val="TAL"/>
              <w:rPr>
                <w:sz w:val="16"/>
                <w:szCs w:val="16"/>
                <w:lang w:eastAsia="en-US"/>
              </w:rPr>
            </w:pPr>
            <w:r>
              <w:rPr>
                <w:sz w:val="16"/>
                <w:szCs w:val="16"/>
                <w:lang w:eastAsia="en-US"/>
              </w:rPr>
              <w:t>15.14.0</w:t>
            </w:r>
          </w:p>
        </w:tc>
      </w:tr>
      <w:tr w:rsidR="004210F6" w:rsidRPr="00C92F67" w14:paraId="6421BFBD"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5D0A4FC" w14:textId="753EB314" w:rsidR="004210F6" w:rsidRDefault="004210F6" w:rsidP="004210F6">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64DA3" w14:textId="57E97126" w:rsidR="004210F6" w:rsidRDefault="004210F6" w:rsidP="004210F6">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ED23E1" w14:textId="5A97DBF3" w:rsidR="004210F6" w:rsidRPr="004210F6" w:rsidRDefault="004210F6" w:rsidP="004210F6">
            <w:pPr>
              <w:pStyle w:val="TAL"/>
              <w:rPr>
                <w:rFonts w:cs="Arial"/>
                <w:sz w:val="16"/>
                <w:szCs w:val="16"/>
              </w:rPr>
            </w:pPr>
            <w:r w:rsidRPr="004210F6">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65B62" w14:textId="09F72EC9" w:rsidR="004210F6" w:rsidRPr="004210F6" w:rsidRDefault="004210F6" w:rsidP="004210F6">
            <w:pPr>
              <w:pStyle w:val="TAL"/>
              <w:rPr>
                <w:rFonts w:cs="Arial"/>
                <w:sz w:val="16"/>
                <w:szCs w:val="16"/>
              </w:rPr>
            </w:pPr>
            <w:r w:rsidRPr="004210F6">
              <w:rPr>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6CA6FA" w14:textId="77777777" w:rsidR="004210F6" w:rsidRPr="004210F6" w:rsidRDefault="004210F6"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D4E9FB6" w14:textId="6ACA9289" w:rsidR="004210F6" w:rsidRPr="004210F6" w:rsidRDefault="004210F6" w:rsidP="004210F6">
            <w:pPr>
              <w:pStyle w:val="TAL"/>
              <w:rPr>
                <w:rFonts w:cs="Arial"/>
                <w:sz w:val="16"/>
                <w:szCs w:val="16"/>
              </w:rPr>
            </w:pPr>
            <w:r w:rsidRPr="004210F6">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C51C942" w14:textId="5F9B872E" w:rsidR="004210F6" w:rsidRPr="004210F6" w:rsidRDefault="004210F6" w:rsidP="004210F6">
            <w:pPr>
              <w:pStyle w:val="TAL"/>
              <w:rPr>
                <w:rFonts w:cs="Arial"/>
                <w:sz w:val="16"/>
                <w:szCs w:val="16"/>
              </w:rPr>
            </w:pPr>
            <w:r w:rsidRPr="004210F6">
              <w:rPr>
                <w:sz w:val="16"/>
                <w:szCs w:val="16"/>
              </w:rPr>
              <w:t>CR to 37.104: Correction of NR bands for 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8A2AF0A" w14:textId="67B67623" w:rsidR="004210F6" w:rsidRDefault="004210F6" w:rsidP="004210F6">
            <w:pPr>
              <w:pStyle w:val="TAL"/>
              <w:rPr>
                <w:sz w:val="16"/>
                <w:szCs w:val="16"/>
                <w:lang w:eastAsia="en-US"/>
              </w:rPr>
            </w:pPr>
            <w:r>
              <w:rPr>
                <w:sz w:val="16"/>
                <w:szCs w:val="16"/>
                <w:lang w:eastAsia="en-US"/>
              </w:rPr>
              <w:t>15.14.0</w:t>
            </w:r>
          </w:p>
        </w:tc>
      </w:tr>
      <w:tr w:rsidR="00BD4ADE" w:rsidRPr="00C92F67" w14:paraId="1085EC6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EF04A1" w14:textId="3FD279E7" w:rsidR="00BD4ADE" w:rsidRDefault="00BD4ADE" w:rsidP="004210F6">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1451E" w14:textId="49BDC827" w:rsidR="00BD4ADE" w:rsidRDefault="00BD4ADE" w:rsidP="004210F6">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56552" w14:textId="5B1F4315" w:rsidR="00BD4ADE" w:rsidRPr="004210F6" w:rsidRDefault="00BD4ADE" w:rsidP="004210F6">
            <w:pPr>
              <w:pStyle w:val="TAL"/>
              <w:rPr>
                <w:sz w:val="16"/>
                <w:szCs w:val="16"/>
              </w:rPr>
            </w:pPr>
            <w:r w:rsidRPr="00BD4ADE">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B0F7" w14:textId="42C5A107" w:rsidR="00BD4ADE" w:rsidRPr="004210F6" w:rsidRDefault="00BD4ADE" w:rsidP="004210F6">
            <w:pPr>
              <w:pStyle w:val="TAL"/>
              <w:rPr>
                <w:sz w:val="16"/>
                <w:szCs w:val="16"/>
              </w:rPr>
            </w:pPr>
            <w:r w:rsidRPr="00BD4ADE">
              <w:rPr>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DB3B7" w14:textId="77777777" w:rsidR="00BD4ADE" w:rsidRPr="004210F6" w:rsidRDefault="00BD4AD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647853" w14:textId="7D40FCD9" w:rsidR="00BD4ADE" w:rsidRPr="004210F6" w:rsidRDefault="00BD4AD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690A4D" w14:textId="56166E21" w:rsidR="00BD4ADE" w:rsidRPr="004210F6" w:rsidRDefault="00BD4ADE" w:rsidP="004210F6">
            <w:pPr>
              <w:pStyle w:val="TAL"/>
              <w:rPr>
                <w:sz w:val="16"/>
                <w:szCs w:val="16"/>
              </w:rPr>
            </w:pPr>
            <w:r w:rsidRPr="00BD4AD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BBD1972" w14:textId="0DD47EF0" w:rsidR="00BD4ADE" w:rsidRDefault="00BD4ADE" w:rsidP="004210F6">
            <w:pPr>
              <w:pStyle w:val="TAL"/>
              <w:rPr>
                <w:sz w:val="16"/>
                <w:szCs w:val="16"/>
                <w:lang w:eastAsia="en-US"/>
              </w:rPr>
            </w:pPr>
            <w:r>
              <w:rPr>
                <w:sz w:val="16"/>
                <w:szCs w:val="16"/>
                <w:lang w:eastAsia="en-US"/>
              </w:rPr>
              <w:t>15.15.0</w:t>
            </w:r>
          </w:p>
        </w:tc>
      </w:tr>
      <w:tr w:rsidR="007D3D6E" w:rsidRPr="00C92F67" w14:paraId="6E364E74"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37106C5" w14:textId="5FCB056D" w:rsidR="007D3D6E" w:rsidRDefault="007D3D6E" w:rsidP="004210F6">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DA29D" w14:textId="68580C8C" w:rsidR="007D3D6E" w:rsidRDefault="007D3D6E" w:rsidP="004210F6">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41BDB" w14:textId="76233B01" w:rsidR="007D3D6E" w:rsidRPr="00BD4ADE" w:rsidRDefault="007D3D6E" w:rsidP="004210F6">
            <w:pPr>
              <w:pStyle w:val="TAL"/>
              <w:rPr>
                <w:sz w:val="16"/>
                <w:szCs w:val="16"/>
              </w:rPr>
            </w:pPr>
            <w:r w:rsidRPr="007D3D6E">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6A97" w14:textId="1E0FEC97" w:rsidR="007D3D6E" w:rsidRPr="00BD4ADE" w:rsidRDefault="007D3D6E" w:rsidP="004210F6">
            <w:pPr>
              <w:pStyle w:val="TAL"/>
              <w:rPr>
                <w:sz w:val="16"/>
                <w:szCs w:val="16"/>
              </w:rPr>
            </w:pPr>
            <w:r w:rsidRPr="007D3D6E">
              <w:rPr>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4EFF05" w14:textId="77777777" w:rsidR="007D3D6E" w:rsidRPr="004210F6" w:rsidRDefault="007D3D6E"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69A2654" w14:textId="6937C7C7" w:rsidR="007D3D6E" w:rsidRDefault="007D3D6E"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BD313E" w14:textId="4C90C93C" w:rsidR="007D3D6E" w:rsidRPr="00BD4ADE" w:rsidRDefault="007D3D6E" w:rsidP="004210F6">
            <w:pPr>
              <w:pStyle w:val="TAL"/>
              <w:rPr>
                <w:sz w:val="16"/>
                <w:szCs w:val="16"/>
              </w:rPr>
            </w:pPr>
            <w:r w:rsidRPr="007D3D6E">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16F15D" w14:textId="43BC111E" w:rsidR="007D3D6E" w:rsidRDefault="007D3D6E" w:rsidP="004210F6">
            <w:pPr>
              <w:pStyle w:val="TAL"/>
              <w:rPr>
                <w:sz w:val="16"/>
                <w:szCs w:val="16"/>
                <w:lang w:eastAsia="en-US"/>
              </w:rPr>
            </w:pPr>
            <w:r>
              <w:rPr>
                <w:sz w:val="16"/>
                <w:szCs w:val="16"/>
                <w:lang w:eastAsia="en-US"/>
              </w:rPr>
              <w:t>15.16.0</w:t>
            </w:r>
          </w:p>
        </w:tc>
      </w:tr>
      <w:tr w:rsidR="00204361" w:rsidRPr="00C92F67" w14:paraId="10A11C00"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B194C" w14:textId="28513F55" w:rsidR="00204361" w:rsidRDefault="00204361" w:rsidP="004210F6">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65B10" w14:textId="1809D4A6" w:rsidR="00204361" w:rsidRDefault="00204361" w:rsidP="004210F6">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06894" w14:textId="300716AC" w:rsidR="00204361" w:rsidRPr="007D3D6E" w:rsidRDefault="00204361" w:rsidP="004210F6">
            <w:pPr>
              <w:pStyle w:val="TAL"/>
              <w:rPr>
                <w:sz w:val="16"/>
                <w:szCs w:val="16"/>
              </w:rPr>
            </w:pPr>
            <w:r w:rsidRPr="0020436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8C198" w14:textId="4CEE3BF5" w:rsidR="00204361" w:rsidRPr="007D3D6E" w:rsidRDefault="00204361" w:rsidP="004210F6">
            <w:pPr>
              <w:pStyle w:val="TAL"/>
              <w:rPr>
                <w:sz w:val="16"/>
                <w:szCs w:val="16"/>
              </w:rPr>
            </w:pPr>
            <w:r>
              <w:rPr>
                <w:sz w:val="16"/>
                <w:szCs w:val="16"/>
              </w:rPr>
              <w:t>0965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7B72A" w14:textId="77777777" w:rsidR="00204361" w:rsidRPr="004210F6" w:rsidRDefault="00204361"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3AA306" w14:textId="2A2978DD" w:rsidR="00204361" w:rsidRDefault="00204361"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8CCBB6" w14:textId="0D984D49" w:rsidR="00204361" w:rsidRPr="007D3D6E" w:rsidRDefault="00204361" w:rsidP="004210F6">
            <w:pPr>
              <w:pStyle w:val="TAL"/>
              <w:rPr>
                <w:sz w:val="16"/>
                <w:szCs w:val="16"/>
              </w:rPr>
            </w:pPr>
            <w:r w:rsidRPr="00204361">
              <w:rPr>
                <w:sz w:val="16"/>
                <w:szCs w:val="16"/>
              </w:rPr>
              <w:t>CR to 37.104: Corrections to notes in OBUE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4F6FD73D" w14:textId="0D845E7C" w:rsidR="00204361" w:rsidRDefault="00204361" w:rsidP="004210F6">
            <w:pPr>
              <w:pStyle w:val="TAL"/>
              <w:rPr>
                <w:sz w:val="16"/>
                <w:szCs w:val="16"/>
                <w:lang w:eastAsia="en-US"/>
              </w:rPr>
            </w:pPr>
            <w:r>
              <w:rPr>
                <w:sz w:val="16"/>
                <w:szCs w:val="16"/>
                <w:lang w:eastAsia="en-US"/>
              </w:rPr>
              <w:t>15.17.0</w:t>
            </w:r>
          </w:p>
        </w:tc>
      </w:tr>
      <w:tr w:rsidR="00D51008" w:rsidRPr="00C92F67" w14:paraId="697DBC19"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5A02564E" w14:textId="7CC4EA5F" w:rsidR="00D51008" w:rsidRDefault="00D51008" w:rsidP="004210F6">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B5CFF8" w14:textId="32DDA0F7" w:rsidR="00D51008" w:rsidRDefault="00D51008" w:rsidP="004210F6">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82A92" w14:textId="47836D0C" w:rsidR="00D51008" w:rsidRPr="00204361" w:rsidRDefault="00D51008" w:rsidP="004210F6">
            <w:pPr>
              <w:pStyle w:val="TAL"/>
              <w:rPr>
                <w:sz w:val="16"/>
                <w:szCs w:val="16"/>
              </w:rPr>
            </w:pPr>
            <w:r w:rsidRPr="00D5100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5F5D5" w14:textId="72E761EC" w:rsidR="00D51008" w:rsidRDefault="00D51008" w:rsidP="004210F6">
            <w:pPr>
              <w:pStyle w:val="TAL"/>
              <w:rPr>
                <w:sz w:val="16"/>
                <w:szCs w:val="16"/>
              </w:rPr>
            </w:pPr>
            <w:r w:rsidRPr="00D51008">
              <w:rPr>
                <w:sz w:val="16"/>
                <w:szCs w:val="16"/>
              </w:rPr>
              <w:t>0969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34E192" w14:textId="77777777" w:rsidR="00D51008" w:rsidRPr="004210F6" w:rsidRDefault="00D51008" w:rsidP="004210F6">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BE54CF" w14:textId="5F8B8AB4" w:rsidR="00D51008" w:rsidRDefault="00D51008" w:rsidP="004210F6">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7C880F0" w14:textId="0FC1D1CC" w:rsidR="00D51008" w:rsidRPr="00204361" w:rsidRDefault="00D51008" w:rsidP="004210F6">
            <w:pPr>
              <w:pStyle w:val="TAL"/>
              <w:rPr>
                <w:sz w:val="16"/>
                <w:szCs w:val="16"/>
              </w:rPr>
            </w:pPr>
            <w:r w:rsidRPr="00D51008">
              <w:rPr>
                <w:sz w:val="16"/>
                <w:szCs w:val="16"/>
              </w:rPr>
              <w:t>Big CR for TS 37.104 Maintenance (Rel-15, CAT F)</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20734B5" w14:textId="39956205" w:rsidR="00D51008" w:rsidRDefault="00D51008" w:rsidP="004210F6">
            <w:pPr>
              <w:pStyle w:val="TAL"/>
              <w:rPr>
                <w:sz w:val="16"/>
                <w:szCs w:val="16"/>
                <w:lang w:eastAsia="en-US"/>
              </w:rPr>
            </w:pPr>
            <w:r>
              <w:rPr>
                <w:sz w:val="16"/>
                <w:szCs w:val="16"/>
                <w:lang w:eastAsia="en-US"/>
              </w:rPr>
              <w:t>15.18.0</w:t>
            </w:r>
          </w:p>
        </w:tc>
      </w:tr>
      <w:tr w:rsidR="00442B10" w:rsidRPr="00C92F67" w14:paraId="15CDA2F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16B9123" w14:textId="2B88C7EB" w:rsidR="00442B10" w:rsidRDefault="00442B10" w:rsidP="00442B10">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BD4B0" w14:textId="423B13DF" w:rsidR="00442B10" w:rsidRDefault="00442B10" w:rsidP="00442B10">
            <w:pPr>
              <w:pStyle w:val="TAL"/>
              <w:rPr>
                <w:sz w:val="16"/>
                <w:szCs w:val="16"/>
                <w:lang w:eastAsia="en-US"/>
              </w:rPr>
            </w:pPr>
            <w:r>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0B5022" w14:textId="4F83E8AE" w:rsidR="00442B10" w:rsidRPr="00442B10" w:rsidRDefault="00442B10" w:rsidP="00442B10">
            <w:pPr>
              <w:pStyle w:val="TAL"/>
              <w:rPr>
                <w:sz w:val="16"/>
                <w:szCs w:val="16"/>
              </w:rPr>
            </w:pPr>
            <w:r w:rsidRPr="00442B10">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E0D49" w14:textId="7D5B7131" w:rsidR="00442B10" w:rsidRPr="00442B10" w:rsidRDefault="00442B10" w:rsidP="00442B10">
            <w:pPr>
              <w:pStyle w:val="TAL"/>
              <w:rPr>
                <w:sz w:val="16"/>
                <w:szCs w:val="16"/>
              </w:rPr>
            </w:pPr>
            <w:r w:rsidRPr="00442B10">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05054" w14:textId="77777777" w:rsidR="00442B10" w:rsidRPr="00442B10" w:rsidRDefault="00442B10" w:rsidP="00442B10">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2B6AA2B" w14:textId="38125951" w:rsidR="00442B10" w:rsidRPr="00442B10" w:rsidRDefault="00442B10" w:rsidP="00442B10">
            <w:pPr>
              <w:pStyle w:val="TAL"/>
              <w:rPr>
                <w:sz w:val="16"/>
                <w:szCs w:val="16"/>
              </w:rPr>
            </w:pPr>
            <w:r w:rsidRPr="00442B10">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4AB0392" w14:textId="2C41C69C" w:rsidR="00442B10" w:rsidRPr="00442B10" w:rsidRDefault="00442B10" w:rsidP="00442B10">
            <w:pPr>
              <w:pStyle w:val="TAL"/>
              <w:rPr>
                <w:sz w:val="16"/>
                <w:szCs w:val="16"/>
              </w:rPr>
            </w:pPr>
            <w:r w:rsidRPr="00442B10">
              <w:rPr>
                <w:sz w:val="16"/>
                <w:szCs w:val="16"/>
              </w:rPr>
              <w:t>CR to 37.104: Correction to ACLR and CACLR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FB4CA9C" w14:textId="3CD9084A" w:rsidR="00442B10" w:rsidRDefault="00442B10" w:rsidP="00442B10">
            <w:pPr>
              <w:pStyle w:val="TAL"/>
              <w:rPr>
                <w:sz w:val="16"/>
                <w:szCs w:val="16"/>
                <w:lang w:eastAsia="en-US"/>
              </w:rPr>
            </w:pPr>
            <w:r>
              <w:rPr>
                <w:sz w:val="16"/>
                <w:szCs w:val="16"/>
                <w:lang w:eastAsia="en-US"/>
              </w:rPr>
              <w:t>15.19.0</w:t>
            </w:r>
          </w:p>
        </w:tc>
      </w:tr>
      <w:tr w:rsidR="00442B10" w:rsidRPr="00C92F67" w14:paraId="61A233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2ADF00B2" w14:textId="49DC7C80" w:rsidR="00442B10" w:rsidRDefault="00442B10" w:rsidP="00442B10">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A8857" w14:textId="2AA12427" w:rsidR="00442B10" w:rsidRDefault="00442B10" w:rsidP="00442B10">
            <w:pPr>
              <w:pStyle w:val="TAL"/>
              <w:rPr>
                <w:sz w:val="16"/>
                <w:szCs w:val="16"/>
                <w:lang w:eastAsia="en-US"/>
              </w:rPr>
            </w:pPr>
            <w:r>
              <w:rPr>
                <w:sz w:val="16"/>
                <w:szCs w:val="16"/>
                <w:lang w:eastAsia="en-US"/>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BD415E" w14:textId="12822D1C" w:rsidR="00442B10" w:rsidRPr="00442B10" w:rsidRDefault="00442B10" w:rsidP="00442B10">
            <w:pPr>
              <w:pStyle w:val="TAL"/>
              <w:rPr>
                <w:sz w:val="16"/>
                <w:szCs w:val="16"/>
              </w:rPr>
            </w:pPr>
            <w:r w:rsidRPr="00442B10">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18784" w14:textId="32F948D3" w:rsidR="00442B10" w:rsidRPr="00442B10" w:rsidRDefault="00442B10" w:rsidP="00442B10">
            <w:pPr>
              <w:pStyle w:val="TAL"/>
              <w:rPr>
                <w:sz w:val="16"/>
                <w:szCs w:val="16"/>
              </w:rPr>
            </w:pPr>
            <w:r w:rsidRPr="00442B10">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8C105" w14:textId="77777777" w:rsidR="00442B10" w:rsidRPr="00442B10" w:rsidRDefault="00442B10" w:rsidP="00442B10">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51D680" w14:textId="206B9CAC" w:rsidR="00442B10" w:rsidRPr="00442B10" w:rsidRDefault="00442B10" w:rsidP="00442B10">
            <w:pPr>
              <w:pStyle w:val="TAL"/>
              <w:rPr>
                <w:sz w:val="16"/>
                <w:szCs w:val="16"/>
              </w:rPr>
            </w:pPr>
            <w:r w:rsidRPr="00442B10">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EC5BD" w14:textId="726D1E9E" w:rsidR="00442B10" w:rsidRPr="00442B10" w:rsidRDefault="00442B10" w:rsidP="00442B10">
            <w:pPr>
              <w:pStyle w:val="TAL"/>
              <w:rPr>
                <w:sz w:val="16"/>
                <w:szCs w:val="16"/>
              </w:rPr>
            </w:pPr>
            <w:r w:rsidRPr="00442B10">
              <w:rPr>
                <w:sz w:val="16"/>
                <w:szCs w:val="16"/>
              </w:rPr>
              <w:t>[RInImp9-Rfmulti, TEI15] CR to TS 37.104: FFS removal,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3D14CA50" w14:textId="07D2C157" w:rsidR="00442B10" w:rsidRDefault="00442B10" w:rsidP="00442B10">
            <w:pPr>
              <w:pStyle w:val="TAL"/>
              <w:rPr>
                <w:sz w:val="16"/>
                <w:szCs w:val="16"/>
                <w:lang w:eastAsia="en-US"/>
              </w:rPr>
            </w:pPr>
            <w:r>
              <w:rPr>
                <w:sz w:val="16"/>
                <w:szCs w:val="16"/>
                <w:lang w:eastAsia="en-US"/>
              </w:rPr>
              <w:t>15.19.0</w:t>
            </w:r>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F5715" w14:textId="77777777" w:rsidR="00C63CD4" w:rsidRDefault="00C63CD4">
      <w:r>
        <w:separator/>
      </w:r>
    </w:p>
  </w:endnote>
  <w:endnote w:type="continuationSeparator" w:id="0">
    <w:p w14:paraId="01F303B9" w14:textId="77777777" w:rsidR="00C63CD4" w:rsidRDefault="00C6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52" w14:textId="77777777" w:rsidR="001C76A0" w:rsidRDefault="001C76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330DF" w14:textId="77777777" w:rsidR="00C63CD4" w:rsidRDefault="00C63CD4">
      <w:r>
        <w:separator/>
      </w:r>
    </w:p>
  </w:footnote>
  <w:footnote w:type="continuationSeparator" w:id="0">
    <w:p w14:paraId="432FC904" w14:textId="77777777" w:rsidR="00C63CD4" w:rsidRDefault="00C6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C94E" w14:textId="6AD45C37" w:rsidR="001C76A0" w:rsidRDefault="001C76A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4B1">
      <w:rPr>
        <w:rFonts w:ascii="Arial" w:hAnsi="Arial" w:cs="Arial"/>
        <w:b/>
        <w:noProof/>
        <w:sz w:val="18"/>
        <w:szCs w:val="18"/>
      </w:rPr>
      <w:t>Release 15</w:t>
    </w:r>
    <w:r>
      <w:rPr>
        <w:rFonts w:ascii="Arial" w:hAnsi="Arial" w:cs="Arial"/>
        <w:b/>
        <w:sz w:val="18"/>
        <w:szCs w:val="18"/>
      </w:rPr>
      <w:fldChar w:fldCharType="end"/>
    </w:r>
  </w:p>
  <w:p w14:paraId="6009C94F" w14:textId="6437AF5F" w:rsidR="001C76A0" w:rsidRDefault="001C76A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4B1">
      <w:rPr>
        <w:rFonts w:ascii="Arial" w:hAnsi="Arial" w:cs="Arial"/>
        <w:b/>
        <w:noProof/>
        <w:sz w:val="18"/>
        <w:szCs w:val="18"/>
      </w:rPr>
      <w:t>3GPP TS 37.104 V15.1819.0 (20222023-09)</w:t>
    </w:r>
    <w:r>
      <w:rPr>
        <w:rFonts w:ascii="Arial" w:hAnsi="Arial" w:cs="Arial"/>
        <w:b/>
        <w:sz w:val="18"/>
        <w:szCs w:val="18"/>
      </w:rPr>
      <w:fldChar w:fldCharType="end"/>
    </w:r>
  </w:p>
  <w:p w14:paraId="6009C950" w14:textId="77777777" w:rsidR="001C76A0" w:rsidRDefault="001C76A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1C76A0" w:rsidRDefault="001C7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672802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69781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951862">
    <w:abstractNumId w:val="6"/>
  </w:num>
  <w:num w:numId="4" w16cid:durableId="696543564">
    <w:abstractNumId w:val="5"/>
  </w:num>
  <w:num w:numId="5" w16cid:durableId="1068651324">
    <w:abstractNumId w:val="7"/>
  </w:num>
  <w:num w:numId="6" w16cid:durableId="2022315718">
    <w:abstractNumId w:val="1"/>
  </w:num>
  <w:num w:numId="7" w16cid:durableId="1463503744">
    <w:abstractNumId w:val="2"/>
  </w:num>
  <w:num w:numId="8" w16cid:durableId="1214082318">
    <w:abstractNumId w:val="3"/>
  </w:num>
  <w:num w:numId="9" w16cid:durableId="962464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866"/>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2316"/>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665B"/>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238A"/>
    <w:rsid w:val="00165E5E"/>
    <w:rsid w:val="0016731E"/>
    <w:rsid w:val="001744B1"/>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D518F"/>
    <w:rsid w:val="001E09C0"/>
    <w:rsid w:val="001E2B9F"/>
    <w:rsid w:val="001E3517"/>
    <w:rsid w:val="001E6097"/>
    <w:rsid w:val="001E7DF5"/>
    <w:rsid w:val="001F1912"/>
    <w:rsid w:val="001F4C5E"/>
    <w:rsid w:val="001F4C9E"/>
    <w:rsid w:val="001F5400"/>
    <w:rsid w:val="001F6E6B"/>
    <w:rsid w:val="0020222B"/>
    <w:rsid w:val="00202BB5"/>
    <w:rsid w:val="00204361"/>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17F4"/>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065C"/>
    <w:rsid w:val="002923A7"/>
    <w:rsid w:val="002931E9"/>
    <w:rsid w:val="00295456"/>
    <w:rsid w:val="00296AC8"/>
    <w:rsid w:val="002A00EB"/>
    <w:rsid w:val="002A01C4"/>
    <w:rsid w:val="002B34D7"/>
    <w:rsid w:val="002B5825"/>
    <w:rsid w:val="002B6A78"/>
    <w:rsid w:val="002C3690"/>
    <w:rsid w:val="002C475F"/>
    <w:rsid w:val="002D60F5"/>
    <w:rsid w:val="002D7F56"/>
    <w:rsid w:val="002E01C0"/>
    <w:rsid w:val="002E51EF"/>
    <w:rsid w:val="002E56D9"/>
    <w:rsid w:val="002F0091"/>
    <w:rsid w:val="002F2DD1"/>
    <w:rsid w:val="002F33C0"/>
    <w:rsid w:val="002F4D75"/>
    <w:rsid w:val="003016D4"/>
    <w:rsid w:val="003031BC"/>
    <w:rsid w:val="00303CE5"/>
    <w:rsid w:val="00311016"/>
    <w:rsid w:val="00311C90"/>
    <w:rsid w:val="0031314A"/>
    <w:rsid w:val="003151FA"/>
    <w:rsid w:val="00317B04"/>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AA8"/>
    <w:rsid w:val="003B5B3F"/>
    <w:rsid w:val="003C180E"/>
    <w:rsid w:val="003C27BE"/>
    <w:rsid w:val="003C5709"/>
    <w:rsid w:val="003D0728"/>
    <w:rsid w:val="003D0A8B"/>
    <w:rsid w:val="003D1E27"/>
    <w:rsid w:val="003D4381"/>
    <w:rsid w:val="003D675A"/>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2B10"/>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2285"/>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A7159"/>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64F34"/>
    <w:rsid w:val="0067095F"/>
    <w:rsid w:val="00670F71"/>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37ECE"/>
    <w:rsid w:val="0074029F"/>
    <w:rsid w:val="00744E12"/>
    <w:rsid w:val="00745CBD"/>
    <w:rsid w:val="00746418"/>
    <w:rsid w:val="00746DD4"/>
    <w:rsid w:val="00756208"/>
    <w:rsid w:val="007612DC"/>
    <w:rsid w:val="00762E0B"/>
    <w:rsid w:val="00764937"/>
    <w:rsid w:val="00765ECB"/>
    <w:rsid w:val="00770C44"/>
    <w:rsid w:val="00771105"/>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3D6E"/>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27A62"/>
    <w:rsid w:val="008317E8"/>
    <w:rsid w:val="008361DE"/>
    <w:rsid w:val="008407E6"/>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22B4D"/>
    <w:rsid w:val="009300ED"/>
    <w:rsid w:val="009323A3"/>
    <w:rsid w:val="00935911"/>
    <w:rsid w:val="00937248"/>
    <w:rsid w:val="009413D4"/>
    <w:rsid w:val="009446DD"/>
    <w:rsid w:val="00944D0F"/>
    <w:rsid w:val="00945B5A"/>
    <w:rsid w:val="009476D6"/>
    <w:rsid w:val="00956074"/>
    <w:rsid w:val="009576FA"/>
    <w:rsid w:val="00961A5D"/>
    <w:rsid w:val="00962FB7"/>
    <w:rsid w:val="00965BCC"/>
    <w:rsid w:val="00965F88"/>
    <w:rsid w:val="00966D08"/>
    <w:rsid w:val="009722BC"/>
    <w:rsid w:val="00981012"/>
    <w:rsid w:val="0098215F"/>
    <w:rsid w:val="00983D04"/>
    <w:rsid w:val="009871D1"/>
    <w:rsid w:val="00987B80"/>
    <w:rsid w:val="00990F87"/>
    <w:rsid w:val="0099247B"/>
    <w:rsid w:val="00992575"/>
    <w:rsid w:val="00993419"/>
    <w:rsid w:val="009935F4"/>
    <w:rsid w:val="00997A33"/>
    <w:rsid w:val="009A09FF"/>
    <w:rsid w:val="009A0B98"/>
    <w:rsid w:val="009A6C50"/>
    <w:rsid w:val="009B0F5F"/>
    <w:rsid w:val="009B3E50"/>
    <w:rsid w:val="009C5928"/>
    <w:rsid w:val="009C5A34"/>
    <w:rsid w:val="009C6320"/>
    <w:rsid w:val="009D1992"/>
    <w:rsid w:val="009D42A1"/>
    <w:rsid w:val="009E2FEB"/>
    <w:rsid w:val="009E3ED4"/>
    <w:rsid w:val="009E5D0F"/>
    <w:rsid w:val="009F5737"/>
    <w:rsid w:val="009F5F88"/>
    <w:rsid w:val="009F73D9"/>
    <w:rsid w:val="00A01F27"/>
    <w:rsid w:val="00A03976"/>
    <w:rsid w:val="00A05DA1"/>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549C"/>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89F"/>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4ADE"/>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37233"/>
    <w:rsid w:val="00C43A9C"/>
    <w:rsid w:val="00C457DB"/>
    <w:rsid w:val="00C46CB7"/>
    <w:rsid w:val="00C47107"/>
    <w:rsid w:val="00C503B9"/>
    <w:rsid w:val="00C51ED4"/>
    <w:rsid w:val="00C60863"/>
    <w:rsid w:val="00C6137D"/>
    <w:rsid w:val="00C63CCE"/>
    <w:rsid w:val="00C63CD4"/>
    <w:rsid w:val="00C655E7"/>
    <w:rsid w:val="00C65BC3"/>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0559"/>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431"/>
    <w:rsid w:val="00D31597"/>
    <w:rsid w:val="00D34797"/>
    <w:rsid w:val="00D40810"/>
    <w:rsid w:val="00D413A5"/>
    <w:rsid w:val="00D426B6"/>
    <w:rsid w:val="00D44988"/>
    <w:rsid w:val="00D470D2"/>
    <w:rsid w:val="00D51008"/>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C6D9F"/>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46CA3"/>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10AF"/>
    <w:rsid w:val="00EF28B1"/>
    <w:rsid w:val="00EF462E"/>
    <w:rsid w:val="00F02600"/>
    <w:rsid w:val="00F027D7"/>
    <w:rsid w:val="00F037F9"/>
    <w:rsid w:val="00F05171"/>
    <w:rsid w:val="00F060AC"/>
    <w:rsid w:val="00F11081"/>
    <w:rsid w:val="00F120C3"/>
    <w:rsid w:val="00F125BE"/>
    <w:rsid w:val="00F17085"/>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4B1B"/>
    <w:rsid w:val="00F6775A"/>
    <w:rsid w:val="00F73A85"/>
    <w:rsid w:val="00F75895"/>
    <w:rsid w:val="00F763EE"/>
    <w:rsid w:val="00F76FE4"/>
    <w:rsid w:val="00F80520"/>
    <w:rsid w:val="00F82F82"/>
    <w:rsid w:val="00F870BA"/>
    <w:rsid w:val="00F873AC"/>
    <w:rsid w:val="00F94979"/>
    <w:rsid w:val="00F96858"/>
    <w:rsid w:val="00FA1266"/>
    <w:rsid w:val="00FA2C0E"/>
    <w:rsid w:val="00FA37BB"/>
    <w:rsid w:val="00FA410F"/>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D9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C6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6D9F"/>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DC6D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C6D9F"/>
    <w:pPr>
      <w:ind w:left="1418" w:hanging="1418"/>
      <w:outlineLvl w:val="3"/>
    </w:pPr>
    <w:rPr>
      <w:sz w:val="24"/>
    </w:rPr>
  </w:style>
  <w:style w:type="paragraph" w:styleId="Heading5">
    <w:name w:val="heading 5"/>
    <w:basedOn w:val="Heading4"/>
    <w:next w:val="Normal"/>
    <w:link w:val="Heading5Char"/>
    <w:qFormat/>
    <w:rsid w:val="00DC6D9F"/>
    <w:pPr>
      <w:ind w:left="1701" w:hanging="1701"/>
      <w:outlineLvl w:val="4"/>
    </w:pPr>
    <w:rPr>
      <w:sz w:val="22"/>
    </w:rPr>
  </w:style>
  <w:style w:type="paragraph" w:styleId="Heading6">
    <w:name w:val="heading 6"/>
    <w:basedOn w:val="H6"/>
    <w:next w:val="Normal"/>
    <w:qFormat/>
    <w:rsid w:val="00DC6D9F"/>
    <w:pPr>
      <w:outlineLvl w:val="5"/>
    </w:pPr>
  </w:style>
  <w:style w:type="paragraph" w:styleId="Heading7">
    <w:name w:val="heading 7"/>
    <w:basedOn w:val="H6"/>
    <w:next w:val="Normal"/>
    <w:qFormat/>
    <w:rsid w:val="00DC6D9F"/>
    <w:pPr>
      <w:outlineLvl w:val="6"/>
    </w:pPr>
  </w:style>
  <w:style w:type="paragraph" w:styleId="Heading8">
    <w:name w:val="heading 8"/>
    <w:basedOn w:val="Heading1"/>
    <w:next w:val="Normal"/>
    <w:link w:val="Heading8Char"/>
    <w:qFormat/>
    <w:rsid w:val="00DC6D9F"/>
    <w:pPr>
      <w:ind w:left="0" w:firstLine="0"/>
      <w:outlineLvl w:val="7"/>
    </w:pPr>
  </w:style>
  <w:style w:type="paragraph" w:styleId="Heading9">
    <w:name w:val="heading 9"/>
    <w:basedOn w:val="Heading8"/>
    <w:next w:val="Normal"/>
    <w:link w:val="Heading9Char"/>
    <w:qFormat/>
    <w:rsid w:val="00DC6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C6D9F"/>
    <w:pPr>
      <w:ind w:left="1985" w:hanging="1985"/>
      <w:outlineLvl w:val="9"/>
    </w:pPr>
    <w:rPr>
      <w:sz w:val="20"/>
    </w:rPr>
  </w:style>
  <w:style w:type="paragraph" w:styleId="TOC9">
    <w:name w:val="toc 9"/>
    <w:basedOn w:val="TOC8"/>
    <w:uiPriority w:val="39"/>
    <w:rsid w:val="00DC6D9F"/>
    <w:pPr>
      <w:ind w:left="1418" w:hanging="1418"/>
    </w:pPr>
  </w:style>
  <w:style w:type="paragraph" w:styleId="TOC8">
    <w:name w:val="toc 8"/>
    <w:basedOn w:val="TOC1"/>
    <w:uiPriority w:val="39"/>
    <w:rsid w:val="00DC6D9F"/>
    <w:pPr>
      <w:spacing w:before="180"/>
      <w:ind w:left="2693" w:hanging="2693"/>
    </w:pPr>
    <w:rPr>
      <w:b/>
    </w:rPr>
  </w:style>
  <w:style w:type="paragraph" w:styleId="TOC1">
    <w:name w:val="toc 1"/>
    <w:uiPriority w:val="39"/>
    <w:rsid w:val="00DC6D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6D9F"/>
    <w:pPr>
      <w:keepLines/>
      <w:tabs>
        <w:tab w:val="center" w:pos="4536"/>
        <w:tab w:val="right" w:pos="9072"/>
      </w:tabs>
    </w:pPr>
    <w:rPr>
      <w:noProof/>
    </w:rPr>
  </w:style>
  <w:style w:type="character" w:customStyle="1" w:styleId="ZGSM">
    <w:name w:val="ZGSM"/>
    <w:rsid w:val="00DC6D9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C6D9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C6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C6D9F"/>
    <w:pPr>
      <w:ind w:left="1701" w:hanging="1701"/>
    </w:pPr>
  </w:style>
  <w:style w:type="paragraph" w:styleId="TOC4">
    <w:name w:val="toc 4"/>
    <w:basedOn w:val="TOC3"/>
    <w:uiPriority w:val="39"/>
    <w:rsid w:val="00DC6D9F"/>
    <w:pPr>
      <w:ind w:left="1418" w:hanging="1418"/>
    </w:pPr>
  </w:style>
  <w:style w:type="paragraph" w:styleId="TOC3">
    <w:name w:val="toc 3"/>
    <w:basedOn w:val="TOC2"/>
    <w:uiPriority w:val="39"/>
    <w:rsid w:val="00DC6D9F"/>
    <w:pPr>
      <w:ind w:left="1134" w:hanging="1134"/>
    </w:pPr>
  </w:style>
  <w:style w:type="paragraph" w:styleId="TOC2">
    <w:name w:val="toc 2"/>
    <w:basedOn w:val="TOC1"/>
    <w:uiPriority w:val="39"/>
    <w:rsid w:val="00DC6D9F"/>
    <w:pPr>
      <w:keepNext w:val="0"/>
      <w:spacing w:before="0"/>
      <w:ind w:left="851" w:hanging="851"/>
    </w:pPr>
    <w:rPr>
      <w:sz w:val="20"/>
    </w:rPr>
  </w:style>
  <w:style w:type="paragraph" w:styleId="Footer">
    <w:name w:val="footer"/>
    <w:basedOn w:val="Header"/>
    <w:rsid w:val="00DC6D9F"/>
    <w:pPr>
      <w:jc w:val="center"/>
    </w:pPr>
    <w:rPr>
      <w:i/>
    </w:rPr>
  </w:style>
  <w:style w:type="paragraph" w:customStyle="1" w:styleId="TT">
    <w:name w:val="TT"/>
    <w:basedOn w:val="Heading1"/>
    <w:next w:val="Normal"/>
    <w:rsid w:val="00DC6D9F"/>
    <w:pPr>
      <w:outlineLvl w:val="9"/>
    </w:pPr>
  </w:style>
  <w:style w:type="paragraph" w:customStyle="1" w:styleId="NF">
    <w:name w:val="NF"/>
    <w:basedOn w:val="NO"/>
    <w:rsid w:val="00DC6D9F"/>
    <w:pPr>
      <w:keepNext/>
      <w:spacing w:after="0"/>
    </w:pPr>
    <w:rPr>
      <w:rFonts w:ascii="Arial" w:hAnsi="Arial"/>
      <w:sz w:val="18"/>
    </w:rPr>
  </w:style>
  <w:style w:type="paragraph" w:customStyle="1" w:styleId="NO">
    <w:name w:val="NO"/>
    <w:basedOn w:val="Normal"/>
    <w:link w:val="NOChar"/>
    <w:rsid w:val="00DC6D9F"/>
    <w:pPr>
      <w:keepLines/>
      <w:ind w:left="1135" w:hanging="851"/>
    </w:pPr>
  </w:style>
  <w:style w:type="paragraph" w:customStyle="1" w:styleId="PL">
    <w:name w:val="PL"/>
    <w:rsid w:val="00DC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6D9F"/>
    <w:pPr>
      <w:jc w:val="right"/>
    </w:pPr>
  </w:style>
  <w:style w:type="paragraph" w:customStyle="1" w:styleId="TAL">
    <w:name w:val="TAL"/>
    <w:basedOn w:val="Normal"/>
    <w:link w:val="TALChar"/>
    <w:rsid w:val="00DC6D9F"/>
    <w:pPr>
      <w:keepNext/>
      <w:keepLines/>
      <w:spacing w:after="0"/>
    </w:pPr>
    <w:rPr>
      <w:rFonts w:ascii="Arial" w:hAnsi="Arial"/>
      <w:sz w:val="18"/>
    </w:rPr>
  </w:style>
  <w:style w:type="paragraph" w:customStyle="1" w:styleId="TAH">
    <w:name w:val="TAH"/>
    <w:basedOn w:val="TAC"/>
    <w:link w:val="TAHCar"/>
    <w:rsid w:val="00DC6D9F"/>
    <w:rPr>
      <w:b/>
    </w:rPr>
  </w:style>
  <w:style w:type="paragraph" w:customStyle="1" w:styleId="TAC">
    <w:name w:val="TAC"/>
    <w:basedOn w:val="TAL"/>
    <w:link w:val="TACChar"/>
    <w:rsid w:val="00DC6D9F"/>
    <w:pPr>
      <w:jc w:val="center"/>
    </w:pPr>
  </w:style>
  <w:style w:type="paragraph" w:customStyle="1" w:styleId="LD">
    <w:name w:val="LD"/>
    <w:rsid w:val="00DC6D9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6D9F"/>
    <w:pPr>
      <w:keepLines/>
      <w:ind w:left="1702" w:hanging="1418"/>
    </w:pPr>
  </w:style>
  <w:style w:type="paragraph" w:customStyle="1" w:styleId="FP">
    <w:name w:val="FP"/>
    <w:basedOn w:val="Normal"/>
    <w:rsid w:val="00DC6D9F"/>
    <w:pPr>
      <w:spacing w:after="0"/>
    </w:pPr>
  </w:style>
  <w:style w:type="paragraph" w:customStyle="1" w:styleId="NW">
    <w:name w:val="NW"/>
    <w:basedOn w:val="NO"/>
    <w:rsid w:val="00DC6D9F"/>
    <w:pPr>
      <w:spacing w:after="0"/>
    </w:pPr>
  </w:style>
  <w:style w:type="paragraph" w:customStyle="1" w:styleId="EW">
    <w:name w:val="EW"/>
    <w:basedOn w:val="EX"/>
    <w:rsid w:val="00DC6D9F"/>
    <w:pPr>
      <w:spacing w:after="0"/>
    </w:pPr>
  </w:style>
  <w:style w:type="paragraph" w:customStyle="1" w:styleId="B1">
    <w:name w:val="B1"/>
    <w:basedOn w:val="List"/>
    <w:link w:val="B1Char"/>
    <w:rsid w:val="00DC6D9F"/>
  </w:style>
  <w:style w:type="paragraph" w:styleId="TOC6">
    <w:name w:val="toc 6"/>
    <w:basedOn w:val="TOC5"/>
    <w:next w:val="Normal"/>
    <w:uiPriority w:val="39"/>
    <w:rsid w:val="00DC6D9F"/>
    <w:pPr>
      <w:ind w:left="1985" w:hanging="1985"/>
    </w:pPr>
  </w:style>
  <w:style w:type="paragraph" w:styleId="TOC7">
    <w:name w:val="toc 7"/>
    <w:basedOn w:val="TOC6"/>
    <w:next w:val="Normal"/>
    <w:uiPriority w:val="39"/>
    <w:rsid w:val="00DC6D9F"/>
    <w:pPr>
      <w:ind w:left="2268" w:hanging="2268"/>
    </w:pPr>
  </w:style>
  <w:style w:type="paragraph" w:customStyle="1" w:styleId="EditorsNote">
    <w:name w:val="Editor's Note"/>
    <w:basedOn w:val="NO"/>
    <w:rsid w:val="00DC6D9F"/>
    <w:rPr>
      <w:color w:val="FF0000"/>
    </w:rPr>
  </w:style>
  <w:style w:type="paragraph" w:customStyle="1" w:styleId="TH">
    <w:name w:val="TH"/>
    <w:basedOn w:val="Normal"/>
    <w:link w:val="THChar"/>
    <w:rsid w:val="00DC6D9F"/>
    <w:pPr>
      <w:keepNext/>
      <w:keepLines/>
      <w:spacing w:before="60"/>
      <w:jc w:val="center"/>
    </w:pPr>
    <w:rPr>
      <w:rFonts w:ascii="Arial" w:hAnsi="Arial"/>
      <w:b/>
    </w:rPr>
  </w:style>
  <w:style w:type="paragraph" w:customStyle="1" w:styleId="ZA">
    <w:name w:val="ZA"/>
    <w:rsid w:val="00DC6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6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6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6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C6D9F"/>
    <w:pPr>
      <w:ind w:left="851" w:hanging="851"/>
    </w:pPr>
  </w:style>
  <w:style w:type="paragraph" w:customStyle="1" w:styleId="ZH">
    <w:name w:val="ZH"/>
    <w:rsid w:val="00DC6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C6D9F"/>
    <w:pPr>
      <w:keepNext w:val="0"/>
      <w:spacing w:before="0" w:after="240"/>
    </w:pPr>
  </w:style>
  <w:style w:type="paragraph" w:customStyle="1" w:styleId="ZG">
    <w:name w:val="ZG"/>
    <w:rsid w:val="00DC6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C6D9F"/>
  </w:style>
  <w:style w:type="paragraph" w:customStyle="1" w:styleId="B3">
    <w:name w:val="B3"/>
    <w:basedOn w:val="List3"/>
    <w:rsid w:val="00DC6D9F"/>
  </w:style>
  <w:style w:type="paragraph" w:customStyle="1" w:styleId="B4">
    <w:name w:val="B4"/>
    <w:basedOn w:val="List4"/>
    <w:rsid w:val="00DC6D9F"/>
  </w:style>
  <w:style w:type="paragraph" w:customStyle="1" w:styleId="B5">
    <w:name w:val="B5"/>
    <w:basedOn w:val="List5"/>
    <w:rsid w:val="00DC6D9F"/>
  </w:style>
  <w:style w:type="paragraph" w:customStyle="1" w:styleId="ZTD">
    <w:name w:val="ZTD"/>
    <w:basedOn w:val="ZB"/>
    <w:rsid w:val="00DC6D9F"/>
    <w:pPr>
      <w:framePr w:hRule="auto" w:wrap="notBeside" w:y="852"/>
    </w:pPr>
    <w:rPr>
      <w:i w:val="0"/>
      <w:sz w:val="40"/>
    </w:rPr>
  </w:style>
  <w:style w:type="paragraph" w:customStyle="1" w:styleId="ZV">
    <w:name w:val="ZV"/>
    <w:basedOn w:val="ZU"/>
    <w:rsid w:val="00DC6D9F"/>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qFormat/>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DC6D9F"/>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DC6D9F"/>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DC6D9F"/>
    <w:rPr>
      <w:b/>
      <w:position w:val="6"/>
      <w:sz w:val="16"/>
    </w:rPr>
  </w:style>
  <w:style w:type="paragraph" w:styleId="FootnoteText">
    <w:name w:val="footnote text"/>
    <w:basedOn w:val="Normal"/>
    <w:link w:val="FootnoteTextChar"/>
    <w:semiHidden/>
    <w:rsid w:val="00DC6D9F"/>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DC6D9F"/>
    <w:pPr>
      <w:ind w:left="851"/>
    </w:pPr>
  </w:style>
  <w:style w:type="paragraph" w:styleId="ListBullet2">
    <w:name w:val="List Bullet 2"/>
    <w:basedOn w:val="ListBullet"/>
    <w:rsid w:val="00DC6D9F"/>
    <w:pPr>
      <w:ind w:left="851"/>
    </w:pPr>
  </w:style>
  <w:style w:type="paragraph" w:styleId="ListBullet3">
    <w:name w:val="List Bullet 3"/>
    <w:basedOn w:val="ListBullet2"/>
    <w:rsid w:val="00DC6D9F"/>
    <w:pPr>
      <w:ind w:left="1135"/>
    </w:pPr>
  </w:style>
  <w:style w:type="paragraph" w:styleId="ListNumber">
    <w:name w:val="List Number"/>
    <w:basedOn w:val="List"/>
    <w:rsid w:val="00DC6D9F"/>
  </w:style>
  <w:style w:type="paragraph" w:styleId="List2">
    <w:name w:val="List 2"/>
    <w:basedOn w:val="List"/>
    <w:rsid w:val="00DC6D9F"/>
    <w:pPr>
      <w:ind w:left="851"/>
    </w:pPr>
  </w:style>
  <w:style w:type="paragraph" w:styleId="List3">
    <w:name w:val="List 3"/>
    <w:basedOn w:val="List2"/>
    <w:rsid w:val="00DC6D9F"/>
    <w:pPr>
      <w:ind w:left="1135"/>
    </w:pPr>
  </w:style>
  <w:style w:type="paragraph" w:styleId="List4">
    <w:name w:val="List 4"/>
    <w:basedOn w:val="List3"/>
    <w:rsid w:val="00DC6D9F"/>
    <w:pPr>
      <w:ind w:left="1418"/>
    </w:pPr>
  </w:style>
  <w:style w:type="paragraph" w:styleId="List5">
    <w:name w:val="List 5"/>
    <w:basedOn w:val="List4"/>
    <w:rsid w:val="00DC6D9F"/>
    <w:pPr>
      <w:ind w:left="1702"/>
    </w:pPr>
  </w:style>
  <w:style w:type="paragraph" w:styleId="List">
    <w:name w:val="List"/>
    <w:basedOn w:val="Normal"/>
    <w:rsid w:val="00DC6D9F"/>
    <w:pPr>
      <w:ind w:left="568" w:hanging="284"/>
    </w:pPr>
  </w:style>
  <w:style w:type="paragraph" w:styleId="ListBullet">
    <w:name w:val="List Bullet"/>
    <w:basedOn w:val="List"/>
    <w:rsid w:val="00DC6D9F"/>
  </w:style>
  <w:style w:type="paragraph" w:styleId="ListBullet4">
    <w:name w:val="List Bullet 4"/>
    <w:basedOn w:val="ListBullet3"/>
    <w:rsid w:val="00DC6D9F"/>
    <w:pPr>
      <w:ind w:left="1418"/>
    </w:pPr>
  </w:style>
  <w:style w:type="paragraph" w:styleId="ListBullet5">
    <w:name w:val="List Bullet 5"/>
    <w:basedOn w:val="ListBullet4"/>
    <w:rsid w:val="00DC6D9F"/>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qFormat/>
    <w:rsid w:val="0085678D"/>
    <w:rPr>
      <w:rFonts w:ascii="Tahoma" w:eastAsia="Malgun Gothic" w:hAnsi="Tahoma"/>
      <w:sz w:val="16"/>
      <w:szCs w:val="16"/>
      <w:lang w:eastAsia="x-none"/>
    </w:rPr>
  </w:style>
  <w:style w:type="character" w:customStyle="1" w:styleId="DocumentMapChar">
    <w:name w:val="Document Map Char"/>
    <w:link w:val="DocumentMap"/>
    <w:qFormat/>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115</Pages>
  <Words>42585</Words>
  <Characters>242736</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284752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38</cp:revision>
  <cp:lastPrinted>2009-11-26T09:45:00Z</cp:lastPrinted>
  <dcterms:created xsi:type="dcterms:W3CDTF">2022-01-08T17:37:00Z</dcterms:created>
  <dcterms:modified xsi:type="dcterms:W3CDTF">2023-09-27T14:25:00Z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