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97A9E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w:t>
            </w:r>
            <w:r w:rsidR="00646715">
              <w:t>2</w:t>
            </w:r>
            <w:r w:rsidR="00394608">
              <w:t>.</w:t>
            </w:r>
            <w:r w:rsidR="00947DF4">
              <w:t>0</w:t>
            </w:r>
            <w:r w:rsidRPr="00AE6164">
              <w:t xml:space="preserve"> </w:t>
            </w:r>
            <w:r w:rsidRPr="00AE6164">
              <w:rPr>
                <w:sz w:val="32"/>
              </w:rPr>
              <w:t>(</w:t>
            </w:r>
            <w:r w:rsidR="00394608">
              <w:rPr>
                <w:sz w:val="32"/>
              </w:rPr>
              <w:t>2024-0</w:t>
            </w:r>
            <w:r w:rsidR="00A66402">
              <w:rPr>
                <w:sz w:val="32"/>
              </w:rPr>
              <w:t>8</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786829938" r:id="rId13"/>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4" o:title=""/>
                </v:shape>
                <o:OLEObject Type="Embed" ProgID="Word.Picture.8" ShapeID="_x0000_i1026" DrawAspect="Content" ObjectID="_1786829939"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4.2.1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4.2.2.4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5.2.1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5.2.1.6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5.2.2.4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6.1.1</w:t>
      </w:r>
      <w:r>
        <w:rPr>
          <w:rFonts w:asciiTheme="minorHAnsi" w:eastAsiaTheme="minorEastAsia" w:hAnsiTheme="minorHAnsi" w:cstheme="minorBidi"/>
          <w:noProof/>
          <w:kern w:val="2"/>
          <w:sz w:val="22"/>
          <w:szCs w:val="22"/>
          <w14:ligatures w14:val="standardContextual"/>
        </w:rPr>
        <w:tab/>
      </w:r>
      <w:r w:rsidRPr="00872F18">
        <w:rPr>
          <w:noProof/>
        </w:rPr>
        <w:t>Co-existence simulation scenarios</w:t>
      </w:r>
      <w:r w:rsidRPr="00872F18">
        <w:rPr>
          <w:noProof/>
        </w:rPr>
        <w:tab/>
      </w:r>
      <w:r>
        <w:rPr>
          <w:noProof/>
        </w:rPr>
        <w:fldChar w:fldCharType="begin"/>
      </w:r>
      <w:r w:rsidRPr="00872F18">
        <w:rPr>
          <w:noProof/>
        </w:rPr>
        <w:instrText xml:space="preserve"> PAGEREF _Toc165559057 \h </w:instrText>
      </w:r>
      <w:r>
        <w:rPr>
          <w:noProof/>
        </w:rPr>
      </w:r>
      <w:r>
        <w:rPr>
          <w:noProof/>
        </w:rPr>
        <w:fldChar w:fldCharType="separate"/>
      </w:r>
      <w:r w:rsidRPr="00872F18">
        <w:rPr>
          <w:noProof/>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6.1.2</w:t>
      </w:r>
      <w:r>
        <w:rPr>
          <w:rFonts w:asciiTheme="minorHAnsi" w:eastAsiaTheme="minorEastAsia" w:hAnsiTheme="minorHAnsi" w:cstheme="minorBidi"/>
          <w:noProof/>
          <w:kern w:val="2"/>
          <w:sz w:val="22"/>
          <w:szCs w:val="22"/>
          <w14:ligatures w14:val="standardContextual"/>
        </w:rPr>
        <w:tab/>
      </w:r>
      <w:r w:rsidRPr="00872F18">
        <w:rPr>
          <w:noProof/>
        </w:rPr>
        <w:t>Co-existence simulation assumption</w:t>
      </w:r>
      <w:r w:rsidRPr="00872F18">
        <w:rPr>
          <w:noProof/>
        </w:rPr>
        <w:tab/>
      </w:r>
      <w:r>
        <w:rPr>
          <w:noProof/>
        </w:rPr>
        <w:fldChar w:fldCharType="begin"/>
      </w:r>
      <w:r w:rsidRPr="00872F18">
        <w:rPr>
          <w:noProof/>
        </w:rPr>
        <w:instrText xml:space="preserve"> PAGEREF _Toc165559058 \h </w:instrText>
      </w:r>
      <w:r>
        <w:rPr>
          <w:noProof/>
        </w:rPr>
      </w:r>
      <w:r>
        <w:rPr>
          <w:noProof/>
        </w:rPr>
        <w:fldChar w:fldCharType="separate"/>
      </w:r>
      <w:r w:rsidRPr="00872F18">
        <w:rPr>
          <w:noProof/>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rFonts w:eastAsia="MS Mincho"/>
          <w:noProof/>
        </w:rPr>
        <w:t>6.1.3</w:t>
      </w:r>
      <w:r>
        <w:rPr>
          <w:rFonts w:asciiTheme="minorHAnsi" w:eastAsiaTheme="minorEastAsia" w:hAnsiTheme="minorHAnsi" w:cstheme="minorBidi"/>
          <w:noProof/>
          <w:kern w:val="2"/>
          <w:sz w:val="22"/>
          <w:szCs w:val="22"/>
          <w14:ligatures w14:val="standardContextual"/>
        </w:rPr>
        <w:tab/>
      </w:r>
      <w:r w:rsidRPr="00872F18">
        <w:rPr>
          <w:rFonts w:eastAsia="MS Mincho"/>
          <w:noProof/>
        </w:rPr>
        <w:t>Co-existence simulation results</w:t>
      </w:r>
      <w:r w:rsidRPr="00872F18">
        <w:rPr>
          <w:noProof/>
        </w:rPr>
        <w:tab/>
      </w:r>
      <w:r>
        <w:rPr>
          <w:noProof/>
        </w:rPr>
        <w:fldChar w:fldCharType="begin"/>
      </w:r>
      <w:r w:rsidRPr="00872F18">
        <w:rPr>
          <w:noProof/>
        </w:rPr>
        <w:instrText xml:space="preserve"> PAGEREF _Toc165559059 \h </w:instrText>
      </w:r>
      <w:r>
        <w:rPr>
          <w:noProof/>
        </w:rPr>
      </w:r>
      <w:r>
        <w:rPr>
          <w:noProof/>
        </w:rPr>
        <w:fldChar w:fldCharType="separate"/>
      </w:r>
      <w:r w:rsidRPr="00872F18">
        <w:rPr>
          <w:noProof/>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14:ligatures w14:val="standardContextual"/>
        </w:rPr>
      </w:pPr>
      <w:r w:rsidRPr="00872F18">
        <w:rPr>
          <w:noProof/>
        </w:rPr>
        <w:t>6.2</w:t>
      </w:r>
      <w:r>
        <w:rPr>
          <w:rFonts w:asciiTheme="minorHAnsi" w:eastAsiaTheme="minorEastAsia" w:hAnsiTheme="minorHAnsi" w:cstheme="minorBidi"/>
          <w:noProof/>
          <w:kern w:val="2"/>
          <w:sz w:val="22"/>
          <w:szCs w:val="22"/>
          <w14:ligatures w14:val="standardContextual"/>
        </w:rPr>
        <w:tab/>
      </w:r>
      <w:r w:rsidRPr="00872F18">
        <w:rPr>
          <w:noProof/>
        </w:rPr>
        <w:t>General parameters</w:t>
      </w:r>
      <w:r w:rsidRPr="00872F18">
        <w:rPr>
          <w:noProof/>
        </w:rPr>
        <w:tab/>
      </w:r>
      <w:r>
        <w:rPr>
          <w:noProof/>
        </w:rPr>
        <w:fldChar w:fldCharType="begin"/>
      </w:r>
      <w:r w:rsidRPr="00872F18">
        <w:rPr>
          <w:noProof/>
        </w:rPr>
        <w:instrText xml:space="preserve"> PAGEREF _Toc165559060 \h </w:instrText>
      </w:r>
      <w:r>
        <w:rPr>
          <w:noProof/>
        </w:rPr>
      </w:r>
      <w:r>
        <w:rPr>
          <w:noProof/>
        </w:rPr>
        <w:fldChar w:fldCharType="separate"/>
      </w:r>
      <w:r w:rsidRPr="00872F18">
        <w:rPr>
          <w:noProof/>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6.2.1</w:t>
      </w:r>
      <w:r>
        <w:rPr>
          <w:rFonts w:asciiTheme="minorHAnsi" w:eastAsiaTheme="minorEastAsia" w:hAnsiTheme="minorHAnsi" w:cstheme="minorBidi"/>
          <w:noProof/>
          <w:kern w:val="2"/>
          <w:sz w:val="22"/>
          <w:szCs w:val="22"/>
          <w14:ligatures w14:val="standardContextual"/>
        </w:rPr>
        <w:tab/>
      </w:r>
      <w:r w:rsidRPr="00872F18">
        <w:rPr>
          <w:noProof/>
        </w:rPr>
        <w:t>Duplex mode</w:t>
      </w:r>
      <w:r w:rsidRPr="00872F18">
        <w:rPr>
          <w:noProof/>
        </w:rPr>
        <w:tab/>
      </w:r>
      <w:r>
        <w:rPr>
          <w:noProof/>
        </w:rPr>
        <w:fldChar w:fldCharType="begin"/>
      </w:r>
      <w:r w:rsidRPr="00872F18">
        <w:rPr>
          <w:noProof/>
        </w:rPr>
        <w:instrText xml:space="preserve"> PAGEREF _Toc165559061 \h </w:instrText>
      </w:r>
      <w:r>
        <w:rPr>
          <w:noProof/>
        </w:rPr>
      </w:r>
      <w:r>
        <w:rPr>
          <w:noProof/>
        </w:rPr>
        <w:fldChar w:fldCharType="separate"/>
      </w:r>
      <w:r w:rsidRPr="00872F18">
        <w:rPr>
          <w:noProof/>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6.2.2</w:t>
      </w:r>
      <w:r>
        <w:rPr>
          <w:rFonts w:asciiTheme="minorHAnsi" w:eastAsiaTheme="minorEastAsia" w:hAnsiTheme="minorHAnsi" w:cstheme="minorBidi"/>
          <w:noProof/>
          <w:kern w:val="2"/>
          <w:sz w:val="22"/>
          <w:szCs w:val="22"/>
          <w14:ligatures w14:val="standardContextual"/>
        </w:rPr>
        <w:tab/>
      </w:r>
      <w:r w:rsidRPr="00872F18">
        <w:rPr>
          <w:noProof/>
        </w:rPr>
        <w:t>Channel Bandwidth</w:t>
      </w:r>
      <w:r w:rsidRPr="00872F18">
        <w:rPr>
          <w:noProof/>
        </w:rPr>
        <w:tab/>
      </w:r>
      <w:r>
        <w:rPr>
          <w:noProof/>
        </w:rPr>
        <w:fldChar w:fldCharType="begin"/>
      </w:r>
      <w:r w:rsidRPr="00872F18">
        <w:rPr>
          <w:noProof/>
        </w:rPr>
        <w:instrText xml:space="preserve"> PAGEREF _Toc165559062 \h </w:instrText>
      </w:r>
      <w:r>
        <w:rPr>
          <w:noProof/>
        </w:rPr>
      </w:r>
      <w:r>
        <w:rPr>
          <w:noProof/>
        </w:rPr>
        <w:fldChar w:fldCharType="separate"/>
      </w:r>
      <w:r w:rsidRPr="00872F18">
        <w:rPr>
          <w:noProof/>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6.2.3</w:t>
      </w:r>
      <w:r>
        <w:rPr>
          <w:rFonts w:asciiTheme="minorHAnsi" w:eastAsiaTheme="minorEastAsia" w:hAnsiTheme="minorHAnsi" w:cstheme="minorBidi"/>
          <w:noProof/>
          <w:kern w:val="2"/>
          <w:sz w:val="22"/>
          <w:szCs w:val="22"/>
          <w14:ligatures w14:val="standardContextual"/>
        </w:rPr>
        <w:tab/>
      </w:r>
      <w:r w:rsidRPr="00872F18">
        <w:rPr>
          <w:noProof/>
        </w:rPr>
        <w:t>Signal Bandwidth</w:t>
      </w:r>
      <w:r w:rsidRPr="00872F18">
        <w:rPr>
          <w:noProof/>
        </w:rPr>
        <w:tab/>
      </w:r>
      <w:r>
        <w:rPr>
          <w:noProof/>
        </w:rPr>
        <w:fldChar w:fldCharType="begin"/>
      </w:r>
      <w:r w:rsidRPr="00872F18">
        <w:rPr>
          <w:noProof/>
        </w:rPr>
        <w:instrText xml:space="preserve"> PAGEREF _Toc165559063 \h </w:instrText>
      </w:r>
      <w:r>
        <w:rPr>
          <w:noProof/>
        </w:rPr>
      </w:r>
      <w:r>
        <w:rPr>
          <w:noProof/>
        </w:rPr>
        <w:fldChar w:fldCharType="separate"/>
      </w:r>
      <w:r w:rsidRPr="00872F18">
        <w:rPr>
          <w:noProof/>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6.3.1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6.3.2.4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6.5.1.1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5558976"/>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5558977"/>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2" w:name="_Toc16555897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5558979"/>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555898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55589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555898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8" w:name="_Toc165558983"/>
      <w:r>
        <w:t>4</w:t>
      </w:r>
      <w:r>
        <w:tab/>
      </w:r>
      <w:r w:rsidRPr="00E27FA5">
        <w:t xml:space="preserve">4400 </w:t>
      </w:r>
      <w:r>
        <w:t>-</w:t>
      </w:r>
      <w:r w:rsidRPr="00E27FA5">
        <w:t xml:space="preserve"> 4800 MHz</w:t>
      </w:r>
      <w:r w:rsidR="00362E9A">
        <w:t xml:space="preserve"> frequency range</w:t>
      </w:r>
      <w:bookmarkEnd w:id="28"/>
    </w:p>
    <w:p w14:paraId="3FB323F9" w14:textId="3A70E4CD" w:rsidR="001853D1" w:rsidRDefault="001853D1" w:rsidP="001853D1">
      <w:pPr>
        <w:pStyle w:val="Heading2"/>
      </w:pPr>
      <w:bookmarkStart w:id="29" w:name="_Toc165558984"/>
      <w:r>
        <w:t>4.1</w:t>
      </w:r>
      <w:r>
        <w:tab/>
        <w:t>General parameters</w:t>
      </w:r>
      <w:bookmarkEnd w:id="29"/>
    </w:p>
    <w:p w14:paraId="1A221097" w14:textId="77777777" w:rsidR="006816C3" w:rsidRPr="00CA3612" w:rsidRDefault="006816C3" w:rsidP="006816C3">
      <w:r>
        <w:t xml:space="preserve">For the frequency range 4400 to 4800 MHz information can be extracted from requirements defined for band n79. </w:t>
      </w:r>
    </w:p>
    <w:p w14:paraId="27E34201" w14:textId="77777777" w:rsidR="006816C3" w:rsidRDefault="006816C3" w:rsidP="006816C3">
      <w:pPr>
        <w:pStyle w:val="TH"/>
        <w:rPr>
          <w:rFonts w:eastAsiaTheme="minorEastAsia"/>
        </w:rPr>
      </w:pPr>
      <w:r>
        <w:rPr>
          <w:noProof/>
          <w:lang w:val="en-US" w:eastAsia="ko-KR"/>
        </w:rPr>
        <w:drawing>
          <wp:inline distT="0" distB="0" distL="0" distR="0" wp14:anchorId="3255A151" wp14:editId="1A1A698F">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3BDD9B66" w14:textId="58E44CE2" w:rsidR="006816C3" w:rsidRPr="00872F18" w:rsidRDefault="006816C3" w:rsidP="00872F18">
      <w:pPr>
        <w:pStyle w:val="TF"/>
        <w:rPr>
          <w:rFonts w:eastAsia="DengXian"/>
        </w:rPr>
      </w:pPr>
      <w:r>
        <w:t>Figure 4.1-1: Band definition in the frequency range between 4.4 – 5.0 GHz</w:t>
      </w:r>
    </w:p>
    <w:p w14:paraId="5677E1D2" w14:textId="52CA2652" w:rsidR="001853D1" w:rsidRDefault="001853D1" w:rsidP="001853D1">
      <w:pPr>
        <w:pStyle w:val="Heading3"/>
      </w:pPr>
      <w:bookmarkStart w:id="30" w:name="_Toc165558985"/>
      <w:r>
        <w:t>4.1.1</w:t>
      </w:r>
      <w:r>
        <w:tab/>
        <w:t>Duplex mode</w:t>
      </w:r>
      <w:bookmarkEnd w:id="30"/>
    </w:p>
    <w:p w14:paraId="437CBA39" w14:textId="77777777" w:rsidR="00941B3C" w:rsidRPr="00E966B9" w:rsidRDefault="00941B3C" w:rsidP="00941B3C">
      <w:pPr>
        <w:jc w:val="both"/>
        <w:rPr>
          <w:i/>
          <w:iCs/>
          <w:lang w:eastAsia="ja-JP"/>
        </w:rPr>
      </w:pPr>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p>
    <w:p w14:paraId="46906817" w14:textId="77777777" w:rsidR="00941B3C" w:rsidRPr="00941B3C" w:rsidRDefault="00941B3C" w:rsidP="00872F18"/>
    <w:p w14:paraId="501F1160" w14:textId="7DB71530" w:rsidR="001853D1" w:rsidRDefault="001853D1" w:rsidP="001853D1">
      <w:pPr>
        <w:pStyle w:val="Heading3"/>
      </w:pPr>
      <w:bookmarkStart w:id="31" w:name="_Toc165558986"/>
      <w:r>
        <w:t>4.1.2</w:t>
      </w:r>
      <w:r>
        <w:tab/>
        <w:t>Channel Bandwidth</w:t>
      </w:r>
      <w:bookmarkEnd w:id="31"/>
    </w:p>
    <w:p w14:paraId="15CBE532" w14:textId="77777777" w:rsidR="00714AF2" w:rsidRDefault="00714AF2" w:rsidP="00714AF2">
      <w:r w:rsidRPr="00AE3F76">
        <w:t>A pragmatic, simple and non-ambiguous answers should be provided to ITU-R. While a number of channel bandwidth would be specified for these frequency ranges, 100 MHz has been considered as a representative channel bandwidth that will be used.</w:t>
      </w:r>
    </w:p>
    <w:p w14:paraId="4A246650" w14:textId="77777777" w:rsidR="00714AF2" w:rsidRDefault="00714AF2" w:rsidP="00714AF2">
      <w:r>
        <w:t>Supported channel bandwidths are listed in Table 4.1.2-1.</w:t>
      </w:r>
    </w:p>
    <w:p w14:paraId="7175D8E9" w14:textId="77777777" w:rsidR="00714AF2" w:rsidRPr="00106735" w:rsidRDefault="00714AF2" w:rsidP="00714AF2">
      <w:pPr>
        <w:keepNext/>
        <w:keepLines/>
        <w:spacing w:before="60"/>
        <w:jc w:val="center"/>
        <w:rPr>
          <w:rFonts w:ascii="Arial" w:hAnsi="Arial" w:cs="Arial"/>
          <w:b/>
        </w:rPr>
      </w:pPr>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714AF2" w:rsidRPr="00106735" w14:paraId="21135908" w14:textId="77777777" w:rsidTr="00405C1A">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0F5848"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4BAA2E3"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1707CB6A"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i/>
                <w:sz w:val="18"/>
                <w:lang w:val="sv-SE"/>
              </w:rPr>
              <w:t xml:space="preserve">BS channel bandwidth </w:t>
            </w:r>
            <w:r w:rsidRPr="00106735">
              <w:rPr>
                <w:rFonts w:ascii="Arial" w:hAnsi="Arial" w:cs="Arial"/>
                <w:b/>
                <w:sz w:val="18"/>
                <w:lang w:val="sv-SE"/>
              </w:rPr>
              <w:t>(MHz)</w:t>
            </w:r>
          </w:p>
        </w:tc>
      </w:tr>
      <w:tr w:rsidR="00714AF2" w:rsidRPr="00106735" w14:paraId="4A4634B5" w14:textId="77777777" w:rsidTr="00405C1A">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523B" w14:textId="77777777" w:rsidR="00714AF2" w:rsidRPr="00106735" w:rsidRDefault="00714AF2" w:rsidP="00405C1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8D5" w14:textId="77777777" w:rsidR="00714AF2" w:rsidRPr="00106735" w:rsidRDefault="00714AF2" w:rsidP="00405C1A">
            <w:pPr>
              <w:spacing w:after="0"/>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23BFAF8C"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0BBE623B"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1CB3924"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C5BED67"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AF3B4B"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68292E7"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A4A558C"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70C0CD7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F969CB4"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40067CD5"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3EFD03E"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214C4B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1CAC94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B97FF0F"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120B59E"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6EE46010"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100</w:t>
            </w:r>
          </w:p>
        </w:tc>
      </w:tr>
      <w:tr w:rsidR="00714AF2" w:rsidRPr="00106735" w14:paraId="7DC636E4" w14:textId="77777777" w:rsidTr="00405C1A">
        <w:trPr>
          <w:cantSplit/>
          <w:jc w:val="center"/>
        </w:trPr>
        <w:tc>
          <w:tcPr>
            <w:tcW w:w="346" w:type="pct"/>
            <w:tcBorders>
              <w:top w:val="single" w:sz="4" w:space="0" w:color="auto"/>
              <w:left w:val="single" w:sz="4" w:space="0" w:color="auto"/>
              <w:bottom w:val="nil"/>
              <w:right w:val="single" w:sz="4" w:space="0" w:color="auto"/>
            </w:tcBorders>
            <w:vAlign w:val="center"/>
          </w:tcPr>
          <w:p w14:paraId="0260D701" w14:textId="77777777" w:rsidR="00714AF2" w:rsidRPr="00106735" w:rsidRDefault="00714AF2" w:rsidP="00405C1A">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824ED4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1BAF5AD8"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13CD4BB"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5B9CF9F"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45EB764"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0AE4CC0"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39C317ED"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C799F17"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0D8F8F1"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ED30940"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1168B9B"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8F68B5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554CF7ED"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4D01F16"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F453641" w14:textId="77777777" w:rsidR="00714AF2" w:rsidRPr="00106735" w:rsidRDefault="00714AF2" w:rsidP="00405C1A">
            <w:pPr>
              <w:keepLines/>
              <w:spacing w:after="0"/>
              <w:jc w:val="center"/>
              <w:rPr>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5D3F3C58" w14:textId="77777777" w:rsidR="00714AF2" w:rsidRPr="00106735" w:rsidRDefault="00714AF2" w:rsidP="00405C1A">
            <w:pPr>
              <w:keepLines/>
              <w:spacing w:after="0"/>
              <w:jc w:val="center"/>
              <w:rPr>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DFAE8EA" w14:textId="77777777" w:rsidR="00714AF2" w:rsidRPr="00106735" w:rsidRDefault="00714AF2" w:rsidP="00405C1A">
            <w:pPr>
              <w:keepNext/>
              <w:keepLines/>
              <w:spacing w:after="0"/>
              <w:jc w:val="center"/>
              <w:rPr>
                <w:rFonts w:ascii="Arial" w:hAnsi="Arial" w:cs="Arial"/>
                <w:sz w:val="18"/>
                <w:lang w:val="sv-SE"/>
              </w:rPr>
            </w:pPr>
          </w:p>
        </w:tc>
      </w:tr>
      <w:tr w:rsidR="00714AF2" w:rsidRPr="00106735" w14:paraId="1ED24F77" w14:textId="77777777" w:rsidTr="00405C1A">
        <w:trPr>
          <w:cantSplit/>
          <w:jc w:val="center"/>
        </w:trPr>
        <w:tc>
          <w:tcPr>
            <w:tcW w:w="346" w:type="pct"/>
            <w:tcBorders>
              <w:top w:val="nil"/>
              <w:left w:val="single" w:sz="4" w:space="0" w:color="auto"/>
              <w:bottom w:val="nil"/>
              <w:right w:val="single" w:sz="4" w:space="0" w:color="auto"/>
            </w:tcBorders>
            <w:vAlign w:val="center"/>
            <w:hideMark/>
          </w:tcPr>
          <w:p w14:paraId="3834B98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59BE0459"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69B9AC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3268E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494080D9"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A9BD7C7"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B1CA0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A14FFA"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6224D"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29DEE72C"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575EEB"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1DE158B5"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914CA7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DA8A966"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2A778A4B"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0129B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12AA8D2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33F6D190"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100</w:t>
            </w:r>
          </w:p>
        </w:tc>
      </w:tr>
      <w:tr w:rsidR="00714AF2" w:rsidRPr="00106735" w14:paraId="38C027AD" w14:textId="77777777" w:rsidTr="00405C1A">
        <w:trPr>
          <w:cantSplit/>
          <w:jc w:val="center"/>
        </w:trPr>
        <w:tc>
          <w:tcPr>
            <w:tcW w:w="346" w:type="pct"/>
            <w:tcBorders>
              <w:top w:val="nil"/>
              <w:left w:val="single" w:sz="4" w:space="0" w:color="auto"/>
              <w:bottom w:val="single" w:sz="4" w:space="0" w:color="auto"/>
              <w:right w:val="single" w:sz="4" w:space="0" w:color="auto"/>
            </w:tcBorders>
            <w:vAlign w:val="center"/>
          </w:tcPr>
          <w:p w14:paraId="053F4D05" w14:textId="77777777" w:rsidR="00714AF2" w:rsidRPr="00106735" w:rsidRDefault="00714AF2" w:rsidP="00405C1A">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687A628D"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3A239BBB"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31A2CFA"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E3C36B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070B86F7"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045679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61A46F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C6160FC"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ED2A420"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1EF2DC7"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3FBBF014"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7F5FF5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352734B"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2D1DDC4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D98C6C4"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90E3CC6"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23E3D3D"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100</w:t>
            </w:r>
          </w:p>
        </w:tc>
      </w:tr>
    </w:tbl>
    <w:p w14:paraId="3EBEDB82" w14:textId="77777777" w:rsidR="00714AF2" w:rsidRPr="00546841" w:rsidRDefault="00714AF2" w:rsidP="00714AF2"/>
    <w:p w14:paraId="32DFCB09" w14:textId="77777777" w:rsidR="00714AF2" w:rsidRPr="00714AF2" w:rsidRDefault="00714AF2" w:rsidP="00872F18"/>
    <w:p w14:paraId="52EA72C8" w14:textId="51A62228" w:rsidR="001853D1" w:rsidRDefault="001853D1" w:rsidP="001853D1">
      <w:pPr>
        <w:pStyle w:val="Heading3"/>
      </w:pPr>
      <w:bookmarkStart w:id="32" w:name="_Toc165558987"/>
      <w:r>
        <w:lastRenderedPageBreak/>
        <w:t>4.1.3</w:t>
      </w:r>
      <w:r>
        <w:tab/>
        <w:t>Signal Bandwidth</w:t>
      </w:r>
      <w:bookmarkEnd w:id="32"/>
    </w:p>
    <w:p w14:paraId="16090871" w14:textId="77777777" w:rsidR="00A35BB1" w:rsidRDefault="00A35BB1" w:rsidP="00A35BB1">
      <w:pPr>
        <w:rPr>
          <w:rFonts w:eastAsia="Yu Mincho"/>
          <w:lang w:eastAsia="ja-JP"/>
        </w:rPr>
      </w:pPr>
      <w:r>
        <w:rPr>
          <w:rFonts w:eastAsia="Yu Mincho"/>
          <w:lang w:eastAsia="ja-JP"/>
        </w:rPr>
        <w:t>The signal bandwidth for a 100 MHz channel bandwidth signal is calculated based on the NR spectrum utilization for 30 kHz SCS:</w:t>
      </w:r>
    </w:p>
    <w:p w14:paraId="739598E9" w14:textId="77777777" w:rsidR="00A35BB1" w:rsidRDefault="00A35BB1" w:rsidP="00A35BB1">
      <w:pPr>
        <w:pStyle w:val="EQ"/>
        <w:rPr>
          <w:rFonts w:eastAsia="Yu Mincho"/>
          <w:lang w:eastAsia="en-GB"/>
        </w:rPr>
      </w:pPr>
      <w:r>
        <w:tab/>
        <w:t>Signal bandwidth = NRB x SCS x 12</w:t>
      </w:r>
    </w:p>
    <w:p w14:paraId="6059E5B9" w14:textId="331038AC" w:rsidR="00A35BB1" w:rsidRPr="00872F18" w:rsidRDefault="00A35BB1" w:rsidP="00872F18">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p>
    <w:p w14:paraId="07423382" w14:textId="7D2D34EE" w:rsidR="001853D1" w:rsidRDefault="001853D1" w:rsidP="001853D1">
      <w:pPr>
        <w:pStyle w:val="Heading2"/>
      </w:pPr>
      <w:bookmarkStart w:id="33" w:name="_Toc165558988"/>
      <w:r>
        <w:t>4.2</w:t>
      </w:r>
      <w:r>
        <w:tab/>
        <w:t>BS parameters</w:t>
      </w:r>
      <w:bookmarkEnd w:id="33"/>
    </w:p>
    <w:p w14:paraId="11BEB555" w14:textId="6A031D01" w:rsidR="001853D1" w:rsidRPr="00F54295" w:rsidRDefault="001853D1" w:rsidP="001853D1">
      <w:pPr>
        <w:pStyle w:val="Heading3"/>
        <w:rPr>
          <w:rFonts w:eastAsia="MS Mincho"/>
        </w:rPr>
      </w:pPr>
      <w:bookmarkStart w:id="34" w:name="_Toc165558989"/>
      <w:r>
        <w:rPr>
          <w:rFonts w:eastAsia="MS Mincho"/>
        </w:rPr>
        <w:t>4.2.</w:t>
      </w:r>
      <w:r w:rsidRPr="00F54295">
        <w:rPr>
          <w:rFonts w:eastAsia="MS Mincho"/>
        </w:rPr>
        <w:t>1</w:t>
      </w:r>
      <w:r w:rsidRPr="00F54295">
        <w:rPr>
          <w:rFonts w:eastAsia="MS Mincho"/>
        </w:rPr>
        <w:tab/>
        <w:t>Transmitter characteristics</w:t>
      </w:r>
      <w:bookmarkEnd w:id="34"/>
    </w:p>
    <w:p w14:paraId="5C3F2CB5" w14:textId="6D57257D" w:rsidR="001853D1" w:rsidRDefault="001853D1" w:rsidP="001853D1">
      <w:pPr>
        <w:pStyle w:val="Heading4"/>
        <w:rPr>
          <w:rFonts w:eastAsia="MS Mincho"/>
        </w:rPr>
      </w:pPr>
      <w:bookmarkStart w:id="35" w:name="_Toc165558990"/>
      <w:r>
        <w:rPr>
          <w:rFonts w:eastAsia="MS Mincho"/>
        </w:rPr>
        <w:t>4.2.1</w:t>
      </w:r>
      <w:r w:rsidRPr="00F54295">
        <w:rPr>
          <w:rFonts w:eastAsia="MS Mincho"/>
        </w:rPr>
        <w:t>.1</w:t>
      </w:r>
      <w:r w:rsidRPr="00F54295">
        <w:rPr>
          <w:rFonts w:eastAsia="MS Mincho"/>
        </w:rPr>
        <w:tab/>
        <w:t>Power dynamic range</w:t>
      </w:r>
      <w:bookmarkEnd w:id="35"/>
    </w:p>
    <w:p w14:paraId="71878696" w14:textId="77777777" w:rsidR="00905472" w:rsidRPr="00011D15" w:rsidRDefault="00905472" w:rsidP="00905472">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2E8358BB" w14:textId="77777777" w:rsidR="00905472" w:rsidRPr="00905472" w:rsidRDefault="00905472" w:rsidP="00872F18">
      <w:pPr>
        <w:rPr>
          <w:rFonts w:eastAsia="MS Mincho"/>
        </w:rPr>
      </w:pPr>
    </w:p>
    <w:p w14:paraId="7EA309BF" w14:textId="62363081" w:rsidR="001853D1" w:rsidRDefault="001853D1" w:rsidP="001853D1">
      <w:pPr>
        <w:pStyle w:val="Heading4"/>
        <w:rPr>
          <w:rFonts w:eastAsia="MS Mincho"/>
        </w:rPr>
      </w:pPr>
      <w:bookmarkStart w:id="36" w:name="_Toc165558991"/>
      <w:r>
        <w:rPr>
          <w:rFonts w:eastAsia="MS Mincho"/>
        </w:rPr>
        <w:t>4.2.</w:t>
      </w:r>
      <w:r w:rsidRPr="00F54295">
        <w:rPr>
          <w:rFonts w:eastAsia="MS Mincho"/>
        </w:rPr>
        <w:t>1.2</w:t>
      </w:r>
      <w:r w:rsidRPr="00F54295">
        <w:rPr>
          <w:rFonts w:eastAsia="MS Mincho"/>
        </w:rPr>
        <w:tab/>
        <w:t>Spectral mask</w:t>
      </w:r>
      <w:bookmarkEnd w:id="36"/>
    </w:p>
    <w:p w14:paraId="6D85B4F1" w14:textId="77777777" w:rsidR="00D16967" w:rsidRPr="000C2923" w:rsidRDefault="00D16967" w:rsidP="00D16967">
      <w:pPr>
        <w:rPr>
          <w:rFonts w:eastAsia="MS Mincho"/>
        </w:rPr>
      </w:pPr>
      <w:r>
        <w:rPr>
          <w:rFonts w:eastAsia="MS Mincho"/>
        </w:rPr>
        <w:t>For the frequency range 4400 to 4800 MHz the requirement limits for band n79 in TS 38.104, subclause 6.6.4 is listed in Table 4.2.1.2-1 and Table 4.2.1.2-2.</w:t>
      </w:r>
    </w:p>
    <w:p w14:paraId="3D7B6894" w14:textId="77777777" w:rsidR="00D16967" w:rsidRDefault="00D16967" w:rsidP="00D16967">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6967" w14:paraId="2E93D77D"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67C650" w14:textId="77777777" w:rsidR="00D16967" w:rsidRDefault="00D16967" w:rsidP="00405C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22FCF05" w14:textId="77777777" w:rsidR="00D16967" w:rsidRDefault="00D16967" w:rsidP="00405C1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F25B222" w14:textId="77777777" w:rsidR="00D16967" w:rsidRDefault="00D16967" w:rsidP="00405C1A">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42F887D" w14:textId="77777777" w:rsidR="00D16967" w:rsidRDefault="00D16967" w:rsidP="00405C1A">
            <w:pPr>
              <w:pStyle w:val="TAH"/>
              <w:rPr>
                <w:rFonts w:cs="v5.0.0"/>
              </w:rPr>
            </w:pPr>
            <w:r>
              <w:rPr>
                <w:rFonts w:cs="v5.0.0"/>
                <w:i/>
              </w:rPr>
              <w:t>Measurement bandwidth</w:t>
            </w:r>
          </w:p>
        </w:tc>
      </w:tr>
      <w:tr w:rsidR="00D16967" w14:paraId="70CB1A4C"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BE9319" w14:textId="77777777" w:rsidR="00D16967" w:rsidRDefault="00D16967" w:rsidP="00405C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21E2B3B" w14:textId="77777777" w:rsidR="00D16967" w:rsidRDefault="00D16967" w:rsidP="00405C1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6D47BC" w14:textId="77777777" w:rsidR="00D16967" w:rsidRDefault="00D16967" w:rsidP="00405C1A">
            <w:pPr>
              <w:pStyle w:val="TAC"/>
              <w:rPr>
                <w:rFonts w:cs="Arial"/>
              </w:rPr>
            </w:pPr>
            <w:r>
              <w:rPr>
                <w:rFonts w:cs="Arial"/>
                <w:noProof/>
                <w:position w:val="-30"/>
                <w:lang w:val="en-US" w:eastAsia="ko-KR"/>
              </w:rPr>
              <w:drawing>
                <wp:inline distT="0" distB="0" distL="0" distR="0" wp14:anchorId="16F8BA71" wp14:editId="5F153400">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D65ADD8" w14:textId="77777777" w:rsidR="00D16967" w:rsidRDefault="00D16967" w:rsidP="00405C1A">
            <w:pPr>
              <w:pStyle w:val="TAC"/>
              <w:rPr>
                <w:rFonts w:cs="Arial"/>
              </w:rPr>
            </w:pPr>
            <w:r>
              <w:rPr>
                <w:rFonts w:cs="Arial"/>
              </w:rPr>
              <w:t xml:space="preserve">100 kHz </w:t>
            </w:r>
          </w:p>
        </w:tc>
      </w:tr>
      <w:tr w:rsidR="00D16967" w14:paraId="0CDCAC21"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BCC5ED" w14:textId="77777777" w:rsidR="00D16967" w:rsidRDefault="00D16967" w:rsidP="00405C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701F9B9" w14:textId="77777777" w:rsidR="00D16967" w:rsidRDefault="00D16967" w:rsidP="00405C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1D62C3D" w14:textId="77777777" w:rsidR="00D16967" w:rsidRDefault="00D16967" w:rsidP="00405C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06BE7B8" w14:textId="77777777" w:rsidR="00D16967" w:rsidRDefault="00D16967" w:rsidP="00405C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6A5433A" w14:textId="77777777" w:rsidR="00D16967" w:rsidRDefault="00D16967" w:rsidP="00405C1A">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D10E98C" w14:textId="77777777" w:rsidR="00D16967" w:rsidRDefault="00D16967" w:rsidP="00405C1A">
            <w:pPr>
              <w:pStyle w:val="TAC"/>
              <w:rPr>
                <w:rFonts w:cs="Arial"/>
              </w:rPr>
            </w:pPr>
            <w:r>
              <w:rPr>
                <w:rFonts w:cs="Arial"/>
              </w:rPr>
              <w:t xml:space="preserve">100 kHz </w:t>
            </w:r>
          </w:p>
        </w:tc>
      </w:tr>
      <w:tr w:rsidR="00D16967" w14:paraId="2E57F7C1"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C422AB" w14:textId="77777777" w:rsidR="00D16967" w:rsidRDefault="00D16967" w:rsidP="00405C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772A1D5" w14:textId="77777777" w:rsidR="00D16967" w:rsidRDefault="00D16967" w:rsidP="00405C1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B74C8F" w14:textId="77777777" w:rsidR="00D16967" w:rsidRDefault="00D16967" w:rsidP="00405C1A">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1A00DE2C" w14:textId="77777777" w:rsidR="00D16967" w:rsidRDefault="00D16967" w:rsidP="00405C1A">
            <w:pPr>
              <w:pStyle w:val="TAC"/>
              <w:rPr>
                <w:rFonts w:cs="Arial"/>
              </w:rPr>
            </w:pPr>
            <w:r>
              <w:rPr>
                <w:rFonts w:cs="Arial"/>
              </w:rPr>
              <w:t xml:space="preserve">1 MHz </w:t>
            </w:r>
          </w:p>
        </w:tc>
      </w:tr>
    </w:tbl>
    <w:p w14:paraId="7FC882AC" w14:textId="77777777" w:rsidR="00D16967" w:rsidRDefault="00D16967" w:rsidP="00D16967">
      <w:pPr>
        <w:rPr>
          <w:rFonts w:eastAsia="MS Mincho"/>
        </w:rPr>
      </w:pPr>
    </w:p>
    <w:p w14:paraId="4A49FF56" w14:textId="77777777" w:rsidR="00D16967" w:rsidRDefault="00D16967" w:rsidP="00D16967">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16967" w14:paraId="1372DADE"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7404" w14:textId="77777777" w:rsidR="00D16967" w:rsidRDefault="00D16967" w:rsidP="00405C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7ED074E6" w14:textId="77777777" w:rsidR="00D16967" w:rsidRDefault="00D16967" w:rsidP="00405C1A">
            <w:pPr>
              <w:pStyle w:val="TAH"/>
              <w:rPr>
                <w:rFonts w:cs="v5.0.0"/>
              </w:rPr>
            </w:pPr>
            <w:r>
              <w:rPr>
                <w:rFonts w:cs="v5.0.0"/>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1E218548" w14:textId="77777777" w:rsidR="00D16967" w:rsidRDefault="00D16967" w:rsidP="00405C1A">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0702DA06" w14:textId="77777777" w:rsidR="00D16967" w:rsidRDefault="00D16967" w:rsidP="00405C1A">
            <w:pPr>
              <w:pStyle w:val="TAH"/>
              <w:rPr>
                <w:rFonts w:cs="v5.0.0"/>
              </w:rPr>
            </w:pPr>
            <w:r>
              <w:rPr>
                <w:rFonts w:cs="v5.0.0"/>
                <w:i/>
              </w:rPr>
              <w:t>Measurement bandwidth</w:t>
            </w:r>
          </w:p>
        </w:tc>
      </w:tr>
      <w:tr w:rsidR="00D16967" w14:paraId="2978ED8C"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434373" w14:textId="77777777" w:rsidR="00D16967" w:rsidRDefault="00D16967" w:rsidP="00405C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077F7397" w14:textId="77777777" w:rsidR="00D16967" w:rsidRDefault="00D16967" w:rsidP="00405C1A">
            <w:pPr>
              <w:pStyle w:val="TAC"/>
              <w:rPr>
                <w:rFonts w:cs="v5.0.0"/>
              </w:rPr>
            </w:pPr>
            <w:r>
              <w:rPr>
                <w:rFonts w:cs="v5.0.0"/>
              </w:rPr>
              <w:t xml:space="preserve">0.05 MHz </w:t>
            </w:r>
            <w:r>
              <w:rPr>
                <w:rFonts w:cs="v5.0.0"/>
              </w:rPr>
              <w:sym w:font="Symbol" w:char="F0A3"/>
            </w:r>
            <w:r>
              <w:rPr>
                <w:rFonts w:cs="v5.0.0"/>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F820F0B" w14:textId="77777777" w:rsidR="00D16967" w:rsidRDefault="00D16967" w:rsidP="00405C1A">
            <w:pPr>
              <w:pStyle w:val="TAC"/>
              <w:rPr>
                <w:rFonts w:cs="Arial"/>
              </w:rPr>
            </w:pPr>
            <w:r>
              <w:rPr>
                <w:rFonts w:cs="Arial"/>
                <w:noProof/>
                <w:position w:val="-30"/>
                <w:lang w:val="en-US" w:eastAsia="ko-KR"/>
              </w:rPr>
              <w:drawing>
                <wp:inline distT="0" distB="0" distL="0" distR="0" wp14:anchorId="4B78D19F" wp14:editId="750E90A2">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7B87F2C2" w14:textId="77777777" w:rsidR="00D16967" w:rsidRDefault="00D16967" w:rsidP="00405C1A">
            <w:pPr>
              <w:pStyle w:val="TAC"/>
              <w:rPr>
                <w:rFonts w:cs="Arial"/>
              </w:rPr>
            </w:pPr>
            <w:r>
              <w:rPr>
                <w:rFonts w:cs="Arial"/>
              </w:rPr>
              <w:t xml:space="preserve">100 kHz </w:t>
            </w:r>
          </w:p>
        </w:tc>
      </w:tr>
      <w:tr w:rsidR="00D16967" w14:paraId="0C8CE75F"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3DCB15" w14:textId="77777777" w:rsidR="00D16967" w:rsidRDefault="00D16967" w:rsidP="00405C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A4B973" w14:textId="77777777" w:rsidR="00D16967" w:rsidRDefault="00D16967" w:rsidP="00405C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6A6B3BEE" w14:textId="77777777" w:rsidR="00D16967" w:rsidRDefault="00D16967" w:rsidP="00405C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EE6FA6B" w14:textId="77777777" w:rsidR="00D16967" w:rsidRDefault="00D16967" w:rsidP="00405C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6E21B65B" w14:textId="77777777" w:rsidR="00D16967" w:rsidRDefault="00D16967" w:rsidP="00405C1A">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1E5DB8F2" w14:textId="77777777" w:rsidR="00D16967" w:rsidRDefault="00D16967" w:rsidP="00405C1A">
            <w:pPr>
              <w:pStyle w:val="TAC"/>
              <w:rPr>
                <w:rFonts w:cs="Arial"/>
              </w:rPr>
            </w:pPr>
            <w:r>
              <w:rPr>
                <w:rFonts w:cs="Arial"/>
              </w:rPr>
              <w:t xml:space="preserve">100 kHz </w:t>
            </w:r>
          </w:p>
        </w:tc>
      </w:tr>
      <w:tr w:rsidR="00D16967" w14:paraId="3DD106A5"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94D79E" w14:textId="77777777" w:rsidR="00D16967" w:rsidRDefault="00D16967" w:rsidP="00405C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2D209367" w14:textId="77777777" w:rsidR="00D16967" w:rsidRDefault="00D16967" w:rsidP="00405C1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5C3A970" w14:textId="77777777" w:rsidR="00D16967" w:rsidRDefault="00D16967" w:rsidP="00405C1A">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4E48116B" w14:textId="77777777" w:rsidR="00D16967" w:rsidRDefault="00D16967" w:rsidP="00405C1A">
            <w:pPr>
              <w:pStyle w:val="TAC"/>
              <w:rPr>
                <w:rFonts w:cs="Arial"/>
              </w:rPr>
            </w:pPr>
            <w:r>
              <w:rPr>
                <w:rFonts w:cs="Arial"/>
              </w:rPr>
              <w:t xml:space="preserve">1 MHz </w:t>
            </w:r>
          </w:p>
        </w:tc>
      </w:tr>
    </w:tbl>
    <w:p w14:paraId="5EC33C0D" w14:textId="77777777" w:rsidR="00D16967" w:rsidRPr="00D16967" w:rsidRDefault="00D16967" w:rsidP="00872F18">
      <w:pPr>
        <w:rPr>
          <w:rFonts w:eastAsia="MS Mincho"/>
        </w:rPr>
      </w:pPr>
    </w:p>
    <w:p w14:paraId="4FB9D71A" w14:textId="5A2F791C" w:rsidR="001853D1" w:rsidRDefault="001853D1" w:rsidP="001853D1">
      <w:pPr>
        <w:pStyle w:val="Heading4"/>
        <w:rPr>
          <w:rFonts w:eastAsia="MS Mincho"/>
        </w:rPr>
      </w:pPr>
      <w:bookmarkStart w:id="37" w:name="_Toc165558992"/>
      <w:r>
        <w:rPr>
          <w:rFonts w:eastAsia="MS Mincho"/>
        </w:rPr>
        <w:t>4.2.1.3</w:t>
      </w:r>
      <w:r>
        <w:rPr>
          <w:rFonts w:eastAsia="MS Mincho"/>
        </w:rPr>
        <w:tab/>
        <w:t>ACLR</w:t>
      </w:r>
      <w:bookmarkEnd w:id="37"/>
    </w:p>
    <w:p w14:paraId="0DED008A" w14:textId="77777777" w:rsidR="006C3808" w:rsidRPr="004E366A" w:rsidRDefault="006C3808" w:rsidP="006C3808">
      <w:pPr>
        <w:rPr>
          <w:rFonts w:eastAsia="MS Mincho"/>
        </w:rPr>
      </w:pPr>
      <w:r>
        <w:rPr>
          <w:rFonts w:eastAsia="MS Mincho"/>
        </w:rPr>
        <w:t>From TS 38.104, subclause 6.6.3 the ACLR limit applicable for band n79 is listed in Table 4.2.1.3-1.</w:t>
      </w:r>
    </w:p>
    <w:p w14:paraId="583A6CC6" w14:textId="77777777" w:rsidR="006C3808" w:rsidRDefault="006C3808" w:rsidP="006C3808">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6C3808" w14:paraId="61F5277E" w14:textId="77777777" w:rsidTr="00405C1A">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46BBC13" w14:textId="77777777" w:rsidR="006C3808" w:rsidRDefault="006C3808" w:rsidP="00405C1A">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41AFE11" w14:textId="77777777" w:rsidR="006C3808" w:rsidRDefault="006C3808" w:rsidP="00405C1A">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A91B1DC" w14:textId="77777777" w:rsidR="006C3808" w:rsidRDefault="006C3808" w:rsidP="00405C1A">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2611D0A" w14:textId="77777777" w:rsidR="006C3808" w:rsidRDefault="006C3808" w:rsidP="00405C1A">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2A3D37E" w14:textId="77777777" w:rsidR="006C3808" w:rsidRDefault="006C3808" w:rsidP="00405C1A">
            <w:pPr>
              <w:pStyle w:val="TAH"/>
              <w:rPr>
                <w:rFonts w:cs="v5.0.0"/>
              </w:rPr>
            </w:pPr>
            <w:r>
              <w:rPr>
                <w:rFonts w:cs="v5.0.0"/>
              </w:rPr>
              <w:t>ACLR limit</w:t>
            </w:r>
          </w:p>
        </w:tc>
      </w:tr>
      <w:tr w:rsidR="006C3808" w14:paraId="106B25F1" w14:textId="77777777" w:rsidTr="00405C1A">
        <w:trPr>
          <w:cantSplit/>
          <w:jc w:val="center"/>
        </w:trPr>
        <w:tc>
          <w:tcPr>
            <w:tcW w:w="2202" w:type="dxa"/>
            <w:tcBorders>
              <w:top w:val="single" w:sz="6" w:space="0" w:color="auto"/>
              <w:left w:val="single" w:sz="6" w:space="0" w:color="auto"/>
              <w:bottom w:val="nil"/>
              <w:right w:val="single" w:sz="6" w:space="0" w:color="auto"/>
            </w:tcBorders>
            <w:hideMark/>
          </w:tcPr>
          <w:p w14:paraId="14F8F8C0" w14:textId="45F0A038" w:rsidR="006C3808" w:rsidRDefault="00710E8A" w:rsidP="00405C1A">
            <w:pPr>
              <w:pStyle w:val="TAC"/>
              <w:rPr>
                <w:rFonts w:eastAsia="SimSun"/>
              </w:rPr>
            </w:pPr>
            <w:r>
              <w:rPr>
                <w:rFonts w:cs="v5.0.0"/>
              </w:rPr>
              <w:t>10, 20</w:t>
            </w:r>
            <w:r>
              <w:rPr>
                <w:rFonts w:cs="v5.0.0"/>
                <w:lang w:eastAsia="zh-CN"/>
              </w:rPr>
              <w:t>, 30, 40, 50, 60, 70, 80, 90,</w:t>
            </w:r>
            <w:r w:rsidR="006C3808">
              <w:rPr>
                <w:rFonts w:cs="v5.0.0"/>
                <w:lang w:eastAsia="zh-CN"/>
              </w:rPr>
              <w:t>100</w:t>
            </w:r>
          </w:p>
        </w:tc>
        <w:tc>
          <w:tcPr>
            <w:tcW w:w="2191" w:type="dxa"/>
            <w:tcBorders>
              <w:top w:val="single" w:sz="6" w:space="0" w:color="auto"/>
              <w:left w:val="single" w:sz="6" w:space="0" w:color="auto"/>
              <w:bottom w:val="single" w:sz="6" w:space="0" w:color="auto"/>
              <w:right w:val="single" w:sz="6" w:space="0" w:color="auto"/>
            </w:tcBorders>
            <w:hideMark/>
          </w:tcPr>
          <w:p w14:paraId="2E6B9E6A" w14:textId="77777777" w:rsidR="006C3808" w:rsidRDefault="006C3808" w:rsidP="00405C1A">
            <w:pPr>
              <w:pStyle w:val="TAC"/>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A918FA" w14:textId="77777777" w:rsidR="006C3808" w:rsidRDefault="006C3808" w:rsidP="00405C1A">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F30322B" w14:textId="77777777" w:rsidR="006C3808" w:rsidRDefault="006C3808" w:rsidP="00405C1A">
            <w:pPr>
              <w:pStyle w:val="TAC"/>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701857E" w14:textId="77777777" w:rsidR="006C3808" w:rsidRDefault="006C3808" w:rsidP="00405C1A">
            <w:pPr>
              <w:pStyle w:val="TAC"/>
              <w:spacing w:line="254" w:lineRule="auto"/>
            </w:pPr>
            <w:r>
              <w:rPr>
                <w:rFonts w:cs="v5.0.0"/>
              </w:rPr>
              <w:t>45 dB</w:t>
            </w:r>
          </w:p>
        </w:tc>
      </w:tr>
      <w:tr w:rsidR="006C3808" w14:paraId="33E3CAC4" w14:textId="77777777" w:rsidTr="00405C1A">
        <w:trPr>
          <w:cantSplit/>
          <w:jc w:val="center"/>
        </w:trPr>
        <w:tc>
          <w:tcPr>
            <w:tcW w:w="2202" w:type="dxa"/>
            <w:tcBorders>
              <w:top w:val="nil"/>
              <w:left w:val="single" w:sz="6" w:space="0" w:color="auto"/>
              <w:bottom w:val="nil"/>
              <w:right w:val="single" w:sz="6" w:space="0" w:color="auto"/>
            </w:tcBorders>
          </w:tcPr>
          <w:p w14:paraId="799B4911" w14:textId="77777777" w:rsidR="006C3808" w:rsidRDefault="006C3808" w:rsidP="00405C1A">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554F0C0F" w14:textId="77777777" w:rsidR="006C3808" w:rsidRDefault="006C3808" w:rsidP="00405C1A">
            <w:pPr>
              <w:pStyle w:val="TAC"/>
              <w:rPr>
                <w:rFonts w:cs="Arial"/>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48E7117" w14:textId="77777777" w:rsidR="006C3808" w:rsidRDefault="006C3808" w:rsidP="00405C1A">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79570CB" w14:textId="77777777" w:rsidR="006C3808" w:rsidRDefault="006C3808" w:rsidP="00405C1A">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B151C19" w14:textId="77777777" w:rsidR="006C3808" w:rsidRDefault="006C3808" w:rsidP="00405C1A">
            <w:pPr>
              <w:pStyle w:val="TAC"/>
              <w:spacing w:line="254" w:lineRule="auto"/>
              <w:rPr>
                <w:rFonts w:cs="v5.0.0"/>
              </w:rPr>
            </w:pPr>
            <w:r>
              <w:rPr>
                <w:rFonts w:cs="v5.0.0"/>
              </w:rPr>
              <w:t>45 dB</w:t>
            </w:r>
          </w:p>
        </w:tc>
      </w:tr>
      <w:tr w:rsidR="006C3808" w14:paraId="5A04A626" w14:textId="77777777" w:rsidTr="00405C1A">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4E69952" w14:textId="77777777" w:rsidR="006C3808" w:rsidRDefault="006C3808" w:rsidP="00405C1A">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D94A9A4" w14:textId="77777777" w:rsidR="006C3808" w:rsidRPr="00651FDE" w:rsidRDefault="006C3808" w:rsidP="00405C1A">
            <w:pPr>
              <w:pStyle w:val="TAN"/>
            </w:pPr>
            <w:r>
              <w:t>NOTE 2:</w:t>
            </w:r>
            <w:r>
              <w:tab/>
              <w:t>With SCS that provides largest transmission bandwidth configuration (BW</w:t>
            </w:r>
            <w:r>
              <w:rPr>
                <w:vertAlign w:val="subscript"/>
              </w:rPr>
              <w:t>Config</w:t>
            </w:r>
            <w:r>
              <w:rPr>
                <w:rFonts w:cs="v5.0.0"/>
              </w:rPr>
              <w:t>)</w:t>
            </w:r>
            <w:r>
              <w:t>.</w:t>
            </w:r>
          </w:p>
          <w:p w14:paraId="2B3CE407" w14:textId="77777777" w:rsidR="006C3808" w:rsidRDefault="006C3808" w:rsidP="00405C1A">
            <w:pPr>
              <w:pStyle w:val="TAN"/>
              <w:ind w:left="0" w:firstLine="0"/>
            </w:pPr>
          </w:p>
        </w:tc>
      </w:tr>
    </w:tbl>
    <w:p w14:paraId="5D34928F" w14:textId="77777777" w:rsidR="006C3808" w:rsidRPr="006C3808" w:rsidRDefault="006C3808" w:rsidP="00872F18">
      <w:pPr>
        <w:rPr>
          <w:rFonts w:eastAsia="MS Mincho"/>
        </w:rPr>
      </w:pPr>
    </w:p>
    <w:p w14:paraId="277DDDE2" w14:textId="79682487" w:rsidR="001853D1" w:rsidRDefault="001853D1" w:rsidP="001853D1">
      <w:pPr>
        <w:pStyle w:val="Heading4"/>
        <w:rPr>
          <w:rFonts w:eastAsia="MS Mincho"/>
        </w:rPr>
      </w:pPr>
      <w:bookmarkStart w:id="38" w:name="_Toc165558993"/>
      <w:r>
        <w:rPr>
          <w:rFonts w:eastAsia="MS Mincho"/>
        </w:rPr>
        <w:t>4.2.1.4</w:t>
      </w:r>
      <w:r>
        <w:rPr>
          <w:rFonts w:eastAsia="MS Mincho"/>
        </w:rPr>
        <w:tab/>
      </w:r>
      <w:r w:rsidRPr="00F54295">
        <w:rPr>
          <w:rFonts w:eastAsia="MS Mincho"/>
        </w:rPr>
        <w:t>Spurious emissions</w:t>
      </w:r>
      <w:bookmarkEnd w:id="38"/>
    </w:p>
    <w:p w14:paraId="56E6AFF7" w14:textId="77777777" w:rsidR="005B438F" w:rsidRDefault="005B438F" w:rsidP="005B438F">
      <w:pPr>
        <w:rPr>
          <w:rFonts w:eastAsia="MS Mincho"/>
        </w:rPr>
      </w:pPr>
      <w:r>
        <w:rPr>
          <w:rFonts w:eastAsia="MS Mincho"/>
        </w:rPr>
        <w:t>The spurious emission limits applicable for band n79 is listed in Table 4.2.1.4-1 and Table 4.2.1.4-2.</w:t>
      </w:r>
    </w:p>
    <w:p w14:paraId="6AF97E21" w14:textId="77777777" w:rsidR="005B438F" w:rsidRPr="00C23229" w:rsidRDefault="005B438F" w:rsidP="005B438F">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5B438F" w:rsidRPr="00C23229" w14:paraId="5FF1E99B"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068AB4F" w14:textId="77777777" w:rsidR="005B438F" w:rsidRPr="00C23229" w:rsidRDefault="005B438F" w:rsidP="00405C1A">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4A8097CB" w14:textId="77777777" w:rsidR="005B438F" w:rsidRPr="00C23229" w:rsidRDefault="005B438F" w:rsidP="00405C1A">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424C1306" w14:textId="77777777" w:rsidR="005B438F" w:rsidRPr="00C23229" w:rsidRDefault="005B438F" w:rsidP="00405C1A">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B82B1F4" w14:textId="77777777" w:rsidR="005B438F" w:rsidRPr="00C23229" w:rsidRDefault="005B438F" w:rsidP="00405C1A">
            <w:pPr>
              <w:pStyle w:val="TAH"/>
            </w:pPr>
            <w:r w:rsidRPr="00C23229">
              <w:t>Notes</w:t>
            </w:r>
          </w:p>
        </w:tc>
      </w:tr>
      <w:tr w:rsidR="005B438F" w:rsidRPr="00C23229" w14:paraId="56B7FE49"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E9BC4D6" w14:textId="77777777" w:rsidR="005B438F" w:rsidRPr="00C23229" w:rsidRDefault="005B438F" w:rsidP="00405C1A">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18DB244E"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A0C80A8" w14:textId="77777777" w:rsidR="005B438F" w:rsidRPr="00C23229" w:rsidRDefault="005B438F" w:rsidP="00405C1A">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3CB068F9" w14:textId="77777777" w:rsidR="005B438F" w:rsidRPr="00C23229" w:rsidRDefault="005B438F" w:rsidP="00405C1A">
            <w:pPr>
              <w:pStyle w:val="TAC"/>
            </w:pPr>
            <w:r w:rsidRPr="00C23229">
              <w:t>Note 1, Note 4</w:t>
            </w:r>
          </w:p>
        </w:tc>
      </w:tr>
      <w:tr w:rsidR="005B438F" w:rsidRPr="00C23229" w14:paraId="656F5049"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BA30A96" w14:textId="77777777" w:rsidR="005B438F" w:rsidRPr="00C23229" w:rsidRDefault="005B438F" w:rsidP="00405C1A">
            <w:pPr>
              <w:pStyle w:val="TAC"/>
            </w:pPr>
            <w:r w:rsidRPr="00C23229">
              <w:t>150 kHz – 30 MHz</w:t>
            </w:r>
          </w:p>
        </w:tc>
        <w:tc>
          <w:tcPr>
            <w:tcW w:w="1560" w:type="dxa"/>
            <w:tcBorders>
              <w:top w:val="nil"/>
              <w:left w:val="single" w:sz="4" w:space="0" w:color="auto"/>
              <w:bottom w:val="nil"/>
              <w:right w:val="single" w:sz="4" w:space="0" w:color="auto"/>
            </w:tcBorders>
          </w:tcPr>
          <w:p w14:paraId="68DA150D"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166779B" w14:textId="77777777" w:rsidR="005B438F" w:rsidRPr="00C23229" w:rsidRDefault="005B438F" w:rsidP="00405C1A">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23072DA8" w14:textId="77777777" w:rsidR="005B438F" w:rsidRPr="00C23229" w:rsidRDefault="005B438F" w:rsidP="00405C1A">
            <w:pPr>
              <w:pStyle w:val="TAC"/>
            </w:pPr>
            <w:r w:rsidRPr="00C23229">
              <w:t>Note 1, Note 4</w:t>
            </w:r>
          </w:p>
        </w:tc>
      </w:tr>
      <w:tr w:rsidR="005B438F" w:rsidRPr="00C23229" w14:paraId="73A467AC"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A67DA95" w14:textId="77777777" w:rsidR="005B438F" w:rsidRPr="00C23229" w:rsidRDefault="005B438F" w:rsidP="00405C1A">
            <w:pPr>
              <w:pStyle w:val="TAC"/>
            </w:pPr>
            <w:r w:rsidRPr="00C23229">
              <w:t>30 MHz – 1 GHz</w:t>
            </w:r>
          </w:p>
        </w:tc>
        <w:tc>
          <w:tcPr>
            <w:tcW w:w="1560" w:type="dxa"/>
            <w:tcBorders>
              <w:top w:val="nil"/>
              <w:left w:val="single" w:sz="4" w:space="0" w:color="auto"/>
              <w:bottom w:val="nil"/>
              <w:right w:val="single" w:sz="4" w:space="0" w:color="auto"/>
            </w:tcBorders>
          </w:tcPr>
          <w:p w14:paraId="7D396CB4"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0C28DC" w14:textId="77777777" w:rsidR="005B438F" w:rsidRPr="00C23229" w:rsidRDefault="005B438F" w:rsidP="00405C1A">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30882FF4" w14:textId="77777777" w:rsidR="005B438F" w:rsidRPr="00C23229" w:rsidRDefault="005B438F" w:rsidP="00405C1A">
            <w:pPr>
              <w:pStyle w:val="TAC"/>
            </w:pPr>
            <w:r w:rsidRPr="00C23229">
              <w:t>Note 1</w:t>
            </w:r>
          </w:p>
        </w:tc>
      </w:tr>
      <w:tr w:rsidR="005B438F" w:rsidRPr="00C23229" w14:paraId="7472B64D"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52A2EFE" w14:textId="77777777" w:rsidR="005B438F" w:rsidRPr="00C23229" w:rsidRDefault="005B438F" w:rsidP="00405C1A">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3E598357" w14:textId="77777777" w:rsidR="005B438F" w:rsidRPr="00C23229" w:rsidRDefault="005B438F" w:rsidP="00405C1A">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0B107BDF" w14:textId="77777777" w:rsidR="005B438F" w:rsidRPr="00C23229" w:rsidRDefault="005B438F" w:rsidP="00405C1A">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126CD6A2" w14:textId="77777777" w:rsidR="005B438F" w:rsidRPr="00C23229" w:rsidRDefault="005B438F" w:rsidP="00405C1A">
            <w:pPr>
              <w:pStyle w:val="TAC"/>
            </w:pPr>
            <w:r w:rsidRPr="00C23229">
              <w:t>Note 1, Note 2</w:t>
            </w:r>
          </w:p>
        </w:tc>
      </w:tr>
      <w:tr w:rsidR="005B438F" w:rsidRPr="00C23229" w14:paraId="56D2D642"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FC8A3AD" w14:textId="77777777" w:rsidR="005B438F" w:rsidRPr="00C23229" w:rsidRDefault="005B438F" w:rsidP="00405C1A">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7F3C1FDA"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09EDFB6" w14:textId="77777777" w:rsidR="005B438F" w:rsidRPr="00C23229" w:rsidRDefault="005B438F" w:rsidP="00405C1A">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9F92A27" w14:textId="77777777" w:rsidR="005B438F" w:rsidRPr="00C23229" w:rsidRDefault="005B438F" w:rsidP="00405C1A">
            <w:pPr>
              <w:pStyle w:val="TAC"/>
            </w:pPr>
            <w:r w:rsidRPr="00C23229">
              <w:t>Note 1, Note 2, Note 3</w:t>
            </w:r>
          </w:p>
        </w:tc>
      </w:tr>
      <w:tr w:rsidR="005B438F" w:rsidRPr="00C23229" w14:paraId="3E9F9126"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17295BD" w14:textId="77777777" w:rsidR="005B438F" w:rsidRPr="00C23229" w:rsidRDefault="005B438F" w:rsidP="00405C1A">
            <w:pPr>
              <w:pStyle w:val="TAC"/>
              <w:rPr>
                <w:rFonts w:cs="Arial"/>
              </w:rPr>
            </w:pPr>
            <w:r w:rsidRPr="00C23229">
              <w:t>12.75 GHz - 26 GHz</w:t>
            </w:r>
          </w:p>
        </w:tc>
        <w:tc>
          <w:tcPr>
            <w:tcW w:w="1560" w:type="dxa"/>
            <w:tcBorders>
              <w:top w:val="single" w:sz="4" w:space="0" w:color="auto"/>
              <w:left w:val="single" w:sz="4" w:space="0" w:color="auto"/>
              <w:bottom w:val="single" w:sz="4" w:space="0" w:color="auto"/>
              <w:right w:val="single" w:sz="4" w:space="0" w:color="auto"/>
            </w:tcBorders>
            <w:hideMark/>
          </w:tcPr>
          <w:p w14:paraId="53E765DA" w14:textId="77777777" w:rsidR="005B438F" w:rsidRPr="00C23229" w:rsidRDefault="005B438F" w:rsidP="00405C1A">
            <w:pPr>
              <w:pStyle w:val="TAC"/>
              <w:rPr>
                <w:rFonts w:cs="Arial"/>
              </w:rPr>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6F3B2F23" w14:textId="77777777" w:rsidR="005B438F" w:rsidRPr="00C23229" w:rsidRDefault="005B438F" w:rsidP="00405C1A">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4C8C54D7" w14:textId="77777777" w:rsidR="005B438F" w:rsidRPr="00C23229" w:rsidRDefault="005B438F" w:rsidP="00405C1A">
            <w:pPr>
              <w:pStyle w:val="TAC"/>
              <w:rPr>
                <w:rFonts w:cs="Arial"/>
              </w:rPr>
            </w:pPr>
            <w:r w:rsidRPr="00C23229">
              <w:t>Note 1, Note 2</w:t>
            </w:r>
            <w:r w:rsidRPr="00C23229">
              <w:rPr>
                <w:rFonts w:eastAsia="SimSun"/>
                <w:lang w:val="en-US" w:eastAsia="zh-CN"/>
              </w:rPr>
              <w:t>, Note 5</w:t>
            </w:r>
          </w:p>
        </w:tc>
      </w:tr>
      <w:tr w:rsidR="005B438F" w:rsidRPr="00C23229" w14:paraId="6CC742FE" w14:textId="77777777" w:rsidTr="00405C1A">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0A903EDE" w14:textId="77777777" w:rsidR="005B438F" w:rsidRPr="00C23229" w:rsidRDefault="005B438F" w:rsidP="00405C1A">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AC878E1" w14:textId="77777777" w:rsidR="005B438F" w:rsidRPr="00C23229" w:rsidRDefault="005B438F" w:rsidP="00405C1A">
            <w:pPr>
              <w:pStyle w:val="TAN"/>
              <w:rPr>
                <w:rFonts w:cs="Arial"/>
              </w:rPr>
            </w:pPr>
            <w:r w:rsidRPr="00C23229">
              <w:rPr>
                <w:rFonts w:cs="Arial"/>
              </w:rPr>
              <w:t>NOTE 2:</w:t>
            </w:r>
            <w:r w:rsidRPr="00C23229">
              <w:rPr>
                <w:rFonts w:cs="Arial"/>
              </w:rPr>
              <w:tab/>
              <w:t>Upper frequency as in ITU-R SM.329, s2.5 table 1.</w:t>
            </w:r>
          </w:p>
          <w:p w14:paraId="57D22C59" w14:textId="77777777" w:rsidR="005B438F" w:rsidRPr="00C23229" w:rsidRDefault="005B438F" w:rsidP="00405C1A">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34FC3FA7" w14:textId="77777777" w:rsidR="005B438F" w:rsidRPr="00C23229" w:rsidRDefault="005B438F" w:rsidP="00405C1A">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4C22C408" w14:textId="77777777" w:rsidR="005B438F" w:rsidRPr="00C23229" w:rsidRDefault="005B438F" w:rsidP="00405C1A">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3361ED2E" w14:textId="77777777" w:rsidR="005B438F" w:rsidRPr="00C23229" w:rsidRDefault="005B438F" w:rsidP="005B438F">
      <w:pPr>
        <w:rPr>
          <w:rFonts w:eastAsia="MS Mincho"/>
        </w:rPr>
      </w:pPr>
    </w:p>
    <w:p w14:paraId="4ED4CE8F" w14:textId="77777777" w:rsidR="005B438F" w:rsidRPr="00C23229" w:rsidRDefault="005B438F" w:rsidP="005B438F">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5B438F" w:rsidRPr="00C23229" w14:paraId="0599B1C5"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5051D6A" w14:textId="77777777" w:rsidR="005B438F" w:rsidRPr="00C23229" w:rsidRDefault="005B438F" w:rsidP="00405C1A">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404640B4" w14:textId="77777777" w:rsidR="005B438F" w:rsidRPr="00C23229" w:rsidRDefault="005B438F" w:rsidP="00405C1A">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622D0105" w14:textId="77777777" w:rsidR="005B438F" w:rsidRPr="00C23229" w:rsidRDefault="005B438F" w:rsidP="00405C1A">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38D0F87" w14:textId="77777777" w:rsidR="005B438F" w:rsidRPr="00C23229" w:rsidRDefault="005B438F" w:rsidP="00405C1A">
            <w:pPr>
              <w:pStyle w:val="TAH"/>
            </w:pPr>
            <w:r w:rsidRPr="00C23229">
              <w:rPr>
                <w:rFonts w:cs="v5.0.0"/>
              </w:rPr>
              <w:t>Notes</w:t>
            </w:r>
          </w:p>
        </w:tc>
      </w:tr>
      <w:tr w:rsidR="005B438F" w:rsidRPr="00C23229" w14:paraId="0AFF5474"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44592A1" w14:textId="77777777" w:rsidR="005B438F" w:rsidRPr="00C23229" w:rsidRDefault="005B438F" w:rsidP="00405C1A">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2C170FF1"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0BCB684C" w14:textId="77777777" w:rsidR="005B438F" w:rsidRPr="00C23229" w:rsidRDefault="005B438F" w:rsidP="00405C1A">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156CD3A0" w14:textId="77777777" w:rsidR="005B438F" w:rsidRPr="00C23229" w:rsidRDefault="005B438F" w:rsidP="00405C1A">
            <w:pPr>
              <w:pStyle w:val="TAC"/>
            </w:pPr>
            <w:r w:rsidRPr="00C23229">
              <w:rPr>
                <w:rFonts w:cs="Arial"/>
              </w:rPr>
              <w:t>Note 1</w:t>
            </w:r>
            <w:r w:rsidRPr="00C23229">
              <w:t>, Note 4</w:t>
            </w:r>
          </w:p>
        </w:tc>
      </w:tr>
      <w:tr w:rsidR="005B438F" w:rsidRPr="00C23229" w14:paraId="19E5C102"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057A9E1" w14:textId="77777777" w:rsidR="005B438F" w:rsidRPr="00C23229" w:rsidRDefault="005B438F" w:rsidP="00405C1A">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3E1CD802" w14:textId="77777777" w:rsidR="005B438F" w:rsidRPr="00C23229" w:rsidRDefault="005B438F" w:rsidP="00405C1A">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73979233" w14:textId="77777777" w:rsidR="005B438F" w:rsidRPr="00C23229" w:rsidRDefault="005B438F" w:rsidP="00405C1A">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18D0B613" w14:textId="77777777" w:rsidR="005B438F" w:rsidRPr="00C23229" w:rsidRDefault="005B438F" w:rsidP="00405C1A">
            <w:pPr>
              <w:pStyle w:val="TAC"/>
            </w:pPr>
            <w:r w:rsidRPr="00C23229">
              <w:rPr>
                <w:rFonts w:cs="Arial"/>
              </w:rPr>
              <w:t>Note 1</w:t>
            </w:r>
            <w:r w:rsidRPr="00C23229">
              <w:t>, Note 4</w:t>
            </w:r>
          </w:p>
        </w:tc>
      </w:tr>
      <w:tr w:rsidR="005B438F" w:rsidRPr="00C23229" w14:paraId="57AADA8D"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E2A35DB" w14:textId="77777777" w:rsidR="005B438F" w:rsidRPr="00C23229" w:rsidRDefault="005B438F" w:rsidP="00405C1A">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5460DB03"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2BEF4BB" w14:textId="77777777" w:rsidR="005B438F" w:rsidRPr="00C23229" w:rsidRDefault="005B438F" w:rsidP="00405C1A">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12BF8054" w14:textId="77777777" w:rsidR="005B438F" w:rsidRPr="00C23229" w:rsidRDefault="005B438F" w:rsidP="00405C1A">
            <w:pPr>
              <w:pStyle w:val="TAC"/>
            </w:pPr>
            <w:r w:rsidRPr="00C23229">
              <w:rPr>
                <w:rFonts w:cs="Arial"/>
              </w:rPr>
              <w:t>Note 1</w:t>
            </w:r>
          </w:p>
        </w:tc>
      </w:tr>
      <w:tr w:rsidR="005B438F" w:rsidRPr="00C23229" w14:paraId="3BBB3F7A"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08F2A5D" w14:textId="77777777" w:rsidR="005B438F" w:rsidRPr="00C23229" w:rsidRDefault="005B438F" w:rsidP="00405C1A">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1F591524"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378CDA60" w14:textId="77777777" w:rsidR="005B438F" w:rsidRPr="00C23229" w:rsidRDefault="005B438F" w:rsidP="00405C1A">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31A2559D" w14:textId="77777777" w:rsidR="005B438F" w:rsidRPr="00C23229" w:rsidRDefault="005B438F" w:rsidP="00405C1A">
            <w:pPr>
              <w:pStyle w:val="TAC"/>
            </w:pPr>
            <w:r w:rsidRPr="00C23229">
              <w:rPr>
                <w:rFonts w:cs="Arial"/>
              </w:rPr>
              <w:t>Note 1, Note 2</w:t>
            </w:r>
          </w:p>
        </w:tc>
      </w:tr>
      <w:tr w:rsidR="005B438F" w:rsidRPr="00C23229" w14:paraId="47901460"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97F0430" w14:textId="77777777" w:rsidR="005B438F" w:rsidRPr="00C23229" w:rsidRDefault="005B438F" w:rsidP="00405C1A">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8D06940" w14:textId="77777777" w:rsidR="005B438F" w:rsidRPr="00C23229" w:rsidRDefault="005B438F" w:rsidP="00405C1A">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2E627E7D" w14:textId="77777777" w:rsidR="005B438F" w:rsidRPr="00C23229" w:rsidRDefault="005B438F" w:rsidP="00405C1A">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139B4AC5" w14:textId="77777777" w:rsidR="005B438F" w:rsidRPr="00C23229" w:rsidRDefault="005B438F" w:rsidP="00405C1A">
            <w:pPr>
              <w:pStyle w:val="TAC"/>
            </w:pPr>
            <w:r w:rsidRPr="00C23229">
              <w:rPr>
                <w:rFonts w:cs="Arial"/>
              </w:rPr>
              <w:t>Note 1, Note 2, Note 3</w:t>
            </w:r>
          </w:p>
        </w:tc>
      </w:tr>
      <w:tr w:rsidR="005B438F" w:rsidRPr="00C23229" w14:paraId="7290AF75"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D6A722D" w14:textId="77777777" w:rsidR="005B438F" w:rsidRPr="00C23229" w:rsidRDefault="005B438F" w:rsidP="00405C1A">
            <w:pPr>
              <w:pStyle w:val="TAC"/>
              <w:rPr>
                <w:rFonts w:cs="Arial"/>
              </w:rPr>
            </w:pPr>
            <w:r w:rsidRPr="00C23229">
              <w:t>12.75 GHz - 26 GHz</w:t>
            </w:r>
          </w:p>
        </w:tc>
        <w:tc>
          <w:tcPr>
            <w:tcW w:w="1561" w:type="dxa"/>
            <w:tcBorders>
              <w:top w:val="single" w:sz="4" w:space="0" w:color="auto"/>
              <w:left w:val="single" w:sz="4" w:space="0" w:color="auto"/>
              <w:bottom w:val="single" w:sz="4" w:space="0" w:color="auto"/>
              <w:right w:val="single" w:sz="4" w:space="0" w:color="auto"/>
            </w:tcBorders>
            <w:hideMark/>
          </w:tcPr>
          <w:p w14:paraId="77AB173D" w14:textId="77777777" w:rsidR="005B438F" w:rsidRPr="00C23229" w:rsidRDefault="005B438F" w:rsidP="00405C1A">
            <w:pPr>
              <w:pStyle w:val="TAC"/>
              <w:rPr>
                <w:rFonts w:cs="Arial"/>
              </w:rPr>
            </w:pPr>
            <w:r w:rsidRPr="00C23229">
              <w:rPr>
                <w:rFonts w:cs="Arial"/>
              </w:rPr>
              <w:t>- 30 dBm</w:t>
            </w:r>
          </w:p>
        </w:tc>
        <w:tc>
          <w:tcPr>
            <w:tcW w:w="1562" w:type="dxa"/>
            <w:tcBorders>
              <w:top w:val="single" w:sz="4" w:space="0" w:color="auto"/>
              <w:left w:val="single" w:sz="4" w:space="0" w:color="auto"/>
              <w:bottom w:val="single" w:sz="4" w:space="0" w:color="auto"/>
              <w:right w:val="single" w:sz="4" w:space="0" w:color="auto"/>
            </w:tcBorders>
            <w:hideMark/>
          </w:tcPr>
          <w:p w14:paraId="79A778C4" w14:textId="77777777" w:rsidR="005B438F" w:rsidRPr="00C23229" w:rsidRDefault="005B438F" w:rsidP="00405C1A">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8D0EFEA" w14:textId="77777777" w:rsidR="005B438F" w:rsidRPr="00C23229" w:rsidRDefault="005B438F" w:rsidP="00405C1A">
            <w:pPr>
              <w:pStyle w:val="TAC"/>
              <w:rPr>
                <w:rFonts w:cs="Arial"/>
              </w:rPr>
            </w:pPr>
            <w:r w:rsidRPr="00C23229">
              <w:t>Note 1, Note 2</w:t>
            </w:r>
            <w:r w:rsidRPr="00C23229">
              <w:rPr>
                <w:rFonts w:eastAsia="SimSun"/>
                <w:lang w:val="en-US" w:eastAsia="zh-CN"/>
              </w:rPr>
              <w:t>, Note 5</w:t>
            </w:r>
          </w:p>
        </w:tc>
      </w:tr>
      <w:tr w:rsidR="005B438F" w14:paraId="41A47385" w14:textId="77777777" w:rsidTr="00405C1A">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33A81856" w14:textId="77777777" w:rsidR="005B438F" w:rsidRPr="00C23229" w:rsidRDefault="005B438F" w:rsidP="00405C1A">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2BA6665" w14:textId="77777777" w:rsidR="005B438F" w:rsidRPr="00C23229" w:rsidRDefault="005B438F" w:rsidP="00405C1A">
            <w:pPr>
              <w:pStyle w:val="TAN"/>
              <w:rPr>
                <w:rFonts w:cs="Arial"/>
              </w:rPr>
            </w:pPr>
            <w:r w:rsidRPr="00C23229">
              <w:rPr>
                <w:rFonts w:cs="Arial"/>
              </w:rPr>
              <w:t>NOTE 2:</w:t>
            </w:r>
            <w:r w:rsidRPr="00C23229">
              <w:rPr>
                <w:rFonts w:cs="Arial"/>
              </w:rPr>
              <w:tab/>
              <w:t>Upper frequency as in ITU-R SM.329, s2.5 table 1.</w:t>
            </w:r>
          </w:p>
          <w:p w14:paraId="53F711A6" w14:textId="77777777" w:rsidR="005B438F" w:rsidRPr="00C23229" w:rsidRDefault="005B438F" w:rsidP="00405C1A">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486CE8CB" w14:textId="77777777" w:rsidR="005B438F" w:rsidRPr="00C23229" w:rsidRDefault="005B438F" w:rsidP="00405C1A">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152B8545" w14:textId="77777777" w:rsidR="005B438F" w:rsidRDefault="005B438F" w:rsidP="00405C1A">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5CF08BC8" w14:textId="77777777" w:rsidR="005B438F" w:rsidRDefault="005B438F" w:rsidP="005B438F">
      <w:pPr>
        <w:rPr>
          <w:rFonts w:eastAsia="MS Mincho"/>
        </w:rPr>
      </w:pPr>
    </w:p>
    <w:p w14:paraId="414F78DC" w14:textId="132F6907" w:rsidR="005B438F" w:rsidRPr="005B438F" w:rsidRDefault="005B438F" w:rsidP="00872F18">
      <w:pPr>
        <w:rPr>
          <w:rFonts w:eastAsia="MS Mincho"/>
        </w:rPr>
      </w:pPr>
      <w:r>
        <w:rPr>
          <w:rFonts w:eastAsia="MS Mincho"/>
        </w:rPr>
        <w:t>Additional spurious emissions requirements relevant for band n79 can be found in TS 38.104, subclause 6.6.5.2.3 and subclause 6.6.5.2.4.</w:t>
      </w:r>
    </w:p>
    <w:p w14:paraId="22B5EDFC" w14:textId="221E194E" w:rsidR="001853D1" w:rsidRDefault="001853D1" w:rsidP="001853D1">
      <w:pPr>
        <w:pStyle w:val="Heading4"/>
      </w:pPr>
      <w:bookmarkStart w:id="39" w:name="_Toc165558994"/>
      <w:r>
        <w:lastRenderedPageBreak/>
        <w:t>4.2.1.5</w:t>
      </w:r>
      <w:r>
        <w:tab/>
      </w:r>
      <w:r w:rsidRPr="00547226">
        <w:t>Maximum output power</w:t>
      </w:r>
      <w:bookmarkEnd w:id="39"/>
    </w:p>
    <w:p w14:paraId="076226B2" w14:textId="77777777" w:rsidR="007F401C" w:rsidRPr="001E1B63" w:rsidRDefault="007F401C" w:rsidP="007F401C">
      <w:pPr>
        <w:rPr>
          <w:lang w:val="en-US" w:eastAsia="en-GB"/>
        </w:rPr>
      </w:pPr>
      <w:r w:rsidRPr="001E1B63">
        <w:rPr>
          <w:lang w:val="en-US"/>
        </w:rPr>
        <w:t>The maximum output power will be provided in the antenna parameter table. It was agreed to be aligned with antenna characteristics.</w:t>
      </w:r>
    </w:p>
    <w:p w14:paraId="5B7334CF" w14:textId="77777777" w:rsidR="007F401C" w:rsidRPr="001E1B63" w:rsidRDefault="007F401C" w:rsidP="007F401C">
      <w:pPr>
        <w:rPr>
          <w:lang w:val="en-US"/>
        </w:rPr>
      </w:pPr>
      <w:r w:rsidRPr="001E1B63">
        <w:rPr>
          <w:lang w:val="en-US"/>
        </w:rPr>
        <w:t>The Total Radiated Power for two polarizations was agreed as shown in Table 4.2.1.5-1 below.</w:t>
      </w:r>
    </w:p>
    <w:p w14:paraId="6DBDC13D" w14:textId="77777777" w:rsidR="007F401C" w:rsidRPr="001E1B63" w:rsidRDefault="007F401C" w:rsidP="007F401C">
      <w:pPr>
        <w:pStyle w:val="TH"/>
        <w:rPr>
          <w:lang w:val="en-US"/>
        </w:rPr>
      </w:pPr>
      <w:r w:rsidRPr="001E1B63">
        <w:rPr>
          <w:lang w:val="en-US"/>
        </w:rPr>
        <w:t xml:space="preserve">Table 4.2.1.5-1: The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7F401C" w:rsidRPr="001E1B63" w14:paraId="3DE1B309" w14:textId="77777777" w:rsidTr="00405C1A">
        <w:trPr>
          <w:trHeight w:val="20"/>
        </w:trPr>
        <w:tc>
          <w:tcPr>
            <w:tcW w:w="0" w:type="auto"/>
            <w:tcBorders>
              <w:top w:val="single" w:sz="4" w:space="0" w:color="auto"/>
              <w:left w:val="single" w:sz="4" w:space="0" w:color="auto"/>
              <w:bottom w:val="single" w:sz="4" w:space="0" w:color="auto"/>
              <w:right w:val="single" w:sz="4" w:space="0" w:color="auto"/>
            </w:tcBorders>
            <w:hideMark/>
          </w:tcPr>
          <w:p w14:paraId="23AB2B69" w14:textId="77777777" w:rsidR="007F401C" w:rsidRPr="001E1B63" w:rsidRDefault="007F401C" w:rsidP="00405C1A">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78AD247F" w14:textId="77777777" w:rsidR="007F401C" w:rsidRPr="001E1B63" w:rsidRDefault="007F401C" w:rsidP="00405C1A">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255E15AC" w14:textId="77777777" w:rsidR="007F401C" w:rsidRPr="001E1B63" w:rsidRDefault="007F401C" w:rsidP="00405C1A">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257232F0" w14:textId="77777777" w:rsidR="007F401C" w:rsidRPr="001E1B63" w:rsidRDefault="007F401C" w:rsidP="00405C1A">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2918F7A8" w14:textId="77777777" w:rsidR="007F401C" w:rsidRPr="001E1B63" w:rsidRDefault="007F401C" w:rsidP="00405C1A">
            <w:pPr>
              <w:pStyle w:val="TAH"/>
              <w:rPr>
                <w:rFonts w:cs="Arial"/>
                <w:sz w:val="36"/>
                <w:szCs w:val="36"/>
              </w:rPr>
            </w:pPr>
            <w:r w:rsidRPr="001E1B63">
              <w:t>Micro Urban</w:t>
            </w:r>
          </w:p>
        </w:tc>
      </w:tr>
      <w:tr w:rsidR="007F401C" w14:paraId="5F328870" w14:textId="77777777" w:rsidTr="00405C1A">
        <w:trPr>
          <w:trHeight w:val="20"/>
        </w:trPr>
        <w:tc>
          <w:tcPr>
            <w:tcW w:w="0" w:type="auto"/>
            <w:tcBorders>
              <w:top w:val="single" w:sz="4" w:space="0" w:color="auto"/>
              <w:left w:val="single" w:sz="4" w:space="0" w:color="auto"/>
              <w:bottom w:val="single" w:sz="4" w:space="0" w:color="auto"/>
              <w:right w:val="single" w:sz="4" w:space="0" w:color="auto"/>
            </w:tcBorders>
            <w:hideMark/>
          </w:tcPr>
          <w:p w14:paraId="169E334B" w14:textId="77777777" w:rsidR="007F401C" w:rsidRPr="001E1B63" w:rsidRDefault="007F401C" w:rsidP="00405C1A">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E22819D" w14:textId="77777777" w:rsidR="007F401C" w:rsidRPr="001E1B63" w:rsidRDefault="007F401C" w:rsidP="00405C1A">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1CD334CF" w14:textId="77777777" w:rsidR="007F401C" w:rsidRPr="001E1B63" w:rsidRDefault="007F401C" w:rsidP="00405C1A">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6D9DBBB1" w14:textId="77777777" w:rsidR="007F401C" w:rsidRPr="001E1B63" w:rsidRDefault="007F401C" w:rsidP="00405C1A">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73674FA" w14:textId="77777777" w:rsidR="007F401C" w:rsidRDefault="007F401C" w:rsidP="00405C1A">
            <w:pPr>
              <w:pStyle w:val="TAC"/>
              <w:rPr>
                <w:rFonts w:cs="Arial"/>
                <w:sz w:val="36"/>
                <w:szCs w:val="36"/>
              </w:rPr>
            </w:pPr>
            <w:r w:rsidRPr="001E1B63">
              <w:t>37</w:t>
            </w:r>
          </w:p>
        </w:tc>
      </w:tr>
    </w:tbl>
    <w:p w14:paraId="3358BA59" w14:textId="77777777" w:rsidR="007F401C" w:rsidRPr="007F401C" w:rsidRDefault="007F401C" w:rsidP="00872F18"/>
    <w:p w14:paraId="3877AFF1" w14:textId="26D355B5" w:rsidR="001853D1" w:rsidRDefault="001853D1" w:rsidP="001853D1">
      <w:pPr>
        <w:pStyle w:val="Heading4"/>
      </w:pPr>
      <w:bookmarkStart w:id="40" w:name="_Toc165558995"/>
      <w:r>
        <w:t>4.2.1.6</w:t>
      </w:r>
      <w:r>
        <w:tab/>
        <w:t>Average output power</w:t>
      </w:r>
      <w:bookmarkEnd w:id="40"/>
    </w:p>
    <w:p w14:paraId="5ADF1E41" w14:textId="42263718" w:rsidR="00B65863" w:rsidRPr="00B65863" w:rsidRDefault="00B65863" w:rsidP="00872F18">
      <w:r>
        <w:t>It was agreed the average output power won’t be mentioned in the reply LS.</w:t>
      </w:r>
    </w:p>
    <w:p w14:paraId="62A590C2" w14:textId="1FE817C0" w:rsidR="001853D1" w:rsidRDefault="001853D1" w:rsidP="001853D1">
      <w:pPr>
        <w:pStyle w:val="Heading3"/>
      </w:pPr>
      <w:bookmarkStart w:id="41" w:name="_Toc165558996"/>
      <w:r>
        <w:t>4.2.2</w:t>
      </w:r>
      <w:r>
        <w:tab/>
        <w:t>Receiver characteristics</w:t>
      </w:r>
      <w:bookmarkEnd w:id="41"/>
    </w:p>
    <w:p w14:paraId="04AF4503" w14:textId="78E7D597" w:rsidR="001853D1" w:rsidRDefault="001853D1" w:rsidP="001853D1">
      <w:pPr>
        <w:pStyle w:val="Heading4"/>
      </w:pPr>
      <w:bookmarkStart w:id="42" w:name="_Toc165558997"/>
      <w:r>
        <w:t>4.2.2.1</w:t>
      </w:r>
      <w:r>
        <w:tab/>
        <w:t>Noise figure</w:t>
      </w:r>
      <w:bookmarkEnd w:id="42"/>
    </w:p>
    <w:p w14:paraId="360F3DB6" w14:textId="77777777" w:rsidR="008C7599" w:rsidRDefault="008C7599" w:rsidP="008C7599">
      <w:r>
        <w:t>The BS noise figure relevant for 4400 to 4800 MHz is listed in Figure 4.2.2.1-1.</w:t>
      </w:r>
    </w:p>
    <w:p w14:paraId="01BF4DD5" w14:textId="77777777" w:rsidR="008C7599" w:rsidRDefault="008C7599" w:rsidP="008C7599">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C7599" w14:paraId="44388491"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23198846" w14:textId="77777777" w:rsidR="008C7599" w:rsidRDefault="008C7599" w:rsidP="00405C1A">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258D9922" w14:textId="77777777" w:rsidR="008C7599" w:rsidRDefault="008C7599" w:rsidP="00405C1A">
            <w:pPr>
              <w:pStyle w:val="TAH"/>
            </w:pPr>
            <w:r>
              <w:t>Noise figure (dB)</w:t>
            </w:r>
          </w:p>
        </w:tc>
      </w:tr>
      <w:tr w:rsidR="008C7599" w14:paraId="1ADA3077"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47429900" w14:textId="77777777" w:rsidR="008C7599" w:rsidRDefault="008C7599" w:rsidP="00405C1A">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60F4652C" w14:textId="77777777" w:rsidR="008C7599" w:rsidRDefault="008C7599" w:rsidP="00405C1A">
            <w:pPr>
              <w:pStyle w:val="TAC"/>
            </w:pPr>
            <w:r>
              <w:t>5</w:t>
            </w:r>
          </w:p>
        </w:tc>
      </w:tr>
      <w:tr w:rsidR="008C7599" w14:paraId="37CEC6A0"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3F81F2CA" w14:textId="77777777" w:rsidR="008C7599" w:rsidRDefault="008C7599" w:rsidP="00405C1A">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774BF3A4" w14:textId="77777777" w:rsidR="008C7599" w:rsidRDefault="008C7599" w:rsidP="00405C1A">
            <w:pPr>
              <w:pStyle w:val="TAC"/>
            </w:pPr>
            <w:r>
              <w:t>10</w:t>
            </w:r>
          </w:p>
        </w:tc>
      </w:tr>
      <w:tr w:rsidR="008C7599" w14:paraId="20584EBF"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12A6BF45" w14:textId="77777777" w:rsidR="008C7599" w:rsidRDefault="008C7599" w:rsidP="00405C1A">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204770F" w14:textId="77777777" w:rsidR="008C7599" w:rsidRDefault="008C7599" w:rsidP="00405C1A">
            <w:pPr>
              <w:pStyle w:val="TAC"/>
            </w:pPr>
            <w:r>
              <w:t>13</w:t>
            </w:r>
          </w:p>
        </w:tc>
      </w:tr>
    </w:tbl>
    <w:p w14:paraId="2107E35F" w14:textId="77777777" w:rsidR="008C7599" w:rsidRPr="008C7599" w:rsidRDefault="008C7599" w:rsidP="00872F18"/>
    <w:p w14:paraId="52F73218" w14:textId="30E62DC8" w:rsidR="001853D1" w:rsidRDefault="001853D1" w:rsidP="001853D1">
      <w:pPr>
        <w:pStyle w:val="Heading4"/>
      </w:pPr>
      <w:bookmarkStart w:id="43" w:name="_Toc165558998"/>
      <w:r>
        <w:t>4.2.2.2</w:t>
      </w:r>
      <w:r>
        <w:tab/>
        <w:t>Sensitivity</w:t>
      </w:r>
      <w:bookmarkEnd w:id="43"/>
    </w:p>
    <w:p w14:paraId="2779BBE8" w14:textId="32351BE3" w:rsidR="008D39F8" w:rsidRPr="00835BF4" w:rsidRDefault="008D39F8" w:rsidP="008D39F8">
      <w:r w:rsidRPr="00835BF4">
        <w:t xml:space="preserve">The BS reference sensitivity relevant for 4400 to 4800 MHz is listed in </w:t>
      </w:r>
      <w:r>
        <w:t>Table</w:t>
      </w:r>
      <w:r w:rsidRPr="00835BF4">
        <w:t xml:space="preserve"> 4.2.2.2-1, </w:t>
      </w:r>
      <w:r>
        <w:t>Table</w:t>
      </w:r>
      <w:r w:rsidRPr="00835BF4">
        <w:t xml:space="preserve"> 4.2.2.2-2 and </w:t>
      </w:r>
      <w:r>
        <w:t>Table</w:t>
      </w:r>
      <w:r w:rsidRPr="00835BF4">
        <w:t xml:space="preserve"> 4.2.2.2-3.</w:t>
      </w:r>
    </w:p>
    <w:p w14:paraId="2698DF43" w14:textId="77777777" w:rsidR="00A54BD2" w:rsidRDefault="00A54BD2" w:rsidP="00A54BD2">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02F68322"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B9CBAE"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FC7B0D8"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0AD8381F" w14:textId="77777777" w:rsidR="00A54BD2" w:rsidRDefault="00A54BD2" w:rsidP="00405C1A">
            <w:pPr>
              <w:pStyle w:val="TAH"/>
              <w:rPr>
                <w:rFonts w:cs="Arial"/>
              </w:rPr>
            </w:pPr>
            <w:r>
              <w:rPr>
                <w:rFonts w:cs="Arial"/>
              </w:rPr>
              <w:t>Reference measurement channel</w:t>
            </w:r>
          </w:p>
          <w:p w14:paraId="23EDB516" w14:textId="77777777" w:rsidR="00A54BD2" w:rsidRDefault="00A54BD2" w:rsidP="00405C1A">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7148CCD4"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10E6D7EE" w14:textId="77777777" w:rsidR="00A54BD2" w:rsidRDefault="00A54BD2" w:rsidP="00405C1A">
            <w:pPr>
              <w:pStyle w:val="TAH"/>
            </w:pPr>
            <w:r>
              <w:rPr>
                <w:rFonts w:cs="Arial"/>
              </w:rPr>
              <w:t xml:space="preserve"> (dBm)</w:t>
            </w:r>
          </w:p>
        </w:tc>
      </w:tr>
      <w:tr w:rsidR="00A54BD2" w14:paraId="743EB2E6"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114F45"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1AF272"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1D3CADE"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51A7D1D" w14:textId="77777777" w:rsidR="00A54BD2" w:rsidRDefault="00A54BD2" w:rsidP="00405C1A">
            <w:pPr>
              <w:pStyle w:val="TAC"/>
            </w:pPr>
            <w:r>
              <w:t>-103.6</w:t>
            </w:r>
          </w:p>
        </w:tc>
      </w:tr>
      <w:tr w:rsidR="00A54BD2" w14:paraId="3E1A5D81"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621AF1"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B04CEA"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2083A425" w14:textId="77777777" w:rsidR="00A54BD2" w:rsidRDefault="00A54BD2" w:rsidP="00405C1A">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53CF1EF" w14:textId="77777777" w:rsidR="00A54BD2" w:rsidRDefault="00A54BD2" w:rsidP="00405C1A">
            <w:pPr>
              <w:pStyle w:val="TAC"/>
            </w:pPr>
            <w:r>
              <w:t>-103.6</w:t>
            </w:r>
          </w:p>
        </w:tc>
      </w:tr>
      <w:tr w:rsidR="00A54BD2" w14:paraId="6DC85123"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81E520" w14:textId="77777777" w:rsidR="00A54BD2" w:rsidRDefault="00A54BD2" w:rsidP="00405C1A">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563FA622"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D55851"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A9FFD5" w14:textId="77777777" w:rsidR="00A54BD2" w:rsidRDefault="00A54BD2" w:rsidP="00405C1A">
            <w:pPr>
              <w:pStyle w:val="TAC"/>
            </w:pPr>
            <w:r>
              <w:rPr>
                <w:rFonts w:cs="Arial"/>
                <w:lang w:eastAsia="zh-CN"/>
              </w:rPr>
              <w:t xml:space="preserve"> -101.7</w:t>
            </w:r>
          </w:p>
        </w:tc>
      </w:tr>
      <w:tr w:rsidR="00A54BD2" w14:paraId="260DB212"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38DDA5D9"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2A3052AB"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E045FC"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E9A28D" w14:textId="77777777" w:rsidR="00A54BD2" w:rsidRDefault="00A54BD2" w:rsidP="00405C1A">
            <w:pPr>
              <w:pStyle w:val="TAC"/>
            </w:pPr>
            <w:r>
              <w:rPr>
                <w:rFonts w:cs="Arial"/>
                <w:lang w:eastAsia="zh-CN"/>
              </w:rPr>
              <w:t>-101.7 (Note 2)</w:t>
            </w:r>
          </w:p>
        </w:tc>
      </w:tr>
      <w:tr w:rsidR="00A54BD2" w14:paraId="6B82BB4A"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534E0"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097A7B80"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0965F"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4F58F2E" w14:textId="77777777" w:rsidR="00A54BD2" w:rsidRDefault="00A54BD2" w:rsidP="00405C1A">
            <w:pPr>
              <w:pStyle w:val="TAC"/>
            </w:pPr>
            <w:r>
              <w:rPr>
                <w:rFonts w:cs="Arial"/>
                <w:lang w:eastAsia="zh-CN"/>
              </w:rPr>
              <w:t xml:space="preserve"> -101.8</w:t>
            </w:r>
          </w:p>
        </w:tc>
      </w:tr>
      <w:tr w:rsidR="00A54BD2" w14:paraId="1E879A1F"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7EF16"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757BD35D"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A6895B7"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445BEF" w14:textId="77777777" w:rsidR="00A54BD2" w:rsidRDefault="00A54BD2" w:rsidP="00405C1A">
            <w:pPr>
              <w:pStyle w:val="TAC"/>
              <w:rPr>
                <w:rFonts w:cs="Arial"/>
                <w:lang w:eastAsia="zh-CN"/>
              </w:rPr>
            </w:pPr>
            <w:r>
              <w:rPr>
                <w:rFonts w:cs="Arial"/>
                <w:lang w:eastAsia="zh-CN"/>
              </w:rPr>
              <w:t xml:space="preserve"> -98.9</w:t>
            </w:r>
          </w:p>
        </w:tc>
      </w:tr>
      <w:tr w:rsidR="00A54BD2" w14:paraId="18BBB348"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533056E0"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0081B163"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7EC68F"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C941A24" w14:textId="77777777" w:rsidR="00A54BD2" w:rsidRDefault="00A54BD2" w:rsidP="00405C1A">
            <w:pPr>
              <w:pStyle w:val="TAC"/>
              <w:rPr>
                <w:rFonts w:cs="Arial"/>
                <w:lang w:eastAsia="zh-CN"/>
              </w:rPr>
            </w:pPr>
            <w:r>
              <w:rPr>
                <w:rFonts w:cs="Arial"/>
                <w:lang w:eastAsia="zh-CN"/>
              </w:rPr>
              <w:t xml:space="preserve"> -95.3</w:t>
            </w:r>
          </w:p>
        </w:tc>
      </w:tr>
      <w:tr w:rsidR="00A54BD2" w14:paraId="5DF4438F"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73D98501"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7AD06BE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C75B99"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11D3BA" w14:textId="77777777" w:rsidR="00A54BD2" w:rsidRDefault="00A54BD2" w:rsidP="00405C1A">
            <w:pPr>
              <w:pStyle w:val="TAC"/>
              <w:rPr>
                <w:rFonts w:cs="Arial"/>
                <w:lang w:eastAsia="zh-CN"/>
              </w:rPr>
            </w:pPr>
            <w:r>
              <w:rPr>
                <w:rFonts w:cs="Arial"/>
                <w:lang w:eastAsia="zh-CN"/>
              </w:rPr>
              <w:t>-95.3 (Note 2)</w:t>
            </w:r>
          </w:p>
        </w:tc>
      </w:tr>
      <w:tr w:rsidR="00A54BD2" w14:paraId="00C44B60"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0BF9B"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9539B6A"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7DFFF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7D13AAA" w14:textId="77777777" w:rsidR="00A54BD2" w:rsidRDefault="00A54BD2" w:rsidP="00405C1A">
            <w:pPr>
              <w:pStyle w:val="TAC"/>
              <w:rPr>
                <w:rFonts w:cs="Arial"/>
                <w:lang w:eastAsia="zh-CN"/>
              </w:rPr>
            </w:pPr>
            <w:r>
              <w:rPr>
                <w:rFonts w:cs="Arial"/>
                <w:lang w:eastAsia="zh-CN"/>
              </w:rPr>
              <w:t xml:space="preserve"> -95.6</w:t>
            </w:r>
          </w:p>
        </w:tc>
      </w:tr>
      <w:tr w:rsidR="00A54BD2" w14:paraId="514DE3F4"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C5D86"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4EC8145"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28241E"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EFE6AA5" w14:textId="77777777" w:rsidR="00A54BD2" w:rsidRDefault="00A54BD2" w:rsidP="00405C1A">
            <w:pPr>
              <w:pStyle w:val="TAC"/>
              <w:rPr>
                <w:rFonts w:cs="Arial"/>
                <w:lang w:eastAsia="zh-CN"/>
              </w:rPr>
            </w:pPr>
            <w:r>
              <w:rPr>
                <w:rFonts w:cs="Arial"/>
                <w:lang w:eastAsia="zh-CN"/>
              </w:rPr>
              <w:t xml:space="preserve"> -95.7</w:t>
            </w:r>
          </w:p>
        </w:tc>
      </w:tr>
      <w:tr w:rsidR="00A54BD2" w14:paraId="0E587CF4"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2EE155" w14:textId="77777777" w:rsidR="00A54BD2" w:rsidRDefault="00A54BD2" w:rsidP="00405C1A">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5873D9E"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05391AB"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1081A9A"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7EF13260" w14:textId="77777777" w:rsidR="00A54BD2" w:rsidRDefault="00A54BD2" w:rsidP="00405C1A">
            <w:pPr>
              <w:pStyle w:val="TAN"/>
            </w:pPr>
            <w:r>
              <w:t>NOTE 5:</w:t>
            </w:r>
            <w:r>
              <w:tab/>
              <w:t>Void.</w:t>
            </w:r>
          </w:p>
          <w:p w14:paraId="06268211" w14:textId="77777777" w:rsidR="00A54BD2" w:rsidRDefault="00A54BD2" w:rsidP="00405C1A">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3BE47A6" w14:textId="77777777" w:rsidR="00A54BD2" w:rsidRDefault="00A54BD2" w:rsidP="00A54BD2"/>
    <w:p w14:paraId="65CF8F2F" w14:textId="77777777" w:rsidR="00A54BD2" w:rsidRDefault="00A54BD2" w:rsidP="00A54BD2"/>
    <w:p w14:paraId="66B4DCDB" w14:textId="77777777" w:rsidR="00A54BD2" w:rsidRDefault="00A54BD2" w:rsidP="00A54BD2">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5E71AE86"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389B525"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4F72263"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7EEF08D" w14:textId="77777777" w:rsidR="00A54BD2" w:rsidRDefault="00A54BD2" w:rsidP="00405C1A">
            <w:pPr>
              <w:pStyle w:val="TAH"/>
              <w:rPr>
                <w:rFonts w:cs="Arial"/>
              </w:rPr>
            </w:pPr>
            <w:r>
              <w:rPr>
                <w:rFonts w:cs="Arial"/>
              </w:rPr>
              <w:t>Reference measurement channel</w:t>
            </w:r>
          </w:p>
          <w:p w14:paraId="548F4117" w14:textId="77777777" w:rsidR="00A54BD2" w:rsidRDefault="00A54BD2" w:rsidP="00405C1A">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16C0F077"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02D5C84C" w14:textId="77777777" w:rsidR="00A54BD2" w:rsidRDefault="00A54BD2" w:rsidP="00405C1A">
            <w:pPr>
              <w:pStyle w:val="TAH"/>
            </w:pPr>
            <w:r>
              <w:rPr>
                <w:rFonts w:cs="Arial"/>
              </w:rPr>
              <w:t xml:space="preserve"> (dBm)</w:t>
            </w:r>
          </w:p>
        </w:tc>
      </w:tr>
      <w:tr w:rsidR="00A54BD2" w14:paraId="402E704C"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413D3F"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78050"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D626284"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26A398C" w14:textId="77777777" w:rsidR="00A54BD2" w:rsidRDefault="00A54BD2" w:rsidP="00405C1A">
            <w:pPr>
              <w:pStyle w:val="TAC"/>
            </w:pPr>
            <w:r>
              <w:t>-98.6</w:t>
            </w:r>
          </w:p>
        </w:tc>
      </w:tr>
      <w:tr w:rsidR="00A54BD2" w14:paraId="155478C3"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96F58B"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56AF7C"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A9707A7" w14:textId="77777777" w:rsidR="00A54BD2" w:rsidRDefault="00A54BD2" w:rsidP="00405C1A">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F0D892F" w14:textId="77777777" w:rsidR="00A54BD2" w:rsidRDefault="00A54BD2" w:rsidP="00405C1A">
            <w:pPr>
              <w:pStyle w:val="TAC"/>
            </w:pPr>
            <w:r>
              <w:t>-98.6</w:t>
            </w:r>
          </w:p>
        </w:tc>
      </w:tr>
      <w:tr w:rsidR="00A54BD2" w14:paraId="2A85A817"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64A99C84" w14:textId="77777777" w:rsidR="00A54BD2" w:rsidRDefault="00A54BD2" w:rsidP="00405C1A">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59E65F53"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E3D827"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0E84AAD" w14:textId="77777777" w:rsidR="00A54BD2" w:rsidRDefault="00A54BD2" w:rsidP="00405C1A">
            <w:pPr>
              <w:pStyle w:val="TAC"/>
            </w:pPr>
            <w:r>
              <w:rPr>
                <w:rFonts w:cs="Arial"/>
                <w:lang w:eastAsia="zh-CN"/>
              </w:rPr>
              <w:t xml:space="preserve"> -96.7</w:t>
            </w:r>
          </w:p>
        </w:tc>
      </w:tr>
      <w:tr w:rsidR="00A54BD2" w14:paraId="776848B0"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648E3AA4"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3F6C9FF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40856A"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74B1B6F" w14:textId="77777777" w:rsidR="00A54BD2" w:rsidRDefault="00A54BD2" w:rsidP="00405C1A">
            <w:pPr>
              <w:pStyle w:val="TAC"/>
            </w:pPr>
            <w:r>
              <w:rPr>
                <w:rFonts w:cs="Arial"/>
                <w:lang w:eastAsia="zh-CN"/>
              </w:rPr>
              <w:t>-96.7 (Note 2)</w:t>
            </w:r>
          </w:p>
        </w:tc>
      </w:tr>
      <w:tr w:rsidR="00A54BD2" w14:paraId="5D0C7D1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98032"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577EC89"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BA0CAD"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851893" w14:textId="77777777" w:rsidR="00A54BD2" w:rsidRDefault="00A54BD2" w:rsidP="00405C1A">
            <w:pPr>
              <w:pStyle w:val="TAC"/>
            </w:pPr>
            <w:r>
              <w:rPr>
                <w:rFonts w:cs="Arial"/>
                <w:lang w:eastAsia="zh-CN"/>
              </w:rPr>
              <w:t xml:space="preserve"> -96.8</w:t>
            </w:r>
          </w:p>
        </w:tc>
      </w:tr>
      <w:tr w:rsidR="00A54BD2" w14:paraId="52811695"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E1D2"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45B21DAA"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28DD92"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C90994" w14:textId="77777777" w:rsidR="00A54BD2" w:rsidRDefault="00A54BD2" w:rsidP="00405C1A">
            <w:pPr>
              <w:pStyle w:val="TAC"/>
              <w:rPr>
                <w:rFonts w:cs="Arial"/>
                <w:lang w:eastAsia="zh-CN"/>
              </w:rPr>
            </w:pPr>
            <w:r>
              <w:rPr>
                <w:rFonts w:cs="Arial"/>
                <w:lang w:eastAsia="zh-CN"/>
              </w:rPr>
              <w:t xml:space="preserve"> -93.9</w:t>
            </w:r>
          </w:p>
        </w:tc>
      </w:tr>
      <w:tr w:rsidR="00A54BD2" w14:paraId="37A944F5"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3D4C253A"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2D3CE668"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5FF070"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97A532" w14:textId="77777777" w:rsidR="00A54BD2" w:rsidRDefault="00A54BD2" w:rsidP="00405C1A">
            <w:pPr>
              <w:pStyle w:val="TAC"/>
              <w:rPr>
                <w:rFonts w:cs="Arial"/>
                <w:lang w:eastAsia="zh-CN"/>
              </w:rPr>
            </w:pPr>
            <w:r>
              <w:rPr>
                <w:rFonts w:cs="Arial"/>
                <w:lang w:eastAsia="zh-CN"/>
              </w:rPr>
              <w:t xml:space="preserve"> -90.3</w:t>
            </w:r>
          </w:p>
        </w:tc>
      </w:tr>
      <w:tr w:rsidR="00A54BD2" w14:paraId="3F1393E0"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73C74404"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3E89459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33E85BF"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9DC177" w14:textId="77777777" w:rsidR="00A54BD2" w:rsidRDefault="00A54BD2" w:rsidP="00405C1A">
            <w:pPr>
              <w:pStyle w:val="TAC"/>
              <w:rPr>
                <w:rFonts w:cs="Arial"/>
                <w:lang w:eastAsia="zh-CN"/>
              </w:rPr>
            </w:pPr>
            <w:r>
              <w:rPr>
                <w:rFonts w:cs="Arial"/>
                <w:lang w:eastAsia="zh-CN"/>
              </w:rPr>
              <w:t>-90.3 (Note 2)</w:t>
            </w:r>
          </w:p>
        </w:tc>
      </w:tr>
      <w:tr w:rsidR="00A54BD2" w14:paraId="6FCD1BF0"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1CC134"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32CE27A"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F91C1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EB779EB" w14:textId="77777777" w:rsidR="00A54BD2" w:rsidRDefault="00A54BD2" w:rsidP="00405C1A">
            <w:pPr>
              <w:pStyle w:val="TAC"/>
              <w:rPr>
                <w:rFonts w:cs="Arial"/>
                <w:lang w:eastAsia="zh-CN"/>
              </w:rPr>
            </w:pPr>
            <w:r>
              <w:rPr>
                <w:rFonts w:cs="Arial"/>
                <w:lang w:eastAsia="zh-CN"/>
              </w:rPr>
              <w:t xml:space="preserve"> -90.6</w:t>
            </w:r>
          </w:p>
        </w:tc>
      </w:tr>
      <w:tr w:rsidR="00A54BD2" w14:paraId="614627DD"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5B1C9"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7723F91"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FD657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82A13CB" w14:textId="77777777" w:rsidR="00A54BD2" w:rsidRDefault="00A54BD2" w:rsidP="00405C1A">
            <w:pPr>
              <w:pStyle w:val="TAC"/>
              <w:rPr>
                <w:rFonts w:cs="Arial"/>
                <w:lang w:eastAsia="zh-CN"/>
              </w:rPr>
            </w:pPr>
            <w:r>
              <w:rPr>
                <w:rFonts w:cs="Arial"/>
                <w:lang w:eastAsia="zh-CN"/>
              </w:rPr>
              <w:t xml:space="preserve"> -90.7</w:t>
            </w:r>
          </w:p>
        </w:tc>
      </w:tr>
      <w:tr w:rsidR="00A54BD2" w14:paraId="5498918E"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4304F" w14:textId="77777777" w:rsidR="00A54BD2" w:rsidRDefault="00A54BD2" w:rsidP="00405C1A">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36E3D8A"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73B8DC2"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2BA0EEA"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6DAECC5" w14:textId="77777777" w:rsidR="00A54BD2" w:rsidRDefault="00A54BD2" w:rsidP="00405C1A">
            <w:pPr>
              <w:pStyle w:val="TAN"/>
            </w:pPr>
            <w:r>
              <w:t>Note 5:</w:t>
            </w:r>
            <w:r>
              <w:tab/>
              <w:t>These reference measurement channels are not applied for band n46, n96 and n102.</w:t>
            </w:r>
          </w:p>
          <w:p w14:paraId="17B9F92A" w14:textId="77777777" w:rsidR="00A54BD2" w:rsidRDefault="00A54BD2" w:rsidP="00405C1A">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14D17E" w14:textId="77777777" w:rsidR="00A54BD2" w:rsidRDefault="00A54BD2" w:rsidP="00A54BD2"/>
    <w:p w14:paraId="45B5D7F8" w14:textId="77777777" w:rsidR="00A54BD2" w:rsidRDefault="00A54BD2" w:rsidP="00A54BD2">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6B68CB94"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C2B0F0C"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AED23EA"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68798DC" w14:textId="77777777" w:rsidR="00A54BD2" w:rsidRDefault="00A54BD2" w:rsidP="00405C1A">
            <w:pPr>
              <w:pStyle w:val="TAH"/>
              <w:rPr>
                <w:rFonts w:cs="Arial"/>
              </w:rPr>
            </w:pPr>
            <w:r>
              <w:rPr>
                <w:rFonts w:cs="Arial"/>
              </w:rPr>
              <w:t>Reference measurement channel</w:t>
            </w:r>
          </w:p>
          <w:p w14:paraId="1AFFE307" w14:textId="77777777" w:rsidR="00A54BD2" w:rsidRDefault="00A54BD2" w:rsidP="00405C1A">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65B5325F"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735A5481" w14:textId="77777777" w:rsidR="00A54BD2" w:rsidRDefault="00A54BD2" w:rsidP="00405C1A">
            <w:pPr>
              <w:pStyle w:val="TAH"/>
            </w:pPr>
            <w:r>
              <w:rPr>
                <w:rFonts w:cs="Arial"/>
              </w:rPr>
              <w:t xml:space="preserve"> (dBm)</w:t>
            </w:r>
          </w:p>
        </w:tc>
      </w:tr>
      <w:tr w:rsidR="00A54BD2" w14:paraId="49698228"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E56CA34"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97F3D9"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A72A632"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B5EA841" w14:textId="77777777" w:rsidR="00A54BD2" w:rsidRDefault="00A54BD2" w:rsidP="00405C1A">
            <w:pPr>
              <w:pStyle w:val="TAC"/>
            </w:pPr>
            <w:r>
              <w:t>-95.6</w:t>
            </w:r>
          </w:p>
        </w:tc>
      </w:tr>
      <w:tr w:rsidR="00A54BD2" w14:paraId="027266C3"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B30960"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BA7B4"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CDD79BD" w14:textId="77777777" w:rsidR="00A54BD2" w:rsidRDefault="00A54BD2" w:rsidP="00405C1A">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793F6DD" w14:textId="77777777" w:rsidR="00A54BD2" w:rsidRDefault="00A54BD2" w:rsidP="00405C1A">
            <w:pPr>
              <w:pStyle w:val="TAC"/>
            </w:pPr>
            <w:r>
              <w:t>-95.6</w:t>
            </w:r>
          </w:p>
        </w:tc>
      </w:tr>
      <w:tr w:rsidR="00A54BD2" w14:paraId="3E3B73B4"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79DCFEA9" w14:textId="77777777" w:rsidR="00A54BD2" w:rsidRDefault="00A54BD2" w:rsidP="00405C1A">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2E227F9A"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85F834"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A8FEB1C" w14:textId="77777777" w:rsidR="00A54BD2" w:rsidRDefault="00A54BD2" w:rsidP="00405C1A">
            <w:pPr>
              <w:pStyle w:val="TAC"/>
            </w:pPr>
            <w:r>
              <w:rPr>
                <w:rFonts w:cs="Arial"/>
                <w:lang w:eastAsia="zh-CN"/>
              </w:rPr>
              <w:t xml:space="preserve"> -93.7</w:t>
            </w:r>
          </w:p>
        </w:tc>
      </w:tr>
      <w:tr w:rsidR="00A54BD2" w14:paraId="6A548BED"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09D294C3"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6EA1C48B"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EFE022E"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1A677F4" w14:textId="77777777" w:rsidR="00A54BD2" w:rsidRDefault="00A54BD2" w:rsidP="00405C1A">
            <w:pPr>
              <w:pStyle w:val="TAC"/>
            </w:pPr>
            <w:r>
              <w:rPr>
                <w:rFonts w:cs="Arial"/>
                <w:lang w:eastAsia="zh-CN"/>
              </w:rPr>
              <w:t>-93.7 (Note 2)</w:t>
            </w:r>
          </w:p>
        </w:tc>
      </w:tr>
      <w:tr w:rsidR="00A54BD2" w14:paraId="343E4BCE"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8FD75"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A704832"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8E8612"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BA4D90" w14:textId="77777777" w:rsidR="00A54BD2" w:rsidRDefault="00A54BD2" w:rsidP="00405C1A">
            <w:pPr>
              <w:pStyle w:val="TAC"/>
            </w:pPr>
            <w:r>
              <w:rPr>
                <w:rFonts w:cs="Arial"/>
                <w:lang w:eastAsia="zh-CN"/>
              </w:rPr>
              <w:t xml:space="preserve"> -93.8</w:t>
            </w:r>
          </w:p>
        </w:tc>
      </w:tr>
      <w:tr w:rsidR="00A54BD2" w14:paraId="5899932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EEE40B"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BAF5B67"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525D5A"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D424EF" w14:textId="77777777" w:rsidR="00A54BD2" w:rsidRDefault="00A54BD2" w:rsidP="00405C1A">
            <w:pPr>
              <w:pStyle w:val="TAC"/>
              <w:rPr>
                <w:rFonts w:cs="Arial"/>
                <w:lang w:eastAsia="zh-CN"/>
              </w:rPr>
            </w:pPr>
            <w:r>
              <w:rPr>
                <w:rFonts w:cs="Arial"/>
                <w:lang w:eastAsia="zh-CN"/>
              </w:rPr>
              <w:t xml:space="preserve"> -90.9</w:t>
            </w:r>
          </w:p>
        </w:tc>
      </w:tr>
      <w:tr w:rsidR="00A54BD2" w14:paraId="3D2C77BF"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16AE3C92"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35566FE0"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0EBF1D"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C69419" w14:textId="77777777" w:rsidR="00A54BD2" w:rsidRDefault="00A54BD2" w:rsidP="00405C1A">
            <w:pPr>
              <w:pStyle w:val="TAC"/>
              <w:rPr>
                <w:rFonts w:cs="Arial"/>
                <w:lang w:eastAsia="zh-CN"/>
              </w:rPr>
            </w:pPr>
            <w:r>
              <w:rPr>
                <w:rFonts w:cs="Arial"/>
                <w:lang w:eastAsia="zh-CN"/>
              </w:rPr>
              <w:t xml:space="preserve"> -87.3</w:t>
            </w:r>
          </w:p>
        </w:tc>
      </w:tr>
      <w:tr w:rsidR="00A54BD2" w14:paraId="555B4609"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6DFAAD1B"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44CFD307"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3DF94DF"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5F2D57" w14:textId="77777777" w:rsidR="00A54BD2" w:rsidRDefault="00A54BD2" w:rsidP="00405C1A">
            <w:pPr>
              <w:pStyle w:val="TAC"/>
              <w:rPr>
                <w:rFonts w:cs="Arial"/>
                <w:lang w:eastAsia="zh-CN"/>
              </w:rPr>
            </w:pPr>
            <w:r>
              <w:rPr>
                <w:rFonts w:cs="Arial"/>
                <w:lang w:eastAsia="zh-CN"/>
              </w:rPr>
              <w:t>-87.3 (Note 2)</w:t>
            </w:r>
          </w:p>
        </w:tc>
      </w:tr>
      <w:tr w:rsidR="00A54BD2" w14:paraId="1DD41692"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AA289"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C5A1E63"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4C93C9"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CCE3500" w14:textId="77777777" w:rsidR="00A54BD2" w:rsidRDefault="00A54BD2" w:rsidP="00405C1A">
            <w:pPr>
              <w:pStyle w:val="TAC"/>
              <w:rPr>
                <w:rFonts w:cs="Arial"/>
                <w:lang w:eastAsia="zh-CN"/>
              </w:rPr>
            </w:pPr>
            <w:r>
              <w:rPr>
                <w:rFonts w:cs="Arial"/>
                <w:lang w:eastAsia="zh-CN"/>
              </w:rPr>
              <w:t xml:space="preserve"> -87.6</w:t>
            </w:r>
          </w:p>
        </w:tc>
      </w:tr>
      <w:tr w:rsidR="00A54BD2" w14:paraId="74CBCC6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2A326"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4E9C6EB"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80DE3F"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DAC531" w14:textId="77777777" w:rsidR="00A54BD2" w:rsidRDefault="00A54BD2" w:rsidP="00405C1A">
            <w:pPr>
              <w:pStyle w:val="TAC"/>
              <w:rPr>
                <w:rFonts w:cs="Arial"/>
                <w:lang w:eastAsia="zh-CN"/>
              </w:rPr>
            </w:pPr>
            <w:r>
              <w:rPr>
                <w:rFonts w:cs="Arial"/>
                <w:lang w:eastAsia="zh-CN"/>
              </w:rPr>
              <w:t xml:space="preserve"> -87.7</w:t>
            </w:r>
          </w:p>
        </w:tc>
      </w:tr>
      <w:tr w:rsidR="00A54BD2" w14:paraId="03AD90DE"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6C8E70" w14:textId="77777777" w:rsidR="00A54BD2" w:rsidRDefault="00A54BD2" w:rsidP="00405C1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4A1396C"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824E32A"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A2B908E"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545590AB" w14:textId="77777777" w:rsidR="00A54BD2" w:rsidRDefault="00A54BD2" w:rsidP="00405C1A">
            <w:pPr>
              <w:pStyle w:val="TAN"/>
            </w:pPr>
            <w:r>
              <w:t xml:space="preserve">Note 5: </w:t>
            </w:r>
            <w:r>
              <w:tab/>
              <w:t>These reference measurement channels are not applied for band n46, n96 and n102.</w:t>
            </w:r>
          </w:p>
          <w:p w14:paraId="719BDE57" w14:textId="77777777" w:rsidR="00A54BD2" w:rsidRDefault="00A54BD2" w:rsidP="00405C1A">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EFF947C" w14:textId="77777777" w:rsidR="00A54BD2" w:rsidRPr="00A54BD2" w:rsidRDefault="00A54BD2" w:rsidP="00872F18"/>
    <w:p w14:paraId="7049B0C9" w14:textId="75DBD639" w:rsidR="001853D1" w:rsidRDefault="001853D1" w:rsidP="001853D1">
      <w:pPr>
        <w:pStyle w:val="Heading4"/>
        <w:rPr>
          <w:rFonts w:eastAsia="MS Mincho"/>
          <w:lang w:eastAsia="ja-JP"/>
        </w:rPr>
      </w:pPr>
      <w:bookmarkStart w:id="44" w:name="_Toc165558999"/>
      <w:r>
        <w:rPr>
          <w:rFonts w:eastAsia="MS Mincho"/>
          <w:lang w:eastAsia="ja-JP"/>
        </w:rPr>
        <w:t>4.2.2.3</w:t>
      </w:r>
      <w:r>
        <w:rPr>
          <w:rFonts w:eastAsia="MS Mincho"/>
          <w:lang w:eastAsia="ja-JP"/>
        </w:rPr>
        <w:tab/>
        <w:t>Blocking response</w:t>
      </w:r>
      <w:bookmarkEnd w:id="44"/>
    </w:p>
    <w:p w14:paraId="540C9DF9" w14:textId="77777777" w:rsidR="00A810B3" w:rsidRPr="00D449F1" w:rsidRDefault="00A810B3" w:rsidP="00A810B3">
      <w:r>
        <w:t xml:space="preserve">The BS blocking characteristics relevant for 4400 to 4800 MHz is listed in Table </w:t>
      </w:r>
      <w:r w:rsidRPr="00B36733">
        <w:t>4.2.2.3-1</w:t>
      </w:r>
      <w:r>
        <w:t>, Table 4.2.2.3-2, Table 4.2.2.3-3 and Table 4.2.2.3-4.</w:t>
      </w:r>
    </w:p>
    <w:p w14:paraId="03152BA8" w14:textId="77777777" w:rsidR="00A810B3" w:rsidRPr="00D449F1" w:rsidRDefault="00A810B3" w:rsidP="00A810B3">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5E388979" w14:textId="77777777" w:rsidR="00A810B3" w:rsidRDefault="00A810B3" w:rsidP="00A810B3">
      <w:pPr>
        <w:pStyle w:val="TH"/>
        <w:rPr>
          <w:i/>
        </w:rPr>
      </w:pPr>
      <w:r>
        <w:t>Table 4.2.2.3-1: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10B3" w14:paraId="59029657" w14:textId="77777777" w:rsidTr="00405C1A">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9FEBEB3" w14:textId="77777777" w:rsidR="00A810B3" w:rsidRDefault="00A810B3" w:rsidP="00405C1A">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CE6BE67" w14:textId="77777777" w:rsidR="00A810B3" w:rsidRDefault="00A810B3" w:rsidP="00405C1A">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3B236C68" w14:textId="77777777" w:rsidR="00A810B3" w:rsidRDefault="00A810B3" w:rsidP="00405C1A">
            <w:pPr>
              <w:pStyle w:val="TAH"/>
            </w:pPr>
            <w:r>
              <w:t>Δf</w:t>
            </w:r>
            <w:r>
              <w:rPr>
                <w:vertAlign w:val="subscript"/>
              </w:rPr>
              <w:t>OOB</w:t>
            </w:r>
            <w:r>
              <w:t xml:space="preserve"> (MHz)</w:t>
            </w:r>
          </w:p>
        </w:tc>
      </w:tr>
      <w:tr w:rsidR="00A810B3" w14:paraId="2F8077B7" w14:textId="77777777" w:rsidTr="00405C1A">
        <w:trPr>
          <w:cantSplit/>
          <w:jc w:val="center"/>
        </w:trPr>
        <w:tc>
          <w:tcPr>
            <w:tcW w:w="1187" w:type="dxa"/>
            <w:tcBorders>
              <w:top w:val="single" w:sz="4" w:space="0" w:color="auto"/>
              <w:left w:val="single" w:sz="4" w:space="0" w:color="auto"/>
              <w:bottom w:val="nil"/>
              <w:right w:val="single" w:sz="4" w:space="0" w:color="auto"/>
            </w:tcBorders>
            <w:vAlign w:val="center"/>
          </w:tcPr>
          <w:p w14:paraId="534E6929"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22536C5" w14:textId="77777777" w:rsidR="00A810B3" w:rsidRDefault="00A810B3" w:rsidP="00405C1A">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8B2D41E" w14:textId="77777777" w:rsidR="00A810B3" w:rsidRDefault="00A810B3" w:rsidP="00405C1A">
            <w:pPr>
              <w:pStyle w:val="TAC"/>
            </w:pPr>
            <w:r>
              <w:t>20</w:t>
            </w:r>
          </w:p>
        </w:tc>
      </w:tr>
      <w:tr w:rsidR="00A810B3" w14:paraId="02431B17" w14:textId="77777777" w:rsidTr="00405C1A">
        <w:trPr>
          <w:cantSplit/>
          <w:jc w:val="center"/>
        </w:trPr>
        <w:tc>
          <w:tcPr>
            <w:tcW w:w="1187" w:type="dxa"/>
            <w:tcBorders>
              <w:top w:val="nil"/>
              <w:left w:val="single" w:sz="4" w:space="0" w:color="auto"/>
              <w:bottom w:val="nil"/>
              <w:right w:val="single" w:sz="4" w:space="0" w:color="auto"/>
            </w:tcBorders>
            <w:vAlign w:val="center"/>
            <w:hideMark/>
          </w:tcPr>
          <w:p w14:paraId="6E7D78C6" w14:textId="77777777" w:rsidR="00A810B3" w:rsidRDefault="00A810B3" w:rsidP="00405C1A">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E8F4734" w14:textId="77777777" w:rsidR="00A810B3" w:rsidRDefault="00A810B3" w:rsidP="00405C1A">
            <w:pPr>
              <w:pStyle w:val="TAC"/>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39AB78B9" w14:textId="77777777" w:rsidR="00A810B3" w:rsidRDefault="00A810B3" w:rsidP="00405C1A">
            <w:pPr>
              <w:pStyle w:val="TAC"/>
            </w:pPr>
            <w:r>
              <w:t>60</w:t>
            </w:r>
          </w:p>
        </w:tc>
      </w:tr>
      <w:tr w:rsidR="00A810B3" w14:paraId="069B8E33" w14:textId="77777777" w:rsidTr="00405C1A">
        <w:trPr>
          <w:cantSplit/>
          <w:jc w:val="center"/>
        </w:trPr>
        <w:tc>
          <w:tcPr>
            <w:tcW w:w="1187" w:type="dxa"/>
            <w:tcBorders>
              <w:top w:val="nil"/>
              <w:left w:val="single" w:sz="4" w:space="0" w:color="auto"/>
              <w:bottom w:val="single" w:sz="4" w:space="0" w:color="auto"/>
              <w:right w:val="single" w:sz="4" w:space="0" w:color="auto"/>
            </w:tcBorders>
            <w:vAlign w:val="center"/>
          </w:tcPr>
          <w:p w14:paraId="6372F893"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4CB71A96" w14:textId="77777777" w:rsidR="00A810B3" w:rsidRDefault="00A810B3" w:rsidP="00405C1A">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2783CEA6" w14:textId="77777777" w:rsidR="00A810B3" w:rsidRDefault="00A810B3" w:rsidP="00405C1A">
            <w:pPr>
              <w:pStyle w:val="TAC"/>
            </w:pPr>
          </w:p>
        </w:tc>
      </w:tr>
      <w:tr w:rsidR="00A810B3" w14:paraId="7F1E0075" w14:textId="77777777" w:rsidTr="00405C1A">
        <w:trPr>
          <w:cantSplit/>
          <w:jc w:val="center"/>
        </w:trPr>
        <w:tc>
          <w:tcPr>
            <w:tcW w:w="1187" w:type="dxa"/>
            <w:tcBorders>
              <w:top w:val="single" w:sz="4" w:space="0" w:color="auto"/>
              <w:left w:val="single" w:sz="4" w:space="0" w:color="auto"/>
              <w:bottom w:val="nil"/>
              <w:right w:val="single" w:sz="4" w:space="0" w:color="auto"/>
            </w:tcBorders>
            <w:vAlign w:val="center"/>
          </w:tcPr>
          <w:p w14:paraId="18AAF07A"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D849C4" w14:textId="77777777" w:rsidR="00A810B3" w:rsidRDefault="00A810B3" w:rsidP="00405C1A">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492CF0D" w14:textId="77777777" w:rsidR="00A810B3" w:rsidRDefault="00A810B3" w:rsidP="00405C1A">
            <w:pPr>
              <w:pStyle w:val="TAC"/>
            </w:pPr>
            <w:r>
              <w:t>20</w:t>
            </w:r>
          </w:p>
        </w:tc>
      </w:tr>
      <w:tr w:rsidR="00A810B3" w14:paraId="5FBBCF9E" w14:textId="77777777" w:rsidTr="00405C1A">
        <w:trPr>
          <w:cantSplit/>
          <w:jc w:val="center"/>
        </w:trPr>
        <w:tc>
          <w:tcPr>
            <w:tcW w:w="1187" w:type="dxa"/>
            <w:tcBorders>
              <w:top w:val="nil"/>
              <w:left w:val="single" w:sz="4" w:space="0" w:color="auto"/>
              <w:bottom w:val="nil"/>
              <w:right w:val="single" w:sz="4" w:space="0" w:color="auto"/>
            </w:tcBorders>
            <w:vAlign w:val="center"/>
            <w:hideMark/>
          </w:tcPr>
          <w:p w14:paraId="3D04876F" w14:textId="77777777" w:rsidR="00A810B3" w:rsidRDefault="00A810B3" w:rsidP="00405C1A">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71CC7BC5" w14:textId="77777777" w:rsidR="00A810B3" w:rsidRDefault="00A810B3" w:rsidP="00405C1A">
            <w:pPr>
              <w:pStyle w:val="TAC"/>
              <w:rPr>
                <w:i/>
              </w:rPr>
            </w:pPr>
            <w:r>
              <w:rPr>
                <w:rFonts w:cs="Arial"/>
              </w:rPr>
              <w:t>100 MHz ≤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4CB53B96" w14:textId="77777777" w:rsidR="00A810B3" w:rsidRDefault="00A810B3" w:rsidP="00405C1A">
            <w:pPr>
              <w:pStyle w:val="TAC"/>
            </w:pPr>
            <w:r>
              <w:t>60</w:t>
            </w:r>
          </w:p>
        </w:tc>
      </w:tr>
      <w:tr w:rsidR="00A810B3" w14:paraId="205FF29C" w14:textId="77777777" w:rsidTr="00405C1A">
        <w:trPr>
          <w:cantSplit/>
          <w:jc w:val="center"/>
        </w:trPr>
        <w:tc>
          <w:tcPr>
            <w:tcW w:w="1187" w:type="dxa"/>
            <w:tcBorders>
              <w:top w:val="nil"/>
              <w:left w:val="single" w:sz="4" w:space="0" w:color="auto"/>
              <w:bottom w:val="single" w:sz="4" w:space="0" w:color="auto"/>
              <w:right w:val="single" w:sz="4" w:space="0" w:color="auto"/>
            </w:tcBorders>
          </w:tcPr>
          <w:p w14:paraId="4318D057"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29FD81AF" w14:textId="77777777" w:rsidR="00A810B3" w:rsidRDefault="00A810B3" w:rsidP="00405C1A">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7D64D583" w14:textId="77777777" w:rsidR="00A810B3" w:rsidRDefault="00A810B3" w:rsidP="00405C1A">
            <w:pPr>
              <w:pStyle w:val="TAC"/>
            </w:pPr>
          </w:p>
        </w:tc>
      </w:tr>
    </w:tbl>
    <w:p w14:paraId="1BEB136E" w14:textId="77777777" w:rsidR="00A810B3" w:rsidRDefault="00A810B3" w:rsidP="00A810B3">
      <w:pPr>
        <w:rPr>
          <w:rFonts w:eastAsia="MS Mincho"/>
          <w:lang w:eastAsia="ja-JP"/>
        </w:rPr>
      </w:pPr>
    </w:p>
    <w:p w14:paraId="245524C0" w14:textId="77777777" w:rsidR="00A810B3" w:rsidRDefault="00A810B3" w:rsidP="00A810B3">
      <w:pPr>
        <w:pStyle w:val="TH"/>
        <w:rPr>
          <w:rFonts w:eastAsia="SimSun"/>
          <w:lang w:eastAsia="zh-CN"/>
        </w:rPr>
      </w:pPr>
      <w:r>
        <w:lastRenderedPageBreak/>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A810B3" w14:paraId="170896C3"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16F9FA8"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24CDBED" w14:textId="77777777" w:rsidR="00A810B3" w:rsidRDefault="00A810B3" w:rsidP="00405C1A">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399E0284" w14:textId="77777777" w:rsidR="00A810B3" w:rsidRDefault="00A810B3" w:rsidP="00405C1A">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DD35F9C" w14:textId="77777777" w:rsidR="00A810B3" w:rsidRDefault="00A810B3" w:rsidP="00405C1A">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107E5D3" w14:textId="77777777" w:rsidR="00A810B3" w:rsidRDefault="00A810B3" w:rsidP="00405C1A">
            <w:pPr>
              <w:pStyle w:val="TAH"/>
              <w:tabs>
                <w:tab w:val="left" w:pos="540"/>
                <w:tab w:val="left" w:pos="1260"/>
                <w:tab w:val="left" w:pos="1800"/>
              </w:tabs>
              <w:rPr>
                <w:lang w:eastAsia="ja-JP"/>
              </w:rPr>
            </w:pPr>
            <w:r>
              <w:t>Type of interfering signal</w:t>
            </w:r>
          </w:p>
        </w:tc>
      </w:tr>
      <w:tr w:rsidR="00A810B3" w14:paraId="08E10FDF"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F8C78C7" w14:textId="77777777" w:rsidR="00A810B3" w:rsidRDefault="00A810B3" w:rsidP="00405C1A">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0B023E24" w14:textId="77777777" w:rsidR="00A810B3" w:rsidRDefault="00A810B3" w:rsidP="00405C1A">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7016A85E" w14:textId="77777777" w:rsidR="00A810B3" w:rsidRDefault="00A810B3" w:rsidP="00405C1A">
            <w:pPr>
              <w:pStyle w:val="TAC"/>
            </w:pPr>
            <w:r>
              <w:t>Wide Area BS: -43</w:t>
            </w:r>
          </w:p>
          <w:p w14:paraId="30460E51" w14:textId="77777777" w:rsidR="00A810B3" w:rsidRDefault="00A810B3" w:rsidP="00405C1A">
            <w:pPr>
              <w:pStyle w:val="TAC"/>
            </w:pPr>
            <w:r>
              <w:t>Medium Range BS: -38</w:t>
            </w:r>
          </w:p>
          <w:p w14:paraId="0AA0101F" w14:textId="77777777" w:rsidR="00A810B3" w:rsidRDefault="00A810B3" w:rsidP="00405C1A">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9972ECF" w14:textId="77777777" w:rsidR="00A810B3" w:rsidRDefault="00A810B3" w:rsidP="00405C1A">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77EB81DA" w14:textId="77777777" w:rsidR="00A810B3" w:rsidRDefault="00A810B3" w:rsidP="00405C1A">
            <w:pPr>
              <w:pStyle w:val="TAC"/>
            </w:pPr>
            <w:r>
              <w:t>3 MHz DFT-s-OFDM NR signal</w:t>
            </w:r>
          </w:p>
          <w:p w14:paraId="20E1936A" w14:textId="77777777" w:rsidR="00A810B3" w:rsidRDefault="00A810B3" w:rsidP="00405C1A">
            <w:pPr>
              <w:pStyle w:val="TAC"/>
            </w:pPr>
            <w:r>
              <w:t>15 kHz SCS, 15 RBs</w:t>
            </w:r>
          </w:p>
        </w:tc>
      </w:tr>
      <w:tr w:rsidR="00A810B3" w14:paraId="1E60C387"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D2A80A1"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2295772F"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5B09FF9E"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-43</w:t>
            </w:r>
          </w:p>
          <w:p w14:paraId="29A03D6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-38</w:t>
            </w:r>
          </w:p>
          <w:p w14:paraId="036116BB"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EB1A3C7" w14:textId="77777777" w:rsidR="00A810B3" w:rsidRDefault="00A810B3" w:rsidP="00405C1A">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3FE4EAB3" w14:textId="77777777" w:rsidR="00A810B3" w:rsidRDefault="00A810B3" w:rsidP="00405C1A">
            <w:pPr>
              <w:pStyle w:val="TAC"/>
            </w:pPr>
            <w:r>
              <w:t>5 MHz DFT-s-OFDM</w:t>
            </w:r>
            <w:r>
              <w:rPr>
                <w:rFonts w:eastAsia="SimSun"/>
              </w:rPr>
              <w:t xml:space="preserve"> </w:t>
            </w:r>
            <w:r>
              <w:rPr>
                <w:rFonts w:eastAsia="SimSun"/>
                <w:lang w:eastAsia="zh-CN"/>
              </w:rPr>
              <w:t>NR</w:t>
            </w:r>
            <w:r>
              <w:t xml:space="preserve"> signal</w:t>
            </w:r>
          </w:p>
          <w:p w14:paraId="4C0CB3F6" w14:textId="77777777" w:rsidR="00A810B3" w:rsidRDefault="00A810B3" w:rsidP="00405C1A">
            <w:pPr>
              <w:pStyle w:val="TAC"/>
              <w:tabs>
                <w:tab w:val="left" w:pos="540"/>
                <w:tab w:val="left" w:pos="1260"/>
                <w:tab w:val="left" w:pos="1800"/>
              </w:tabs>
              <w:rPr>
                <w:lang w:eastAsia="ja-JP"/>
              </w:rPr>
            </w:pPr>
            <w:r>
              <w:t>15 kHz SCS</w:t>
            </w:r>
            <w:r>
              <w:rPr>
                <w:lang w:val="sv-SE"/>
              </w:rPr>
              <w:t>, 25 RBs</w:t>
            </w:r>
          </w:p>
        </w:tc>
      </w:tr>
      <w:tr w:rsidR="00A810B3" w14:paraId="39754B81"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139DFBF" w14:textId="77777777" w:rsidR="00A810B3" w:rsidRDefault="00A810B3" w:rsidP="00405C1A">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244963BA"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2E839909"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-43</w:t>
            </w:r>
          </w:p>
          <w:p w14:paraId="0992B1A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-38</w:t>
            </w:r>
          </w:p>
          <w:p w14:paraId="5BB6C293"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D53749C" w14:textId="77777777" w:rsidR="00A810B3" w:rsidRDefault="00A810B3" w:rsidP="00405C1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5AD2F61" w14:textId="77777777" w:rsidR="00A810B3" w:rsidRDefault="00A810B3" w:rsidP="00405C1A">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6FFF8A9B" w14:textId="77777777" w:rsidR="00A810B3" w:rsidRDefault="00A810B3" w:rsidP="00405C1A">
            <w:pPr>
              <w:pStyle w:val="TAC"/>
              <w:tabs>
                <w:tab w:val="left" w:pos="540"/>
                <w:tab w:val="left" w:pos="1260"/>
                <w:tab w:val="left" w:pos="1800"/>
              </w:tabs>
              <w:rPr>
                <w:lang w:eastAsia="ja-JP"/>
              </w:rPr>
            </w:pPr>
            <w:r>
              <w:t>15 kHz SCS</w:t>
            </w:r>
            <w:r>
              <w:rPr>
                <w:lang w:val="sv-SE"/>
              </w:rPr>
              <w:t>, 100 RBs</w:t>
            </w:r>
          </w:p>
        </w:tc>
      </w:tr>
      <w:tr w:rsidR="00A810B3" w14:paraId="1D0C4422" w14:textId="77777777" w:rsidTr="00405C1A">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63DE5C9E" w14:textId="77777777" w:rsidR="00A810B3" w:rsidRDefault="00A810B3" w:rsidP="00405C1A">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14:paraId="6494018C" w14:textId="77777777" w:rsidR="00A810B3" w:rsidRDefault="00A810B3" w:rsidP="00405C1A">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A9E91E2" w14:textId="77777777" w:rsidR="00A810B3" w:rsidRDefault="00A810B3" w:rsidP="00A810B3">
      <w:pPr>
        <w:rPr>
          <w:rFonts w:eastAsia="MS Mincho"/>
          <w:lang w:eastAsia="ja-JP"/>
        </w:rPr>
      </w:pPr>
    </w:p>
    <w:p w14:paraId="304F7A85" w14:textId="77777777" w:rsidR="00A810B3" w:rsidRDefault="00A810B3" w:rsidP="00A810B3">
      <w:pPr>
        <w:rPr>
          <w:rFonts w:eastAsia="MS Mincho"/>
          <w:lang w:eastAsia="ja-JP"/>
        </w:rPr>
      </w:pPr>
    </w:p>
    <w:p w14:paraId="741C1E0D" w14:textId="77777777" w:rsidR="00A810B3" w:rsidRDefault="00A810B3" w:rsidP="00A810B3">
      <w:pPr>
        <w:pStyle w:val="TH"/>
        <w:rPr>
          <w:rFonts w:eastAsia="SimSun"/>
          <w:lang w:eastAsia="zh-CN"/>
        </w:rPr>
      </w:pPr>
      <w: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A810B3" w14:paraId="08073446" w14:textId="77777777" w:rsidTr="00405C1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5B9BB7A"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15A20BE" w14:textId="77777777" w:rsidR="00A810B3" w:rsidRDefault="00A810B3" w:rsidP="00405C1A">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29A708BE" w14:textId="77777777" w:rsidR="00A810B3" w:rsidRDefault="00A810B3" w:rsidP="00405C1A">
            <w:pPr>
              <w:pStyle w:val="TAH"/>
              <w:tabs>
                <w:tab w:val="left" w:pos="540"/>
                <w:tab w:val="left" w:pos="1260"/>
                <w:tab w:val="left" w:pos="1800"/>
              </w:tabs>
              <w:rPr>
                <w:lang w:eastAsia="ja-JP"/>
              </w:rPr>
            </w:pPr>
            <w:r>
              <w:rPr>
                <w:rFonts w:cs="Arial"/>
              </w:rPr>
              <w:t>Interfering signal mean power (dBm)</w:t>
            </w:r>
          </w:p>
        </w:tc>
      </w:tr>
      <w:tr w:rsidR="00A810B3" w14:paraId="360A4A3C" w14:textId="77777777" w:rsidTr="00405C1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176D0D57" w14:textId="77777777" w:rsidR="00A810B3" w:rsidRDefault="00A810B3" w:rsidP="00405C1A">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DA58704"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2397812"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-49</w:t>
            </w:r>
          </w:p>
          <w:p w14:paraId="51C03FA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-44</w:t>
            </w:r>
          </w:p>
          <w:p w14:paraId="5756BFD6"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-41</w:t>
            </w:r>
          </w:p>
        </w:tc>
      </w:tr>
      <w:tr w:rsidR="00A810B3" w14:paraId="790B9E16" w14:textId="77777777" w:rsidTr="00405C1A">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43CEC34D" w14:textId="77777777" w:rsidR="00A810B3" w:rsidRDefault="00A810B3" w:rsidP="00405C1A">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6E274333" w14:textId="77777777" w:rsidR="00A810B3" w:rsidRDefault="00A810B3" w:rsidP="00405C1A">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734A00BF" w14:textId="77777777" w:rsidR="00A810B3" w:rsidRDefault="00A810B3" w:rsidP="00405C1A">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4DBCB830" w14:textId="77777777" w:rsidR="00A810B3" w:rsidRDefault="00A810B3" w:rsidP="00A810B3">
      <w:pPr>
        <w:rPr>
          <w:rFonts w:eastAsia="MS Mincho"/>
          <w:lang w:eastAsia="ja-JP"/>
        </w:rPr>
      </w:pPr>
    </w:p>
    <w:p w14:paraId="5BF2EF90" w14:textId="77777777" w:rsidR="00A810B3" w:rsidRDefault="00A810B3" w:rsidP="00A810B3">
      <w:pPr>
        <w:pStyle w:val="TH"/>
      </w:pPr>
      <w: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A810B3" w14:paraId="5E7B652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1DD5742"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736940B0" w14:textId="77777777" w:rsidR="00A810B3" w:rsidRDefault="00A810B3" w:rsidP="00405C1A">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27E3853E" w14:textId="77777777" w:rsidR="00A810B3" w:rsidRDefault="00A810B3" w:rsidP="00405C1A">
            <w:pPr>
              <w:pStyle w:val="TAH"/>
              <w:tabs>
                <w:tab w:val="left" w:pos="540"/>
                <w:tab w:val="left" w:pos="1260"/>
                <w:tab w:val="left" w:pos="1800"/>
              </w:tabs>
              <w:rPr>
                <w:lang w:eastAsia="ja-JP"/>
              </w:rPr>
            </w:pPr>
            <w:r>
              <w:t>Type of interfering signal</w:t>
            </w:r>
          </w:p>
        </w:tc>
      </w:tr>
      <w:tr w:rsidR="00A810B3" w14:paraId="4BC582C6"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EE55E64" w14:textId="77777777" w:rsidR="00A810B3" w:rsidRDefault="00A810B3" w:rsidP="00405C1A">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00630384" w14:textId="77777777" w:rsidR="00A810B3" w:rsidRDefault="00A810B3" w:rsidP="00405C1A">
            <w:pPr>
              <w:pStyle w:val="TAH"/>
              <w:tabs>
                <w:tab w:val="left" w:pos="540"/>
                <w:tab w:val="left" w:pos="1260"/>
                <w:tab w:val="left" w:pos="1800"/>
              </w:tabs>
              <w:rPr>
                <w:b w:val="0"/>
              </w:rPr>
            </w:pPr>
            <w:r>
              <w:rPr>
                <w:b w:val="0"/>
              </w:rPr>
              <w:t>±(255+m*180),</w:t>
            </w:r>
          </w:p>
          <w:p w14:paraId="718A829E" w14:textId="77777777" w:rsidR="00A810B3" w:rsidRDefault="00A810B3" w:rsidP="00405C1A">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69C1D2EB" w14:textId="77777777" w:rsidR="00A810B3" w:rsidRDefault="00A810B3" w:rsidP="00405C1A">
            <w:pPr>
              <w:pStyle w:val="TAH"/>
              <w:tabs>
                <w:tab w:val="left" w:pos="540"/>
                <w:tab w:val="left" w:pos="1260"/>
                <w:tab w:val="left" w:pos="1800"/>
              </w:tabs>
              <w:rPr>
                <w:b w:val="0"/>
              </w:rPr>
            </w:pPr>
            <w:r>
              <w:rPr>
                <w:b w:val="0"/>
              </w:rPr>
              <w:t>3 MHz DFT-s-OFDM NR signal, 15 kHz SCS, 1 RB</w:t>
            </w:r>
          </w:p>
        </w:tc>
      </w:tr>
      <w:tr w:rsidR="00A810B3" w14:paraId="67F1767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336B401"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14A46E8C"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3319ECB" w14:textId="77777777" w:rsidR="00A810B3" w:rsidRDefault="00A810B3" w:rsidP="00405C1A">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21A5927C" w14:textId="77777777" w:rsidR="00A810B3" w:rsidRDefault="00A810B3" w:rsidP="00405C1A">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A810B3" w14:paraId="20137C6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55B894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13AE49E7"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2055E5FB"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1A649777" w14:textId="77777777" w:rsidR="00A810B3" w:rsidRDefault="00A810B3" w:rsidP="00405C1A">
            <w:pPr>
              <w:pStyle w:val="TAC"/>
              <w:tabs>
                <w:tab w:val="left" w:pos="540"/>
                <w:tab w:val="left" w:pos="1260"/>
                <w:tab w:val="left" w:pos="1800"/>
              </w:tabs>
              <w:rPr>
                <w:rFonts w:eastAsia="SimSun"/>
                <w:lang w:eastAsia="zh-CN"/>
              </w:rPr>
            </w:pPr>
          </w:p>
        </w:tc>
      </w:tr>
      <w:tr w:rsidR="00A810B3" w14:paraId="5A606EB2"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997DC0"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979F6E7"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0701F90D"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71BC283C" w14:textId="77777777" w:rsidR="00A810B3" w:rsidRDefault="00A810B3" w:rsidP="00405C1A">
            <w:pPr>
              <w:pStyle w:val="TAC"/>
              <w:tabs>
                <w:tab w:val="left" w:pos="540"/>
                <w:tab w:val="left" w:pos="1260"/>
                <w:tab w:val="left" w:pos="1800"/>
              </w:tabs>
              <w:rPr>
                <w:rFonts w:eastAsia="SimSun"/>
                <w:lang w:eastAsia="zh-CN"/>
              </w:rPr>
            </w:pPr>
          </w:p>
        </w:tc>
      </w:tr>
      <w:tr w:rsidR="00A810B3" w14:paraId="0AE4BB1B"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08387E4"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11011EE1"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730A6A89"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71A610F0" w14:textId="77777777" w:rsidR="00A810B3" w:rsidRDefault="00A810B3" w:rsidP="00405C1A">
            <w:pPr>
              <w:pStyle w:val="TAC"/>
              <w:tabs>
                <w:tab w:val="left" w:pos="540"/>
                <w:tab w:val="left" w:pos="1260"/>
                <w:tab w:val="left" w:pos="1800"/>
              </w:tabs>
              <w:rPr>
                <w:rFonts w:eastAsia="SimSun"/>
                <w:lang w:eastAsia="zh-CN"/>
              </w:rPr>
            </w:pPr>
          </w:p>
        </w:tc>
      </w:tr>
      <w:tr w:rsidR="00A810B3" w14:paraId="04ABF74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3EAAE4A"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5D2CF831"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213A4931"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5416AB06" w14:textId="77777777" w:rsidR="00A810B3" w:rsidRDefault="00A810B3" w:rsidP="00405C1A">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A810B3" w14:paraId="6413C665"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43AEA96"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73465D5F"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6D790064"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610F855" w14:textId="77777777" w:rsidR="00A810B3" w:rsidRDefault="00A810B3" w:rsidP="00405C1A">
            <w:pPr>
              <w:pStyle w:val="TAC"/>
              <w:tabs>
                <w:tab w:val="left" w:pos="540"/>
                <w:tab w:val="left" w:pos="1260"/>
                <w:tab w:val="left" w:pos="1800"/>
              </w:tabs>
              <w:rPr>
                <w:rFonts w:eastAsia="SimSun"/>
                <w:lang w:eastAsia="zh-CN"/>
              </w:rPr>
            </w:pPr>
          </w:p>
        </w:tc>
      </w:tr>
      <w:tr w:rsidR="00A810B3" w14:paraId="4F2E6BC8"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5AEF1A6" w14:textId="77777777" w:rsidR="00A810B3" w:rsidRDefault="00A810B3" w:rsidP="00405C1A">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037948CC" w14:textId="77777777" w:rsidR="00A810B3" w:rsidRDefault="00A810B3" w:rsidP="00405C1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p>
          <w:p w14:paraId="5EEA6544"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13BD384" w14:textId="77777777" w:rsidR="00A810B3" w:rsidRDefault="00A810B3" w:rsidP="00405C1A">
            <w:pPr>
              <w:pStyle w:val="TAC"/>
              <w:tabs>
                <w:tab w:val="left" w:pos="540"/>
                <w:tab w:val="left" w:pos="1260"/>
                <w:tab w:val="left" w:pos="1800"/>
              </w:tabs>
              <w:rPr>
                <w:rFonts w:eastAsia="SimSun"/>
                <w:lang w:eastAsia="zh-CN"/>
              </w:rPr>
            </w:pPr>
          </w:p>
        </w:tc>
      </w:tr>
      <w:tr w:rsidR="00A810B3" w14:paraId="40307A3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2E9C906" w14:textId="77777777" w:rsidR="00A810B3" w:rsidRDefault="00A810B3" w:rsidP="00405C1A">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1DD1BE34" w14:textId="77777777" w:rsidR="00A810B3" w:rsidRDefault="00A810B3" w:rsidP="00405C1A">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27A8E43"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02B04AC1" w14:textId="77777777" w:rsidR="00A810B3" w:rsidRDefault="00A810B3" w:rsidP="00405C1A">
            <w:pPr>
              <w:pStyle w:val="TAC"/>
              <w:tabs>
                <w:tab w:val="left" w:pos="540"/>
                <w:tab w:val="left" w:pos="1260"/>
                <w:tab w:val="left" w:pos="1800"/>
              </w:tabs>
              <w:rPr>
                <w:rFonts w:eastAsia="SimSun"/>
                <w:lang w:eastAsia="zh-CN"/>
              </w:rPr>
            </w:pPr>
          </w:p>
        </w:tc>
      </w:tr>
      <w:tr w:rsidR="00A810B3" w14:paraId="12724317"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CE9C35" w14:textId="77777777" w:rsidR="00A810B3" w:rsidRDefault="00A810B3" w:rsidP="00405C1A">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774B5526" w14:textId="77777777" w:rsidR="00A810B3" w:rsidRDefault="00A810B3" w:rsidP="00405C1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0E7FFA"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7506652" w14:textId="77777777" w:rsidR="00A810B3" w:rsidRDefault="00A810B3" w:rsidP="00405C1A">
            <w:pPr>
              <w:pStyle w:val="TAC"/>
              <w:tabs>
                <w:tab w:val="left" w:pos="540"/>
                <w:tab w:val="left" w:pos="1260"/>
                <w:tab w:val="left" w:pos="1800"/>
              </w:tabs>
              <w:rPr>
                <w:rFonts w:eastAsia="SimSun"/>
                <w:lang w:eastAsia="zh-CN"/>
              </w:rPr>
            </w:pPr>
          </w:p>
        </w:tc>
      </w:tr>
      <w:tr w:rsidR="00A810B3" w14:paraId="4F070841"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484810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2A56C1CF"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5D55FAFD"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68A9F1D" w14:textId="77777777" w:rsidR="00A810B3" w:rsidRDefault="00A810B3" w:rsidP="00405C1A">
            <w:pPr>
              <w:pStyle w:val="TAC"/>
              <w:tabs>
                <w:tab w:val="left" w:pos="540"/>
                <w:tab w:val="left" w:pos="1260"/>
                <w:tab w:val="left" w:pos="1800"/>
              </w:tabs>
              <w:rPr>
                <w:rFonts w:eastAsia="SimSun"/>
                <w:lang w:eastAsia="zh-CN"/>
              </w:rPr>
            </w:pPr>
          </w:p>
        </w:tc>
      </w:tr>
      <w:tr w:rsidR="00A810B3" w14:paraId="0EE97B4E"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BD494F5"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056351B3"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4E41F992"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410430F" w14:textId="77777777" w:rsidR="00A810B3" w:rsidRDefault="00A810B3" w:rsidP="00405C1A">
            <w:pPr>
              <w:pStyle w:val="TAC"/>
              <w:tabs>
                <w:tab w:val="left" w:pos="540"/>
                <w:tab w:val="left" w:pos="1260"/>
                <w:tab w:val="left" w:pos="1800"/>
              </w:tabs>
              <w:rPr>
                <w:rFonts w:eastAsia="SimSun"/>
                <w:lang w:eastAsia="zh-CN"/>
              </w:rPr>
            </w:pPr>
          </w:p>
        </w:tc>
      </w:tr>
      <w:tr w:rsidR="00A810B3" w14:paraId="48F68CA1"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E2C258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6EA926E6"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6A464ADA"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25B26C6E" w14:textId="77777777" w:rsidR="00A810B3" w:rsidRDefault="00A810B3" w:rsidP="00405C1A">
            <w:pPr>
              <w:pStyle w:val="TAC"/>
              <w:tabs>
                <w:tab w:val="left" w:pos="540"/>
                <w:tab w:val="left" w:pos="1260"/>
                <w:tab w:val="left" w:pos="1800"/>
              </w:tabs>
              <w:rPr>
                <w:rFonts w:eastAsia="SimSun"/>
                <w:lang w:eastAsia="zh-CN"/>
              </w:rPr>
            </w:pPr>
          </w:p>
        </w:tc>
      </w:tr>
      <w:tr w:rsidR="00A810B3" w14:paraId="1F79733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57DE012"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909D560"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494B9E9D"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510C599" w14:textId="77777777" w:rsidR="00A810B3" w:rsidRDefault="00A810B3" w:rsidP="00405C1A">
            <w:pPr>
              <w:pStyle w:val="TAC"/>
              <w:tabs>
                <w:tab w:val="left" w:pos="540"/>
                <w:tab w:val="left" w:pos="1260"/>
                <w:tab w:val="left" w:pos="1800"/>
              </w:tabs>
              <w:rPr>
                <w:rFonts w:eastAsia="SimSun"/>
                <w:lang w:eastAsia="zh-CN"/>
              </w:rPr>
            </w:pPr>
          </w:p>
        </w:tc>
      </w:tr>
      <w:tr w:rsidR="00A810B3" w14:paraId="68AF68BB"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1470AB0"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D71AA65"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CA2E831"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0B2713F" w14:textId="77777777" w:rsidR="00A810B3" w:rsidRDefault="00A810B3" w:rsidP="00405C1A">
            <w:pPr>
              <w:pStyle w:val="TAC"/>
              <w:tabs>
                <w:tab w:val="left" w:pos="540"/>
                <w:tab w:val="left" w:pos="1260"/>
                <w:tab w:val="left" w:pos="1800"/>
              </w:tabs>
              <w:rPr>
                <w:rFonts w:eastAsia="SimSun"/>
                <w:lang w:eastAsia="zh-CN"/>
              </w:rPr>
            </w:pPr>
          </w:p>
        </w:tc>
      </w:tr>
      <w:tr w:rsidR="00A810B3" w14:paraId="193617F7"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C51CEE3"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597AA518"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11C6043"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48A5BC50" w14:textId="77777777" w:rsidR="00A810B3" w:rsidRDefault="00A810B3" w:rsidP="00405C1A">
            <w:pPr>
              <w:pStyle w:val="TAC"/>
              <w:tabs>
                <w:tab w:val="left" w:pos="540"/>
                <w:tab w:val="left" w:pos="1260"/>
                <w:tab w:val="left" w:pos="1800"/>
              </w:tabs>
              <w:rPr>
                <w:rFonts w:eastAsia="SimSun"/>
                <w:lang w:eastAsia="zh-CN"/>
              </w:rPr>
            </w:pPr>
          </w:p>
        </w:tc>
      </w:tr>
      <w:tr w:rsidR="00A810B3" w14:paraId="565FA482" w14:textId="77777777" w:rsidTr="00405C1A">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4B421C79" w14:textId="77777777" w:rsidR="00A810B3" w:rsidRDefault="00A810B3" w:rsidP="00405C1A">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424B1B35" w14:textId="77777777" w:rsidR="00A810B3" w:rsidRDefault="00A810B3" w:rsidP="00405C1A">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2E36EA6A" w14:textId="77777777" w:rsidR="00A810B3" w:rsidRDefault="00A810B3" w:rsidP="00A810B3">
      <w:pPr>
        <w:rPr>
          <w:rFonts w:eastAsia="MS Mincho"/>
          <w:lang w:eastAsia="ja-JP"/>
        </w:rPr>
      </w:pPr>
    </w:p>
    <w:p w14:paraId="0BCBC086" w14:textId="77777777" w:rsidR="00A810B3" w:rsidRDefault="00A810B3" w:rsidP="00A810B3">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p>
    <w:p w14:paraId="22A58A41" w14:textId="77777777" w:rsidR="00A810B3" w:rsidRDefault="00A810B3" w:rsidP="00A810B3">
      <w:pPr>
        <w:rPr>
          <w:rFonts w:eastAsia="MS Mincho"/>
          <w:lang w:eastAsia="ja-JP"/>
        </w:rPr>
      </w:pPr>
    </w:p>
    <w:p w14:paraId="43B5B495" w14:textId="77777777" w:rsidR="00A810B3" w:rsidRDefault="00A810B3" w:rsidP="00A810B3">
      <w:pPr>
        <w:pStyle w:val="TH"/>
        <w:rPr>
          <w:lang w:eastAsia="zh-CN"/>
        </w:rPr>
      </w:pPr>
      <w:r>
        <w:rPr>
          <w:rFonts w:eastAsia="Osaka"/>
        </w:rPr>
        <w:lastRenderedPageBreak/>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A810B3" w14:paraId="1EF7B36B" w14:textId="77777777" w:rsidTr="00405C1A">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CDD9138" w14:textId="77777777" w:rsidR="00A810B3" w:rsidRDefault="00A810B3" w:rsidP="00405C1A">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B18EA0F" w14:textId="77777777" w:rsidR="00A810B3" w:rsidRDefault="00A810B3" w:rsidP="00405C1A">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15D81DB0" w14:textId="77777777" w:rsidR="00A810B3" w:rsidRDefault="00A810B3" w:rsidP="00405C1A">
            <w:pPr>
              <w:pStyle w:val="TAH"/>
              <w:rPr>
                <w:rFonts w:cs="Arial"/>
              </w:rPr>
            </w:pPr>
            <w:r>
              <w:rPr>
                <w:rFonts w:cs="Arial"/>
              </w:rPr>
              <w:t>Type of Interfering Signal</w:t>
            </w:r>
          </w:p>
        </w:tc>
      </w:tr>
      <w:tr w:rsidR="00A810B3" w14:paraId="2D8BED98" w14:textId="77777777" w:rsidTr="00405C1A">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FAAD87B" w14:textId="77777777" w:rsidR="00A810B3" w:rsidRDefault="00A810B3" w:rsidP="00405C1A">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783F9A88" w14:textId="77777777" w:rsidR="00A810B3" w:rsidRDefault="00A810B3" w:rsidP="00405C1A">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B1847EC" w14:textId="77777777" w:rsidR="00A810B3" w:rsidRDefault="00A810B3" w:rsidP="00405C1A">
            <w:pPr>
              <w:pStyle w:val="TAL"/>
              <w:rPr>
                <w:rFonts w:cs="Arial"/>
              </w:rPr>
            </w:pPr>
            <w:r>
              <w:rPr>
                <w:rFonts w:cs="Arial"/>
              </w:rPr>
              <w:t xml:space="preserve">CW carrier </w:t>
            </w:r>
          </w:p>
        </w:tc>
      </w:tr>
      <w:tr w:rsidR="00A810B3" w14:paraId="48A2DE43" w14:textId="77777777" w:rsidTr="00405C1A">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C26B748" w14:textId="77777777" w:rsidR="00A810B3" w:rsidRDefault="00A810B3" w:rsidP="00405C1A">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245247E8" w14:textId="77777777" w:rsidR="00A810B3" w:rsidRDefault="00A810B3" w:rsidP="00405C1A">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039D67C7" w14:textId="77777777" w:rsidR="00A810B3" w:rsidRDefault="00A810B3" w:rsidP="00405C1A">
            <w:pPr>
              <w:pStyle w:val="TAN"/>
              <w:rPr>
                <w:szCs w:val="18"/>
                <w:lang w:eastAsia="ja-JP"/>
              </w:rPr>
            </w:pPr>
            <w:r>
              <w:rPr>
                <w:szCs w:val="18"/>
                <w:lang w:eastAsia="ja-JP"/>
              </w:rPr>
              <w:t>NOTE 3:</w:t>
            </w:r>
            <w:r>
              <w:rPr>
                <w:szCs w:val="18"/>
                <w:lang w:eastAsia="ja-JP"/>
              </w:rPr>
              <w:tab/>
              <w:t>Void</w:t>
            </w:r>
          </w:p>
        </w:tc>
      </w:tr>
    </w:tbl>
    <w:p w14:paraId="2B35872F" w14:textId="77777777" w:rsidR="00A810B3" w:rsidRDefault="00A810B3" w:rsidP="00A810B3">
      <w:pPr>
        <w:rPr>
          <w:rFonts w:eastAsia="MS Mincho"/>
          <w:lang w:eastAsia="ja-JP"/>
        </w:rPr>
      </w:pPr>
    </w:p>
    <w:p w14:paraId="3F8FDD8E" w14:textId="77777777" w:rsidR="00A810B3" w:rsidRDefault="00A810B3" w:rsidP="00A810B3">
      <w:pPr>
        <w:rPr>
          <w:rFonts w:eastAsia="MS Mincho"/>
          <w:lang w:eastAsia="ja-JP"/>
        </w:rPr>
      </w:pPr>
    </w:p>
    <w:p w14:paraId="0D33755E" w14:textId="77777777" w:rsidR="00A810B3" w:rsidRDefault="00A810B3" w:rsidP="00A810B3">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A810B3" w14:paraId="35B69403" w14:textId="77777777" w:rsidTr="00405C1A">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0A2A5664" w14:textId="77777777" w:rsidR="00A810B3" w:rsidRDefault="00A810B3" w:rsidP="00405C1A">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1540F97F" w14:textId="77777777" w:rsidR="00A810B3" w:rsidRDefault="00A810B3" w:rsidP="00405C1A">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78B03554" w14:textId="77777777" w:rsidR="00A810B3" w:rsidRDefault="00A810B3" w:rsidP="00405C1A">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1AFAE090" w14:textId="77777777" w:rsidR="00A810B3" w:rsidRDefault="00A810B3" w:rsidP="00405C1A">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2585B055" w14:textId="77777777" w:rsidR="00A810B3" w:rsidRDefault="00A810B3" w:rsidP="00405C1A">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14CA7351" w14:textId="77777777" w:rsidR="00A810B3" w:rsidRDefault="00A810B3" w:rsidP="00405C1A">
            <w:pPr>
              <w:pStyle w:val="TAH"/>
              <w:rPr>
                <w:lang w:eastAsia="ja-JP"/>
              </w:rPr>
            </w:pPr>
            <w:r>
              <w:rPr>
                <w:lang w:eastAsia="ja-JP"/>
              </w:rPr>
              <w:t>Type of interfering signal</w:t>
            </w:r>
          </w:p>
        </w:tc>
      </w:tr>
      <w:tr w:rsidR="00A810B3" w14:paraId="5B104081" w14:textId="77777777" w:rsidTr="00405C1A">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385909A9" w14:textId="77777777" w:rsidR="00A810B3" w:rsidRDefault="00A810B3" w:rsidP="00405C1A">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AD478AD" w14:textId="77777777" w:rsidR="00A810B3" w:rsidRDefault="00A810B3" w:rsidP="00405C1A">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266E59" w14:textId="77777777" w:rsidR="00A810B3" w:rsidRDefault="00A810B3" w:rsidP="00405C1A">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1641C94" w14:textId="77777777" w:rsidR="00A810B3" w:rsidRDefault="00A810B3" w:rsidP="00405C1A">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8A94835" w14:textId="77777777" w:rsidR="00A810B3" w:rsidRDefault="00A810B3" w:rsidP="00405C1A">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440F6A" w14:textId="77777777" w:rsidR="00A810B3" w:rsidRDefault="00A810B3" w:rsidP="00405C1A">
            <w:pPr>
              <w:pStyle w:val="TAC"/>
              <w:rPr>
                <w:lang w:eastAsia="ja-JP"/>
              </w:rPr>
            </w:pPr>
            <w:r>
              <w:rPr>
                <w:lang w:eastAsia="ja-JP"/>
              </w:rPr>
              <w:t>CW carrier</w:t>
            </w:r>
          </w:p>
        </w:tc>
      </w:tr>
      <w:tr w:rsidR="00A810B3" w14:paraId="1917DFD9" w14:textId="77777777" w:rsidTr="00405C1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9877D64" w14:textId="77777777" w:rsidR="00A810B3" w:rsidRDefault="00A810B3" w:rsidP="00405C1A">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7DE227B6" w14:textId="77777777" w:rsidR="00A810B3" w:rsidRDefault="00A810B3" w:rsidP="00405C1A">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681A6EC5" w14:textId="77777777" w:rsidR="00A810B3" w:rsidRDefault="00A810B3" w:rsidP="00405C1A">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14:paraId="59186CEF" w14:textId="77777777" w:rsidR="00A810B3" w:rsidRDefault="00A810B3" w:rsidP="00405C1A">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7FEC75F7" w14:textId="77777777" w:rsidR="00A810B3" w:rsidRPr="00A810B3" w:rsidRDefault="00A810B3" w:rsidP="00872F18">
      <w:pPr>
        <w:rPr>
          <w:rFonts w:eastAsia="MS Mincho"/>
          <w:lang w:eastAsia="ja-JP"/>
        </w:rPr>
      </w:pPr>
    </w:p>
    <w:p w14:paraId="561008B4" w14:textId="1A1F7567" w:rsidR="001853D1" w:rsidRDefault="001853D1" w:rsidP="001853D1">
      <w:pPr>
        <w:pStyle w:val="Heading4"/>
        <w:rPr>
          <w:lang w:eastAsia="ja-JP"/>
        </w:rPr>
      </w:pPr>
      <w:bookmarkStart w:id="45" w:name="_Toc165559000"/>
      <w:r>
        <w:rPr>
          <w:lang w:eastAsia="ja-JP"/>
        </w:rPr>
        <w:t>4.2.2.4</w:t>
      </w:r>
      <w:r>
        <w:rPr>
          <w:lang w:eastAsia="ja-JP"/>
        </w:rPr>
        <w:tab/>
        <w:t>ACS</w:t>
      </w:r>
      <w:bookmarkEnd w:id="45"/>
    </w:p>
    <w:p w14:paraId="5E648D46" w14:textId="77777777" w:rsidR="00AF3588" w:rsidRDefault="00AF3588" w:rsidP="00AF3588">
      <w:r>
        <w:t>The BS ACS relevant for 4400 to 4800 MHz is listed in Figure 4.2.2.4-1 and Figure 4.2.2.4-2.</w:t>
      </w:r>
    </w:p>
    <w:p w14:paraId="528C9A62" w14:textId="77777777" w:rsidR="00AF3588" w:rsidRDefault="00AF3588" w:rsidP="00AF3588">
      <w:pPr>
        <w:pStyle w:val="TH"/>
        <w:rPr>
          <w:rFonts w:eastAsia="SimSun"/>
          <w:lang w:eastAsia="zh-CN"/>
        </w:rPr>
      </w:pPr>
      <w:r>
        <w:lastRenderedPageBreak/>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F3588" w14:paraId="35136CD8"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70B8747" w14:textId="77777777" w:rsidR="00AF3588" w:rsidRDefault="00AF3588" w:rsidP="00405C1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0519B4B" w14:textId="77777777" w:rsidR="00AF3588" w:rsidRDefault="00AF3588" w:rsidP="00405C1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5BF4053" w14:textId="77777777" w:rsidR="00AF3588" w:rsidRDefault="00AF3588" w:rsidP="00405C1A">
            <w:pPr>
              <w:pStyle w:val="TAH"/>
              <w:tabs>
                <w:tab w:val="left" w:pos="540"/>
                <w:tab w:val="left" w:pos="1260"/>
                <w:tab w:val="left" w:pos="1800"/>
              </w:tabs>
              <w:rPr>
                <w:lang w:eastAsia="ja-JP"/>
              </w:rPr>
            </w:pPr>
            <w:r>
              <w:rPr>
                <w:rFonts w:cs="Arial"/>
              </w:rPr>
              <w:t>Interfering signal mean power (dBm)</w:t>
            </w:r>
          </w:p>
        </w:tc>
      </w:tr>
      <w:tr w:rsidR="00AF3588" w14:paraId="4D47E5F7"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5437941" w14:textId="77777777" w:rsidR="00AF3588" w:rsidRDefault="00AF3588" w:rsidP="00405C1A">
            <w:pPr>
              <w:pStyle w:val="TAH"/>
              <w:tabs>
                <w:tab w:val="left" w:pos="540"/>
                <w:tab w:val="left" w:pos="1260"/>
                <w:tab w:val="left" w:pos="1800"/>
              </w:tabs>
              <w:rPr>
                <w:i/>
              </w:rPr>
            </w:pPr>
            <w:r>
              <w:rPr>
                <w:lang w:val="en-US"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488F83D6" w14:textId="77777777" w:rsidR="00AF3588" w:rsidRDefault="00AF3588" w:rsidP="00405C1A">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44C17EAF" w14:textId="77777777" w:rsidR="00AF3588" w:rsidRDefault="00AF3588" w:rsidP="00405C1A">
            <w:pPr>
              <w:pStyle w:val="TAC"/>
              <w:tabs>
                <w:tab w:val="left" w:pos="540"/>
                <w:tab w:val="left" w:pos="1260"/>
                <w:tab w:val="left" w:pos="1800"/>
              </w:tabs>
              <w:rPr>
                <w:rFonts w:eastAsia="SimSun"/>
                <w:lang w:eastAsia="zh-CN"/>
              </w:rPr>
            </w:pPr>
            <w:r>
              <w:rPr>
                <w:rFonts w:eastAsia="SimSun"/>
                <w:lang w:eastAsia="zh-CN"/>
              </w:rPr>
              <w:t>Wide Area BS: -52</w:t>
            </w:r>
          </w:p>
          <w:p w14:paraId="4E25E686" w14:textId="77777777" w:rsidR="00AF3588" w:rsidRDefault="00AF3588" w:rsidP="00405C1A">
            <w:pPr>
              <w:pStyle w:val="TAC"/>
              <w:tabs>
                <w:tab w:val="left" w:pos="540"/>
                <w:tab w:val="left" w:pos="1260"/>
                <w:tab w:val="left" w:pos="1800"/>
              </w:tabs>
              <w:rPr>
                <w:rFonts w:eastAsia="SimSun"/>
                <w:lang w:eastAsia="zh-CN"/>
              </w:rPr>
            </w:pPr>
            <w:r>
              <w:rPr>
                <w:rFonts w:eastAsia="SimSun"/>
                <w:lang w:eastAsia="zh-CN"/>
              </w:rPr>
              <w:t>Medium Range BS: -47</w:t>
            </w:r>
          </w:p>
          <w:p w14:paraId="1F09928D" w14:textId="77777777" w:rsidR="00AF3588" w:rsidRDefault="00AF3588" w:rsidP="00405C1A">
            <w:pPr>
              <w:pStyle w:val="TAC"/>
              <w:tabs>
                <w:tab w:val="left" w:pos="540"/>
                <w:tab w:val="left" w:pos="1260"/>
                <w:tab w:val="left" w:pos="1800"/>
              </w:tabs>
              <w:rPr>
                <w:rFonts w:cs="Arial"/>
              </w:rPr>
            </w:pPr>
            <w:r>
              <w:rPr>
                <w:rFonts w:eastAsia="SimSun"/>
                <w:lang w:eastAsia="zh-CN"/>
              </w:rPr>
              <w:t>Local Area BS: -44</w:t>
            </w:r>
          </w:p>
        </w:tc>
      </w:tr>
      <w:tr w:rsidR="00AF3588" w14:paraId="1D6CBEA2"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5A4E1E27" w14:textId="77777777" w:rsidR="00AF3588" w:rsidRDefault="00AF3588" w:rsidP="00405C1A">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01E7ADD1" w14:textId="77777777" w:rsidR="00AF3588" w:rsidRDefault="00AF3588"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003D0C4" w14:textId="77777777" w:rsidR="00AF3588" w:rsidRDefault="00AF3588" w:rsidP="00405C1A">
            <w:pPr>
              <w:spacing w:after="0"/>
              <w:rPr>
                <w:rFonts w:ascii="Arial" w:hAnsi="Arial" w:cs="Arial"/>
                <w:sz w:val="18"/>
              </w:rPr>
            </w:pPr>
          </w:p>
        </w:tc>
      </w:tr>
      <w:tr w:rsidR="00AF3588" w14:paraId="12703124" w14:textId="77777777" w:rsidTr="00405C1A">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6FDA05A5" w14:textId="77777777" w:rsidR="00AF3588" w:rsidRDefault="00AF3588" w:rsidP="00405C1A">
            <w:pPr>
              <w:pStyle w:val="TAN"/>
              <w:rPr>
                <w:lang w:eastAsia="zh-CN"/>
              </w:rPr>
            </w:pPr>
            <w:r>
              <w:rPr>
                <w:lang w:eastAsia="zh-CN"/>
              </w:rPr>
              <w:t>NOTE 1:</w:t>
            </w:r>
            <w:r>
              <w:rPr>
                <w:lang w:eastAsia="zh-CN"/>
              </w:rPr>
              <w:tab/>
              <w:t>The SCS for the lowest/highest carrier received is the lowest SCS supported by the BS for that bandwidth.</w:t>
            </w:r>
          </w:p>
          <w:p w14:paraId="1A177F02" w14:textId="77777777" w:rsidR="00AF3588" w:rsidRDefault="00AF3588" w:rsidP="00405C1A">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7519FB81" w14:textId="77777777" w:rsidR="00AF3588" w:rsidRDefault="00AF3588" w:rsidP="00AF3588">
      <w:pPr>
        <w:rPr>
          <w:lang w:eastAsia="ja-JP"/>
        </w:rPr>
      </w:pPr>
    </w:p>
    <w:p w14:paraId="00D2845F" w14:textId="77777777" w:rsidR="00AF3588" w:rsidRDefault="00AF3588" w:rsidP="00AF3588">
      <w:pPr>
        <w:rPr>
          <w:lang w:eastAsia="ja-JP"/>
        </w:rPr>
      </w:pPr>
    </w:p>
    <w:p w14:paraId="272CD168" w14:textId="77777777" w:rsidR="00AF3588" w:rsidRDefault="00AF3588" w:rsidP="00AF3588">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AF3588" w14:paraId="154165D7"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D6A52A7" w14:textId="77777777" w:rsidR="00AF3588" w:rsidRDefault="00AF3588" w:rsidP="00405C1A">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2F1CE22" w14:textId="77777777" w:rsidR="00AF3588" w:rsidRDefault="00AF3588" w:rsidP="00405C1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17DE184" w14:textId="77777777" w:rsidR="00AF3588" w:rsidRDefault="00AF3588" w:rsidP="00405C1A">
            <w:pPr>
              <w:pStyle w:val="TAH"/>
            </w:pPr>
            <w:r>
              <w:t>Type of interfering signal</w:t>
            </w:r>
          </w:p>
        </w:tc>
      </w:tr>
      <w:tr w:rsidR="00AF3588" w14:paraId="1B0A1BE3"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8EC9744" w14:textId="77777777" w:rsidR="00AF3588" w:rsidRDefault="00AF3588" w:rsidP="00405C1A">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73BAFB" w14:textId="77777777" w:rsidR="00AF3588" w:rsidRDefault="00AF3588" w:rsidP="00405C1A">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2DD920A0" w14:textId="77777777" w:rsidR="00AF3588" w:rsidRDefault="00AF3588" w:rsidP="00405C1A">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signal</w:t>
            </w:r>
          </w:p>
          <w:p w14:paraId="7DC57443" w14:textId="77777777" w:rsidR="00AF3588" w:rsidRDefault="00AF3588" w:rsidP="00405C1A">
            <w:pPr>
              <w:pStyle w:val="TAC"/>
              <w:rPr>
                <w:lang w:val="en-US"/>
              </w:rPr>
            </w:pPr>
            <w:r>
              <w:rPr>
                <w:lang w:val="sv-SE"/>
              </w:rPr>
              <w:t xml:space="preserve">15 kHz SCS, </w:t>
            </w:r>
            <w:r>
              <w:rPr>
                <w:lang w:val="en-US" w:eastAsia="zh-CN"/>
              </w:rPr>
              <w:t>1</w:t>
            </w:r>
            <w:r>
              <w:rPr>
                <w:lang w:val="sv-SE"/>
              </w:rPr>
              <w:t>5 RBs</w:t>
            </w:r>
          </w:p>
        </w:tc>
      </w:tr>
      <w:tr w:rsidR="00AF3588" w14:paraId="7F6B2071"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DDC9C84" w14:textId="77777777" w:rsidR="00AF3588" w:rsidRDefault="00AF3588" w:rsidP="00405C1A">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36D77FA" w14:textId="77777777" w:rsidR="00AF3588" w:rsidRDefault="00AF3588" w:rsidP="00405C1A">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59A08DC2" w14:textId="77777777" w:rsidR="00AF3588" w:rsidRDefault="00AF3588" w:rsidP="00405C1A">
            <w:pPr>
              <w:pStyle w:val="TAC"/>
            </w:pPr>
          </w:p>
        </w:tc>
      </w:tr>
      <w:tr w:rsidR="00AF3588" w14:paraId="6CE117BB"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BC88E81" w14:textId="77777777" w:rsidR="00AF3588" w:rsidRDefault="00AF3588" w:rsidP="00405C1A">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680FC3A7" w14:textId="77777777" w:rsidR="00AF3588" w:rsidRDefault="00AF3588" w:rsidP="00405C1A">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3FD1C0E0" w14:textId="77777777" w:rsidR="00AF3588" w:rsidRDefault="00AF3588" w:rsidP="00405C1A">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signal</w:t>
            </w:r>
          </w:p>
        </w:tc>
      </w:tr>
      <w:tr w:rsidR="00AF3588" w14:paraId="681DCF71"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2585048" w14:textId="77777777" w:rsidR="00AF3588" w:rsidRDefault="00AF3588" w:rsidP="00405C1A">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610C8AA2" w14:textId="77777777" w:rsidR="00AF3588" w:rsidRDefault="00AF3588" w:rsidP="00405C1A">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392F56B2" w14:textId="77777777" w:rsidR="00AF3588" w:rsidRDefault="00AF3588" w:rsidP="00405C1A">
            <w:pPr>
              <w:pStyle w:val="TAC"/>
            </w:pPr>
            <w:r>
              <w:rPr>
                <w:lang w:val="sv-SE"/>
              </w:rPr>
              <w:t>15 kHz SCS, 25 RBs</w:t>
            </w:r>
          </w:p>
        </w:tc>
      </w:tr>
      <w:tr w:rsidR="00AF3588" w14:paraId="4B0C76E3"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AAC07A7" w14:textId="77777777" w:rsidR="00AF3588" w:rsidRDefault="00AF3588" w:rsidP="00405C1A">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4AE7733" w14:textId="77777777" w:rsidR="00AF3588" w:rsidRDefault="00AF3588" w:rsidP="00405C1A">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041F97BA" w14:textId="77777777" w:rsidR="00AF3588" w:rsidRDefault="00AF3588" w:rsidP="00405C1A">
            <w:pPr>
              <w:pStyle w:val="TAC"/>
            </w:pPr>
          </w:p>
        </w:tc>
      </w:tr>
      <w:tr w:rsidR="00AF3588" w14:paraId="5B644009"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39C4C6" w14:textId="77777777" w:rsidR="00AF3588" w:rsidRDefault="00AF3588" w:rsidP="00405C1A">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1B3E9F66" w14:textId="77777777" w:rsidR="00AF3588" w:rsidRDefault="00AF3588" w:rsidP="00405C1A">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4C75B9C3" w14:textId="77777777" w:rsidR="00AF3588" w:rsidRDefault="00AF3588" w:rsidP="00405C1A">
            <w:pPr>
              <w:pStyle w:val="TAC"/>
            </w:pPr>
          </w:p>
        </w:tc>
      </w:tr>
      <w:tr w:rsidR="00AF3588" w14:paraId="0EB4061E"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FF97D13" w14:textId="77777777" w:rsidR="00AF3588" w:rsidRDefault="00AF3588" w:rsidP="00405C1A">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14019A6"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63249D51" w14:textId="77777777" w:rsidR="00AF3588" w:rsidRDefault="00AF3588" w:rsidP="00405C1A">
            <w:pPr>
              <w:pStyle w:val="TAC"/>
            </w:pPr>
          </w:p>
        </w:tc>
      </w:tr>
      <w:tr w:rsidR="00AF3588" w14:paraId="4D1119A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B5B70A3" w14:textId="77777777" w:rsidR="00AF3588" w:rsidRDefault="00AF3588" w:rsidP="00405C1A">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6DFCD87B" w14:textId="77777777" w:rsidR="00AF3588" w:rsidRDefault="00AF3588" w:rsidP="00405C1A">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1809DA87" w14:textId="77777777" w:rsidR="00AF3588" w:rsidRDefault="00AF3588" w:rsidP="00405C1A">
            <w:pPr>
              <w:pStyle w:val="TAC"/>
            </w:pPr>
          </w:p>
        </w:tc>
      </w:tr>
      <w:tr w:rsidR="00AF3588" w14:paraId="58B7F855"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410EBE3" w14:textId="77777777" w:rsidR="00AF3588" w:rsidRDefault="00AF3588" w:rsidP="00405C1A">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836385C"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131CF38C" w14:textId="77777777" w:rsidR="00AF3588" w:rsidRDefault="00AF3588" w:rsidP="00405C1A">
            <w:pPr>
              <w:pStyle w:val="TAC"/>
            </w:pPr>
          </w:p>
        </w:tc>
      </w:tr>
      <w:tr w:rsidR="00AF3588" w14:paraId="011ADAAC"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4BEB0BE" w14:textId="77777777" w:rsidR="00AF3588" w:rsidRDefault="00AF3588" w:rsidP="00405C1A">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428F3706" w14:textId="77777777" w:rsidR="00AF3588" w:rsidRDefault="00AF3588" w:rsidP="00405C1A">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0B3EBE65" w14:textId="77777777" w:rsidR="00AF3588" w:rsidRDefault="00AF3588" w:rsidP="00405C1A">
            <w:pPr>
              <w:pStyle w:val="TAC"/>
            </w:pPr>
          </w:p>
        </w:tc>
      </w:tr>
      <w:tr w:rsidR="00AF3588" w14:paraId="75E4136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E43B1E0" w14:textId="77777777" w:rsidR="00AF3588" w:rsidRDefault="00AF3588" w:rsidP="00405C1A">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060BE3D4"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112FE800" w14:textId="77777777" w:rsidR="00AF3588" w:rsidRDefault="00AF3588" w:rsidP="00405C1A">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AF3588" w14:paraId="66957BE6"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9C83FBD" w14:textId="77777777" w:rsidR="00AF3588" w:rsidRDefault="00AF3588" w:rsidP="00405C1A">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224204DD"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59C14589" w14:textId="77777777" w:rsidR="00AF3588" w:rsidRDefault="00AF3588" w:rsidP="00405C1A">
            <w:pPr>
              <w:pStyle w:val="TAC"/>
            </w:pPr>
            <w:r>
              <w:rPr>
                <w:lang w:val="sv-SE"/>
              </w:rPr>
              <w:t>15 kHz SCS, 100 RBs</w:t>
            </w:r>
          </w:p>
        </w:tc>
      </w:tr>
      <w:tr w:rsidR="00AF3588" w14:paraId="78DBF5CF"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FBF0C50" w14:textId="77777777" w:rsidR="00AF3588" w:rsidRDefault="00AF3588" w:rsidP="00405C1A">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47FFCD"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82D31C9" w14:textId="77777777" w:rsidR="00AF3588" w:rsidRDefault="00AF3588" w:rsidP="00405C1A">
            <w:pPr>
              <w:pStyle w:val="TAC"/>
            </w:pPr>
          </w:p>
        </w:tc>
      </w:tr>
      <w:tr w:rsidR="00AF3588" w14:paraId="0589819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97207E7" w14:textId="77777777" w:rsidR="00AF3588" w:rsidRDefault="00AF3588" w:rsidP="00405C1A">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16A5EC95"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7671C46D" w14:textId="77777777" w:rsidR="00AF3588" w:rsidRDefault="00AF3588" w:rsidP="00405C1A">
            <w:pPr>
              <w:pStyle w:val="TAC"/>
            </w:pPr>
          </w:p>
        </w:tc>
      </w:tr>
      <w:tr w:rsidR="00AF3588" w14:paraId="7E5F0FAC"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73C1D73" w14:textId="77777777" w:rsidR="00AF3588" w:rsidRDefault="00AF3588" w:rsidP="00405C1A">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284277BB"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8F80831" w14:textId="77777777" w:rsidR="00AF3588" w:rsidRDefault="00AF3588" w:rsidP="00405C1A">
            <w:pPr>
              <w:pStyle w:val="TAC"/>
            </w:pPr>
          </w:p>
        </w:tc>
      </w:tr>
      <w:tr w:rsidR="00AF3588" w14:paraId="727FBF66"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FE92B74" w14:textId="77777777" w:rsidR="00AF3588" w:rsidRDefault="00AF3588" w:rsidP="00405C1A">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4F34BF41"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359A10B5" w14:textId="77777777" w:rsidR="00AF3588" w:rsidRDefault="00AF3588" w:rsidP="00405C1A">
            <w:pPr>
              <w:pStyle w:val="TAC"/>
            </w:pPr>
          </w:p>
        </w:tc>
      </w:tr>
    </w:tbl>
    <w:p w14:paraId="76CCA492" w14:textId="77777777" w:rsidR="00AF3588" w:rsidRPr="00AF3588" w:rsidRDefault="00AF3588" w:rsidP="00872F18">
      <w:pPr>
        <w:rPr>
          <w:lang w:eastAsia="ja-JP"/>
        </w:rPr>
      </w:pPr>
    </w:p>
    <w:p w14:paraId="402ABAA1" w14:textId="344D5EEA" w:rsidR="001853D1" w:rsidRDefault="001853D1" w:rsidP="001853D1">
      <w:pPr>
        <w:pStyle w:val="Heading2"/>
      </w:pPr>
      <w:bookmarkStart w:id="46" w:name="_Toc165559001"/>
      <w:r>
        <w:t>4.3</w:t>
      </w:r>
      <w:r>
        <w:tab/>
        <w:t>UE parameters</w:t>
      </w:r>
      <w:bookmarkEnd w:id="46"/>
    </w:p>
    <w:p w14:paraId="42469924" w14:textId="59B8D5E3" w:rsidR="001853D1" w:rsidRDefault="001853D1" w:rsidP="001853D1">
      <w:pPr>
        <w:pStyle w:val="Heading3"/>
      </w:pPr>
      <w:bookmarkStart w:id="47" w:name="_Toc165559002"/>
      <w:r>
        <w:t>4.3.1</w:t>
      </w:r>
      <w:r>
        <w:tab/>
      </w:r>
      <w:r w:rsidRPr="00444E61">
        <w:t>Transmitter characteristics</w:t>
      </w:r>
      <w:bookmarkEnd w:id="47"/>
    </w:p>
    <w:p w14:paraId="296DCE13" w14:textId="27E58C5B" w:rsidR="001853D1" w:rsidRDefault="001853D1" w:rsidP="001853D1">
      <w:pPr>
        <w:pStyle w:val="Heading4"/>
        <w:rPr>
          <w:rFonts w:eastAsia="MS Mincho"/>
          <w:lang w:eastAsia="ja-JP"/>
        </w:rPr>
      </w:pPr>
      <w:bookmarkStart w:id="48" w:name="_Toc165559003"/>
      <w:r>
        <w:rPr>
          <w:rFonts w:eastAsia="MS Mincho"/>
          <w:lang w:eastAsia="ja-JP"/>
        </w:rPr>
        <w:t>4.3.1.1</w:t>
      </w:r>
      <w:r>
        <w:rPr>
          <w:rFonts w:eastAsia="MS Mincho"/>
          <w:lang w:eastAsia="ja-JP"/>
        </w:rPr>
        <w:tab/>
        <w:t>Power dynamic range</w:t>
      </w:r>
      <w:bookmarkEnd w:id="48"/>
    </w:p>
    <w:p w14:paraId="10E92083" w14:textId="612A7AEC" w:rsidR="005942C0" w:rsidRPr="005942C0" w:rsidRDefault="005942C0" w:rsidP="00872F18">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Hence, the </w:t>
      </w:r>
      <w:r>
        <w:rPr>
          <w:lang w:eastAsia="ja-JP"/>
        </w:rPr>
        <w:t xml:space="preserve">power dynamic range is </w:t>
      </w:r>
      <w:bookmarkStart w:id="49" w:name="OLE_LINK94"/>
      <w:r>
        <w:rPr>
          <w:lang w:eastAsia="ja-JP"/>
        </w:rPr>
        <w:t>56 dB for 100 MHz channel bandwidth</w:t>
      </w:r>
      <w:r w:rsidR="008D39F8">
        <w:rPr>
          <w:lang w:eastAsia="ja-JP"/>
        </w:rPr>
        <w:t xml:space="preserve"> with power class 3 (23 dBm maximum output power) UE</w:t>
      </w:r>
      <w:r w:rsidR="008D39F8" w:rsidRPr="00835BF4">
        <w:rPr>
          <w:lang w:eastAsia="ja-JP"/>
        </w:rPr>
        <w:t>.</w:t>
      </w:r>
      <w:bookmarkEnd w:id="49"/>
    </w:p>
    <w:p w14:paraId="74877A21" w14:textId="6FC18EA9" w:rsidR="001853D1" w:rsidRDefault="001853D1" w:rsidP="001853D1">
      <w:pPr>
        <w:pStyle w:val="Heading4"/>
      </w:pPr>
      <w:bookmarkStart w:id="50" w:name="_Toc165559004"/>
      <w:r>
        <w:lastRenderedPageBreak/>
        <w:t>4.3.1.2</w:t>
      </w:r>
      <w:r>
        <w:tab/>
      </w:r>
      <w:r w:rsidRPr="00D44E88">
        <w:t>Spectral mask</w:t>
      </w:r>
      <w:bookmarkEnd w:id="50"/>
    </w:p>
    <w:p w14:paraId="1637C45E" w14:textId="77777777" w:rsidR="00D00E9A" w:rsidRPr="00BD762F" w:rsidRDefault="00D00E9A" w:rsidP="00D00E9A">
      <w:r>
        <w:t>The UE spectral mask is described in Table 4.3.1.2-1.</w:t>
      </w:r>
    </w:p>
    <w:p w14:paraId="7474F78D" w14:textId="77777777" w:rsidR="00D00E9A" w:rsidRDefault="00D00E9A" w:rsidP="00D00E9A">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00E9A" w14:paraId="1F450354" w14:textId="77777777" w:rsidTr="00405C1A">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9DF46" w14:textId="77777777" w:rsidR="00D00E9A" w:rsidRDefault="00D00E9A" w:rsidP="00405C1A">
            <w:pPr>
              <w:spacing w:after="0"/>
              <w:jc w:val="center"/>
              <w:rPr>
                <w:rFonts w:ascii="Arial" w:hAnsi="Arial" w:cs="Arial"/>
                <w:sz w:val="18"/>
                <w:szCs w:val="18"/>
              </w:rPr>
            </w:pPr>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B074E6F" w14:textId="77777777" w:rsidR="00D00E9A" w:rsidRDefault="00D00E9A" w:rsidP="00405C1A">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58AF2D" w14:textId="77777777" w:rsidR="00D00E9A" w:rsidRDefault="00D00E9A" w:rsidP="00405C1A">
            <w:pPr>
              <w:spacing w:after="0"/>
              <w:jc w:val="center"/>
              <w:rPr>
                <w:rFonts w:ascii="Arial" w:hAnsi="Arial" w:cs="Arial"/>
                <w:sz w:val="18"/>
                <w:szCs w:val="18"/>
              </w:rPr>
            </w:pPr>
            <w:r>
              <w:rPr>
                <w:rFonts w:ascii="Arial" w:hAnsi="Arial" w:cs="Arial"/>
                <w:b/>
                <w:bCs/>
                <w:sz w:val="18"/>
                <w:szCs w:val="18"/>
              </w:rPr>
              <w:t>Measurement bandwidth</w:t>
            </w:r>
          </w:p>
        </w:tc>
      </w:tr>
      <w:tr w:rsidR="00D00E9A" w14:paraId="5295037E"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9D66EA" w14:textId="77777777" w:rsidR="00D00E9A" w:rsidRDefault="00D00E9A" w:rsidP="00405C1A">
            <w:pPr>
              <w:spacing w:after="0"/>
              <w:rPr>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281EEBB" w14:textId="77777777" w:rsidR="00D00E9A" w:rsidRDefault="00D00E9A" w:rsidP="00405C1A">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B05FF6" w14:textId="77777777" w:rsidR="00D00E9A" w:rsidRDefault="00D00E9A" w:rsidP="00405C1A">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E4D16" w14:textId="77777777" w:rsidR="00D00E9A" w:rsidRDefault="00D00E9A" w:rsidP="00405C1A">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46A" w14:textId="77777777" w:rsidR="00D00E9A" w:rsidRDefault="00D00E9A" w:rsidP="00405C1A">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77DE1"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7BC5C964"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B3E20C" w14:textId="77777777" w:rsidR="00D00E9A" w:rsidRDefault="00D00E9A" w:rsidP="00405C1A">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44F3C811"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F089E"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A8A71" w14:textId="77777777" w:rsidR="00D00E9A" w:rsidRDefault="00D00E9A" w:rsidP="00405C1A">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6DB9E3" w14:textId="77777777" w:rsidR="00D00E9A" w:rsidRDefault="00D00E9A" w:rsidP="00405C1A">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11315"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1 % of channel BW</w:t>
            </w:r>
          </w:p>
        </w:tc>
      </w:tr>
      <w:tr w:rsidR="00D00E9A" w14:paraId="3783380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CC0D71" w14:textId="77777777" w:rsidR="00D00E9A" w:rsidRDefault="00D00E9A" w:rsidP="00405C1A">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482C9BAA"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CAD16" w14:textId="77777777" w:rsidR="00D00E9A" w:rsidRDefault="00D00E9A" w:rsidP="00405C1A">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90725" w14:textId="77777777" w:rsidR="00D00E9A" w:rsidRDefault="00D00E9A" w:rsidP="00405C1A">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4414D9"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08CB7" w14:textId="77777777" w:rsidR="00D00E9A" w:rsidRDefault="00D00E9A" w:rsidP="00405C1A">
            <w:pPr>
              <w:spacing w:after="0"/>
              <w:jc w:val="center"/>
              <w:rPr>
                <w:rFonts w:ascii="Arial" w:hAnsi="Arial" w:cs="Arial"/>
                <w:sz w:val="18"/>
                <w:szCs w:val="18"/>
              </w:rPr>
            </w:pPr>
            <w:r>
              <w:rPr>
                <w:rFonts w:ascii="Arial" w:hAnsi="Arial" w:cs="Arial"/>
                <w:sz w:val="18"/>
                <w:szCs w:val="18"/>
              </w:rPr>
              <w:t>30 kHz</w:t>
            </w:r>
          </w:p>
        </w:tc>
      </w:tr>
      <w:tr w:rsidR="00D00E9A" w14:paraId="2D1FEFF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0A1008" w14:textId="77777777" w:rsidR="00D00E9A" w:rsidRDefault="00D00E9A" w:rsidP="00405C1A">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5D15DD6B" w14:textId="77777777" w:rsidR="00D00E9A" w:rsidRDefault="00D00E9A" w:rsidP="00405C1A">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C3BE5" w14:textId="77777777" w:rsidR="00D00E9A" w:rsidRDefault="00D00E9A" w:rsidP="00405C1A">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29ADA" w14:textId="77777777" w:rsidR="00D00E9A" w:rsidRDefault="00D00E9A" w:rsidP="00405C1A">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2B9528" w14:textId="77777777" w:rsidR="00D00E9A" w:rsidRDefault="00D00E9A" w:rsidP="00405C1A">
            <w:pPr>
              <w:spacing w:after="0"/>
              <w:jc w:val="center"/>
              <w:rPr>
                <w:rFonts w:ascii="Arial" w:hAnsi="Arial" w:cs="Arial"/>
                <w:sz w:val="18"/>
                <w:szCs w:val="18"/>
              </w:rPr>
            </w:pPr>
          </w:p>
          <w:p w14:paraId="0605F1F5" w14:textId="77777777" w:rsidR="00D00E9A" w:rsidRDefault="00D00E9A" w:rsidP="00405C1A">
            <w:pPr>
              <w:spacing w:after="0"/>
              <w:jc w:val="center"/>
              <w:rPr>
                <w:rFonts w:ascii="Arial" w:hAnsi="Arial" w:cs="Arial"/>
                <w:sz w:val="18"/>
                <w:szCs w:val="18"/>
              </w:rPr>
            </w:pPr>
            <w:r>
              <w:rPr>
                <w:rFonts w:ascii="Arial" w:hAnsi="Arial" w:cs="Arial"/>
                <w:sz w:val="18"/>
                <w:szCs w:val="18"/>
              </w:rPr>
              <w:t>1 MHz</w:t>
            </w:r>
          </w:p>
        </w:tc>
      </w:tr>
      <w:tr w:rsidR="00D00E9A" w14:paraId="0FD213F7"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46884A" w14:textId="77777777" w:rsidR="00D00E9A" w:rsidRDefault="00D00E9A" w:rsidP="00405C1A">
            <w:pPr>
              <w:spacing w:after="0"/>
              <w:jc w:val="center"/>
              <w:rPr>
                <w:rFonts w:ascii="Arial" w:hAnsi="Arial" w:cs="Arial"/>
                <w:sz w:val="18"/>
                <w:szCs w:val="18"/>
              </w:rPr>
            </w:pPr>
            <w:r>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55E74E61" w14:textId="77777777" w:rsidR="00D00E9A" w:rsidRDefault="00D00E9A" w:rsidP="00405C1A">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B6D4BA"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0BB637" w14:textId="77777777" w:rsidR="00D00E9A" w:rsidRDefault="00D00E9A" w:rsidP="00405C1A">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A433B"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7311CF2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54A2EE"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EFB40C8"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F0F499" w14:textId="77777777" w:rsidR="00D00E9A" w:rsidRDefault="00D00E9A" w:rsidP="00405C1A">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47769" w14:textId="77777777" w:rsidR="00D00E9A" w:rsidRDefault="00D00E9A" w:rsidP="00405C1A">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5CB37"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4FF11300"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45D528"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4B0F10E9"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088906" w14:textId="77777777" w:rsidR="00D00E9A" w:rsidRDefault="00D00E9A" w:rsidP="00405C1A">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7D5E82"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F64F5"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316E23CC"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72B48C" w14:textId="77777777" w:rsidR="00D00E9A" w:rsidRDefault="00D00E9A" w:rsidP="00405C1A">
            <w:pPr>
              <w:spacing w:after="0"/>
              <w:jc w:val="center"/>
              <w:rPr>
                <w:rFonts w:ascii="Arial" w:hAnsi="Arial" w:cs="Arial"/>
                <w:sz w:val="18"/>
                <w:szCs w:val="18"/>
              </w:rPr>
            </w:pPr>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1855EFD"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9DAC4" w14:textId="77777777" w:rsidR="00D00E9A" w:rsidRDefault="00D00E9A" w:rsidP="00405C1A">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6A564A"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D1A7E" w14:textId="77777777" w:rsidR="00D00E9A" w:rsidRDefault="00D00E9A" w:rsidP="00405C1A">
            <w:pPr>
              <w:spacing w:after="0"/>
              <w:rPr>
                <w:rFonts w:ascii="Arial" w:eastAsiaTheme="minorHAnsi" w:hAnsi="Arial" w:cs="Arial"/>
                <w:kern w:val="2"/>
                <w:sz w:val="18"/>
                <w:szCs w:val="18"/>
                <w14:ligatures w14:val="standardContextual"/>
              </w:rPr>
            </w:pPr>
          </w:p>
        </w:tc>
      </w:tr>
    </w:tbl>
    <w:p w14:paraId="741AB11A" w14:textId="77777777" w:rsidR="00D00E9A" w:rsidRPr="00D00E9A" w:rsidRDefault="00D00E9A" w:rsidP="00872F18"/>
    <w:p w14:paraId="0C652BEB" w14:textId="65E9F24A" w:rsidR="001853D1" w:rsidRDefault="001853D1" w:rsidP="001853D1">
      <w:pPr>
        <w:pStyle w:val="Heading4"/>
      </w:pPr>
      <w:bookmarkStart w:id="51" w:name="_Toc165559005"/>
      <w:r>
        <w:t>4.3.1.3</w:t>
      </w:r>
      <w:r>
        <w:tab/>
        <w:t>ACLR</w:t>
      </w:r>
      <w:bookmarkEnd w:id="51"/>
    </w:p>
    <w:p w14:paraId="5CF32017" w14:textId="77777777" w:rsidR="001A492D" w:rsidRPr="001467FE" w:rsidRDefault="001A492D" w:rsidP="001A492D">
      <w:r>
        <w:t>The UE ACLR requirement is listed in Table 4.3.1.3-1.</w:t>
      </w:r>
    </w:p>
    <w:p w14:paraId="7622F2C9" w14:textId="77777777" w:rsidR="001A492D" w:rsidRDefault="001A492D" w:rsidP="001A492D">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92D" w14:paraId="5C0F493D" w14:textId="77777777" w:rsidTr="00405C1A">
        <w:trPr>
          <w:cantSplit/>
          <w:jc w:val="center"/>
        </w:trPr>
        <w:tc>
          <w:tcPr>
            <w:tcW w:w="1026" w:type="dxa"/>
            <w:tcBorders>
              <w:top w:val="single" w:sz="4" w:space="0" w:color="auto"/>
              <w:left w:val="single" w:sz="4" w:space="0" w:color="auto"/>
              <w:bottom w:val="single" w:sz="4" w:space="0" w:color="auto"/>
              <w:right w:val="single" w:sz="4" w:space="0" w:color="auto"/>
            </w:tcBorders>
          </w:tcPr>
          <w:p w14:paraId="35C90075" w14:textId="77777777" w:rsidR="001A492D" w:rsidRDefault="001A492D" w:rsidP="00405C1A">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B2350A8" w14:textId="77777777" w:rsidR="001A492D" w:rsidRDefault="001A492D" w:rsidP="00405C1A">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4DA3A2A" w14:textId="77777777" w:rsidR="001A492D" w:rsidRDefault="001A492D" w:rsidP="00405C1A">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2F61DED" w14:textId="77777777" w:rsidR="001A492D" w:rsidRDefault="001A492D" w:rsidP="00405C1A">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6E6B736" w14:textId="77777777" w:rsidR="001A492D" w:rsidRDefault="001A492D" w:rsidP="00405C1A">
            <w:pPr>
              <w:pStyle w:val="TAH"/>
              <w:rPr>
                <w:lang w:val="fr-FR"/>
              </w:rPr>
            </w:pPr>
            <w:r>
              <w:rPr>
                <w:lang w:val="fr-FR"/>
              </w:rPr>
              <w:t>Power class 3</w:t>
            </w:r>
          </w:p>
        </w:tc>
      </w:tr>
      <w:tr w:rsidR="001A492D" w14:paraId="4E23F294" w14:textId="77777777" w:rsidTr="00405C1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7992F5" w14:textId="77777777" w:rsidR="001A492D" w:rsidRDefault="001A492D" w:rsidP="00405C1A">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007AD20" w14:textId="77777777" w:rsidR="001A492D" w:rsidRDefault="001A492D" w:rsidP="00405C1A">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01898297" w14:textId="77777777" w:rsidR="001A492D" w:rsidRDefault="001A492D" w:rsidP="00405C1A">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36385CB" w14:textId="77777777" w:rsidR="001A492D" w:rsidRDefault="001A492D" w:rsidP="00405C1A">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C10734B" w14:textId="77777777" w:rsidR="001A492D" w:rsidRDefault="001A492D" w:rsidP="00405C1A">
            <w:pPr>
              <w:pStyle w:val="TAC"/>
              <w:rPr>
                <w:lang w:val="fr-FR"/>
              </w:rPr>
            </w:pPr>
            <w:r>
              <w:rPr>
                <w:lang w:val="fr-FR"/>
              </w:rPr>
              <w:t>30 dB</w:t>
            </w:r>
          </w:p>
        </w:tc>
      </w:tr>
    </w:tbl>
    <w:p w14:paraId="1CCD3448" w14:textId="77777777" w:rsidR="001A492D" w:rsidRPr="001A492D" w:rsidRDefault="001A492D" w:rsidP="00872F18"/>
    <w:p w14:paraId="20528774" w14:textId="67F48597" w:rsidR="001853D1" w:rsidRDefault="001853D1" w:rsidP="001853D1">
      <w:pPr>
        <w:pStyle w:val="Heading4"/>
      </w:pPr>
      <w:bookmarkStart w:id="52" w:name="_Toc165559006"/>
      <w:r>
        <w:t>4.3.1.4</w:t>
      </w:r>
      <w:r>
        <w:tab/>
        <w:t>Spurious emissions</w:t>
      </w:r>
      <w:bookmarkEnd w:id="52"/>
    </w:p>
    <w:p w14:paraId="2737254F" w14:textId="77777777" w:rsidR="00C428E2" w:rsidRPr="000A0915" w:rsidRDefault="00C428E2" w:rsidP="00C428E2">
      <w:r>
        <w:t>The UE spurious emission requirement is captured in Table 4.3.1.4-1 and Table 4.3.1.4-2.</w:t>
      </w:r>
    </w:p>
    <w:p w14:paraId="099F13C1" w14:textId="77777777" w:rsidR="00C428E2" w:rsidRPr="00D84F16" w:rsidRDefault="00C428E2" w:rsidP="00C428E2">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428E2" w14:paraId="16610DFD"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36C5949A" w14:textId="77777777" w:rsidR="00C428E2" w:rsidRDefault="00C428E2" w:rsidP="00405C1A">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54E2A858" w14:textId="77777777" w:rsidR="00C428E2" w:rsidRDefault="00C428E2" w:rsidP="00405C1A">
            <w:pPr>
              <w:pStyle w:val="TAH"/>
            </w:pPr>
            <w:r>
              <w:t>OOB boundary F</w:t>
            </w:r>
            <w:r>
              <w:rPr>
                <w:vertAlign w:val="subscript"/>
              </w:rPr>
              <w:t>OOB</w:t>
            </w:r>
            <w:r>
              <w:t xml:space="preserve"> (MHz)</w:t>
            </w:r>
          </w:p>
        </w:tc>
      </w:tr>
      <w:tr w:rsidR="00C428E2" w14:paraId="5565524D"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24626A78" w14:textId="77777777" w:rsidR="00C428E2" w:rsidRDefault="00C428E2" w:rsidP="00405C1A">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6E9B42FA" w14:textId="77777777" w:rsidR="00C428E2" w:rsidRDefault="00C428E2" w:rsidP="00405C1A">
            <w:pPr>
              <w:pStyle w:val="TAC"/>
            </w:pPr>
            <w:r>
              <w:t>6</w:t>
            </w:r>
          </w:p>
        </w:tc>
      </w:tr>
      <w:tr w:rsidR="00C428E2" w14:paraId="57751779"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2B1339F4" w14:textId="77777777" w:rsidR="00C428E2" w:rsidRDefault="00C428E2" w:rsidP="00405C1A">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1BA30149" w14:textId="77777777" w:rsidR="00C428E2" w:rsidRDefault="00C428E2" w:rsidP="00405C1A">
            <w:pPr>
              <w:pStyle w:val="TAC"/>
            </w:pPr>
            <w:r>
              <w:t>BW</w:t>
            </w:r>
            <w:r>
              <w:rPr>
                <w:rStyle w:val="TAHCar"/>
                <w:bCs/>
                <w:vertAlign w:val="subscript"/>
              </w:rPr>
              <w:t xml:space="preserve">Channel </w:t>
            </w:r>
            <w:r>
              <w:t>+ 5</w:t>
            </w:r>
          </w:p>
        </w:tc>
      </w:tr>
    </w:tbl>
    <w:p w14:paraId="42126183" w14:textId="77777777" w:rsidR="00C428E2" w:rsidRDefault="00C428E2" w:rsidP="00C428E2">
      <w:pPr>
        <w:rPr>
          <w:rFonts w:asciiTheme="minorHAnsi" w:eastAsiaTheme="minorHAnsi" w:hAnsiTheme="minorHAnsi" w:cstheme="minorBidi"/>
          <w:kern w:val="2"/>
          <w:sz w:val="22"/>
          <w:szCs w:val="22"/>
          <w:lang w:val="sv-SE"/>
          <w14:ligatures w14:val="standardContextual"/>
        </w:rPr>
      </w:pPr>
    </w:p>
    <w:p w14:paraId="5633AF49" w14:textId="77777777" w:rsidR="00C428E2" w:rsidRDefault="00C428E2" w:rsidP="00C428E2">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28E2" w14:paraId="6EB69841"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7D8756A" w14:textId="77777777" w:rsidR="00C428E2" w:rsidRDefault="00C428E2" w:rsidP="00405C1A">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661D1A94" w14:textId="77777777" w:rsidR="00C428E2" w:rsidRDefault="00C428E2" w:rsidP="00405C1A">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05918D04" w14:textId="77777777" w:rsidR="00C428E2" w:rsidRDefault="00C428E2" w:rsidP="00405C1A">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3BDB7F7C" w14:textId="77777777" w:rsidR="00C428E2" w:rsidRDefault="00C428E2" w:rsidP="00405C1A">
            <w:pPr>
              <w:pStyle w:val="TAH"/>
            </w:pPr>
            <w:r>
              <w:t>NOTE</w:t>
            </w:r>
          </w:p>
        </w:tc>
      </w:tr>
      <w:tr w:rsidR="00C428E2" w14:paraId="3657892B"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DFBD824" w14:textId="77777777" w:rsidR="00C428E2" w:rsidRDefault="00C428E2" w:rsidP="00405C1A">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719FD7E2"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C29EE38" w14:textId="77777777" w:rsidR="00C428E2" w:rsidRDefault="00C428E2" w:rsidP="00405C1A">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0FA48A3A" w14:textId="77777777" w:rsidR="00C428E2" w:rsidRDefault="00C428E2" w:rsidP="00405C1A">
            <w:pPr>
              <w:pStyle w:val="TAC"/>
            </w:pPr>
          </w:p>
        </w:tc>
      </w:tr>
      <w:tr w:rsidR="00C428E2" w14:paraId="58557A57"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7361601" w14:textId="77777777" w:rsidR="00C428E2" w:rsidRDefault="00C428E2" w:rsidP="00405C1A">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50F706F8"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2FD3336F" w14:textId="77777777" w:rsidR="00C428E2" w:rsidRDefault="00C428E2" w:rsidP="00405C1A">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5468ECE9" w14:textId="77777777" w:rsidR="00C428E2" w:rsidRDefault="00C428E2" w:rsidP="00405C1A">
            <w:pPr>
              <w:pStyle w:val="TAC"/>
            </w:pPr>
          </w:p>
        </w:tc>
      </w:tr>
      <w:tr w:rsidR="00C428E2" w14:paraId="0E65897A"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2433152" w14:textId="77777777" w:rsidR="00C428E2" w:rsidRDefault="00C428E2" w:rsidP="00405C1A">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46C80F33"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03FBED66" w14:textId="77777777" w:rsidR="00C428E2" w:rsidRDefault="00C428E2" w:rsidP="00405C1A">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72CF1BAC" w14:textId="77777777" w:rsidR="00C428E2" w:rsidRDefault="00C428E2" w:rsidP="00405C1A">
            <w:pPr>
              <w:pStyle w:val="TAC"/>
            </w:pPr>
          </w:p>
        </w:tc>
      </w:tr>
      <w:tr w:rsidR="00C428E2" w14:paraId="1FD82F32" w14:textId="77777777" w:rsidTr="00405C1A">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6857C7B0" w14:textId="77777777" w:rsidR="00C428E2" w:rsidRDefault="00C428E2" w:rsidP="00405C1A">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0A9497E3"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019396FE"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614323E" w14:textId="77777777" w:rsidR="00C428E2" w:rsidRDefault="00C428E2" w:rsidP="00405C1A">
            <w:pPr>
              <w:pStyle w:val="TAC"/>
            </w:pPr>
            <w:r>
              <w:t>4</w:t>
            </w:r>
          </w:p>
        </w:tc>
      </w:tr>
      <w:tr w:rsidR="00C428E2" w14:paraId="1CC66C1D" w14:textId="77777777" w:rsidTr="00405C1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758C2" w14:textId="77777777" w:rsidR="00C428E2" w:rsidRDefault="00C428E2" w:rsidP="00405C1A">
            <w:pPr>
              <w:spacing w:after="0"/>
              <w:rPr>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034E687" w14:textId="77777777" w:rsidR="00C428E2" w:rsidRDefault="00C428E2" w:rsidP="00405C1A">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287C9552"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E79412E" w14:textId="77777777" w:rsidR="00C428E2" w:rsidRDefault="00C428E2" w:rsidP="00405C1A">
            <w:pPr>
              <w:pStyle w:val="TAC"/>
            </w:pPr>
            <w:r>
              <w:t>3</w:t>
            </w:r>
          </w:p>
        </w:tc>
      </w:tr>
      <w:tr w:rsidR="00C428E2" w14:paraId="36CA7D29"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32E4551" w14:textId="77777777" w:rsidR="00C428E2" w:rsidRDefault="00C428E2" w:rsidP="00405C1A">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2125F16B"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7AB6A2B"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614CB5D" w14:textId="77777777" w:rsidR="00C428E2" w:rsidRDefault="00C428E2" w:rsidP="00405C1A">
            <w:pPr>
              <w:pStyle w:val="TAC"/>
            </w:pPr>
            <w:r>
              <w:t>1</w:t>
            </w:r>
          </w:p>
        </w:tc>
      </w:tr>
      <w:tr w:rsidR="00C428E2" w14:paraId="0AD3F473"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1306796" w14:textId="77777777" w:rsidR="00C428E2" w:rsidRDefault="00C428E2" w:rsidP="00405C1A">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0902A93B"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622F7B4"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68581DE" w14:textId="77777777" w:rsidR="00C428E2" w:rsidRDefault="00C428E2" w:rsidP="00405C1A">
            <w:pPr>
              <w:pStyle w:val="TAC"/>
            </w:pPr>
            <w:r>
              <w:t>2</w:t>
            </w:r>
          </w:p>
        </w:tc>
      </w:tr>
      <w:tr w:rsidR="00C428E2" w14:paraId="28DCE9B1" w14:textId="77777777" w:rsidTr="00405C1A">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0055883E" w14:textId="77777777" w:rsidR="00C428E2" w:rsidRDefault="00C428E2" w:rsidP="00405C1A">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6C58694B" w14:textId="77777777" w:rsidR="00C428E2" w:rsidRDefault="00C428E2" w:rsidP="00405C1A">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6CC59FC" w14:textId="77777777" w:rsidR="00C428E2" w:rsidRDefault="00C428E2" w:rsidP="00405C1A">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38A4E473" w14:textId="77777777" w:rsidR="00C428E2" w:rsidRDefault="00C428E2" w:rsidP="00405C1A">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50AE3CE9" w14:textId="77777777" w:rsidR="00C428E2" w:rsidRPr="00C428E2" w:rsidRDefault="00C428E2" w:rsidP="00872F18"/>
    <w:p w14:paraId="19231FA5" w14:textId="75EBBB64" w:rsidR="001853D1" w:rsidRDefault="001853D1" w:rsidP="001853D1">
      <w:pPr>
        <w:pStyle w:val="Heading4"/>
      </w:pPr>
      <w:bookmarkStart w:id="53" w:name="_Toc165559007"/>
      <w:r>
        <w:t>4.3.1.5</w:t>
      </w:r>
      <w:r>
        <w:tab/>
        <w:t>Maximum output power</w:t>
      </w:r>
      <w:bookmarkEnd w:id="53"/>
    </w:p>
    <w:p w14:paraId="05C717F6" w14:textId="77777777" w:rsidR="00E725A2" w:rsidRDefault="00E725A2" w:rsidP="00E725A2">
      <w:r>
        <w:t>The UE maximum output power requirement is listed in Table 4.3.1.5-1.</w:t>
      </w:r>
    </w:p>
    <w:p w14:paraId="41EEF06A" w14:textId="77777777" w:rsidR="00E725A2" w:rsidRDefault="00E725A2" w:rsidP="00E725A2">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5A2" w14:paraId="4BD1BED8" w14:textId="77777777" w:rsidTr="00405C1A">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9E741" w14:textId="77777777" w:rsidR="00E725A2" w:rsidRDefault="00E725A2" w:rsidP="00405C1A">
            <w:pPr>
              <w:pStyle w:val="TAH"/>
            </w:pPr>
            <w:r>
              <w:t>NR</w:t>
            </w:r>
          </w:p>
          <w:p w14:paraId="73796CCC" w14:textId="77777777" w:rsidR="00E725A2" w:rsidRDefault="00E725A2" w:rsidP="00405C1A">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B331" w14:textId="77777777" w:rsidR="00E725A2" w:rsidRDefault="00E725A2" w:rsidP="00405C1A">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A13A0" w14:textId="77777777" w:rsidR="00E725A2" w:rsidRDefault="00E725A2" w:rsidP="00405C1A">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FBD23" w14:textId="77777777" w:rsidR="00E725A2" w:rsidRDefault="00E725A2" w:rsidP="00405C1A">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7C3A7" w14:textId="77777777" w:rsidR="00E725A2" w:rsidRDefault="00E725A2" w:rsidP="00405C1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9B2A2" w14:textId="77777777" w:rsidR="00E725A2" w:rsidRDefault="00E725A2" w:rsidP="00405C1A">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6F04D" w14:textId="77777777" w:rsidR="00E725A2" w:rsidRDefault="00E725A2" w:rsidP="00405C1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DB90D" w14:textId="77777777" w:rsidR="00E725A2" w:rsidRDefault="00E725A2" w:rsidP="00405C1A">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103F5" w14:textId="77777777" w:rsidR="00E725A2" w:rsidRDefault="00E725A2" w:rsidP="00405C1A">
            <w:pPr>
              <w:pStyle w:val="TAH"/>
            </w:pPr>
            <w:r>
              <w:t>Tolerance (dB)</w:t>
            </w:r>
          </w:p>
        </w:tc>
      </w:tr>
      <w:tr w:rsidR="00E725A2" w14:paraId="4B1A6F4A" w14:textId="77777777" w:rsidTr="00405C1A">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396" w14:textId="77777777" w:rsidR="00E725A2" w:rsidRDefault="00E725A2" w:rsidP="00405C1A">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A89A4" w14:textId="77777777" w:rsidR="00E725A2" w:rsidRDefault="00E725A2" w:rsidP="00405C1A">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F44D9" w14:textId="77777777" w:rsidR="00E725A2" w:rsidRDefault="00E725A2" w:rsidP="00405C1A">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124BC" w14:textId="77777777" w:rsidR="00E725A2" w:rsidRDefault="00E725A2" w:rsidP="00405C1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AE2FD" w14:textId="77777777" w:rsidR="00E725A2" w:rsidRDefault="00E725A2" w:rsidP="00405C1A">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2E192" w14:textId="77777777" w:rsidR="00E725A2" w:rsidRDefault="00E725A2" w:rsidP="00405C1A">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4854A" w14:textId="77777777" w:rsidR="00E725A2" w:rsidRDefault="00E725A2" w:rsidP="00405C1A">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A4D43" w14:textId="77777777" w:rsidR="00E725A2" w:rsidRDefault="00E725A2" w:rsidP="00405C1A">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2D3F6" w14:textId="77777777" w:rsidR="00E725A2" w:rsidRDefault="00E725A2" w:rsidP="00405C1A">
            <w:pPr>
              <w:pStyle w:val="TAC"/>
            </w:pPr>
            <w:r>
              <w:t>+2/-3</w:t>
            </w:r>
          </w:p>
        </w:tc>
      </w:tr>
      <w:tr w:rsidR="00E725A2" w14:paraId="12B70561" w14:textId="77777777" w:rsidTr="00405C1A">
        <w:tc>
          <w:tcPr>
            <w:tcW w:w="9134" w:type="dxa"/>
            <w:gridSpan w:val="9"/>
            <w:tcBorders>
              <w:top w:val="single" w:sz="4" w:space="0" w:color="auto"/>
              <w:left w:val="single" w:sz="4" w:space="0" w:color="auto"/>
              <w:bottom w:val="single" w:sz="4" w:space="0" w:color="auto"/>
              <w:right w:val="single" w:sz="4" w:space="0" w:color="auto"/>
            </w:tcBorders>
            <w:hideMark/>
          </w:tcPr>
          <w:p w14:paraId="502C4B84" w14:textId="77777777" w:rsidR="00E725A2" w:rsidRDefault="00E725A2" w:rsidP="00405C1A">
            <w:pPr>
              <w:pStyle w:val="TAN"/>
            </w:pPr>
            <w:r>
              <w:t>NOTE 1:</w:t>
            </w:r>
            <w:r>
              <w:tab/>
              <w:t>P</w:t>
            </w:r>
            <w:r>
              <w:rPr>
                <w:vertAlign w:val="subscript"/>
              </w:rPr>
              <w:t>PowerClass</w:t>
            </w:r>
            <w:r>
              <w:t xml:space="preserve"> is the maximum UE power specified without taking into account the tolerance</w:t>
            </w:r>
          </w:p>
          <w:p w14:paraId="4E59D46E" w14:textId="77777777" w:rsidR="00E725A2" w:rsidRDefault="00E725A2" w:rsidP="00405C1A">
            <w:pPr>
              <w:pStyle w:val="TAN"/>
            </w:pPr>
            <w:r>
              <w:t>NOTE 2:</w:t>
            </w:r>
            <w:r>
              <w:tab/>
              <w:t>Power</w:t>
            </w:r>
            <w:r>
              <w:rPr>
                <w:vertAlign w:val="subscript"/>
              </w:rPr>
              <w:t xml:space="preserve"> </w:t>
            </w:r>
            <w:r>
              <w:t>class 3 is default power class unless otherwise stated</w:t>
            </w:r>
          </w:p>
          <w:p w14:paraId="673752C1" w14:textId="77777777" w:rsidR="00E725A2" w:rsidRDefault="00E725A2" w:rsidP="00405C1A">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06EAB4D" w14:textId="77777777" w:rsidR="00E725A2" w:rsidRDefault="00E725A2" w:rsidP="00405C1A">
            <w:pPr>
              <w:pStyle w:val="TAN"/>
            </w:pPr>
            <w:r>
              <w:t>NOTE 4:</w:t>
            </w:r>
            <w:r>
              <w:tab/>
              <w:t>The maximum output power requirement is relaxed by reducing the lower tolerance limit by 0.3 dB</w:t>
            </w:r>
          </w:p>
          <w:p w14:paraId="40AE861C" w14:textId="77777777" w:rsidR="00E725A2" w:rsidRDefault="00E725A2" w:rsidP="00405C1A">
            <w:pPr>
              <w:pStyle w:val="TAN"/>
            </w:pPr>
            <w:r>
              <w:t>NOTE 5:</w:t>
            </w:r>
            <w:r>
              <w:tab/>
              <w:t>Achieved via dual Tx</w:t>
            </w:r>
          </w:p>
          <w:p w14:paraId="025BB18C" w14:textId="77777777" w:rsidR="00E725A2" w:rsidRDefault="00E725A2" w:rsidP="00405C1A">
            <w:pPr>
              <w:pStyle w:val="TAN"/>
            </w:pPr>
            <w:r>
              <w:t>NOTE 6:</w:t>
            </w:r>
            <w:r>
              <w:tab/>
              <w:t xml:space="preserve">Generally, PC1 UE is not targeted for smartphone form factor. </w:t>
            </w:r>
          </w:p>
        </w:tc>
      </w:tr>
    </w:tbl>
    <w:p w14:paraId="3FEDFFF9" w14:textId="77777777" w:rsidR="00E725A2" w:rsidRPr="00E725A2" w:rsidRDefault="00E725A2" w:rsidP="00872F18"/>
    <w:p w14:paraId="7381C0C0" w14:textId="29618CFB" w:rsidR="001853D1" w:rsidRDefault="001853D1" w:rsidP="001853D1">
      <w:pPr>
        <w:pStyle w:val="Heading4"/>
      </w:pPr>
      <w:bookmarkStart w:id="54" w:name="_Toc165559008"/>
      <w:r>
        <w:t>4.3.1.6</w:t>
      </w:r>
      <w:r>
        <w:tab/>
        <w:t>Average output power</w:t>
      </w:r>
      <w:bookmarkEnd w:id="54"/>
    </w:p>
    <w:p w14:paraId="5F33AFE3" w14:textId="111529C1" w:rsidR="00E81746" w:rsidRPr="00E81746" w:rsidRDefault="00E81746" w:rsidP="00872F18">
      <w:r>
        <w:t>It was agreed the average output power won’t be mentioned in the reply LS to WP5D.</w:t>
      </w:r>
    </w:p>
    <w:p w14:paraId="53CC6E59" w14:textId="46482115" w:rsidR="001853D1" w:rsidRDefault="001853D1" w:rsidP="001853D1">
      <w:pPr>
        <w:pStyle w:val="Heading3"/>
      </w:pPr>
      <w:bookmarkStart w:id="55" w:name="_Toc165559009"/>
      <w:r>
        <w:t>4.3.2</w:t>
      </w:r>
      <w:r>
        <w:tab/>
      </w:r>
      <w:r w:rsidRPr="00444E61">
        <w:t>Receiver characteristics</w:t>
      </w:r>
      <w:bookmarkEnd w:id="55"/>
    </w:p>
    <w:p w14:paraId="64B23C0C" w14:textId="2847633B" w:rsidR="001853D1" w:rsidRDefault="001853D1" w:rsidP="001853D1">
      <w:pPr>
        <w:pStyle w:val="Heading4"/>
      </w:pPr>
      <w:bookmarkStart w:id="56" w:name="_Toc165559010"/>
      <w:r>
        <w:t>4.3.2.1</w:t>
      </w:r>
      <w:r>
        <w:tab/>
        <w:t>Noise figure</w:t>
      </w:r>
      <w:bookmarkEnd w:id="56"/>
    </w:p>
    <w:p w14:paraId="6707B4B3" w14:textId="77777777" w:rsidR="0092759C" w:rsidRPr="00957F93" w:rsidRDefault="0092759C" w:rsidP="0092759C">
      <w:r>
        <w:t>The UE noise figure relevant for 4400 to 4800 MHz is 9 dB.</w:t>
      </w:r>
    </w:p>
    <w:p w14:paraId="2732E9BC" w14:textId="77777777" w:rsidR="0092759C" w:rsidRPr="0092759C" w:rsidRDefault="0092759C" w:rsidP="00872F18"/>
    <w:p w14:paraId="24B691E5" w14:textId="566D5926" w:rsidR="001853D1" w:rsidRDefault="001853D1" w:rsidP="001853D1">
      <w:pPr>
        <w:pStyle w:val="Heading4"/>
      </w:pPr>
      <w:bookmarkStart w:id="57" w:name="_Toc165559011"/>
      <w:r>
        <w:t>4.3.2.2</w:t>
      </w:r>
      <w:r>
        <w:tab/>
        <w:t>Sensitivity</w:t>
      </w:r>
      <w:bookmarkEnd w:id="57"/>
    </w:p>
    <w:p w14:paraId="579A5366" w14:textId="77777777" w:rsidR="00E30410" w:rsidRDefault="00E30410" w:rsidP="00E30410">
      <w:r>
        <w:t>The UE sensitivity requirement is listed in Table 4.3.2.2-1.</w:t>
      </w:r>
    </w:p>
    <w:p w14:paraId="567E50F0" w14:textId="77777777" w:rsidR="00E30410" w:rsidRDefault="00E30410" w:rsidP="00E30410">
      <w:pPr>
        <w:jc w:val="center"/>
        <w:rPr>
          <w:rFonts w:ascii="Arial" w:eastAsia="PMingLiU" w:hAnsi="Arial" w:cs="Arial"/>
          <w:b/>
          <w:bCs/>
          <w:lang w:val="en-US"/>
        </w:rPr>
      </w:pPr>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E30410" w14:paraId="14408466" w14:textId="77777777" w:rsidTr="00405C1A">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46F3DBB5" w14:textId="77777777" w:rsidR="00E30410" w:rsidRDefault="00E30410" w:rsidP="00405C1A">
            <w:pPr>
              <w:spacing w:after="0"/>
              <w:jc w:val="center"/>
              <w:textAlignment w:val="baseline"/>
              <w:rPr>
                <w:rFonts w:ascii="Arial" w:eastAsiaTheme="minorHAnsi" w:hAnsi="Arial" w:cs="Arial"/>
                <w:b/>
                <w:bCs/>
                <w:sz w:val="18"/>
                <w:szCs w:val="18"/>
                <w:lang w:eastAsia="zh-TW"/>
              </w:rPr>
            </w:pPr>
            <w:bookmarkStart w:id="58" w:name="_Hlk78840377"/>
            <w:r>
              <w:rPr>
                <w:rFonts w:ascii="Arial" w:hAnsi="Arial" w:cs="Arial"/>
                <w:b/>
                <w:bCs/>
                <w:sz w:val="18"/>
                <w:szCs w:val="18"/>
                <w:lang w:eastAsia="zh-TW"/>
              </w:rPr>
              <w:t>Operating band / SCS / Channel bandwidth / REFSENS</w:t>
            </w:r>
          </w:p>
        </w:tc>
      </w:tr>
      <w:tr w:rsidR="00E30410" w14:paraId="25F4762F" w14:textId="77777777" w:rsidTr="00405C1A">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A240823"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58DA58"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SCS</w:t>
            </w:r>
          </w:p>
          <w:p w14:paraId="22BD1B37"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BC9DE21"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A5B66F7"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89D671"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sz w:val="18"/>
              </w:rPr>
              <w:t>Duplex Mode</w:t>
            </w:r>
          </w:p>
        </w:tc>
      </w:tr>
      <w:tr w:rsidR="00E30410" w14:paraId="1BAE1212" w14:textId="77777777" w:rsidTr="00405C1A">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66A757"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2E8C46"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BC820D7"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7A08F8D"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AFFDF3"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TDD</w:t>
            </w:r>
          </w:p>
        </w:tc>
      </w:tr>
      <w:tr w:rsidR="00E30410" w14:paraId="2CD0D87E" w14:textId="77777777" w:rsidTr="00405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F841" w14:textId="77777777" w:rsidR="00E30410" w:rsidRDefault="00E30410" w:rsidP="00405C1A">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FBCCE6"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4F073FC"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79E81FB"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688E" w14:textId="77777777" w:rsidR="00E30410" w:rsidRDefault="00E30410" w:rsidP="00405C1A">
            <w:pPr>
              <w:spacing w:after="0"/>
              <w:rPr>
                <w:rFonts w:ascii="Arial" w:eastAsiaTheme="minorHAnsi" w:hAnsi="Arial" w:cs="Arial"/>
                <w:kern w:val="2"/>
                <w:sz w:val="18"/>
                <w:szCs w:val="18"/>
                <w:lang w:eastAsia="zh-TW"/>
                <w14:ligatures w14:val="standardContextual"/>
              </w:rPr>
            </w:pPr>
          </w:p>
        </w:tc>
      </w:tr>
      <w:tr w:rsidR="00E30410" w14:paraId="4331C0FC" w14:textId="77777777" w:rsidTr="00405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297F" w14:textId="77777777" w:rsidR="00E30410" w:rsidRDefault="00E30410" w:rsidP="00405C1A">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5AD12B"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41724E8"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6EF9A4C"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0A0F" w14:textId="77777777" w:rsidR="00E30410" w:rsidRDefault="00E30410" w:rsidP="00405C1A">
            <w:pPr>
              <w:spacing w:after="0"/>
              <w:rPr>
                <w:rFonts w:ascii="Arial" w:eastAsiaTheme="minorHAnsi" w:hAnsi="Arial" w:cs="Arial"/>
                <w:kern w:val="2"/>
                <w:sz w:val="18"/>
                <w:szCs w:val="18"/>
                <w:lang w:eastAsia="zh-TW"/>
                <w14:ligatures w14:val="standardContextual"/>
              </w:rPr>
            </w:pPr>
          </w:p>
        </w:tc>
      </w:tr>
      <w:bookmarkEnd w:id="58"/>
    </w:tbl>
    <w:p w14:paraId="19CEC97A" w14:textId="77777777" w:rsidR="00E30410" w:rsidRPr="00E30410" w:rsidRDefault="00E30410" w:rsidP="00872F18"/>
    <w:p w14:paraId="0B07C97F" w14:textId="6E621E56" w:rsidR="001853D1" w:rsidRDefault="001853D1" w:rsidP="001853D1">
      <w:pPr>
        <w:pStyle w:val="Heading4"/>
      </w:pPr>
      <w:bookmarkStart w:id="59" w:name="_Toc165559012"/>
      <w:r>
        <w:lastRenderedPageBreak/>
        <w:t>4.3.2.3</w:t>
      </w:r>
      <w:r>
        <w:tab/>
        <w:t>Blocking response</w:t>
      </w:r>
      <w:bookmarkEnd w:id="59"/>
    </w:p>
    <w:p w14:paraId="78893155" w14:textId="77777777" w:rsidR="00FF4047" w:rsidRPr="00CD4F55" w:rsidRDefault="00FF4047" w:rsidP="00FF4047">
      <w:r>
        <w:t>The UE blocking requirement is listed in Table 4.3.2.3-1, Table 4.3.2.3-2,</w:t>
      </w:r>
      <w:r w:rsidRPr="00B72BA8">
        <w:t xml:space="preserve"> </w:t>
      </w:r>
      <w:r>
        <w:t>Table 4.3.2.3-3 and Table 4.3.2.3-4.</w:t>
      </w:r>
    </w:p>
    <w:p w14:paraId="4236806A" w14:textId="77777777" w:rsidR="00FF4047" w:rsidRPr="00872F18" w:rsidRDefault="00FF4047" w:rsidP="00FF4047">
      <w:pPr>
        <w:keepNext/>
        <w:keepLines/>
        <w:spacing w:before="60"/>
        <w:jc w:val="center"/>
        <w:rPr>
          <w:rFonts w:ascii="Arial" w:hAnsi="Arial"/>
          <w:b/>
          <w:lang w:val="en-US"/>
        </w:rPr>
      </w:pPr>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F4047" w14:paraId="151596BA"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3FE94A22" w14:textId="77777777" w:rsidR="00FF4047" w:rsidRDefault="00FF4047" w:rsidP="00405C1A">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73CDDC34" w14:textId="77777777" w:rsidR="00FF4047" w:rsidRDefault="00FF4047" w:rsidP="00405C1A">
            <w:pPr>
              <w:keepNext/>
              <w:keepLines/>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B85BFA3" w14:textId="77777777" w:rsidR="00FF4047" w:rsidRDefault="00FF4047" w:rsidP="00405C1A">
            <w:pPr>
              <w:keepNext/>
              <w:keepLines/>
              <w:spacing w:after="0"/>
              <w:jc w:val="center"/>
              <w:rPr>
                <w:rFonts w:ascii="Arial" w:hAnsi="Arial"/>
                <w:b/>
                <w:sz w:val="18"/>
              </w:rPr>
            </w:pPr>
            <w:r>
              <w:rPr>
                <w:rFonts w:ascii="Arial" w:hAnsi="Arial"/>
                <w:b/>
                <w:sz w:val="18"/>
              </w:rPr>
              <w:t>Channel bandwidth (MHz)</w:t>
            </w:r>
          </w:p>
        </w:tc>
      </w:tr>
      <w:tr w:rsidR="00FF4047" w14:paraId="791998CB" w14:textId="77777777" w:rsidTr="00405C1A">
        <w:trPr>
          <w:jc w:val="center"/>
        </w:trPr>
        <w:tc>
          <w:tcPr>
            <w:tcW w:w="1486" w:type="dxa"/>
            <w:tcBorders>
              <w:top w:val="nil"/>
              <w:left w:val="single" w:sz="4" w:space="0" w:color="auto"/>
              <w:bottom w:val="single" w:sz="4" w:space="0" w:color="auto"/>
              <w:right w:val="single" w:sz="4" w:space="0" w:color="auto"/>
            </w:tcBorders>
            <w:vAlign w:val="center"/>
          </w:tcPr>
          <w:p w14:paraId="78440E1F" w14:textId="77777777" w:rsidR="00FF4047" w:rsidRDefault="00FF4047" w:rsidP="00405C1A">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5DEB013" w14:textId="77777777" w:rsidR="00FF4047" w:rsidRDefault="00FF4047" w:rsidP="00405C1A">
            <w:pPr>
              <w:keepNext/>
              <w:keepLines/>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B15A9A3" w14:textId="77777777" w:rsidR="00FF4047" w:rsidRDefault="00FF4047" w:rsidP="00405C1A">
            <w:pPr>
              <w:keepNext/>
              <w:keepLines/>
              <w:spacing w:after="0"/>
              <w:jc w:val="center"/>
              <w:rPr>
                <w:rFonts w:ascii="Arial" w:hAnsi="Arial"/>
                <w:b/>
                <w:sz w:val="18"/>
              </w:rPr>
            </w:pPr>
            <w:r>
              <w:rPr>
                <w:rFonts w:ascii="Arial" w:hAnsi="Arial"/>
                <w:b/>
                <w:sz w:val="18"/>
              </w:rPr>
              <w:t>10, 15, 20, 25, 30, 35, 40, 45, 50, 60, 70, 80, 90, 100</w:t>
            </w:r>
          </w:p>
        </w:tc>
      </w:tr>
      <w:tr w:rsidR="00FF4047" w14:paraId="72119C2F"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6607A7FE" w14:textId="77777777" w:rsidR="00FF4047" w:rsidRDefault="00FF4047" w:rsidP="00405C1A">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AC0A" w14:textId="77777777" w:rsidR="00FF4047" w:rsidRDefault="00FF4047" w:rsidP="00405C1A">
            <w:pPr>
              <w:keepNext/>
              <w:keepLines/>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A08E3A2" w14:textId="77777777" w:rsidR="00FF4047" w:rsidRDefault="00FF4047" w:rsidP="00405C1A">
            <w:pPr>
              <w:keepNext/>
              <w:keepLines/>
              <w:spacing w:after="0"/>
              <w:jc w:val="center"/>
              <w:rPr>
                <w:rFonts w:ascii="Arial" w:hAnsi="Arial"/>
                <w:sz w:val="18"/>
              </w:rPr>
            </w:pPr>
            <w:r>
              <w:rPr>
                <w:rFonts w:ascii="Arial" w:hAnsi="Arial"/>
                <w:sz w:val="18"/>
              </w:rPr>
              <w:t>REFSENS + 6 dB</w:t>
            </w:r>
            <w:r>
              <w:rPr>
                <w:rFonts w:ascii="Arial" w:hAnsi="Arial"/>
                <w:sz w:val="18"/>
                <w:vertAlign w:val="superscript"/>
              </w:rPr>
              <w:t>3</w:t>
            </w:r>
          </w:p>
        </w:tc>
      </w:tr>
      <w:tr w:rsidR="00FF4047" w14:paraId="2598AB20"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8A1AB37" w14:textId="77777777" w:rsidR="00FF4047" w:rsidRDefault="00FF4047" w:rsidP="00405C1A">
            <w:pPr>
              <w:keepNext/>
              <w:keepLines/>
              <w:spacing w:after="0"/>
              <w:jc w:val="center"/>
              <w:rPr>
                <w:rFonts w:asciiTheme="minorHAnsi" w:hAnsiTheme="minorHAnsi"/>
                <w:sz w:val="22"/>
              </w:rPr>
            </w:pPr>
            <w:r>
              <w:rPr>
                <w:rFonts w:ascii="Arial" w:hAnsi="Arial"/>
                <w:sz w:val="18"/>
              </w:rPr>
              <w:t>BW</w:t>
            </w:r>
            <w:r>
              <w:rPr>
                <w:rFonts w:ascii="Arial" w:hAnsi="Arial"/>
                <w:sz w:val="18"/>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5D32256F"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D305F6" w14:textId="77777777" w:rsidR="00FF4047" w:rsidRDefault="00FF4047" w:rsidP="00405C1A">
            <w:pPr>
              <w:keepNext/>
              <w:keepLines/>
              <w:spacing w:after="0"/>
              <w:jc w:val="center"/>
              <w:rPr>
                <w:rFonts w:ascii="Arial" w:hAnsi="Arial"/>
                <w:sz w:val="18"/>
              </w:rPr>
            </w:pP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5A93BECA"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CE9AEA8" w14:textId="77777777" w:rsidR="00FF4047" w:rsidRDefault="00FF4047" w:rsidP="00405C1A">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DE6089"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D2A4B32" w14:textId="77777777" w:rsidR="00FF4047" w:rsidRDefault="00FF4047" w:rsidP="00405C1A">
            <w:pPr>
              <w:keepNext/>
              <w:keepLines/>
              <w:spacing w:after="0"/>
              <w:jc w:val="center"/>
              <w:rPr>
                <w:rFonts w:ascii="Arial" w:hAnsi="Arial"/>
                <w:sz w:val="18"/>
              </w:rPr>
            </w:pPr>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33711699"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10B2E83" w14:textId="77777777" w:rsidR="00FF4047" w:rsidRDefault="00FF4047" w:rsidP="00405C1A">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043D57"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EB22639" w14:textId="77777777" w:rsidR="00FF4047" w:rsidRDefault="00FF4047" w:rsidP="00405C1A">
            <w:pPr>
              <w:keepNext/>
              <w:keepLines/>
              <w:spacing w:after="0"/>
              <w:jc w:val="center"/>
              <w:rPr>
                <w:rFonts w:ascii="Arial" w:hAnsi="Arial"/>
                <w:sz w:val="18"/>
              </w:rPr>
            </w:pPr>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3A3B1A5C"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147CC6C6" w14:textId="77777777" w:rsidR="00FF4047" w:rsidRDefault="00FF4047" w:rsidP="00405C1A">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1E24F95" w14:textId="77777777" w:rsidR="00FF4047" w:rsidRDefault="00FF4047" w:rsidP="00405C1A">
            <w:pPr>
              <w:pStyle w:val="TAN"/>
            </w:pPr>
            <w:r>
              <w:t>NOTE 2:</w:t>
            </w:r>
            <w:r>
              <w:tab/>
              <w:t xml:space="preserve">The interferer consists of the RMC specified in Annexes A.3.2.2 and A.3.3.2 with one sided dynamic OCNG Pattern OP.1 FDD/TDD for the DL-signal as described in Annex A.5.1.1/A.5.2.1 </w:t>
            </w:r>
          </w:p>
          <w:p w14:paraId="3213BCB4" w14:textId="77777777" w:rsidR="00FF4047" w:rsidRDefault="00FF4047" w:rsidP="00405C1A">
            <w:pPr>
              <w:pStyle w:val="TAN"/>
            </w:pPr>
            <w:r>
              <w:t>NOTE 3:</w:t>
            </w:r>
            <w:r>
              <w:tab/>
              <w:t>For Band n104, the power in transmission bandwidth configuration is REFSENS + 9 dB</w:t>
            </w:r>
          </w:p>
        </w:tc>
      </w:tr>
    </w:tbl>
    <w:p w14:paraId="086F1484" w14:textId="77777777" w:rsidR="00FF4047" w:rsidRPr="00872F18" w:rsidRDefault="00FF4047" w:rsidP="00FF4047">
      <w:pPr>
        <w:rPr>
          <w:rFonts w:asciiTheme="minorHAnsi" w:eastAsiaTheme="minorHAnsi" w:hAnsiTheme="minorHAnsi" w:cstheme="minorBidi"/>
          <w:kern w:val="2"/>
          <w:sz w:val="22"/>
          <w:szCs w:val="22"/>
          <w:lang w:val="en-US" w:eastAsia="zh-CN"/>
          <w14:ligatures w14:val="standardContextual"/>
        </w:rPr>
      </w:pPr>
    </w:p>
    <w:p w14:paraId="2872BE4F" w14:textId="77777777" w:rsidR="00FF4047" w:rsidRDefault="00FF4047" w:rsidP="00FF4047">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F4047" w14:paraId="407FD7AC" w14:textId="77777777" w:rsidTr="00405C1A">
        <w:trPr>
          <w:jc w:val="center"/>
        </w:trPr>
        <w:tc>
          <w:tcPr>
            <w:tcW w:w="1106" w:type="dxa"/>
            <w:tcBorders>
              <w:top w:val="single" w:sz="4" w:space="0" w:color="auto"/>
              <w:left w:val="single" w:sz="4" w:space="0" w:color="auto"/>
              <w:bottom w:val="nil"/>
              <w:right w:val="single" w:sz="4" w:space="0" w:color="auto"/>
            </w:tcBorders>
            <w:hideMark/>
          </w:tcPr>
          <w:p w14:paraId="54FB9292" w14:textId="77777777" w:rsidR="00FF4047" w:rsidRDefault="00FF4047" w:rsidP="00405C1A">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232DBE1" w14:textId="77777777" w:rsidR="00FF4047" w:rsidRDefault="00FF4047" w:rsidP="00405C1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42A35B6" w14:textId="77777777" w:rsidR="00FF4047" w:rsidRDefault="00FF4047" w:rsidP="00405C1A">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625B3AF7" w14:textId="77777777" w:rsidR="00FF4047" w:rsidRDefault="00FF4047" w:rsidP="00405C1A">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0F20A3E" w14:textId="77777777" w:rsidR="00FF4047" w:rsidRDefault="00FF4047" w:rsidP="00405C1A">
            <w:pPr>
              <w:pStyle w:val="TAH"/>
            </w:pPr>
            <w:r>
              <w:t>Case 2</w:t>
            </w:r>
          </w:p>
        </w:tc>
      </w:tr>
      <w:tr w:rsidR="00FF4047" w14:paraId="03835B03" w14:textId="77777777" w:rsidTr="00405C1A">
        <w:trPr>
          <w:jc w:val="center"/>
        </w:trPr>
        <w:tc>
          <w:tcPr>
            <w:tcW w:w="1106" w:type="dxa"/>
            <w:tcBorders>
              <w:top w:val="nil"/>
              <w:left w:val="single" w:sz="4" w:space="0" w:color="auto"/>
              <w:bottom w:val="single" w:sz="4" w:space="0" w:color="auto"/>
              <w:right w:val="single" w:sz="4" w:space="0" w:color="auto"/>
            </w:tcBorders>
          </w:tcPr>
          <w:p w14:paraId="0381B196" w14:textId="77777777" w:rsidR="00FF4047" w:rsidRDefault="00FF4047" w:rsidP="00405C1A">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218681A4" w14:textId="77777777" w:rsidR="00FF4047" w:rsidRDefault="00FF4047" w:rsidP="00405C1A">
            <w:pPr>
              <w:pStyle w:val="TAL"/>
            </w:pPr>
            <w:r>
              <w:t>P</w:t>
            </w:r>
            <w:r>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40282242" w14:textId="77777777" w:rsidR="00FF4047" w:rsidRDefault="00FF4047" w:rsidP="00405C1A">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EB701DC" w14:textId="77777777" w:rsidR="00FF4047" w:rsidRDefault="00FF4047" w:rsidP="00405C1A">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DCF447E" w14:textId="77777777" w:rsidR="00FF4047" w:rsidRDefault="00FF4047" w:rsidP="00405C1A">
            <w:pPr>
              <w:pStyle w:val="TAC"/>
            </w:pPr>
            <w:r>
              <w:t>-44</w:t>
            </w:r>
          </w:p>
        </w:tc>
      </w:tr>
      <w:tr w:rsidR="00FF4047" w14:paraId="03EB8E45" w14:textId="77777777" w:rsidTr="00405C1A">
        <w:trPr>
          <w:jc w:val="center"/>
        </w:trPr>
        <w:tc>
          <w:tcPr>
            <w:tcW w:w="1106" w:type="dxa"/>
            <w:tcBorders>
              <w:top w:val="single" w:sz="4" w:space="0" w:color="auto"/>
              <w:left w:val="single" w:sz="4" w:space="0" w:color="auto"/>
              <w:bottom w:val="nil"/>
              <w:right w:val="single" w:sz="4" w:space="0" w:color="auto"/>
            </w:tcBorders>
            <w:hideMark/>
          </w:tcPr>
          <w:p w14:paraId="61472F45" w14:textId="77777777" w:rsidR="00FF4047" w:rsidRDefault="00FF4047" w:rsidP="00405C1A">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02ED5837" w14:textId="77777777" w:rsidR="00FF4047" w:rsidRDefault="00FF4047" w:rsidP="00405C1A">
            <w:pPr>
              <w:pStyle w:val="TAL"/>
            </w:pPr>
            <w:r>
              <w:t>F</w:t>
            </w:r>
            <w:r>
              <w:rPr>
                <w:vertAlign w:val="subscript"/>
              </w:rPr>
              <w:t>interferer</w:t>
            </w:r>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665DE9E7" w14:textId="77777777" w:rsidR="00FF4047" w:rsidRDefault="00FF4047" w:rsidP="00405C1A">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3BE33E67" w14:textId="77777777" w:rsidR="00FF4047" w:rsidRDefault="00FF4047" w:rsidP="00405C1A">
            <w:pPr>
              <w:pStyle w:val="TAC"/>
            </w:pPr>
            <w:r>
              <w:t>-BW</w:t>
            </w:r>
            <w:r>
              <w:rPr>
                <w:vertAlign w:val="subscript"/>
              </w:rPr>
              <w:t>Channel</w:t>
            </w:r>
            <w:r>
              <w:t>/2 –</w:t>
            </w:r>
          </w:p>
          <w:p w14:paraId="17DDCD16" w14:textId="77777777" w:rsidR="00FF4047" w:rsidRDefault="00FF4047" w:rsidP="00405C1A">
            <w:pPr>
              <w:pStyle w:val="TAC"/>
            </w:pPr>
            <w:r>
              <w:t>F</w:t>
            </w:r>
            <w:r>
              <w:rPr>
                <w:vertAlign w:val="subscript"/>
              </w:rPr>
              <w:t>Ioffset, case 1</w:t>
            </w:r>
          </w:p>
          <w:p w14:paraId="33118C66" w14:textId="77777777" w:rsidR="00FF4047" w:rsidRDefault="00FF4047" w:rsidP="00405C1A">
            <w:pPr>
              <w:pStyle w:val="TAC"/>
            </w:pPr>
            <w:r>
              <w:t>and</w:t>
            </w:r>
          </w:p>
          <w:p w14:paraId="434402DD" w14:textId="77777777" w:rsidR="00FF4047" w:rsidRDefault="00FF4047" w:rsidP="00405C1A">
            <w:pPr>
              <w:pStyle w:val="TAC"/>
            </w:pPr>
            <w:r>
              <w:t>BW</w:t>
            </w:r>
            <w:r>
              <w:rPr>
                <w:vertAlign w:val="subscript"/>
              </w:rPr>
              <w:t>Channel</w:t>
            </w:r>
            <w:r>
              <w:t>/2 +</w:t>
            </w:r>
          </w:p>
          <w:p w14:paraId="232EC203" w14:textId="77777777" w:rsidR="00FF4047" w:rsidRDefault="00FF4047" w:rsidP="00405C1A">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53D5ABE1" w14:textId="77777777" w:rsidR="00FF4047" w:rsidRDefault="00FF4047" w:rsidP="00405C1A">
            <w:pPr>
              <w:pStyle w:val="TAC"/>
            </w:pPr>
            <w:r>
              <w:t>≤ -BW</w:t>
            </w:r>
            <w:r>
              <w:rPr>
                <w:vertAlign w:val="subscript"/>
              </w:rPr>
              <w:t>Channel</w:t>
            </w:r>
            <w:r>
              <w:t>/2 –</w:t>
            </w:r>
          </w:p>
          <w:p w14:paraId="472FB8D2" w14:textId="77777777" w:rsidR="00FF4047" w:rsidRDefault="00FF4047" w:rsidP="00405C1A">
            <w:pPr>
              <w:pStyle w:val="TAC"/>
            </w:pPr>
            <w:r>
              <w:t>F</w:t>
            </w:r>
            <w:r>
              <w:rPr>
                <w:vertAlign w:val="subscript"/>
              </w:rPr>
              <w:t>Ioffset, case 2</w:t>
            </w:r>
          </w:p>
          <w:p w14:paraId="0CD22137" w14:textId="77777777" w:rsidR="00FF4047" w:rsidRDefault="00FF4047" w:rsidP="00405C1A">
            <w:pPr>
              <w:pStyle w:val="TAC"/>
            </w:pPr>
            <w:r>
              <w:t>and</w:t>
            </w:r>
          </w:p>
          <w:p w14:paraId="7450F50C" w14:textId="77777777" w:rsidR="00FF4047" w:rsidRDefault="00FF4047" w:rsidP="00405C1A">
            <w:pPr>
              <w:pStyle w:val="TAC"/>
            </w:pPr>
            <w:r>
              <w:t>≥ BW</w:t>
            </w:r>
            <w:r>
              <w:rPr>
                <w:vertAlign w:val="subscript"/>
              </w:rPr>
              <w:t>Channel</w:t>
            </w:r>
            <w:r>
              <w:t>/2 +</w:t>
            </w:r>
          </w:p>
          <w:p w14:paraId="60D5C4CB" w14:textId="77777777" w:rsidR="00FF4047" w:rsidRDefault="00FF4047" w:rsidP="00405C1A">
            <w:pPr>
              <w:pStyle w:val="TAC"/>
            </w:pPr>
            <w:r>
              <w:t>F</w:t>
            </w:r>
            <w:r>
              <w:rPr>
                <w:vertAlign w:val="subscript"/>
              </w:rPr>
              <w:t>Ioffset, case 2</w:t>
            </w:r>
          </w:p>
        </w:tc>
      </w:tr>
      <w:tr w:rsidR="00FF4047" w14:paraId="0F6CCEDF" w14:textId="77777777" w:rsidTr="00405C1A">
        <w:trPr>
          <w:jc w:val="center"/>
        </w:trPr>
        <w:tc>
          <w:tcPr>
            <w:tcW w:w="1106" w:type="dxa"/>
            <w:tcBorders>
              <w:top w:val="nil"/>
              <w:left w:val="single" w:sz="4" w:space="0" w:color="auto"/>
              <w:bottom w:val="single" w:sz="4" w:space="0" w:color="auto"/>
              <w:right w:val="single" w:sz="4" w:space="0" w:color="auto"/>
            </w:tcBorders>
          </w:tcPr>
          <w:p w14:paraId="7EBD9D77" w14:textId="77777777" w:rsidR="00FF4047" w:rsidRDefault="00FF4047" w:rsidP="00405C1A">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4B4EEB78" w14:textId="77777777" w:rsidR="00FF4047" w:rsidRDefault="00FF4047" w:rsidP="00405C1A">
            <w:pPr>
              <w:pStyle w:val="TAL"/>
            </w:pPr>
            <w:r>
              <w:t>F</w:t>
            </w:r>
            <w:r>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tcPr>
          <w:p w14:paraId="2DAC4392" w14:textId="77777777" w:rsidR="00FF4047" w:rsidRDefault="00FF4047" w:rsidP="00405C1A">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44A8FDDF" w14:textId="77777777" w:rsidR="00FF4047" w:rsidRDefault="00FF4047" w:rsidP="00405C1A">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22038F1" w14:textId="77777777" w:rsidR="00FF4047" w:rsidRDefault="00FF4047" w:rsidP="00405C1A">
            <w:pPr>
              <w:pStyle w:val="TAC"/>
            </w:pPr>
            <w:r>
              <w:t>F</w:t>
            </w:r>
            <w:r>
              <w:rPr>
                <w:vertAlign w:val="subscript"/>
              </w:rPr>
              <w:t>DL_low</w:t>
            </w:r>
            <w:r>
              <w:t xml:space="preserve"> – </w:t>
            </w:r>
            <w:r>
              <w:rPr>
                <w:lang w:val="en-US" w:eastAsia="zh-CN"/>
              </w:rPr>
              <w:t>3*</w:t>
            </w:r>
            <w:r>
              <w:t>BW</w:t>
            </w:r>
            <w:r>
              <w:rPr>
                <w:vertAlign w:val="subscript"/>
              </w:rPr>
              <w:t>Channel</w:t>
            </w:r>
          </w:p>
          <w:p w14:paraId="493542BA" w14:textId="77777777" w:rsidR="00FF4047" w:rsidRDefault="00FF4047" w:rsidP="00405C1A">
            <w:pPr>
              <w:pStyle w:val="TAC"/>
            </w:pPr>
            <w:r>
              <w:t>to</w:t>
            </w:r>
          </w:p>
          <w:p w14:paraId="1B4DB6DC" w14:textId="77777777" w:rsidR="00FF4047" w:rsidRDefault="00FF4047" w:rsidP="00405C1A">
            <w:pPr>
              <w:pStyle w:val="TAC"/>
            </w:pPr>
            <w:r>
              <w:t>F</w:t>
            </w:r>
            <w:r>
              <w:rPr>
                <w:vertAlign w:val="subscript"/>
              </w:rPr>
              <w:t>DL_high</w:t>
            </w:r>
            <w:r>
              <w:t xml:space="preserve"> + </w:t>
            </w:r>
            <w:r>
              <w:rPr>
                <w:lang w:val="en-US" w:eastAsia="zh-CN"/>
              </w:rPr>
              <w:t>3*</w:t>
            </w:r>
            <w:r>
              <w:t>BW</w:t>
            </w:r>
            <w:r>
              <w:rPr>
                <w:vertAlign w:val="subscript"/>
              </w:rPr>
              <w:t>Channel</w:t>
            </w:r>
          </w:p>
        </w:tc>
      </w:tr>
      <w:tr w:rsidR="00FF4047" w14:paraId="50CA2EFB" w14:textId="77777777" w:rsidTr="00405C1A">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5C48F649" w14:textId="77777777" w:rsidR="00FF4047" w:rsidRDefault="00FF4047" w:rsidP="00405C1A">
            <w:pPr>
              <w:pStyle w:val="TAN"/>
            </w:pPr>
            <w:r>
              <w:t>NOTE 1:</w:t>
            </w:r>
            <w:r>
              <w:tab/>
              <w:t xml:space="preserve">The absolute value of the interferer offset Finterferer (offset) shall be further adjusted to </w:t>
            </w:r>
            <w:r>
              <w:rPr>
                <w:rFonts w:eastAsia="Osaka" w:cstheme="minorBidi"/>
                <w:kern w:val="2"/>
                <w:position w:val="-10"/>
                <w:szCs w:val="22"/>
                <w14:ligatures w14:val="standardContextual"/>
              </w:rPr>
              <w:object w:dxaOrig="2250" w:dyaOrig="225" w14:anchorId="23E08CE0">
                <v:shape id="_x0000_i1027" type="#_x0000_t75" style="width:113.5pt;height:10pt" o:ole="">
                  <v:imagedata r:id="rId24" o:title=""/>
                </v:shape>
                <o:OLEObject Type="Embed" ProgID="Equation.3" ShapeID="_x0000_i1027" DrawAspect="Content" ObjectID="_1786829940" r:id="rId25"/>
              </w:object>
            </w:r>
            <w:r>
              <w:t>MHz with SCS the sub-carrier spacing of the wanted signal in MHz. The interferer is an NR signal with an SCS equal to that of the wanted signal.</w:t>
            </w:r>
          </w:p>
          <w:p w14:paraId="761D2DFA" w14:textId="77777777" w:rsidR="00FF4047" w:rsidRDefault="00FF4047" w:rsidP="00405C1A">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879B965" w14:textId="77777777" w:rsidR="00FF4047" w:rsidRDefault="00FF4047" w:rsidP="00405C1A">
            <w:pPr>
              <w:pStyle w:val="TAN"/>
            </w:pPr>
            <w:r>
              <w:t>NOTE 3:</w:t>
            </w:r>
            <w:r>
              <w:tab/>
              <w:t>BW</w:t>
            </w:r>
            <w:r>
              <w:rPr>
                <w:vertAlign w:val="subscript"/>
              </w:rPr>
              <w:t>Channel</w:t>
            </w:r>
            <w:r>
              <w:t xml:space="preserve"> denotes the channel bandwidth of the wanted signal</w:t>
            </w:r>
          </w:p>
        </w:tc>
      </w:tr>
    </w:tbl>
    <w:p w14:paraId="77794479" w14:textId="77777777" w:rsidR="00FF4047" w:rsidRDefault="00FF4047" w:rsidP="00FF4047"/>
    <w:p w14:paraId="0244C860" w14:textId="77777777" w:rsidR="00FF4047" w:rsidRDefault="00FF4047" w:rsidP="00FF4047"/>
    <w:p w14:paraId="23C7CC70" w14:textId="77777777" w:rsidR="00FF4047" w:rsidRPr="00872F18" w:rsidRDefault="00FF4047" w:rsidP="00FF4047">
      <w:pPr>
        <w:keepNext/>
        <w:keepLines/>
        <w:spacing w:before="60"/>
        <w:jc w:val="center"/>
        <w:rPr>
          <w:rFonts w:ascii="Arial" w:hAnsi="Arial"/>
          <w:b/>
          <w:lang w:val="en-US"/>
        </w:rPr>
      </w:pPr>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F4047" w14:paraId="38CC11FB" w14:textId="77777777" w:rsidTr="00405C1A">
        <w:trPr>
          <w:jc w:val="center"/>
        </w:trPr>
        <w:tc>
          <w:tcPr>
            <w:tcW w:w="1486" w:type="dxa"/>
            <w:tcBorders>
              <w:top w:val="single" w:sz="4" w:space="0" w:color="auto"/>
              <w:left w:val="single" w:sz="4" w:space="0" w:color="auto"/>
              <w:bottom w:val="nil"/>
              <w:right w:val="single" w:sz="4" w:space="0" w:color="auto"/>
            </w:tcBorders>
            <w:hideMark/>
          </w:tcPr>
          <w:p w14:paraId="42FABC0E" w14:textId="77777777" w:rsidR="00FF4047" w:rsidRDefault="00FF4047" w:rsidP="00405C1A">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280D4DFD" w14:textId="77777777" w:rsidR="00FF4047" w:rsidRDefault="00FF4047" w:rsidP="00405C1A">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2175A1C7" w14:textId="77777777" w:rsidR="00FF4047" w:rsidRDefault="00FF4047" w:rsidP="00405C1A">
            <w:pPr>
              <w:keepNext/>
              <w:keepLines/>
              <w:spacing w:after="0"/>
              <w:jc w:val="center"/>
              <w:rPr>
                <w:rFonts w:ascii="Arial" w:hAnsi="Arial"/>
                <w:b/>
                <w:sz w:val="18"/>
              </w:rPr>
            </w:pPr>
            <w:r>
              <w:rPr>
                <w:rFonts w:ascii="Arial" w:hAnsi="Arial"/>
                <w:b/>
                <w:sz w:val="18"/>
              </w:rPr>
              <w:t>Channel bandwidth (MHz)</w:t>
            </w:r>
          </w:p>
        </w:tc>
      </w:tr>
      <w:tr w:rsidR="00FF4047" w14:paraId="7FD27C94" w14:textId="77777777" w:rsidTr="00405C1A">
        <w:trPr>
          <w:jc w:val="center"/>
        </w:trPr>
        <w:tc>
          <w:tcPr>
            <w:tcW w:w="1486" w:type="dxa"/>
            <w:tcBorders>
              <w:top w:val="nil"/>
              <w:left w:val="single" w:sz="4" w:space="0" w:color="auto"/>
              <w:bottom w:val="nil"/>
              <w:right w:val="single" w:sz="4" w:space="0" w:color="auto"/>
            </w:tcBorders>
            <w:vAlign w:val="center"/>
          </w:tcPr>
          <w:p w14:paraId="07DA96FD" w14:textId="77777777" w:rsidR="00FF4047" w:rsidRDefault="00FF4047" w:rsidP="00405C1A">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7DF225A" w14:textId="77777777" w:rsidR="00FF4047" w:rsidRDefault="00FF4047" w:rsidP="00405C1A">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635CA9B" w14:textId="77777777" w:rsidR="00FF4047" w:rsidRDefault="00FF4047" w:rsidP="00405C1A">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A9C71" w14:textId="77777777" w:rsidR="00FF4047" w:rsidRDefault="00FF4047" w:rsidP="00405C1A">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14403F8B" w14:textId="77777777" w:rsidR="00FF4047" w:rsidRDefault="00FF4047" w:rsidP="00405C1A">
            <w:pPr>
              <w:keepNext/>
              <w:keepLines/>
              <w:spacing w:after="0"/>
              <w:jc w:val="center"/>
              <w:rPr>
                <w:rFonts w:ascii="Arial" w:hAnsi="Arial"/>
                <w:b/>
                <w:sz w:val="18"/>
              </w:rPr>
            </w:pPr>
            <w:r>
              <w:rPr>
                <w:rFonts w:ascii="Arial" w:hAnsi="Arial"/>
                <w:b/>
                <w:sz w:val="18"/>
              </w:rPr>
              <w:t>20, 25, 30, 35, 40, 45, 50, 60, 70, 80, 90, 100</w:t>
            </w:r>
          </w:p>
        </w:tc>
      </w:tr>
      <w:tr w:rsidR="00FF4047" w14:paraId="2054063B" w14:textId="77777777" w:rsidTr="00405C1A">
        <w:trPr>
          <w:jc w:val="center"/>
        </w:trPr>
        <w:tc>
          <w:tcPr>
            <w:tcW w:w="1486" w:type="dxa"/>
            <w:tcBorders>
              <w:top w:val="nil"/>
              <w:left w:val="single" w:sz="4" w:space="0" w:color="auto"/>
              <w:bottom w:val="single" w:sz="4" w:space="0" w:color="auto"/>
              <w:right w:val="single" w:sz="4" w:space="0" w:color="auto"/>
            </w:tcBorders>
            <w:vAlign w:val="center"/>
            <w:hideMark/>
          </w:tcPr>
          <w:p w14:paraId="490225BD" w14:textId="77777777" w:rsidR="00FF4047" w:rsidRDefault="00FF4047" w:rsidP="00405C1A">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6E93C1" w14:textId="77777777" w:rsidR="00FF4047" w:rsidRDefault="00FF4047" w:rsidP="00405C1A">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72759FD" w14:textId="77777777" w:rsidR="00FF4047" w:rsidRDefault="00FF4047" w:rsidP="00405C1A">
            <w:pPr>
              <w:keepNext/>
              <w:keepLines/>
              <w:spacing w:after="0"/>
              <w:jc w:val="center"/>
              <w:rPr>
                <w:rFonts w:ascii="Arial" w:hAnsi="Arial"/>
                <w:sz w:val="18"/>
              </w:rPr>
            </w:pPr>
            <w:r>
              <w:rPr>
                <w:rFonts w:ascii="Arial" w:hAnsi="Arial"/>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BB3F096" w14:textId="77777777" w:rsidR="00FF4047" w:rsidRDefault="00FF4047" w:rsidP="00405C1A">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212194BE" w14:textId="77777777" w:rsidR="00FF4047" w:rsidRDefault="00FF4047" w:rsidP="00405C1A">
            <w:pPr>
              <w:keepNext/>
              <w:keepLines/>
              <w:spacing w:after="0"/>
              <w:jc w:val="center"/>
              <w:rPr>
                <w:rFonts w:ascii="Arial" w:hAnsi="Arial"/>
                <w:sz w:val="18"/>
              </w:rPr>
            </w:pPr>
            <w:r>
              <w:rPr>
                <w:rFonts w:ascii="Arial" w:hAnsi="Arial"/>
                <w:sz w:val="18"/>
              </w:rPr>
              <w:t>REFSENS + 9 dB</w:t>
            </w:r>
          </w:p>
        </w:tc>
      </w:tr>
      <w:tr w:rsidR="00FF4047" w14:paraId="0B8ED5AB" w14:textId="77777777" w:rsidTr="00405C1A">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527FCAAB" w14:textId="77777777" w:rsidR="00FF4047" w:rsidRDefault="00FF4047" w:rsidP="00405C1A">
            <w:pPr>
              <w:keepNext/>
              <w:keepLines/>
              <w:spacing w:after="0"/>
              <w:ind w:left="851" w:hanging="851"/>
              <w:rPr>
                <w:rFonts w:ascii="Arial" w:hAnsi="Arial"/>
                <w:sz w:val="18"/>
              </w:rPr>
            </w:pPr>
            <w:r>
              <w:rPr>
                <w:rFonts w:ascii="Arial" w:hAnsi="Arial"/>
                <w:sz w:val="18"/>
              </w:rPr>
              <w:t>NOTE:</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tc>
      </w:tr>
    </w:tbl>
    <w:p w14:paraId="01A7C8E8" w14:textId="77777777" w:rsidR="00FF4047" w:rsidRPr="00405C1A" w:rsidRDefault="00FF4047" w:rsidP="00FF4047">
      <w:pPr>
        <w:rPr>
          <w:rFonts w:asciiTheme="minorHAnsi" w:eastAsiaTheme="minorHAnsi" w:hAnsiTheme="minorHAnsi" w:cstheme="minorBidi"/>
          <w:kern w:val="2"/>
          <w:sz w:val="22"/>
          <w:szCs w:val="22"/>
          <w:lang w:val="en-US"/>
          <w14:ligatures w14:val="standardContextual"/>
        </w:rPr>
      </w:pPr>
    </w:p>
    <w:p w14:paraId="1CD32036" w14:textId="77777777" w:rsidR="00FF4047" w:rsidRDefault="00FF4047" w:rsidP="00FF4047">
      <w:pPr>
        <w:pStyle w:val="TH"/>
      </w:pPr>
      <w:r>
        <w:lastRenderedPageBreak/>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F4047" w14:paraId="000E3DB0" w14:textId="77777777" w:rsidTr="00405C1A">
        <w:trPr>
          <w:jc w:val="center"/>
        </w:trPr>
        <w:tc>
          <w:tcPr>
            <w:tcW w:w="1106" w:type="dxa"/>
            <w:tcBorders>
              <w:top w:val="single" w:sz="4" w:space="0" w:color="auto"/>
              <w:left w:val="single" w:sz="4" w:space="0" w:color="auto"/>
              <w:bottom w:val="single" w:sz="4" w:space="0" w:color="auto"/>
              <w:right w:val="single" w:sz="4" w:space="0" w:color="auto"/>
            </w:tcBorders>
            <w:hideMark/>
          </w:tcPr>
          <w:p w14:paraId="6A87665F" w14:textId="77777777" w:rsidR="00FF4047" w:rsidRDefault="00FF4047" w:rsidP="00405C1A">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676F3D0A" w14:textId="77777777" w:rsidR="00FF4047" w:rsidRDefault="00FF4047" w:rsidP="00405C1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18587CB" w14:textId="77777777" w:rsidR="00FF4047" w:rsidRDefault="00FF4047" w:rsidP="00405C1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AB74472" w14:textId="77777777" w:rsidR="00FF4047" w:rsidRDefault="00FF4047" w:rsidP="00405C1A">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13C9B11E" w14:textId="77777777" w:rsidR="00FF4047" w:rsidRDefault="00FF4047" w:rsidP="00405C1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B9C8E5C" w14:textId="77777777" w:rsidR="00FF4047" w:rsidRDefault="00FF4047" w:rsidP="00405C1A">
            <w:pPr>
              <w:pStyle w:val="TAH"/>
            </w:pPr>
            <w:r>
              <w:t>Range 3</w:t>
            </w:r>
          </w:p>
        </w:tc>
      </w:tr>
      <w:tr w:rsidR="00FF4047" w14:paraId="172B88FB" w14:textId="77777777" w:rsidTr="00405C1A">
        <w:trPr>
          <w:jc w:val="center"/>
        </w:trPr>
        <w:tc>
          <w:tcPr>
            <w:tcW w:w="1106" w:type="dxa"/>
            <w:tcBorders>
              <w:top w:val="single" w:sz="4" w:space="0" w:color="auto"/>
              <w:left w:val="single" w:sz="4" w:space="0" w:color="auto"/>
              <w:bottom w:val="single" w:sz="4" w:space="0" w:color="auto"/>
              <w:right w:val="single" w:sz="4" w:space="0" w:color="auto"/>
            </w:tcBorders>
            <w:hideMark/>
          </w:tcPr>
          <w:p w14:paraId="3D612962" w14:textId="77777777" w:rsidR="00FF4047" w:rsidRDefault="00FF4047" w:rsidP="00405C1A">
            <w:pPr>
              <w:pStyle w:val="TAL"/>
              <w:rPr>
                <w:rFonts w:cstheme="minorBidi"/>
              </w:rPr>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537D6107" w14:textId="77777777" w:rsidR="00FF4047" w:rsidRDefault="00FF4047" w:rsidP="00405C1A">
            <w:pPr>
              <w:pStyle w:val="TAL"/>
              <w:rPr>
                <w:lang w:val="en-US"/>
              </w:rPr>
            </w:pPr>
            <w:r>
              <w:t>F</w:t>
            </w:r>
            <w:r>
              <w:rPr>
                <w:vertAlign w:val="subscript"/>
              </w:rPr>
              <w:t>interferer</w:t>
            </w:r>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C003B83" w14:textId="77777777" w:rsidR="00FF4047" w:rsidRDefault="00FF4047" w:rsidP="00405C1A">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7FF7CEA0" w14:textId="77777777" w:rsidR="00FF4047" w:rsidRDefault="00FF4047" w:rsidP="00405C1A">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60BEDF9C" w14:textId="77777777" w:rsidR="00FF4047" w:rsidRDefault="00FF4047" w:rsidP="00405C1A">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SimSun"/>
                <w:vertAlign w:val="subscript"/>
                <w:lang w:val="en-US" w:eastAsia="zh-CN"/>
              </w:rPr>
              <w:t>l</w:t>
            </w:r>
            <w:r>
              <w:rPr>
                <w:rFonts w:cs="Arial"/>
              </w:rPr>
              <w:t>)</w:t>
            </w:r>
          </w:p>
          <w:p w14:paraId="15955DE2" w14:textId="77777777" w:rsidR="00FF4047" w:rsidRDefault="00FF4047" w:rsidP="00405C1A">
            <w:pPr>
              <w:pStyle w:val="TAC"/>
              <w:rPr>
                <w:rFonts w:cs="Arial"/>
              </w:rPr>
            </w:pPr>
            <w:r>
              <w:rPr>
                <w:rFonts w:cs="Arial"/>
              </w:rPr>
              <w:t>or</w:t>
            </w:r>
          </w:p>
          <w:p w14:paraId="1E3F6465" w14:textId="77777777" w:rsidR="00FF4047" w:rsidRDefault="00FF4047" w:rsidP="00405C1A">
            <w:pPr>
              <w:pStyle w:val="TAC"/>
              <w:rPr>
                <w:rFonts w:cstheme="minorBidi"/>
              </w:rPr>
            </w:pPr>
            <w:r>
              <w:rPr>
                <w:rFonts w:cs="Arial"/>
              </w:rPr>
              <w:t>MAX(60,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00FB4080" w14:textId="77777777" w:rsidR="00FF4047" w:rsidRDefault="00FF4047" w:rsidP="00405C1A">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41E61EC1" w14:textId="77777777" w:rsidR="00FF4047" w:rsidRDefault="00FF4047" w:rsidP="00405C1A">
            <w:pPr>
              <w:pStyle w:val="TAC"/>
              <w:rPr>
                <w:rFonts w:cs="Arial"/>
              </w:rPr>
            </w:pPr>
            <w:r>
              <w:rPr>
                <w:rFonts w:cs="Arial"/>
              </w:rPr>
              <w:t>or</w:t>
            </w:r>
          </w:p>
          <w:p w14:paraId="3436AB0E" w14:textId="77777777" w:rsidR="00FF4047" w:rsidRDefault="00FF4047" w:rsidP="00405C1A">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304D0E54" w14:textId="77777777" w:rsidR="00FF4047" w:rsidRDefault="00FF4047" w:rsidP="00405C1A">
            <w:pPr>
              <w:pStyle w:val="TAC"/>
              <w:rPr>
                <w:rFonts w:cstheme="minorBidi"/>
              </w:rPr>
            </w:pPr>
            <w:r>
              <w:rPr>
                <w:rFonts w:cs="Arial"/>
              </w:rPr>
              <w:t>≤ f ≤ 12750</w:t>
            </w:r>
          </w:p>
        </w:tc>
      </w:tr>
      <w:tr w:rsidR="00FF4047" w14:paraId="715A5C9C" w14:textId="77777777" w:rsidTr="00405C1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C32BE33" w14:textId="77777777" w:rsidR="00FF4047" w:rsidRDefault="00FF4047" w:rsidP="00405C1A">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41B7B37F" w14:textId="77777777" w:rsidR="00FF4047" w:rsidRDefault="00FF4047" w:rsidP="00405C1A">
            <w:pPr>
              <w:pStyle w:val="TAN"/>
              <w:rPr>
                <w:rFonts w:cs="Arial"/>
              </w:rPr>
            </w:pPr>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signal</w:t>
            </w:r>
          </w:p>
          <w:p w14:paraId="3F6DEA7A" w14:textId="77777777" w:rsidR="00FF4047" w:rsidRDefault="00FF4047" w:rsidP="00405C1A">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76C90DE7" w14:textId="77777777" w:rsidR="00FF4047" w:rsidRDefault="00FF4047" w:rsidP="00405C1A">
            <w:pPr>
              <w:pStyle w:val="TAN"/>
              <w:rPr>
                <w:rFonts w:cstheme="minorBidi"/>
              </w:rPr>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1A2750FB" w14:textId="77777777" w:rsidR="00FF4047" w:rsidRDefault="00FF4047" w:rsidP="00405C1A">
            <w:pPr>
              <w:pStyle w:val="TAN"/>
            </w:pPr>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4474146D" w14:textId="77777777" w:rsidR="00FF4047" w:rsidRPr="00FF4047" w:rsidRDefault="00FF4047" w:rsidP="00872F18"/>
    <w:p w14:paraId="44C9D5AB" w14:textId="355052B2" w:rsidR="001853D1" w:rsidRDefault="001853D1" w:rsidP="001853D1">
      <w:pPr>
        <w:pStyle w:val="Heading4"/>
      </w:pPr>
      <w:bookmarkStart w:id="60" w:name="_Toc165559013"/>
      <w:r>
        <w:t>4.3.2.4</w:t>
      </w:r>
      <w:r>
        <w:tab/>
        <w:t>ACS</w:t>
      </w:r>
      <w:bookmarkEnd w:id="60"/>
    </w:p>
    <w:p w14:paraId="37E2B5A3" w14:textId="77777777" w:rsidR="007A0D6A" w:rsidRPr="00B72BA8" w:rsidRDefault="007A0D6A" w:rsidP="007A0D6A">
      <w:r>
        <w:t>The UE ACS requirement is listed in Table 4.3.2.4-1 and Table 4.3.2.4-2.</w:t>
      </w:r>
    </w:p>
    <w:p w14:paraId="0F5F0403" w14:textId="77777777" w:rsidR="007A0D6A" w:rsidRPr="00872F18" w:rsidRDefault="007A0D6A" w:rsidP="007A0D6A">
      <w:pPr>
        <w:pStyle w:val="TH"/>
        <w:rPr>
          <w:lang w:val="en-US"/>
        </w:rPr>
      </w:pPr>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5BFA1633"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4B2999BE" w14:textId="77777777" w:rsidR="007A0D6A" w:rsidRDefault="007A0D6A" w:rsidP="00405C1A">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15FBDFC6" w14:textId="77777777" w:rsidR="007A0D6A" w:rsidRDefault="007A0D6A" w:rsidP="00405C1A">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AC468EC" w14:textId="77777777" w:rsidR="007A0D6A" w:rsidRDefault="007A0D6A" w:rsidP="00405C1A">
            <w:pPr>
              <w:pStyle w:val="TAH"/>
            </w:pPr>
            <w:r>
              <w:t>Channel bandwidth (MHz)</w:t>
            </w:r>
          </w:p>
        </w:tc>
      </w:tr>
      <w:tr w:rsidR="007A0D6A" w14:paraId="262C7C5A" w14:textId="77777777" w:rsidTr="00405C1A">
        <w:trPr>
          <w:jc w:val="center"/>
        </w:trPr>
        <w:tc>
          <w:tcPr>
            <w:tcW w:w="1486" w:type="dxa"/>
            <w:tcBorders>
              <w:top w:val="nil"/>
              <w:left w:val="single" w:sz="4" w:space="0" w:color="auto"/>
              <w:bottom w:val="single" w:sz="4" w:space="0" w:color="auto"/>
              <w:right w:val="single" w:sz="4" w:space="0" w:color="auto"/>
            </w:tcBorders>
            <w:vAlign w:val="center"/>
          </w:tcPr>
          <w:p w14:paraId="24329518" w14:textId="77777777" w:rsidR="007A0D6A" w:rsidRDefault="007A0D6A" w:rsidP="00405C1A">
            <w:pPr>
              <w:pStyle w:val="TAH"/>
            </w:pPr>
          </w:p>
        </w:tc>
        <w:tc>
          <w:tcPr>
            <w:tcW w:w="907" w:type="dxa"/>
            <w:tcBorders>
              <w:top w:val="nil"/>
              <w:left w:val="single" w:sz="4" w:space="0" w:color="auto"/>
              <w:bottom w:val="single" w:sz="4" w:space="0" w:color="auto"/>
              <w:right w:val="single" w:sz="4" w:space="0" w:color="auto"/>
            </w:tcBorders>
            <w:vAlign w:val="center"/>
          </w:tcPr>
          <w:p w14:paraId="438E8925" w14:textId="77777777" w:rsidR="007A0D6A" w:rsidRDefault="007A0D6A" w:rsidP="00405C1A">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E301899" w14:textId="77777777" w:rsidR="007A0D6A" w:rsidRDefault="007A0D6A" w:rsidP="00405C1A">
            <w:pPr>
              <w:pStyle w:val="TAH"/>
            </w:pPr>
            <w:r>
              <w:t xml:space="preserve">10, 15, 20, 25, 30, </w:t>
            </w:r>
            <w:r>
              <w:rPr>
                <w:u w:val="single"/>
              </w:rPr>
              <w:t>35</w:t>
            </w:r>
            <w:r>
              <w:t>, 40, 45, 50, 60, 70, 80, 90, 100</w:t>
            </w:r>
          </w:p>
        </w:tc>
      </w:tr>
      <w:tr w:rsidR="007A0D6A" w14:paraId="65AA4BBD"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3AB4936" w14:textId="77777777" w:rsidR="007A0D6A" w:rsidRDefault="007A0D6A" w:rsidP="00405C1A">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245F28"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634065" w14:textId="77777777" w:rsidR="007A0D6A" w:rsidRDefault="007A0D6A" w:rsidP="00405C1A">
            <w:pPr>
              <w:pStyle w:val="TAC"/>
            </w:pPr>
            <w:r>
              <w:t>REFSENS + 14 dB</w:t>
            </w:r>
          </w:p>
        </w:tc>
      </w:tr>
      <w:tr w:rsidR="007A0D6A" w14:paraId="753539A2"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12884D3" w14:textId="77777777" w:rsidR="007A0D6A" w:rsidRDefault="007A0D6A" w:rsidP="00405C1A">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1A7C7376"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366436B" w14:textId="77777777" w:rsidR="007A0D6A" w:rsidRDefault="007A0D6A" w:rsidP="00405C1A">
            <w:pPr>
              <w:pStyle w:val="TAC"/>
            </w:pPr>
            <w:r>
              <w:t>REFSENS + 45.5 dB</w:t>
            </w:r>
          </w:p>
        </w:tc>
      </w:tr>
      <w:tr w:rsidR="007A0D6A" w14:paraId="446638CE"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5F0ECEC" w14:textId="77777777" w:rsidR="007A0D6A" w:rsidRDefault="007A0D6A" w:rsidP="00405C1A">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BDD0F5"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B061BD3" w14:textId="77777777" w:rsidR="007A0D6A" w:rsidRDefault="007A0D6A" w:rsidP="00405C1A">
            <w:pPr>
              <w:pStyle w:val="TAC"/>
            </w:pPr>
            <w:r>
              <w:t>BW</w:t>
            </w:r>
            <w:r>
              <w:rPr>
                <w:vertAlign w:val="subscript"/>
              </w:rPr>
              <w:t>Channel</w:t>
            </w:r>
          </w:p>
        </w:tc>
      </w:tr>
      <w:tr w:rsidR="007A0D6A" w14:paraId="44794547"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09E17CC" w14:textId="77777777" w:rsidR="007A0D6A" w:rsidRDefault="007A0D6A" w:rsidP="00405C1A">
            <w:pPr>
              <w:pStyle w:val="TAC"/>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03A23B"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273A951" w14:textId="77777777" w:rsidR="007A0D6A" w:rsidRDefault="007A0D6A" w:rsidP="00405C1A">
            <w:pPr>
              <w:pStyle w:val="TAC"/>
            </w:pPr>
            <w:r>
              <w:t>BW</w:t>
            </w:r>
            <w:r>
              <w:rPr>
                <w:vertAlign w:val="subscript"/>
              </w:rPr>
              <w:t>Channel</w:t>
            </w:r>
          </w:p>
          <w:p w14:paraId="0A337A3F" w14:textId="77777777" w:rsidR="007A0D6A" w:rsidRDefault="007A0D6A" w:rsidP="00405C1A">
            <w:pPr>
              <w:pStyle w:val="TAC"/>
            </w:pPr>
            <w:r>
              <w:t>/</w:t>
            </w:r>
          </w:p>
          <w:p w14:paraId="73E572FD" w14:textId="77777777" w:rsidR="007A0D6A" w:rsidRDefault="007A0D6A" w:rsidP="00405C1A">
            <w:pPr>
              <w:pStyle w:val="TAC"/>
            </w:pPr>
            <w:r>
              <w:t>-BW</w:t>
            </w:r>
            <w:r>
              <w:rPr>
                <w:vertAlign w:val="subscript"/>
              </w:rPr>
              <w:t>Channel</w:t>
            </w:r>
            <w:r>
              <w:t xml:space="preserve"> </w:t>
            </w:r>
          </w:p>
        </w:tc>
      </w:tr>
      <w:tr w:rsidR="007A0D6A" w14:paraId="053F6285"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B6387E3" w14:textId="77777777" w:rsidR="007A0D6A" w:rsidRDefault="007A0D6A" w:rsidP="00405C1A">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460FA2A" w14:textId="77777777" w:rsidR="007A0D6A" w:rsidRDefault="007A0D6A" w:rsidP="00405C1A">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3E59D7D1">
                <v:shape id="_x0000_i1028" type="#_x0000_t75" style="width:118pt;height:15.5pt" o:ole="">
                  <v:imagedata r:id="rId24" o:title=""/>
                </v:shape>
                <o:OLEObject Type="Embed" ProgID="Equation.3" ShapeID="_x0000_i1028" DrawAspect="Content" ObjectID="_1786829941" r:id="rId26"/>
              </w:object>
            </w:r>
            <w:r>
              <w:t>MHz with SCS the sub-carrier spacing of the wanted signal in MHz. The interferer is an NR signal with an SCS equal to that of the wanted signal.</w:t>
            </w:r>
          </w:p>
          <w:p w14:paraId="0769E9EA" w14:textId="77777777" w:rsidR="007A0D6A" w:rsidRDefault="007A0D6A" w:rsidP="00405C1A">
            <w:pPr>
              <w:pStyle w:val="TAN"/>
            </w:pPr>
            <w:r>
              <w:t>NOTE 3:</w:t>
            </w:r>
            <w:r>
              <w:tab/>
              <w:t>The interferer consists of the RMC specified in Annexes A.3.2.2 and A.3.3.2 with one sided dynamic OCNG Pattern OP.1 FDD/TDD for the DL-signal as described in Annex A.5.1.1/A.5.2.1.</w:t>
            </w:r>
          </w:p>
        </w:tc>
      </w:tr>
    </w:tbl>
    <w:p w14:paraId="6BB337BE" w14:textId="77777777" w:rsidR="007A0D6A" w:rsidRPr="00872F18" w:rsidRDefault="007A0D6A" w:rsidP="007A0D6A">
      <w:pPr>
        <w:rPr>
          <w:rFonts w:asciiTheme="minorHAnsi" w:eastAsiaTheme="minorHAnsi" w:hAnsiTheme="minorHAnsi" w:cstheme="minorBidi"/>
          <w:kern w:val="2"/>
          <w:sz w:val="22"/>
          <w:szCs w:val="22"/>
          <w:lang w:val="en-US"/>
          <w14:ligatures w14:val="standardContextual"/>
        </w:rPr>
      </w:pPr>
    </w:p>
    <w:p w14:paraId="556E7367" w14:textId="77777777" w:rsidR="007A0D6A" w:rsidRDefault="007A0D6A" w:rsidP="007A0D6A">
      <w:pPr>
        <w:pStyle w:val="TH"/>
      </w:pPr>
      <w:r>
        <w:lastRenderedPageBreak/>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1B9B46FE" w14:textId="77777777" w:rsidTr="00405C1A">
        <w:trPr>
          <w:jc w:val="center"/>
        </w:trPr>
        <w:tc>
          <w:tcPr>
            <w:tcW w:w="1486" w:type="dxa"/>
            <w:tcBorders>
              <w:top w:val="single" w:sz="4" w:space="0" w:color="auto"/>
              <w:left w:val="single" w:sz="4" w:space="0" w:color="auto"/>
              <w:bottom w:val="nil"/>
              <w:right w:val="single" w:sz="4" w:space="0" w:color="auto"/>
            </w:tcBorders>
            <w:hideMark/>
          </w:tcPr>
          <w:p w14:paraId="094E082B" w14:textId="77777777" w:rsidR="007A0D6A" w:rsidRDefault="007A0D6A" w:rsidP="00405C1A">
            <w:pPr>
              <w:pStyle w:val="TAH"/>
            </w:pPr>
            <w:r>
              <w:t>RX parameter</w:t>
            </w:r>
          </w:p>
        </w:tc>
        <w:tc>
          <w:tcPr>
            <w:tcW w:w="907" w:type="dxa"/>
            <w:tcBorders>
              <w:top w:val="single" w:sz="4" w:space="0" w:color="auto"/>
              <w:left w:val="single" w:sz="4" w:space="0" w:color="auto"/>
              <w:bottom w:val="nil"/>
              <w:right w:val="single" w:sz="4" w:space="0" w:color="auto"/>
            </w:tcBorders>
            <w:hideMark/>
          </w:tcPr>
          <w:p w14:paraId="119C139E" w14:textId="77777777" w:rsidR="007A0D6A" w:rsidRDefault="007A0D6A" w:rsidP="00405C1A">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2BA95E81" w14:textId="77777777" w:rsidR="007A0D6A" w:rsidRDefault="007A0D6A" w:rsidP="00405C1A">
            <w:pPr>
              <w:pStyle w:val="TAH"/>
            </w:pPr>
            <w:r>
              <w:t>Channel bandwidth (MHz)</w:t>
            </w:r>
          </w:p>
        </w:tc>
      </w:tr>
      <w:tr w:rsidR="007A0D6A" w14:paraId="3CBEED20" w14:textId="77777777" w:rsidTr="00405C1A">
        <w:trPr>
          <w:jc w:val="center"/>
        </w:trPr>
        <w:tc>
          <w:tcPr>
            <w:tcW w:w="1486" w:type="dxa"/>
            <w:tcBorders>
              <w:top w:val="nil"/>
              <w:left w:val="single" w:sz="4" w:space="0" w:color="auto"/>
              <w:bottom w:val="single" w:sz="4" w:space="0" w:color="auto"/>
              <w:right w:val="single" w:sz="4" w:space="0" w:color="auto"/>
            </w:tcBorders>
          </w:tcPr>
          <w:p w14:paraId="2EFF46BB" w14:textId="77777777" w:rsidR="007A0D6A" w:rsidRDefault="007A0D6A" w:rsidP="00405C1A">
            <w:pPr>
              <w:pStyle w:val="TAH"/>
            </w:pPr>
          </w:p>
        </w:tc>
        <w:tc>
          <w:tcPr>
            <w:tcW w:w="907" w:type="dxa"/>
            <w:tcBorders>
              <w:top w:val="nil"/>
              <w:left w:val="single" w:sz="4" w:space="0" w:color="auto"/>
              <w:bottom w:val="single" w:sz="4" w:space="0" w:color="auto"/>
              <w:right w:val="single" w:sz="4" w:space="0" w:color="auto"/>
            </w:tcBorders>
          </w:tcPr>
          <w:p w14:paraId="12494037" w14:textId="77777777" w:rsidR="007A0D6A" w:rsidRDefault="007A0D6A" w:rsidP="00405C1A">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1F312E03" w14:textId="77777777" w:rsidR="007A0D6A" w:rsidRDefault="007A0D6A" w:rsidP="00405C1A">
            <w:pPr>
              <w:pStyle w:val="TAH"/>
            </w:pPr>
            <w:r>
              <w:t>10, 15, 20, 25, 30, 35, 40, 45, 50, 60, 70, 80, 90, 100</w:t>
            </w:r>
          </w:p>
        </w:tc>
      </w:tr>
      <w:tr w:rsidR="007A0D6A" w14:paraId="2E5EA4A0"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39BBBC5" w14:textId="77777777" w:rsidR="007A0D6A" w:rsidRDefault="007A0D6A" w:rsidP="00405C1A">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087F3190"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29D0F3F" w14:textId="77777777" w:rsidR="007A0D6A" w:rsidRDefault="007A0D6A" w:rsidP="00405C1A">
            <w:pPr>
              <w:pStyle w:val="TAC"/>
            </w:pPr>
            <w:r>
              <w:t>-56.5</w:t>
            </w:r>
          </w:p>
        </w:tc>
      </w:tr>
      <w:tr w:rsidR="007A0D6A" w14:paraId="71CEF4AD"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FDE6590" w14:textId="77777777" w:rsidR="007A0D6A" w:rsidRDefault="007A0D6A" w:rsidP="00405C1A">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11EB448B"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9B14C76" w14:textId="77777777" w:rsidR="007A0D6A" w:rsidRDefault="007A0D6A" w:rsidP="00405C1A">
            <w:pPr>
              <w:pStyle w:val="TAC"/>
            </w:pPr>
            <w:r>
              <w:t>-25</w:t>
            </w:r>
          </w:p>
        </w:tc>
      </w:tr>
      <w:tr w:rsidR="007A0D6A" w14:paraId="20E13FD6"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B8D7853" w14:textId="77777777" w:rsidR="007A0D6A" w:rsidRDefault="007A0D6A" w:rsidP="00405C1A">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6D4DDC25"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F036908" w14:textId="77777777" w:rsidR="007A0D6A" w:rsidRDefault="007A0D6A" w:rsidP="00405C1A">
            <w:pPr>
              <w:pStyle w:val="TAC"/>
            </w:pPr>
            <w:r>
              <w:t>BW</w:t>
            </w:r>
            <w:r>
              <w:rPr>
                <w:vertAlign w:val="subscript"/>
              </w:rPr>
              <w:t>Channel</w:t>
            </w:r>
          </w:p>
        </w:tc>
      </w:tr>
      <w:tr w:rsidR="007A0D6A" w14:paraId="4D008137"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C5AA5BE" w14:textId="77777777" w:rsidR="007A0D6A" w:rsidRDefault="007A0D6A" w:rsidP="00405C1A">
            <w:pPr>
              <w:pStyle w:val="TAC"/>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956249"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9E85286" w14:textId="77777777" w:rsidR="007A0D6A" w:rsidRDefault="007A0D6A" w:rsidP="00405C1A">
            <w:pPr>
              <w:pStyle w:val="TAC"/>
            </w:pPr>
            <w:r>
              <w:t>BW</w:t>
            </w:r>
            <w:r>
              <w:rPr>
                <w:vertAlign w:val="subscript"/>
              </w:rPr>
              <w:t>Channel</w:t>
            </w:r>
          </w:p>
          <w:p w14:paraId="70B2CDDF" w14:textId="77777777" w:rsidR="007A0D6A" w:rsidRDefault="007A0D6A" w:rsidP="00405C1A">
            <w:pPr>
              <w:pStyle w:val="TAC"/>
            </w:pPr>
            <w:r>
              <w:t>/</w:t>
            </w:r>
          </w:p>
          <w:p w14:paraId="1690D322" w14:textId="77777777" w:rsidR="007A0D6A" w:rsidRDefault="007A0D6A" w:rsidP="00405C1A">
            <w:pPr>
              <w:pStyle w:val="TAC"/>
            </w:pPr>
            <w:r>
              <w:t>-BW</w:t>
            </w:r>
            <w:r>
              <w:rPr>
                <w:vertAlign w:val="subscript"/>
              </w:rPr>
              <w:t>Channel</w:t>
            </w:r>
            <w:r>
              <w:t xml:space="preserve"> </w:t>
            </w:r>
          </w:p>
        </w:tc>
      </w:tr>
      <w:tr w:rsidR="007A0D6A" w14:paraId="4906E09F"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2769E7DC" w14:textId="77777777" w:rsidR="007A0D6A" w:rsidRDefault="007A0D6A" w:rsidP="00405C1A">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4F0A456" w14:textId="77777777" w:rsidR="007A0D6A" w:rsidRDefault="007A0D6A" w:rsidP="00405C1A">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17B93995">
                <v:shape id="_x0000_i1029" type="#_x0000_t75" style="width:118pt;height:15.5pt" o:ole="">
                  <v:imagedata r:id="rId24" o:title=""/>
                </v:shape>
                <o:OLEObject Type="Embed" ProgID="Equation.3" ShapeID="_x0000_i1029" DrawAspect="Content" ObjectID="_1786829942" r:id="rId27"/>
              </w:object>
            </w:r>
            <w:r>
              <w:t>MHz with SCS the sub-carrier spacing of the wanted signal in MHz. The interferer is an NR signal with an SCS equal to that of the wanted signal.</w:t>
            </w:r>
          </w:p>
          <w:p w14:paraId="3EDD40AC" w14:textId="77777777" w:rsidR="007A0D6A" w:rsidRDefault="007A0D6A" w:rsidP="00405C1A">
            <w:pPr>
              <w:pStyle w:val="TAN"/>
            </w:pPr>
            <w:r>
              <w:t>NOTE 3:</w:t>
            </w:r>
            <w:r>
              <w:tab/>
              <w:t xml:space="preserve">The interferer consists of the RMC specified in Annexes A.3.2.2 and A.3.3.2 with one sided dynamic OCNG Pattern OP.1 FDD/TDD for the DL-signal as described in Annex A.5.1.1/A.5.2.1. </w:t>
            </w:r>
          </w:p>
        </w:tc>
      </w:tr>
    </w:tbl>
    <w:p w14:paraId="1E50A4F6" w14:textId="77777777" w:rsidR="007A0D6A" w:rsidRPr="007A0D6A" w:rsidRDefault="007A0D6A" w:rsidP="00872F18"/>
    <w:p w14:paraId="0E16D45F" w14:textId="2A4ABC7B" w:rsidR="001853D1" w:rsidRDefault="001853D1" w:rsidP="001853D1">
      <w:pPr>
        <w:pStyle w:val="Heading2"/>
      </w:pPr>
      <w:bookmarkStart w:id="61" w:name="_Toc165559014"/>
      <w:r>
        <w:t>4.4</w:t>
      </w:r>
      <w:r>
        <w:tab/>
        <w:t>Antenna characteristics</w:t>
      </w:r>
      <w:bookmarkEnd w:id="61"/>
    </w:p>
    <w:p w14:paraId="1CDDEC6C" w14:textId="1BD4F66C" w:rsidR="001853D1" w:rsidRDefault="001853D1" w:rsidP="001853D1">
      <w:pPr>
        <w:pStyle w:val="Heading3"/>
      </w:pPr>
      <w:bookmarkStart w:id="62" w:name="_Toc165559015"/>
      <w:r>
        <w:t>4.4.1</w:t>
      </w:r>
      <w:r>
        <w:tab/>
        <w:t>BS antenna characteristics</w:t>
      </w:r>
      <w:bookmarkEnd w:id="62"/>
    </w:p>
    <w:p w14:paraId="08C3AFA6" w14:textId="1AFD2407" w:rsidR="001853D1" w:rsidRDefault="0002271A" w:rsidP="001853D1">
      <w:pPr>
        <w:pStyle w:val="Heading4"/>
      </w:pPr>
      <w:bookmarkStart w:id="63" w:name="_Toc165559016"/>
      <w:r>
        <w:t>4.4.</w:t>
      </w:r>
      <w:r w:rsidR="001853D1">
        <w:t>1.1</w:t>
      </w:r>
      <w:r w:rsidR="001853D1">
        <w:tab/>
      </w:r>
      <w:r w:rsidR="001853D1">
        <w:tab/>
        <w:t>Antenna model</w:t>
      </w:r>
      <w:bookmarkEnd w:id="63"/>
    </w:p>
    <w:p w14:paraId="668069F1" w14:textId="0CD07653" w:rsidR="0052175B" w:rsidRPr="0052175B" w:rsidRDefault="0052175B" w:rsidP="00872F18">
      <w:r>
        <w:t>The antenna model is described in subclause 7.1.</w:t>
      </w:r>
    </w:p>
    <w:p w14:paraId="5636208F" w14:textId="7A701D2F" w:rsidR="001853D1" w:rsidRDefault="0002271A" w:rsidP="001853D1">
      <w:pPr>
        <w:pStyle w:val="Heading4"/>
        <w:rPr>
          <w:rFonts w:eastAsia="MS Mincho"/>
          <w:lang w:eastAsia="ja-JP"/>
        </w:rPr>
      </w:pPr>
      <w:bookmarkStart w:id="64"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64"/>
    </w:p>
    <w:p w14:paraId="6B034096" w14:textId="77777777" w:rsidR="00161D69" w:rsidRDefault="00161D69" w:rsidP="00161D69">
      <w:pPr>
        <w:rPr>
          <w:rFonts w:eastAsia="MS Mincho"/>
          <w:lang w:eastAsia="ja-JP"/>
        </w:rPr>
      </w:pPr>
      <w:r>
        <w:rPr>
          <w:rFonts w:eastAsia="MS Mincho"/>
          <w:lang w:eastAsia="ja-JP"/>
        </w:rPr>
        <w:t>The BS antenna parameters relevant for 4400 to 4800 MHz is listed in Table 4.4.1.2-1.</w:t>
      </w:r>
    </w:p>
    <w:p w14:paraId="76D1B7C5" w14:textId="77777777" w:rsidR="00161D69" w:rsidRDefault="00161D69" w:rsidP="00161D69">
      <w:pPr>
        <w:keepNext/>
        <w:keepLines/>
        <w:spacing w:after="0"/>
        <w:jc w:val="center"/>
      </w:pPr>
      <w:r w:rsidRPr="00584C46">
        <w:rPr>
          <w:rFonts w:ascii="Arial" w:eastAsia="SimSun" w:hAnsi="Arial"/>
          <w:b/>
        </w:rPr>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161D69" w14:paraId="277D48C2" w14:textId="77777777" w:rsidTr="00405C1A">
        <w:trPr>
          <w:jc w:val="center"/>
        </w:trPr>
        <w:tc>
          <w:tcPr>
            <w:tcW w:w="1838" w:type="dxa"/>
          </w:tcPr>
          <w:p w14:paraId="6683F561" w14:textId="77777777" w:rsidR="00161D69" w:rsidRDefault="00161D69" w:rsidP="00405C1A">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6F696AF8" w14:textId="77777777" w:rsidR="00161D69" w:rsidRPr="000C0827" w:rsidRDefault="00161D69" w:rsidP="00405C1A">
            <w:pPr>
              <w:keepNext/>
              <w:keepLines/>
              <w:spacing w:after="0"/>
              <w:jc w:val="center"/>
              <w:rPr>
                <w:rFonts w:ascii="Arial" w:hAnsi="Arial"/>
                <w:sz w:val="18"/>
                <w:szCs w:val="18"/>
                <w:lang w:eastAsia="zh-CN"/>
              </w:rPr>
            </w:pPr>
            <w:r>
              <w:rPr>
                <w:rFonts w:ascii="Arial" w:hAnsi="Arial" w:cs="Arial"/>
                <w:b/>
                <w:sz w:val="18"/>
                <w:szCs w:val="18"/>
              </w:rPr>
              <w:t>Macro Rural</w:t>
            </w:r>
          </w:p>
        </w:tc>
        <w:tc>
          <w:tcPr>
            <w:tcW w:w="1985" w:type="dxa"/>
          </w:tcPr>
          <w:p w14:paraId="3A39990A" w14:textId="77777777" w:rsidR="00161D69" w:rsidRPr="00CD32EC" w:rsidRDefault="00161D69" w:rsidP="00405C1A">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4EB0F2AB" w14:textId="77777777" w:rsidR="00161D69" w:rsidRPr="00CD32EC" w:rsidRDefault="00161D69" w:rsidP="00405C1A">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755A6262" w14:textId="77777777" w:rsidR="00161D69" w:rsidRPr="00584C46" w:rsidRDefault="00161D69" w:rsidP="00405C1A">
            <w:pPr>
              <w:keepNext/>
              <w:keepLines/>
              <w:spacing w:after="0"/>
              <w:jc w:val="center"/>
              <w:rPr>
                <w:rFonts w:ascii="Arial" w:hAnsi="Arial"/>
                <w:b/>
                <w:bCs/>
                <w:sz w:val="18"/>
                <w:szCs w:val="18"/>
                <w:lang w:eastAsia="zh-CN"/>
              </w:rPr>
            </w:pPr>
            <w:r>
              <w:rPr>
                <w:rFonts w:ascii="Arial" w:hAnsi="Arial"/>
                <w:b/>
                <w:bCs/>
                <w:sz w:val="18"/>
                <w:szCs w:val="18"/>
                <w:lang w:eastAsia="zh-CN"/>
              </w:rPr>
              <w:t>Micro urban</w:t>
            </w:r>
          </w:p>
        </w:tc>
      </w:tr>
      <w:tr w:rsidR="00161D69" w14:paraId="60505E1B" w14:textId="77777777" w:rsidTr="00405C1A">
        <w:trPr>
          <w:jc w:val="center"/>
        </w:trPr>
        <w:tc>
          <w:tcPr>
            <w:tcW w:w="1838" w:type="dxa"/>
          </w:tcPr>
          <w:p w14:paraId="0C5CF766"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658BAB04" w14:textId="77777777" w:rsidR="00161D69" w:rsidRPr="000C0827" w:rsidRDefault="00161D69" w:rsidP="00405C1A">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3A2CA3AD"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5D8FFAEA"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7799BF64"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40689998" w14:textId="77777777" w:rsidTr="00405C1A">
        <w:trPr>
          <w:jc w:val="center"/>
        </w:trPr>
        <w:tc>
          <w:tcPr>
            <w:tcW w:w="1838" w:type="dxa"/>
          </w:tcPr>
          <w:p w14:paraId="0637188A"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0AB51AB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60CF656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0F7208B9"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24C54EB1"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2CDC16EA" w14:textId="77777777" w:rsidTr="00405C1A">
        <w:trPr>
          <w:jc w:val="center"/>
        </w:trPr>
        <w:tc>
          <w:tcPr>
            <w:tcW w:w="1838" w:type="dxa"/>
          </w:tcPr>
          <w:p w14:paraId="07D92607" w14:textId="77777777" w:rsidR="00161D69" w:rsidRDefault="00161D69" w:rsidP="00405C1A">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0948AC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4D9D8D0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3038F681"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145570FB"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90 deg.</w:t>
            </w:r>
          </w:p>
        </w:tc>
      </w:tr>
      <w:tr w:rsidR="00161D69" w14:paraId="1CB856A0" w14:textId="77777777" w:rsidTr="00405C1A">
        <w:trPr>
          <w:jc w:val="center"/>
        </w:trPr>
        <w:tc>
          <w:tcPr>
            <w:tcW w:w="1838" w:type="dxa"/>
          </w:tcPr>
          <w:p w14:paraId="1267DEA9" w14:textId="77777777" w:rsidR="00161D69" w:rsidRDefault="00161D69" w:rsidP="00405C1A">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5D5B018"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61D1531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366EB443"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50064CAD"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65 deg.</w:t>
            </w:r>
          </w:p>
        </w:tc>
      </w:tr>
      <w:tr w:rsidR="00161D69" w14:paraId="676C924E" w14:textId="77777777" w:rsidTr="00405C1A">
        <w:trPr>
          <w:jc w:val="center"/>
        </w:trPr>
        <w:tc>
          <w:tcPr>
            <w:tcW w:w="1838" w:type="dxa"/>
          </w:tcPr>
          <w:p w14:paraId="66E0006E"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3A7D60AA"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6.4 dBi</w:t>
            </w:r>
          </w:p>
        </w:tc>
        <w:tc>
          <w:tcPr>
            <w:tcW w:w="1985" w:type="dxa"/>
          </w:tcPr>
          <w:p w14:paraId="76F23864"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tcPr>
          <w:p w14:paraId="456A3DFA"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shd w:val="clear" w:color="auto" w:fill="auto"/>
          </w:tcPr>
          <w:p w14:paraId="17D87E28"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6.4 dBi</w:t>
            </w:r>
          </w:p>
        </w:tc>
      </w:tr>
      <w:tr w:rsidR="00161D69" w14:paraId="1969D6BC" w14:textId="77777777" w:rsidTr="00405C1A">
        <w:trPr>
          <w:jc w:val="center"/>
        </w:trPr>
        <w:tc>
          <w:tcPr>
            <w:tcW w:w="1838" w:type="dxa"/>
          </w:tcPr>
          <w:p w14:paraId="4B35A901" w14:textId="77777777" w:rsidR="00161D69" w:rsidRDefault="00161D69" w:rsidP="00405C1A">
            <w:pPr>
              <w:keepNext/>
              <w:keepLines/>
              <w:spacing w:after="0"/>
              <w:jc w:val="center"/>
              <w:rPr>
                <w:rFonts w:ascii="Arial" w:hAnsi="Arial"/>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64A17011"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20551AD0"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7BF260D8"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1C7A4305"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N/A</w:t>
            </w:r>
          </w:p>
        </w:tc>
      </w:tr>
      <w:tr w:rsidR="00161D69" w14:paraId="47F05336" w14:textId="77777777" w:rsidTr="00405C1A">
        <w:trPr>
          <w:jc w:val="center"/>
        </w:trPr>
        <w:tc>
          <w:tcPr>
            <w:tcW w:w="1838" w:type="dxa"/>
          </w:tcPr>
          <w:p w14:paraId="0C5F9B74" w14:textId="77777777" w:rsidR="00161D69" w:rsidRDefault="00161D69" w:rsidP="00405C1A">
            <w:pPr>
              <w:keepNext/>
              <w:keepLines/>
              <w:spacing w:after="0"/>
              <w:jc w:val="center"/>
              <w:rPr>
                <w:rFonts w:ascii="Arial" w:hAnsi="Arial"/>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4ADB6A9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E95C8B9"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33424A2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1124B2E9" w14:textId="77777777" w:rsidR="00161D69" w:rsidRPr="00D13E15" w:rsidRDefault="00161D69" w:rsidP="00405C1A">
            <w:pPr>
              <w:keepNext/>
              <w:keepLines/>
              <w:spacing w:after="0"/>
              <w:jc w:val="center"/>
              <w:rPr>
                <w:rFonts w:ascii="Arial" w:hAnsi="Arial"/>
                <w:sz w:val="18"/>
                <w:lang w:eastAsia="x-none"/>
              </w:rPr>
            </w:pPr>
            <w:r>
              <w:rPr>
                <w:rFonts w:ascii="Arial" w:hAnsi="Arial" w:cs="Arial"/>
                <w:sz w:val="18"/>
                <w:szCs w:val="18"/>
                <w:lang w:eastAsia="x-none"/>
              </w:rPr>
              <w:t>N/A</w:t>
            </w:r>
          </w:p>
        </w:tc>
      </w:tr>
      <w:tr w:rsidR="00161D69" w14:paraId="40FD5A22" w14:textId="77777777" w:rsidTr="00405C1A">
        <w:trPr>
          <w:jc w:val="center"/>
        </w:trPr>
        <w:tc>
          <w:tcPr>
            <w:tcW w:w="1838" w:type="dxa"/>
          </w:tcPr>
          <w:p w14:paraId="69B50BCB" w14:textId="77777777" w:rsidR="00161D69" w:rsidRDefault="00161D69" w:rsidP="00405C1A">
            <w:pPr>
              <w:keepNext/>
              <w:keepLines/>
              <w:spacing w:after="0"/>
              <w:jc w:val="center"/>
              <w:rPr>
                <w:rFonts w:ascii="Arial" w:hAnsi="Arial"/>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61924808"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3E23A3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58E02B9E"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2AF62BDC"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N/A</w:t>
            </w:r>
          </w:p>
        </w:tc>
      </w:tr>
      <w:tr w:rsidR="00161D69" w14:paraId="3705CCA5" w14:textId="77777777" w:rsidTr="00405C1A">
        <w:trPr>
          <w:jc w:val="center"/>
        </w:trPr>
        <w:tc>
          <w:tcPr>
            <w:tcW w:w="1838" w:type="dxa"/>
          </w:tcPr>
          <w:p w14:paraId="5277A191"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527E2200"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4BEB2A2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17BDC17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65B39FC9"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8</w:t>
            </w:r>
          </w:p>
        </w:tc>
      </w:tr>
      <w:tr w:rsidR="00161D69" w14:paraId="52C59388" w14:textId="77777777" w:rsidTr="00405C1A">
        <w:trPr>
          <w:jc w:val="center"/>
        </w:trPr>
        <w:tc>
          <w:tcPr>
            <w:tcW w:w="1838" w:type="dxa"/>
          </w:tcPr>
          <w:p w14:paraId="74889B9F"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37C7201E"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6D27F464"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30D783D6"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56E9649C"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8</w:t>
            </w:r>
          </w:p>
        </w:tc>
      </w:tr>
      <w:tr w:rsidR="00161D69" w14:paraId="2E07CA71" w14:textId="77777777" w:rsidTr="00405C1A">
        <w:trPr>
          <w:jc w:val="center"/>
        </w:trPr>
        <w:tc>
          <w:tcPr>
            <w:tcW w:w="1838" w:type="dxa"/>
          </w:tcPr>
          <w:p w14:paraId="00B9A09A"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6C52DF67"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25159B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5ECC5F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277426F8" w14:textId="77777777" w:rsidR="00161D69" w:rsidRPr="00D13E15" w:rsidRDefault="00161D69" w:rsidP="00405C1A">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161D69" w14:paraId="67CB633B" w14:textId="77777777" w:rsidTr="00405C1A">
        <w:trPr>
          <w:jc w:val="center"/>
        </w:trPr>
        <w:tc>
          <w:tcPr>
            <w:tcW w:w="1838" w:type="dxa"/>
          </w:tcPr>
          <w:p w14:paraId="7BEE1C6D"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78C57775"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A84B911"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60BC9ADD"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3E8DFA62" w14:textId="77777777" w:rsidR="00161D69" w:rsidRPr="00D13E15" w:rsidRDefault="00161D69" w:rsidP="00405C1A">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161D69" w14:paraId="3657C47F" w14:textId="77777777" w:rsidTr="00405C1A">
        <w:trPr>
          <w:jc w:val="center"/>
        </w:trPr>
        <w:tc>
          <w:tcPr>
            <w:tcW w:w="1838" w:type="dxa"/>
          </w:tcPr>
          <w:p w14:paraId="00AAC247"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31EBCA3A" w14:textId="77777777" w:rsidR="00161D69"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3DB9E1E6"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1F1BF6D5"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0ED90314" w14:textId="77777777" w:rsidR="00161D69" w:rsidRPr="00D13E15"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161D69" w14:paraId="5E5990FD" w14:textId="77777777" w:rsidTr="00405C1A">
        <w:trPr>
          <w:jc w:val="center"/>
        </w:trPr>
        <w:tc>
          <w:tcPr>
            <w:tcW w:w="1838" w:type="dxa"/>
          </w:tcPr>
          <w:p w14:paraId="601A18BF"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643444B5" w14:textId="77777777" w:rsidR="00161D69"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443CAE1E"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66F090FC"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35F6F674" w14:textId="77777777" w:rsidR="00161D69" w:rsidRPr="00D13E15"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161D69" w14:paraId="015BEF3A" w14:textId="77777777" w:rsidTr="00405C1A">
        <w:trPr>
          <w:jc w:val="center"/>
        </w:trPr>
        <w:tc>
          <w:tcPr>
            <w:tcW w:w="1838" w:type="dxa"/>
          </w:tcPr>
          <w:p w14:paraId="2D1C1360" w14:textId="77777777" w:rsidR="00161D69" w:rsidRDefault="00161D69" w:rsidP="00405C1A">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29201F12"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5054BD2B"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5DEA0D56"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770E799A"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1</w:t>
            </w:r>
          </w:p>
        </w:tc>
      </w:tr>
      <w:tr w:rsidR="00161D69" w14:paraId="04F34973" w14:textId="77777777" w:rsidTr="00405C1A">
        <w:trPr>
          <w:jc w:val="center"/>
        </w:trPr>
        <w:tc>
          <w:tcPr>
            <w:tcW w:w="1838" w:type="dxa"/>
          </w:tcPr>
          <w:p w14:paraId="3EF5354C" w14:textId="77777777" w:rsidR="00161D69" w:rsidRDefault="00161D69" w:rsidP="00405C1A">
            <w:pPr>
              <w:keepNext/>
              <w:keepLines/>
              <w:spacing w:after="0"/>
              <w:jc w:val="center"/>
              <w:rPr>
                <w:rFonts w:ascii="Arial" w:hAnsi="Arial"/>
                <w:sz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1985" w:type="dxa"/>
          </w:tcPr>
          <w:p w14:paraId="600A8B69"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0F93288B"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1B871778"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289C0833" w14:textId="77777777" w:rsidR="00161D69" w:rsidRPr="00D13E15" w:rsidRDefault="00161D69" w:rsidP="00405C1A">
            <w:pPr>
              <w:keepNext/>
              <w:keepLines/>
              <w:spacing w:after="0"/>
              <w:jc w:val="center"/>
              <w:rPr>
                <w:rFonts w:ascii="Arial" w:hAnsi="Arial"/>
                <w:sz w:val="18"/>
                <w:lang w:eastAsia="x-none"/>
              </w:rPr>
            </w:pPr>
            <w:r w:rsidRPr="00AC0B25">
              <w:rPr>
                <w:rFonts w:ascii="Arial" w:hAnsi="Arial"/>
                <w:sz w:val="18"/>
                <w:lang w:eastAsia="x-none"/>
              </w:rPr>
              <w:t>37 dBm</w:t>
            </w:r>
          </w:p>
        </w:tc>
      </w:tr>
      <w:tr w:rsidR="00161D69" w14:paraId="6C50ABCD" w14:textId="77777777" w:rsidTr="00405C1A">
        <w:trPr>
          <w:jc w:val="center"/>
        </w:trPr>
        <w:tc>
          <w:tcPr>
            <w:tcW w:w="1838" w:type="dxa"/>
          </w:tcPr>
          <w:p w14:paraId="045567BE"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5B79A8E2"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6550BD2B"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6575F701"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7991E024" w14:textId="77777777" w:rsidR="00161D69" w:rsidRPr="009001CF" w:rsidRDefault="00161D69" w:rsidP="00405C1A">
            <w:pPr>
              <w:keepNext/>
              <w:keepLines/>
              <w:spacing w:after="0"/>
              <w:jc w:val="center"/>
              <w:rPr>
                <w:rFonts w:ascii="Arial" w:hAnsi="Arial"/>
                <w:sz w:val="18"/>
                <w:lang w:eastAsia="x-none"/>
              </w:rPr>
            </w:pPr>
            <w:r>
              <w:rPr>
                <w:rFonts w:ascii="Arial" w:hAnsi="Arial"/>
                <w:sz w:val="18"/>
                <w:lang w:eastAsia="x-none"/>
              </w:rPr>
              <w:t>N/A</w:t>
            </w:r>
          </w:p>
        </w:tc>
      </w:tr>
    </w:tbl>
    <w:p w14:paraId="6DF5678A" w14:textId="77777777" w:rsidR="00161D69" w:rsidRPr="00161D69" w:rsidRDefault="00161D69" w:rsidP="00872F18">
      <w:pPr>
        <w:rPr>
          <w:rFonts w:eastAsia="MS Mincho"/>
          <w:lang w:eastAsia="ja-JP"/>
        </w:rPr>
      </w:pPr>
    </w:p>
    <w:p w14:paraId="758C030F" w14:textId="7F7B1A77" w:rsidR="001853D1" w:rsidRDefault="0002271A" w:rsidP="001853D1">
      <w:pPr>
        <w:pStyle w:val="Heading3"/>
      </w:pPr>
      <w:bookmarkStart w:id="65" w:name="_Toc165559018"/>
      <w:r>
        <w:t>4.4</w:t>
      </w:r>
      <w:r w:rsidR="001853D1">
        <w:t>.2</w:t>
      </w:r>
      <w:r w:rsidR="001853D1">
        <w:tab/>
        <w:t>UE antenna</w:t>
      </w:r>
      <w:r w:rsidR="001853D1" w:rsidRPr="00444E61">
        <w:t xml:space="preserve"> characteristics</w:t>
      </w:r>
      <w:bookmarkEnd w:id="65"/>
    </w:p>
    <w:p w14:paraId="4DC1E898" w14:textId="77777777" w:rsidR="00EE4854" w:rsidRDefault="00EE4854" w:rsidP="00EE4854">
      <w:r>
        <w:t>For the frequency range 4400 to 4800 MHz the</w:t>
      </w:r>
      <w:r w:rsidRPr="00C4232D">
        <w:t xml:space="preserve"> UE will  have a conducted interface with an assumed isotropic radiation pattern antenna and no beamforming.</w:t>
      </w:r>
    </w:p>
    <w:p w14:paraId="15B421E3" w14:textId="77777777" w:rsidR="009F4659" w:rsidRPr="009F4659" w:rsidRDefault="009F4659" w:rsidP="00872F18"/>
    <w:p w14:paraId="19A4D01F" w14:textId="77777777" w:rsidR="001853D1" w:rsidRPr="001853D1" w:rsidRDefault="001853D1" w:rsidP="001853D1"/>
    <w:p w14:paraId="27C8AE24" w14:textId="53303176" w:rsidR="001853D1" w:rsidRDefault="001853D1" w:rsidP="001853D1">
      <w:pPr>
        <w:pStyle w:val="Heading1"/>
      </w:pPr>
      <w:bookmarkStart w:id="66" w:name="_Toc165559019"/>
      <w:r>
        <w:t>5</w:t>
      </w:r>
      <w:r>
        <w:tab/>
      </w:r>
      <w:r w:rsidRPr="00E27FA5">
        <w:t xml:space="preserve">7125 </w:t>
      </w:r>
      <w:r>
        <w:t>-</w:t>
      </w:r>
      <w:r w:rsidRPr="00E27FA5">
        <w:t xml:space="preserve"> 8400 MHz</w:t>
      </w:r>
      <w:r w:rsidR="00362E9A">
        <w:t xml:space="preserve"> frequency range</w:t>
      </w:r>
      <w:bookmarkEnd w:id="66"/>
    </w:p>
    <w:p w14:paraId="0E5EF1A8" w14:textId="4110542B" w:rsidR="0002271A" w:rsidRDefault="0002271A" w:rsidP="0002271A">
      <w:pPr>
        <w:pStyle w:val="Heading2"/>
        <w:rPr>
          <w:rFonts w:eastAsia="MS Mincho"/>
        </w:rPr>
      </w:pPr>
      <w:bookmarkStart w:id="67" w:name="_Toc165559020"/>
      <w:r>
        <w:t>5.1</w:t>
      </w:r>
      <w:r>
        <w:tab/>
        <w:t>General parameters</w:t>
      </w:r>
      <w:bookmarkEnd w:id="67"/>
    </w:p>
    <w:p w14:paraId="6B6979F1" w14:textId="15B920A8" w:rsidR="0002271A" w:rsidRDefault="0002271A" w:rsidP="0002271A">
      <w:pPr>
        <w:pStyle w:val="Heading3"/>
      </w:pPr>
      <w:bookmarkStart w:id="68" w:name="_Toc165559021"/>
      <w:r>
        <w:t>5.1.1</w:t>
      </w:r>
      <w:r>
        <w:tab/>
        <w:t>Duplex mode</w:t>
      </w:r>
      <w:bookmarkEnd w:id="68"/>
    </w:p>
    <w:p w14:paraId="0C6811EE" w14:textId="77777777" w:rsidR="00710E8A" w:rsidRDefault="00710E8A" w:rsidP="00710E8A">
      <w:pPr>
        <w:rPr>
          <w:rFonts w:eastAsia="MS Mincho"/>
          <w:lang w:eastAsia="ja-JP"/>
        </w:rPr>
      </w:pPr>
      <w:r>
        <w:rPr>
          <w:rFonts w:eastAsia="MS Mincho"/>
          <w:lang w:val="en-US" w:eastAsia="ja-JP"/>
        </w:rPr>
        <w:t>Even though FDD is not precluded, most likely TDD will be used in this frequency range.</w:t>
      </w:r>
      <w:r>
        <w:rPr>
          <w:rFonts w:eastAsia="MS Mincho"/>
          <w:lang w:eastAsia="ja-JP"/>
        </w:rPr>
        <w:t xml:space="preserve">This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specs captured in [6]. </w:t>
      </w:r>
    </w:p>
    <w:p w14:paraId="32DB9D1F" w14:textId="77777777" w:rsidR="00710E8A" w:rsidRPr="00710E8A" w:rsidRDefault="00710E8A" w:rsidP="00C61ED5"/>
    <w:p w14:paraId="4878106E" w14:textId="631BEFCF" w:rsidR="0002271A" w:rsidRDefault="0002271A" w:rsidP="0002271A">
      <w:pPr>
        <w:pStyle w:val="Heading3"/>
      </w:pPr>
      <w:bookmarkStart w:id="69" w:name="_Toc165559022"/>
      <w:r>
        <w:t>5.1.2</w:t>
      </w:r>
      <w:r>
        <w:tab/>
        <w:t>Channel Bandwidth</w:t>
      </w:r>
      <w:bookmarkEnd w:id="69"/>
    </w:p>
    <w:p w14:paraId="051BC3F8" w14:textId="77777777" w:rsidR="00710E8A" w:rsidRDefault="00710E8A" w:rsidP="00710E8A">
      <w:r>
        <w:t xml:space="preserve">While a number of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Annex B entails additional information on the impact of higher channel bandwidth on ACIR.</w:t>
      </w:r>
    </w:p>
    <w:p w14:paraId="19F62768" w14:textId="77777777" w:rsidR="00710E8A" w:rsidRPr="00710E8A" w:rsidRDefault="00710E8A" w:rsidP="00C61ED5"/>
    <w:p w14:paraId="411B2BCB" w14:textId="6DA54314" w:rsidR="0002271A" w:rsidRDefault="0002271A" w:rsidP="0002271A">
      <w:pPr>
        <w:pStyle w:val="Heading3"/>
      </w:pPr>
      <w:bookmarkStart w:id="70" w:name="_Toc165559023"/>
      <w:r>
        <w:t>5.1.3</w:t>
      </w:r>
      <w:r>
        <w:tab/>
        <w:t>Signal Bandwidth</w:t>
      </w:r>
      <w:bookmarkEnd w:id="70"/>
    </w:p>
    <w:p w14:paraId="247B4D5A" w14:textId="77777777" w:rsidR="00710E8A" w:rsidRDefault="00710E8A" w:rsidP="00710E8A">
      <w:pPr>
        <w:rPr>
          <w:rFonts w:eastAsia="Yu Mincho"/>
          <w:lang w:eastAsia="ja-JP"/>
        </w:rPr>
      </w:pPr>
      <w:r>
        <w:rPr>
          <w:rFonts w:eastAsia="Yu Mincho"/>
          <w:lang w:eastAsia="ja-JP"/>
        </w:rPr>
        <w:t>The signal bandwidth for a 100 MHz channel bandwidth signal is calculated based on the NR spectrum utilization for 30 kHz SCS:</w:t>
      </w:r>
    </w:p>
    <w:p w14:paraId="2953377C" w14:textId="77777777" w:rsidR="00710E8A" w:rsidRDefault="00710E8A" w:rsidP="00710E8A">
      <w:pPr>
        <w:pStyle w:val="EQ"/>
        <w:rPr>
          <w:rFonts w:eastAsia="Yu Mincho"/>
        </w:rPr>
      </w:pPr>
      <w:r>
        <w:tab/>
        <w:t>Signal bandwidth = N</w:t>
      </w:r>
      <w:r w:rsidRPr="00A26C92">
        <w:t>RB</w:t>
      </w:r>
      <w:r>
        <w:t xml:space="preserve"> x SCS x 12</w:t>
      </w:r>
    </w:p>
    <w:p w14:paraId="788455F4" w14:textId="77777777" w:rsidR="00710E8A" w:rsidRDefault="00710E8A" w:rsidP="00710E8A">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w:t>
      </w:r>
      <w:r w:rsidRPr="00DD2373">
        <w:rPr>
          <w:rFonts w:eastAsia="Yu Mincho"/>
          <w:highlight w:val="yellow"/>
          <w:lang w:eastAsia="ja-JP"/>
        </w:rPr>
        <w:t>x</w:t>
      </w:r>
      <w:r>
        <w:rPr>
          <w:rFonts w:eastAsia="Yu Mincho"/>
          <w:lang w:eastAsia="ja-JP"/>
        </w:rPr>
        <w:t>].</w:t>
      </w:r>
    </w:p>
    <w:p w14:paraId="3F71BF64" w14:textId="77777777" w:rsidR="00710E8A" w:rsidRPr="00710E8A" w:rsidRDefault="00710E8A" w:rsidP="00C61ED5"/>
    <w:p w14:paraId="4A6BF0CC" w14:textId="1E00444C" w:rsidR="0002271A" w:rsidRDefault="0002271A" w:rsidP="0002271A">
      <w:pPr>
        <w:pStyle w:val="Heading2"/>
      </w:pPr>
      <w:bookmarkStart w:id="71" w:name="_Toc165559024"/>
      <w:r>
        <w:t>5.2</w:t>
      </w:r>
      <w:r>
        <w:tab/>
        <w:t>BS parameters</w:t>
      </w:r>
      <w:bookmarkEnd w:id="71"/>
    </w:p>
    <w:p w14:paraId="2A01AB16" w14:textId="580DCA18" w:rsidR="0002271A" w:rsidRPr="00F54295" w:rsidRDefault="0002271A" w:rsidP="0002271A">
      <w:pPr>
        <w:pStyle w:val="Heading3"/>
        <w:rPr>
          <w:rFonts w:eastAsia="MS Mincho"/>
        </w:rPr>
      </w:pPr>
      <w:bookmarkStart w:id="72" w:name="_Toc165559025"/>
      <w:r>
        <w:rPr>
          <w:rFonts w:eastAsia="MS Mincho"/>
        </w:rPr>
        <w:t>5.2.</w:t>
      </w:r>
      <w:r w:rsidRPr="00F54295">
        <w:rPr>
          <w:rFonts w:eastAsia="MS Mincho"/>
        </w:rPr>
        <w:t>1</w:t>
      </w:r>
      <w:r w:rsidRPr="00F54295">
        <w:rPr>
          <w:rFonts w:eastAsia="MS Mincho"/>
        </w:rPr>
        <w:tab/>
        <w:t>Transmitter characteristics</w:t>
      </w:r>
      <w:bookmarkEnd w:id="72"/>
    </w:p>
    <w:p w14:paraId="1D0D30D4" w14:textId="20CE7449" w:rsidR="0002271A" w:rsidRDefault="0002271A" w:rsidP="0002271A">
      <w:pPr>
        <w:pStyle w:val="Heading4"/>
        <w:rPr>
          <w:rFonts w:eastAsia="MS Mincho"/>
        </w:rPr>
      </w:pPr>
      <w:bookmarkStart w:id="73" w:name="_Toc165559026"/>
      <w:r>
        <w:rPr>
          <w:rFonts w:eastAsia="MS Mincho"/>
        </w:rPr>
        <w:t>5.2.1</w:t>
      </w:r>
      <w:r w:rsidRPr="00F54295">
        <w:rPr>
          <w:rFonts w:eastAsia="MS Mincho"/>
        </w:rPr>
        <w:t>.1</w:t>
      </w:r>
      <w:r w:rsidRPr="00F54295">
        <w:rPr>
          <w:rFonts w:eastAsia="MS Mincho"/>
        </w:rPr>
        <w:tab/>
        <w:t>Power dynamic range</w:t>
      </w:r>
      <w:bookmarkEnd w:id="73"/>
    </w:p>
    <w:p w14:paraId="0B06824C" w14:textId="77777777" w:rsidR="00724D6E" w:rsidRPr="00011D15" w:rsidRDefault="00724D6E" w:rsidP="00724D6E">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3D210879" w14:textId="77777777" w:rsidR="00724D6E" w:rsidRPr="00724D6E" w:rsidRDefault="00724D6E" w:rsidP="00C61ED5">
      <w:pPr>
        <w:rPr>
          <w:rFonts w:eastAsia="MS Mincho"/>
        </w:rPr>
      </w:pPr>
    </w:p>
    <w:p w14:paraId="1E16F395" w14:textId="780DB180" w:rsidR="0002271A" w:rsidRDefault="0002271A" w:rsidP="0002271A">
      <w:pPr>
        <w:pStyle w:val="Heading4"/>
        <w:rPr>
          <w:rFonts w:eastAsia="MS Mincho"/>
        </w:rPr>
      </w:pPr>
      <w:bookmarkStart w:id="74" w:name="_Toc165559027"/>
      <w:r>
        <w:rPr>
          <w:rFonts w:eastAsia="MS Mincho"/>
        </w:rPr>
        <w:t>5.2.</w:t>
      </w:r>
      <w:r w:rsidRPr="00F54295">
        <w:rPr>
          <w:rFonts w:eastAsia="MS Mincho"/>
        </w:rPr>
        <w:t>1.2</w:t>
      </w:r>
      <w:r w:rsidRPr="00F54295">
        <w:rPr>
          <w:rFonts w:eastAsia="MS Mincho"/>
        </w:rPr>
        <w:tab/>
        <w:t>Spectral mask</w:t>
      </w:r>
      <w:bookmarkEnd w:id="74"/>
    </w:p>
    <w:p w14:paraId="0243C3DD" w14:textId="77777777" w:rsidR="00724D6E" w:rsidRDefault="00724D6E" w:rsidP="00724D6E">
      <w:r>
        <w:rPr>
          <w:rFonts w:eastAsia="SimSun"/>
          <w:lang w:val="en-US" w:eastAsia="zh-CN"/>
        </w:rPr>
        <w:t xml:space="preserve">The frequency range </w:t>
      </w:r>
      <w:r>
        <w:t xml:space="preserve">7125 to 8400 MHz is just adjacent to existing NR band n104. It is proposed that existing spectral mask (Category B) for band n104 in TS 38.104 subclause 6.6.4 is applicable for the range. Category A limits are specified in </w:t>
      </w:r>
      <w:r w:rsidRPr="00653583">
        <w:t>Table 5.2.1.2-1</w:t>
      </w:r>
      <w:r>
        <w:t xml:space="preserve"> for non-AAS BS and in </w:t>
      </w:r>
      <w:r w:rsidRPr="00653583">
        <w:t>Table 5.2.1.2-</w:t>
      </w:r>
      <w:r>
        <w:t>2 for AAS BS.</w:t>
      </w:r>
    </w:p>
    <w:p w14:paraId="7CBDA503" w14:textId="77777777" w:rsidR="00724D6E" w:rsidRPr="006A5B2E" w:rsidRDefault="00724D6E" w:rsidP="00724D6E">
      <w:pPr>
        <w:pStyle w:val="Tabletitle"/>
        <w:rPr>
          <w:lang w:val="en-US"/>
        </w:rPr>
      </w:pPr>
      <w:r w:rsidRPr="00AF1B04">
        <w:rPr>
          <w:rFonts w:ascii="Arial" w:eastAsia="DengXian" w:hAnsi="Arial" w:cs="Arial"/>
          <w:lang w:val="en-US"/>
        </w:rPr>
        <w:lastRenderedPageBreak/>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3054"/>
        <w:gridCol w:w="1518"/>
      </w:tblGrid>
      <w:tr w:rsidR="00724D6E" w:rsidRPr="005E4A7D" w14:paraId="693EE0EB" w14:textId="77777777" w:rsidTr="00DD2373">
        <w:trPr>
          <w:trHeight w:val="645"/>
          <w:tblHeader/>
          <w:jc w:val="center"/>
        </w:trPr>
        <w:tc>
          <w:tcPr>
            <w:tcW w:w="2103" w:type="pct"/>
          </w:tcPr>
          <w:p w14:paraId="127058FC" w14:textId="77777777" w:rsidR="00724D6E" w:rsidRPr="00116EF1" w:rsidRDefault="00724D6E" w:rsidP="00DD2373">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935" w:type="pct"/>
          </w:tcPr>
          <w:p w14:paraId="7B126D85" w14:textId="77777777" w:rsidR="00724D6E" w:rsidRPr="00E3743D" w:rsidRDefault="00724D6E" w:rsidP="00DD2373">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0D008D71" w14:textId="77777777" w:rsidR="00724D6E" w:rsidRPr="00E3743D" w:rsidRDefault="00724D6E" w:rsidP="00DD2373">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724D6E" w:rsidRPr="005E4A7D" w14:paraId="10956B7C" w14:textId="77777777" w:rsidTr="00DD2373">
        <w:trPr>
          <w:trHeight w:val="278"/>
          <w:tblHeader/>
          <w:jc w:val="center"/>
        </w:trPr>
        <w:tc>
          <w:tcPr>
            <w:tcW w:w="2103" w:type="pct"/>
          </w:tcPr>
          <w:p w14:paraId="2C479268" w14:textId="77777777" w:rsidR="00724D6E" w:rsidRPr="000E66FC" w:rsidRDefault="00724D6E" w:rsidP="00DD2373">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935" w:type="pct"/>
          </w:tcPr>
          <w:p w14:paraId="50C85CFF" w14:textId="77777777" w:rsidR="00724D6E" w:rsidRPr="000E66FC" w:rsidRDefault="00724D6E" w:rsidP="00DD2373">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31A48BD6"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2CDC5DC6" w14:textId="77777777" w:rsidTr="00DD2373">
        <w:trPr>
          <w:trHeight w:val="278"/>
          <w:tblHeader/>
          <w:jc w:val="center"/>
        </w:trPr>
        <w:tc>
          <w:tcPr>
            <w:tcW w:w="2103" w:type="pct"/>
          </w:tcPr>
          <w:p w14:paraId="4F492640" w14:textId="77777777" w:rsidR="00724D6E" w:rsidRPr="00E8611B" w:rsidRDefault="00724D6E" w:rsidP="00DD2373">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935" w:type="pct"/>
          </w:tcPr>
          <w:p w14:paraId="444D338D" w14:textId="77777777" w:rsidR="00724D6E" w:rsidRPr="008D1F28" w:rsidRDefault="00724D6E" w:rsidP="00DD2373">
            <w:pPr>
              <w:keepNext/>
              <w:spacing w:before="40" w:after="40"/>
              <w:jc w:val="center"/>
              <w:rPr>
                <w:rFonts w:ascii="Times New Roman Bold" w:hAnsi="Times New Roman Bold" w:cs="Arial"/>
                <w:szCs w:val="22"/>
              </w:rPr>
            </w:pPr>
            <w:r>
              <w:t>-14 dBm</w:t>
            </w:r>
          </w:p>
        </w:tc>
        <w:tc>
          <w:tcPr>
            <w:tcW w:w="962" w:type="pct"/>
          </w:tcPr>
          <w:p w14:paraId="60BF7AF1"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2B1849B5" w14:textId="77777777" w:rsidTr="00DD2373">
        <w:trPr>
          <w:trHeight w:val="278"/>
          <w:tblHeader/>
          <w:jc w:val="center"/>
        </w:trPr>
        <w:tc>
          <w:tcPr>
            <w:tcW w:w="2103" w:type="pct"/>
          </w:tcPr>
          <w:p w14:paraId="1D062FD3" w14:textId="77777777" w:rsidR="00724D6E" w:rsidRPr="000E66FC" w:rsidRDefault="00724D6E" w:rsidP="00DD2373">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935" w:type="pct"/>
          </w:tcPr>
          <w:p w14:paraId="116582A7" w14:textId="77777777" w:rsidR="00724D6E" w:rsidRPr="002E267E" w:rsidRDefault="00724D6E" w:rsidP="00DD2373">
            <w:pPr>
              <w:keepNext/>
              <w:spacing w:before="40" w:after="40"/>
              <w:jc w:val="center"/>
              <w:rPr>
                <w:rFonts w:ascii="Times New Roman Bold" w:hAnsi="Times New Roman Bold" w:cs="Arial"/>
                <w:szCs w:val="22"/>
              </w:rPr>
            </w:pPr>
            <w:r>
              <w:t>-13 dBm</w:t>
            </w:r>
          </w:p>
        </w:tc>
        <w:tc>
          <w:tcPr>
            <w:tcW w:w="962" w:type="pct"/>
          </w:tcPr>
          <w:p w14:paraId="7E5201B4" w14:textId="77777777" w:rsidR="00724D6E" w:rsidRPr="0039678F" w:rsidRDefault="00724D6E" w:rsidP="00DD2373">
            <w:pPr>
              <w:keepNext/>
              <w:spacing w:before="40" w:after="40"/>
              <w:jc w:val="center"/>
              <w:rPr>
                <w:rFonts w:ascii="Times New Roman Bold" w:hAnsi="Times New Roman Bold" w:cs="Arial"/>
                <w:color w:val="0C0C0C"/>
                <w:szCs w:val="22"/>
              </w:rPr>
            </w:pPr>
            <w:r>
              <w:t>1 MHz</w:t>
            </w:r>
          </w:p>
        </w:tc>
      </w:tr>
      <w:tr w:rsidR="00724D6E" w:rsidRPr="005E4A7D" w14:paraId="1FFA7CE5" w14:textId="77777777" w:rsidTr="00DD2373">
        <w:trPr>
          <w:trHeight w:val="278"/>
          <w:tblHeader/>
          <w:jc w:val="center"/>
        </w:trPr>
        <w:tc>
          <w:tcPr>
            <w:tcW w:w="5000" w:type="pct"/>
            <w:gridSpan w:val="3"/>
          </w:tcPr>
          <w:p w14:paraId="5DD06D35" w14:textId="77777777" w:rsidR="00724D6E" w:rsidRDefault="00724D6E" w:rsidP="00DD2373">
            <w:pPr>
              <w:keepNext/>
              <w:spacing w:before="40" w:after="40"/>
            </w:pPr>
            <w:r>
              <w:t xml:space="preserve">NOTE: </w:t>
            </w:r>
            <w:bookmarkStart w:id="75" w:name="_Hlk497218410"/>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75"/>
            <w:r>
              <w:rPr>
                <w:rFonts w:cs="v5.0.0"/>
              </w:rPr>
              <w:t xml:space="preserve">, where </w:t>
            </w:r>
            <w:bookmarkStart w:id="76" w:name="_Hlk497218367"/>
            <w:r w:rsidRPr="00F95B02">
              <w:rPr>
                <w:rFonts w:cs="v5.0.0"/>
              </w:rPr>
              <w:t>f_offset</w:t>
            </w:r>
            <w:r w:rsidRPr="00F95B02">
              <w:rPr>
                <w:rFonts w:cs="v5.0.0"/>
                <w:vertAlign w:val="subscript"/>
              </w:rPr>
              <w:t>max</w:t>
            </w:r>
            <w:bookmarkEnd w:id="76"/>
            <w:r w:rsidRPr="00F95B02">
              <w:rPr>
                <w:rFonts w:cs="v5.0.0"/>
              </w:rPr>
              <w:t xml:space="preserve"> is </w:t>
            </w:r>
            <w:bookmarkStart w:id="77" w:name="_Hlk497218384"/>
            <w:r w:rsidRPr="00F95B02">
              <w:rPr>
                <w:rFonts w:cs="v5.0.0"/>
              </w:rPr>
              <w:t xml:space="preserve">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bookmarkEnd w:id="77"/>
            <w:r w:rsidRPr="00427369">
              <w:rPr>
                <w:rFonts w:cs="v5.0.0"/>
              </w:rPr>
              <w:t>operating band</w:t>
            </w:r>
            <w:r>
              <w:rPr>
                <w:rFonts w:cs="v5.0.0"/>
              </w:rPr>
              <w:t>.</w:t>
            </w:r>
          </w:p>
        </w:tc>
      </w:tr>
    </w:tbl>
    <w:p w14:paraId="67963395" w14:textId="77777777" w:rsidR="00724D6E" w:rsidRPr="00126D16" w:rsidRDefault="00724D6E" w:rsidP="00724D6E">
      <w:pPr>
        <w:rPr>
          <w:rFonts w:eastAsia="SimSun"/>
          <w:lang w:val="en-US" w:eastAsia="zh-CN"/>
        </w:rPr>
      </w:pPr>
    </w:p>
    <w:p w14:paraId="0845C588" w14:textId="77777777" w:rsidR="00724D6E" w:rsidRPr="006A5B2E" w:rsidRDefault="00724D6E" w:rsidP="00724D6E">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724D6E" w:rsidRPr="005E4A7D" w14:paraId="00EC8176" w14:textId="77777777" w:rsidTr="00DD2373">
        <w:trPr>
          <w:trHeight w:val="645"/>
          <w:tblHeader/>
          <w:jc w:val="center"/>
        </w:trPr>
        <w:tc>
          <w:tcPr>
            <w:tcW w:w="2103" w:type="pct"/>
          </w:tcPr>
          <w:p w14:paraId="77B7A32E" w14:textId="77777777" w:rsidR="00724D6E" w:rsidRPr="00116EF1" w:rsidRDefault="00724D6E" w:rsidP="00DD2373">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5AFC256E" w14:textId="77777777" w:rsidR="00724D6E" w:rsidRPr="00E3743D" w:rsidRDefault="00724D6E" w:rsidP="00DD2373">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1634C168" w14:textId="77777777" w:rsidR="00724D6E" w:rsidRPr="00E3743D" w:rsidRDefault="00724D6E" w:rsidP="00DD2373">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724D6E" w:rsidRPr="005E4A7D" w14:paraId="7F82F7AC" w14:textId="77777777" w:rsidTr="00DD2373">
        <w:trPr>
          <w:trHeight w:val="278"/>
          <w:tblHeader/>
          <w:jc w:val="center"/>
        </w:trPr>
        <w:tc>
          <w:tcPr>
            <w:tcW w:w="2103" w:type="pct"/>
          </w:tcPr>
          <w:p w14:paraId="0C2F34B5" w14:textId="77777777" w:rsidR="00724D6E" w:rsidRPr="000E66FC" w:rsidRDefault="00724D6E" w:rsidP="00DD2373">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0A05B702" w14:textId="77777777" w:rsidR="00724D6E" w:rsidRPr="000E66FC" w:rsidRDefault="00724D6E" w:rsidP="00DD2373">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84A8FFF"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1E655985" w14:textId="77777777" w:rsidTr="00DD2373">
        <w:trPr>
          <w:trHeight w:val="278"/>
          <w:tblHeader/>
          <w:jc w:val="center"/>
        </w:trPr>
        <w:tc>
          <w:tcPr>
            <w:tcW w:w="2103" w:type="pct"/>
          </w:tcPr>
          <w:p w14:paraId="5E64755C" w14:textId="77777777" w:rsidR="00724D6E" w:rsidRPr="00E8611B" w:rsidRDefault="00724D6E" w:rsidP="00DD2373">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4EF733FF" w14:textId="77777777" w:rsidR="00724D6E" w:rsidRPr="008D1F28" w:rsidRDefault="00724D6E" w:rsidP="00DD2373">
            <w:pPr>
              <w:keepNext/>
              <w:spacing w:before="40" w:after="40"/>
              <w:jc w:val="center"/>
              <w:rPr>
                <w:rFonts w:ascii="Times New Roman Bold" w:hAnsi="Times New Roman Bold" w:cs="Arial"/>
                <w:szCs w:val="22"/>
              </w:rPr>
            </w:pPr>
            <w:r>
              <w:t>-5 dBm</w:t>
            </w:r>
          </w:p>
        </w:tc>
        <w:tc>
          <w:tcPr>
            <w:tcW w:w="1050" w:type="pct"/>
          </w:tcPr>
          <w:p w14:paraId="7C9294DA"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648CF36D" w14:textId="77777777" w:rsidTr="00DD2373">
        <w:trPr>
          <w:trHeight w:val="278"/>
          <w:tblHeader/>
          <w:jc w:val="center"/>
        </w:trPr>
        <w:tc>
          <w:tcPr>
            <w:tcW w:w="2103" w:type="pct"/>
          </w:tcPr>
          <w:p w14:paraId="31281391" w14:textId="77777777" w:rsidR="00724D6E" w:rsidRPr="000E66FC" w:rsidRDefault="00724D6E" w:rsidP="00DD2373">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698369C1" w14:textId="77777777" w:rsidR="00724D6E" w:rsidRPr="002E267E" w:rsidRDefault="00724D6E" w:rsidP="00DD2373">
            <w:pPr>
              <w:keepNext/>
              <w:spacing w:before="40" w:after="40"/>
              <w:jc w:val="center"/>
              <w:rPr>
                <w:rFonts w:ascii="Times New Roman Bold" w:hAnsi="Times New Roman Bold" w:cs="Arial"/>
                <w:szCs w:val="22"/>
              </w:rPr>
            </w:pPr>
            <w:r>
              <w:t>-4 dBm</w:t>
            </w:r>
          </w:p>
        </w:tc>
        <w:tc>
          <w:tcPr>
            <w:tcW w:w="1050" w:type="pct"/>
          </w:tcPr>
          <w:p w14:paraId="717D0746" w14:textId="77777777" w:rsidR="00724D6E" w:rsidRPr="0039678F" w:rsidRDefault="00724D6E" w:rsidP="00DD2373">
            <w:pPr>
              <w:keepNext/>
              <w:spacing w:before="40" w:after="40"/>
              <w:jc w:val="center"/>
              <w:rPr>
                <w:rFonts w:ascii="Times New Roman Bold" w:hAnsi="Times New Roman Bold" w:cs="Arial"/>
                <w:color w:val="0C0C0C"/>
                <w:szCs w:val="22"/>
              </w:rPr>
            </w:pPr>
            <w:r>
              <w:t>1 MHz</w:t>
            </w:r>
          </w:p>
        </w:tc>
      </w:tr>
      <w:tr w:rsidR="00724D6E" w:rsidRPr="005E4A7D" w14:paraId="1AF6DF04" w14:textId="77777777" w:rsidTr="00DD2373">
        <w:trPr>
          <w:trHeight w:val="278"/>
          <w:tblHeader/>
          <w:jc w:val="center"/>
        </w:trPr>
        <w:tc>
          <w:tcPr>
            <w:tcW w:w="5000" w:type="pct"/>
            <w:gridSpan w:val="3"/>
          </w:tcPr>
          <w:p w14:paraId="0E638520" w14:textId="77777777" w:rsidR="00724D6E" w:rsidRDefault="00724D6E" w:rsidP="00DD2373">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7E391B76" w14:textId="77777777" w:rsidR="00724D6E" w:rsidRPr="00724D6E" w:rsidRDefault="00724D6E" w:rsidP="00C61ED5">
      <w:pPr>
        <w:rPr>
          <w:rFonts w:eastAsia="MS Mincho"/>
        </w:rPr>
      </w:pPr>
    </w:p>
    <w:p w14:paraId="718B684D" w14:textId="268C9A2E" w:rsidR="0002271A" w:rsidRDefault="0002271A" w:rsidP="0002271A">
      <w:pPr>
        <w:pStyle w:val="Heading4"/>
        <w:rPr>
          <w:rFonts w:eastAsia="MS Mincho"/>
        </w:rPr>
      </w:pPr>
      <w:bookmarkStart w:id="78" w:name="_Toc165559028"/>
      <w:r>
        <w:rPr>
          <w:rFonts w:eastAsia="MS Mincho"/>
        </w:rPr>
        <w:t>5.2.1.3</w:t>
      </w:r>
      <w:r>
        <w:rPr>
          <w:rFonts w:eastAsia="MS Mincho"/>
        </w:rPr>
        <w:tab/>
        <w:t>ACLR</w:t>
      </w:r>
      <w:bookmarkEnd w:id="78"/>
    </w:p>
    <w:p w14:paraId="0DCBF58E" w14:textId="77777777" w:rsidR="00724D6E" w:rsidRDefault="00724D6E" w:rsidP="00724D6E">
      <w:r>
        <w:rPr>
          <w:rFonts w:eastAsia="SimSun"/>
          <w:lang w:val="en-US" w:eastAsia="zh-CN"/>
        </w:rPr>
        <w:t xml:space="preserve">The frequency range </w:t>
      </w:r>
      <w:r>
        <w:t>7125 to 8400 MHz, it is agreed to n104 ACLR. The ACLR should be higher than the value specified in Table 5.2.1.3-1.</w:t>
      </w:r>
    </w:p>
    <w:p w14:paraId="6497EFD9" w14:textId="77777777" w:rsidR="00724D6E" w:rsidRDefault="00724D6E" w:rsidP="00724D6E">
      <w:pPr>
        <w:pStyle w:val="TH"/>
      </w:pPr>
      <w:r>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24D6E" w14:paraId="51914CA1" w14:textId="77777777" w:rsidTr="00DD237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3D93891" w14:textId="77777777" w:rsidR="00724D6E" w:rsidRDefault="00724D6E" w:rsidP="00DD2373">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F5BD942" w14:textId="77777777" w:rsidR="00724D6E" w:rsidRDefault="00724D6E" w:rsidP="00DD2373">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1AA96DC" w14:textId="77777777" w:rsidR="00724D6E" w:rsidRDefault="00724D6E" w:rsidP="00DD2373">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86A669D" w14:textId="77777777" w:rsidR="00724D6E" w:rsidRDefault="00724D6E" w:rsidP="00DD2373">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4EF7611" w14:textId="77777777" w:rsidR="00724D6E" w:rsidRDefault="00724D6E" w:rsidP="00DD2373">
            <w:pPr>
              <w:pStyle w:val="TAH"/>
              <w:rPr>
                <w:rFonts w:cs="v5.0.0"/>
              </w:rPr>
            </w:pPr>
            <w:r>
              <w:rPr>
                <w:rFonts w:cs="v5.0.0"/>
              </w:rPr>
              <w:t>ACLR limit</w:t>
            </w:r>
          </w:p>
        </w:tc>
      </w:tr>
      <w:tr w:rsidR="00724D6E" w14:paraId="68F2A84A" w14:textId="77777777" w:rsidTr="00DD2373">
        <w:trPr>
          <w:cantSplit/>
          <w:jc w:val="center"/>
        </w:trPr>
        <w:tc>
          <w:tcPr>
            <w:tcW w:w="2202" w:type="dxa"/>
            <w:tcBorders>
              <w:top w:val="single" w:sz="6" w:space="0" w:color="auto"/>
              <w:left w:val="single" w:sz="6" w:space="0" w:color="auto"/>
              <w:bottom w:val="nil"/>
              <w:right w:val="single" w:sz="6" w:space="0" w:color="auto"/>
            </w:tcBorders>
            <w:hideMark/>
          </w:tcPr>
          <w:p w14:paraId="4E35B040" w14:textId="77777777" w:rsidR="00724D6E" w:rsidRDefault="00724D6E" w:rsidP="00DD2373">
            <w:pPr>
              <w:pStyle w:val="TAC"/>
              <w:rPr>
                <w:rFonts w:eastAsia="SimSun"/>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7CB77970" w14:textId="77777777" w:rsidR="00724D6E" w:rsidRDefault="00724D6E" w:rsidP="00DD2373">
            <w:pPr>
              <w:pStyle w:val="TAC"/>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25BAB700" w14:textId="77777777" w:rsidR="00724D6E" w:rsidRDefault="00724D6E" w:rsidP="00DD2373">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0B317A" w14:textId="77777777" w:rsidR="00724D6E" w:rsidRDefault="00724D6E" w:rsidP="00DD2373">
            <w:pPr>
              <w:pStyle w:val="TAC"/>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375CAD1" w14:textId="77777777" w:rsidR="00724D6E" w:rsidRDefault="00724D6E" w:rsidP="00DD2373">
            <w:pPr>
              <w:pStyle w:val="TAC"/>
            </w:pPr>
            <w:r>
              <w:rPr>
                <w:rFonts w:eastAsia="SimSun" w:cs="v5.0.0"/>
                <w:lang w:val="en-US" w:eastAsia="zh-CN"/>
              </w:rPr>
              <w:t>38 dB</w:t>
            </w:r>
          </w:p>
        </w:tc>
      </w:tr>
      <w:tr w:rsidR="00724D6E" w14:paraId="083AB6F0" w14:textId="77777777" w:rsidTr="00DD2373">
        <w:trPr>
          <w:cantSplit/>
          <w:jc w:val="center"/>
        </w:trPr>
        <w:tc>
          <w:tcPr>
            <w:tcW w:w="2202" w:type="dxa"/>
            <w:tcBorders>
              <w:top w:val="nil"/>
              <w:left w:val="single" w:sz="6" w:space="0" w:color="auto"/>
              <w:bottom w:val="nil"/>
              <w:right w:val="single" w:sz="6" w:space="0" w:color="auto"/>
            </w:tcBorders>
          </w:tcPr>
          <w:p w14:paraId="402EFC18" w14:textId="77777777" w:rsidR="00724D6E" w:rsidRDefault="00724D6E" w:rsidP="00DD2373">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6589FD0F" w14:textId="77777777" w:rsidR="00724D6E" w:rsidRDefault="00724D6E" w:rsidP="00DD2373">
            <w:pPr>
              <w:pStyle w:val="TAC"/>
              <w:rPr>
                <w:rFonts w:cs="Arial"/>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9BE0834" w14:textId="77777777" w:rsidR="00724D6E" w:rsidRDefault="00724D6E" w:rsidP="00DD2373">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A4DB857" w14:textId="77777777" w:rsidR="00724D6E" w:rsidRDefault="00724D6E" w:rsidP="00DD2373">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2A5A869" w14:textId="77777777" w:rsidR="00724D6E" w:rsidRPr="00AF1B04" w:rsidRDefault="00724D6E" w:rsidP="00DD2373">
            <w:pPr>
              <w:pStyle w:val="TAC"/>
              <w:spacing w:line="254" w:lineRule="auto"/>
              <w:rPr>
                <w:rFonts w:eastAsia="SimSun" w:cs="v5.0.0"/>
                <w:lang w:val="en-US" w:eastAsia="zh-CN"/>
              </w:rPr>
            </w:pPr>
            <w:r>
              <w:rPr>
                <w:rFonts w:eastAsia="SimSun" w:cs="v5.0.0"/>
                <w:lang w:val="en-US" w:eastAsia="zh-CN"/>
              </w:rPr>
              <w:t>38 dB</w:t>
            </w:r>
          </w:p>
        </w:tc>
      </w:tr>
      <w:tr w:rsidR="00724D6E" w14:paraId="1BB7850C" w14:textId="77777777" w:rsidTr="00DD237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F88D327" w14:textId="77777777" w:rsidR="00724D6E" w:rsidRDefault="00724D6E" w:rsidP="00DD2373">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4F196153" w14:textId="77777777" w:rsidR="00724D6E" w:rsidRDefault="00724D6E" w:rsidP="00DD2373">
            <w:pPr>
              <w:pStyle w:val="TAN"/>
            </w:pPr>
            <w:r>
              <w:t>NOTE 2:</w:t>
            </w:r>
            <w:r>
              <w:tab/>
              <w:t>With SCS that provides largest transmission bandwidth configuration (BW</w:t>
            </w:r>
            <w:r>
              <w:rPr>
                <w:vertAlign w:val="subscript"/>
              </w:rPr>
              <w:t>Config</w:t>
            </w:r>
            <w:r>
              <w:rPr>
                <w:rFonts w:cs="v5.0.0"/>
              </w:rPr>
              <w:t>)</w:t>
            </w:r>
            <w:r>
              <w:t>.</w:t>
            </w:r>
          </w:p>
        </w:tc>
      </w:tr>
    </w:tbl>
    <w:p w14:paraId="4C3054F4" w14:textId="77777777" w:rsidR="00724D6E" w:rsidRPr="00724D6E" w:rsidRDefault="00724D6E" w:rsidP="00C61ED5">
      <w:pPr>
        <w:rPr>
          <w:rFonts w:eastAsia="MS Mincho"/>
        </w:rPr>
      </w:pPr>
    </w:p>
    <w:p w14:paraId="0C2D55A0" w14:textId="6669E81E" w:rsidR="0002271A" w:rsidRDefault="0002271A" w:rsidP="0002271A">
      <w:pPr>
        <w:pStyle w:val="Heading4"/>
        <w:rPr>
          <w:rFonts w:eastAsia="MS Mincho"/>
        </w:rPr>
      </w:pPr>
      <w:bookmarkStart w:id="79" w:name="_Toc165559029"/>
      <w:r>
        <w:rPr>
          <w:rFonts w:eastAsia="MS Mincho"/>
        </w:rPr>
        <w:t>5.2.1.4</w:t>
      </w:r>
      <w:r>
        <w:rPr>
          <w:rFonts w:eastAsia="MS Mincho"/>
        </w:rPr>
        <w:tab/>
      </w:r>
      <w:r w:rsidRPr="00F54295">
        <w:rPr>
          <w:rFonts w:eastAsia="MS Mincho"/>
        </w:rPr>
        <w:t>Spurious emissions</w:t>
      </w:r>
      <w:bookmarkEnd w:id="79"/>
    </w:p>
    <w:p w14:paraId="620ADAA8" w14:textId="77777777" w:rsidR="00724D6E" w:rsidRPr="00AF1B04" w:rsidRDefault="00724D6E" w:rsidP="00724D6E">
      <w:pPr>
        <w:rPr>
          <w:rFonts w:eastAsia="SimSun"/>
          <w:lang w:val="en-US" w:eastAsia="zh-CN"/>
        </w:rPr>
      </w:pPr>
      <w:r>
        <w:rPr>
          <w:rFonts w:eastAsia="SimSun"/>
          <w:lang w:val="en-US" w:eastAsia="zh-CN"/>
        </w:rPr>
        <w:t xml:space="preserve">The general spurious emissions for band n104 are applicable for the frequency range </w:t>
      </w:r>
      <w:r>
        <w:t xml:space="preserve">7125 to 8400 MHz. It is agreed to adopt </w:t>
      </w:r>
      <w:r w:rsidRPr="00463B02">
        <w:rPr>
          <w:iCs/>
        </w:rPr>
        <w:t>Δf</w:t>
      </w:r>
      <w:r w:rsidRPr="00463B02">
        <w:rPr>
          <w:iCs/>
          <w:vertAlign w:val="subscript"/>
        </w:rPr>
        <w:t>OBUE</w:t>
      </w:r>
      <w:r w:rsidRPr="00463B02">
        <w:rPr>
          <w:rFonts w:cs="v5.0.0"/>
        </w:rPr>
        <w:t xml:space="preserve"> = 40 MHz</w:t>
      </w:r>
      <w:r>
        <w:rPr>
          <w:rFonts w:cs="v5.0.0"/>
        </w:rPr>
        <w:t xml:space="preserve"> for non-AAS BS and </w:t>
      </w:r>
      <w:r>
        <w:rPr>
          <w:bCs/>
          <w:color w:val="000000"/>
          <w:lang w:val="en-US"/>
        </w:rPr>
        <w:t>Δf</w:t>
      </w:r>
      <w:r>
        <w:rPr>
          <w:vertAlign w:val="subscript"/>
        </w:rPr>
        <w:t xml:space="preserve">OBUE </w:t>
      </w:r>
      <w:r>
        <w:t>= 100 MHz AAS BS.</w:t>
      </w:r>
    </w:p>
    <w:p w14:paraId="557348C1" w14:textId="77777777" w:rsidR="00724D6E" w:rsidRDefault="00724D6E" w:rsidP="00724D6E"/>
    <w:p w14:paraId="42BAF944" w14:textId="77777777" w:rsidR="00724D6E" w:rsidRDefault="00724D6E" w:rsidP="00724D6E">
      <w:pPr>
        <w:pStyle w:val="TH"/>
        <w:rPr>
          <w:lang w:val="en-US"/>
        </w:rPr>
      </w:pPr>
      <w:r>
        <w:rPr>
          <w:rFonts w:eastAsia="MS Mincho"/>
        </w:rPr>
        <w:lastRenderedPageBreak/>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724D6E" w14:paraId="520CC79E"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9F987C9" w14:textId="77777777" w:rsidR="00724D6E" w:rsidRDefault="00724D6E" w:rsidP="00DD2373">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14DAFAF2" w14:textId="77777777" w:rsidR="00724D6E" w:rsidRDefault="00724D6E" w:rsidP="00DD2373">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2FD9CFFC" w14:textId="77777777" w:rsidR="00724D6E" w:rsidRPr="0074122D" w:rsidRDefault="00724D6E" w:rsidP="00DD2373">
            <w:pPr>
              <w:pStyle w:val="TAH"/>
            </w:pPr>
            <w:r w:rsidRPr="0074122D">
              <w:t>Measurement bandwidth</w:t>
            </w:r>
          </w:p>
        </w:tc>
      </w:tr>
      <w:tr w:rsidR="00724D6E" w14:paraId="42FFD65A"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F52E6C4" w14:textId="77777777" w:rsidR="00724D6E" w:rsidRDefault="00724D6E" w:rsidP="00DD2373">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3A6BDC66" w14:textId="77777777" w:rsidR="00724D6E" w:rsidRDefault="00724D6E" w:rsidP="00DD2373">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56F2FDCF" w14:textId="77777777" w:rsidR="00724D6E" w:rsidRPr="0074122D" w:rsidRDefault="00724D6E" w:rsidP="00DD2373">
            <w:pPr>
              <w:pStyle w:val="TAC"/>
            </w:pPr>
            <w:r w:rsidRPr="0074122D">
              <w:t>1 kHz</w:t>
            </w:r>
          </w:p>
        </w:tc>
      </w:tr>
      <w:tr w:rsidR="00724D6E" w14:paraId="24E3546B"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BCF009A" w14:textId="77777777" w:rsidR="00724D6E" w:rsidRDefault="00724D6E" w:rsidP="00DD2373">
            <w:pPr>
              <w:pStyle w:val="TAC"/>
            </w:pPr>
            <w:r>
              <w:t>150 kHz – 30 MHz</w:t>
            </w:r>
          </w:p>
        </w:tc>
        <w:tc>
          <w:tcPr>
            <w:tcW w:w="0" w:type="auto"/>
            <w:vMerge/>
            <w:tcBorders>
              <w:left w:val="single" w:sz="6" w:space="0" w:color="000000"/>
              <w:right w:val="single" w:sz="6" w:space="0" w:color="000000"/>
            </w:tcBorders>
            <w:vAlign w:val="center"/>
          </w:tcPr>
          <w:p w14:paraId="7F56FFD7" w14:textId="77777777" w:rsidR="00724D6E" w:rsidRDefault="00724D6E" w:rsidP="00DD2373">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7A1CA86" w14:textId="77777777" w:rsidR="00724D6E" w:rsidRPr="0074122D" w:rsidRDefault="00724D6E" w:rsidP="00DD2373">
            <w:pPr>
              <w:pStyle w:val="TAC"/>
            </w:pPr>
            <w:r w:rsidRPr="0074122D">
              <w:t>10 kHz</w:t>
            </w:r>
          </w:p>
        </w:tc>
      </w:tr>
      <w:tr w:rsidR="00724D6E" w14:paraId="571A4D77"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02A4943" w14:textId="77777777" w:rsidR="00724D6E" w:rsidRDefault="00724D6E" w:rsidP="00DD2373">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3149789E" w14:textId="77777777" w:rsidR="00724D6E" w:rsidRDefault="00724D6E" w:rsidP="00DD2373">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AA500BD" w14:textId="77777777" w:rsidR="00724D6E" w:rsidRPr="0074122D" w:rsidRDefault="00724D6E" w:rsidP="00DD2373">
            <w:pPr>
              <w:pStyle w:val="TAC"/>
            </w:pPr>
            <w:r w:rsidRPr="0074122D">
              <w:t>100 kHz</w:t>
            </w:r>
          </w:p>
        </w:tc>
      </w:tr>
      <w:tr w:rsidR="00724D6E" w14:paraId="68082656"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71AC345" w14:textId="77777777" w:rsidR="00724D6E" w:rsidRDefault="00724D6E" w:rsidP="00DD2373">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48C1FD44" w14:textId="77777777" w:rsidR="00724D6E" w:rsidRDefault="00724D6E" w:rsidP="00DD2373">
            <w:pPr>
              <w:pStyle w:val="TAC"/>
            </w:pPr>
            <w:r>
              <w:t>-30 dBm</w:t>
            </w:r>
          </w:p>
          <w:p w14:paraId="551DF351" w14:textId="77777777" w:rsidR="00724D6E" w:rsidRDefault="00724D6E" w:rsidP="00DD2373">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90C4D8E" w14:textId="77777777" w:rsidR="00724D6E" w:rsidRPr="0074122D" w:rsidRDefault="00724D6E" w:rsidP="00DD2373">
            <w:pPr>
              <w:pStyle w:val="TAC"/>
            </w:pPr>
            <w:r w:rsidRPr="0074122D">
              <w:t>1 MHz</w:t>
            </w:r>
          </w:p>
        </w:tc>
      </w:tr>
    </w:tbl>
    <w:p w14:paraId="73AAAC3A" w14:textId="77777777" w:rsidR="00724D6E" w:rsidRPr="00724D6E" w:rsidRDefault="00724D6E" w:rsidP="00C61ED5">
      <w:pPr>
        <w:rPr>
          <w:rFonts w:eastAsia="MS Mincho"/>
        </w:rPr>
      </w:pPr>
    </w:p>
    <w:p w14:paraId="423A9425" w14:textId="55F546E3" w:rsidR="0002271A" w:rsidRDefault="0002271A" w:rsidP="0002271A">
      <w:pPr>
        <w:pStyle w:val="Heading4"/>
      </w:pPr>
      <w:bookmarkStart w:id="80" w:name="_Toc165559030"/>
      <w:r>
        <w:t>5.2.1.5</w:t>
      </w:r>
      <w:r>
        <w:tab/>
      </w:r>
      <w:r w:rsidRPr="00547226">
        <w:t>Maximum output power</w:t>
      </w:r>
      <w:bookmarkEnd w:id="80"/>
    </w:p>
    <w:p w14:paraId="64DB5489" w14:textId="77777777" w:rsidR="00724D6E" w:rsidRPr="001E1B63" w:rsidRDefault="00724D6E" w:rsidP="00724D6E">
      <w:pPr>
        <w:rPr>
          <w:lang w:val="en-US" w:eastAsia="en-GB"/>
        </w:rPr>
      </w:pPr>
      <w:r w:rsidRPr="001E1B63">
        <w:rPr>
          <w:lang w:val="en-US"/>
        </w:rPr>
        <w:t>The maximum output power will be provided in the antenna parameter table. It was agreed to be aligned with antenna characteristics.</w:t>
      </w:r>
    </w:p>
    <w:p w14:paraId="4D46FFFC" w14:textId="77777777" w:rsidR="00724D6E" w:rsidRPr="001E1B63" w:rsidRDefault="00724D6E" w:rsidP="00724D6E">
      <w:pPr>
        <w:rPr>
          <w:lang w:val="en-US"/>
        </w:rPr>
      </w:pPr>
      <w:r w:rsidRPr="001E1B63">
        <w:rPr>
          <w:lang w:val="en-US"/>
        </w:rPr>
        <w:t xml:space="preserve">The Total Radiated Power for two polarizations was agreed as shown in Table </w:t>
      </w:r>
      <w:r>
        <w:rPr>
          <w:lang w:val="en-US"/>
        </w:rPr>
        <w:t>5</w:t>
      </w:r>
      <w:r w:rsidRPr="001E1B63">
        <w:rPr>
          <w:lang w:val="en-US"/>
        </w:rPr>
        <w:t>.2.1.5-1 below.</w:t>
      </w:r>
    </w:p>
    <w:p w14:paraId="37D735D2" w14:textId="77777777" w:rsidR="00724D6E" w:rsidRPr="001E1B63" w:rsidRDefault="00724D6E" w:rsidP="00724D6E">
      <w:pPr>
        <w:pStyle w:val="TH"/>
        <w:rPr>
          <w:lang w:val="en-US"/>
        </w:rPr>
      </w:pPr>
      <w:r w:rsidRPr="001E1B63">
        <w:rPr>
          <w:lang w:val="en-US"/>
        </w:rPr>
        <w:t xml:space="preserve">Table </w:t>
      </w:r>
      <w:r>
        <w:rPr>
          <w:lang w:val="en-US"/>
        </w:rPr>
        <w:t>5</w:t>
      </w:r>
      <w:r w:rsidRPr="001E1B63">
        <w:rPr>
          <w:lang w:val="en-US"/>
        </w:rPr>
        <w:t xml:space="preserve">.2.1.5-1: The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724D6E" w:rsidRPr="001E1B63" w14:paraId="28E26B00" w14:textId="77777777" w:rsidTr="00DD2373">
        <w:trPr>
          <w:trHeight w:val="20"/>
        </w:trPr>
        <w:tc>
          <w:tcPr>
            <w:tcW w:w="0" w:type="auto"/>
            <w:tcBorders>
              <w:top w:val="single" w:sz="4" w:space="0" w:color="auto"/>
              <w:left w:val="single" w:sz="4" w:space="0" w:color="auto"/>
              <w:bottom w:val="single" w:sz="4" w:space="0" w:color="auto"/>
              <w:right w:val="single" w:sz="4" w:space="0" w:color="auto"/>
            </w:tcBorders>
            <w:hideMark/>
          </w:tcPr>
          <w:p w14:paraId="563899DF" w14:textId="77777777" w:rsidR="00724D6E" w:rsidRPr="001E1B63" w:rsidRDefault="00724D6E" w:rsidP="00DD2373">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5473DF05" w14:textId="77777777" w:rsidR="00724D6E" w:rsidRPr="001E1B63" w:rsidRDefault="00724D6E" w:rsidP="00DD2373">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7C3FA8F1" w14:textId="77777777" w:rsidR="00724D6E" w:rsidRPr="001E1B63" w:rsidRDefault="00724D6E" w:rsidP="00DD2373">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3141157F" w14:textId="77777777" w:rsidR="00724D6E" w:rsidRPr="001E1B63" w:rsidRDefault="00724D6E" w:rsidP="00DD2373">
            <w:pPr>
              <w:pStyle w:val="TAH"/>
              <w:rPr>
                <w:rFonts w:cs="Arial"/>
                <w:sz w:val="36"/>
                <w:szCs w:val="36"/>
              </w:rPr>
            </w:pPr>
            <w:r w:rsidRPr="001E1B63">
              <w:t>Micro Urban</w:t>
            </w:r>
          </w:p>
        </w:tc>
      </w:tr>
      <w:tr w:rsidR="00724D6E" w14:paraId="0F572C64" w14:textId="77777777" w:rsidTr="00DD2373">
        <w:trPr>
          <w:trHeight w:val="20"/>
        </w:trPr>
        <w:tc>
          <w:tcPr>
            <w:tcW w:w="0" w:type="auto"/>
            <w:tcBorders>
              <w:top w:val="single" w:sz="4" w:space="0" w:color="auto"/>
              <w:left w:val="single" w:sz="4" w:space="0" w:color="auto"/>
              <w:bottom w:val="single" w:sz="4" w:space="0" w:color="auto"/>
              <w:right w:val="single" w:sz="4" w:space="0" w:color="auto"/>
            </w:tcBorders>
            <w:hideMark/>
          </w:tcPr>
          <w:p w14:paraId="112FABE1" w14:textId="77777777" w:rsidR="00724D6E" w:rsidRPr="001E1B63" w:rsidRDefault="00724D6E" w:rsidP="00DD2373">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6CE19826" w14:textId="77777777" w:rsidR="00724D6E" w:rsidRPr="001E1B63" w:rsidRDefault="00724D6E" w:rsidP="00DD2373">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596D99A" w14:textId="77777777" w:rsidR="00724D6E" w:rsidRPr="001E1B63" w:rsidRDefault="00724D6E" w:rsidP="00DD2373">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7269CB9" w14:textId="77777777" w:rsidR="00724D6E" w:rsidRDefault="00724D6E" w:rsidP="00DD2373">
            <w:pPr>
              <w:pStyle w:val="TAC"/>
              <w:rPr>
                <w:rFonts w:cs="Arial"/>
                <w:sz w:val="36"/>
                <w:szCs w:val="36"/>
              </w:rPr>
            </w:pPr>
            <w:r w:rsidRPr="001E1B63">
              <w:t>37</w:t>
            </w:r>
          </w:p>
        </w:tc>
      </w:tr>
    </w:tbl>
    <w:p w14:paraId="5BE39315" w14:textId="77777777" w:rsidR="00724D6E" w:rsidRPr="00724D6E" w:rsidRDefault="00724D6E" w:rsidP="00C61ED5"/>
    <w:p w14:paraId="5C52320C" w14:textId="1252EE7E" w:rsidR="0002271A" w:rsidRDefault="0002271A" w:rsidP="0002271A">
      <w:pPr>
        <w:pStyle w:val="Heading4"/>
      </w:pPr>
      <w:bookmarkStart w:id="81" w:name="_Toc165559031"/>
      <w:r>
        <w:t>5.2.1.6</w:t>
      </w:r>
      <w:r>
        <w:tab/>
        <w:t>Average output power</w:t>
      </w:r>
      <w:bookmarkEnd w:id="81"/>
    </w:p>
    <w:p w14:paraId="05FDB334" w14:textId="50AD930D" w:rsidR="00724D6E" w:rsidRPr="00724D6E" w:rsidRDefault="00724D6E" w:rsidP="00C61ED5">
      <w:r>
        <w:t>It was agreed the average output power won’t be mentioned in the reply LS.</w:t>
      </w:r>
    </w:p>
    <w:p w14:paraId="5856D1B2" w14:textId="033BCBB2" w:rsidR="0002271A" w:rsidRDefault="0002271A" w:rsidP="0002271A">
      <w:pPr>
        <w:pStyle w:val="Heading3"/>
      </w:pPr>
      <w:bookmarkStart w:id="82" w:name="_Toc165559032"/>
      <w:r>
        <w:t>5.2.2</w:t>
      </w:r>
      <w:r>
        <w:tab/>
        <w:t>Receiver characteristics</w:t>
      </w:r>
      <w:bookmarkEnd w:id="82"/>
    </w:p>
    <w:p w14:paraId="15B7839E" w14:textId="0262B612" w:rsidR="0002271A" w:rsidRDefault="0002271A" w:rsidP="0002271A">
      <w:pPr>
        <w:pStyle w:val="Heading4"/>
      </w:pPr>
      <w:bookmarkStart w:id="83" w:name="_Toc165559033"/>
      <w:r>
        <w:t>5.2.2.1</w:t>
      </w:r>
      <w:r>
        <w:tab/>
        <w:t>Noise figure</w:t>
      </w:r>
      <w:bookmarkEnd w:id="83"/>
    </w:p>
    <w:p w14:paraId="332CBE1B" w14:textId="77777777" w:rsidR="00724D6E" w:rsidRDefault="00724D6E" w:rsidP="00724D6E">
      <w:r>
        <w:rPr>
          <w:rFonts w:eastAsia="SimSun"/>
          <w:lang w:val="en-US" w:eastAsia="zh-CN"/>
        </w:rPr>
        <w:t xml:space="preserve">For the frequency range </w:t>
      </w:r>
      <w:r>
        <w:t>7125 to 8400 MHz, the typical Noise Figure for a Wide Area BS operating was agreed to be 6 dB (11 dB for Medium Range BS and 14 dB for Local Area BS).</w:t>
      </w:r>
    </w:p>
    <w:p w14:paraId="7DF788C6" w14:textId="77777777" w:rsidR="00724D6E" w:rsidRPr="00724D6E" w:rsidRDefault="00724D6E" w:rsidP="00C61ED5"/>
    <w:p w14:paraId="3C40F1BB" w14:textId="0C9B9910" w:rsidR="0002271A" w:rsidRDefault="0002271A" w:rsidP="0002271A">
      <w:pPr>
        <w:pStyle w:val="Heading4"/>
      </w:pPr>
      <w:bookmarkStart w:id="84" w:name="_Toc165559034"/>
      <w:r>
        <w:t>5.2.2.2</w:t>
      </w:r>
      <w:r>
        <w:tab/>
        <w:t>Sensitivity</w:t>
      </w:r>
      <w:bookmarkEnd w:id="84"/>
    </w:p>
    <w:p w14:paraId="6E854AFE" w14:textId="77777777" w:rsidR="00724D6E" w:rsidRPr="00AF1B04" w:rsidRDefault="00724D6E" w:rsidP="00724D6E">
      <w:r>
        <w:t>The sensitivity is not a critical parameter for sharing and compatibility studies. It was agreed to not mention any value for this parameter.</w:t>
      </w:r>
    </w:p>
    <w:p w14:paraId="469A03D9" w14:textId="77777777" w:rsidR="00724D6E" w:rsidRPr="00724D6E" w:rsidRDefault="00724D6E" w:rsidP="00C61ED5"/>
    <w:p w14:paraId="228668A7" w14:textId="202FE041" w:rsidR="0002271A" w:rsidRDefault="0002271A" w:rsidP="0002271A">
      <w:pPr>
        <w:pStyle w:val="Heading4"/>
        <w:rPr>
          <w:rFonts w:eastAsia="MS Mincho"/>
          <w:lang w:eastAsia="ja-JP"/>
        </w:rPr>
      </w:pPr>
      <w:bookmarkStart w:id="85" w:name="_Toc165559035"/>
      <w:r>
        <w:rPr>
          <w:rFonts w:eastAsia="MS Mincho"/>
          <w:lang w:eastAsia="ja-JP"/>
        </w:rPr>
        <w:t>5.2.2.3</w:t>
      </w:r>
      <w:r>
        <w:rPr>
          <w:rFonts w:eastAsia="MS Mincho"/>
          <w:lang w:eastAsia="ja-JP"/>
        </w:rPr>
        <w:tab/>
        <w:t>Blocking response</w:t>
      </w:r>
      <w:bookmarkEnd w:id="85"/>
    </w:p>
    <w:p w14:paraId="6F4E0D5F" w14:textId="31EBD48C" w:rsidR="00724D6E" w:rsidRDefault="00724D6E" w:rsidP="00724D6E">
      <w:r>
        <w:rPr>
          <w:rFonts w:cs="v3.8.0"/>
        </w:rPr>
        <w:t xml:space="preserve">The in-band </w:t>
      </w:r>
      <w:r>
        <w:t>blocking requirement</w:t>
      </w:r>
      <w:r>
        <w:rPr>
          <w:rFonts w:cs="v3.8.0"/>
        </w:rPr>
        <w:t xml:space="preserve"> should apply</w:t>
      </w:r>
      <w: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r w:rsidRPr="0024533C">
        <w:t>Δf</w:t>
      </w:r>
      <w:r w:rsidRPr="0024533C">
        <w:rPr>
          <w:vertAlign w:val="subscript"/>
        </w:rPr>
        <w:t>OOB</w:t>
      </w:r>
      <w:r w:rsidRPr="0024533C">
        <w:t xml:space="preserve"> = </w:t>
      </w:r>
      <w:r>
        <w:t>60</w:t>
      </w:r>
      <w:r w:rsidRPr="0024533C">
        <w:t xml:space="preserve"> MHz</w:t>
      </w:r>
      <w:r>
        <w:t xml:space="preserve"> for non-AAS BS and </w:t>
      </w:r>
      <w:r w:rsidRPr="00F31D10">
        <w:t xml:space="preserve"> </w:t>
      </w:r>
      <w:r w:rsidRPr="00C61ED5">
        <w:t>Δf</w:t>
      </w:r>
      <w:r w:rsidRPr="00C61ED5">
        <w:rPr>
          <w:vertAlign w:val="subscript"/>
        </w:rPr>
        <w:t>OOB</w:t>
      </w:r>
      <w:r w:rsidRPr="00C61ED5">
        <w:t xml:space="preserve"> = 100 MHz</w:t>
      </w:r>
      <w:r w:rsidRPr="00F31D10">
        <w:t xml:space="preserve"> f</w:t>
      </w:r>
      <w:r>
        <w:t>or AAS BS. The in-band blocking levels are reused from existing FR1 requirements.</w:t>
      </w:r>
    </w:p>
    <w:p w14:paraId="2063E7C8" w14:textId="77777777" w:rsidR="00724D6E" w:rsidRDefault="00724D6E" w:rsidP="00724D6E">
      <w:pPr>
        <w:pStyle w:val="TH"/>
      </w:pPr>
      <w:r>
        <w:lastRenderedPageBreak/>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724D6E" w14:paraId="64A05D4B" w14:textId="77777777" w:rsidTr="00DD2373">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33BF9748" w14:textId="77777777" w:rsidR="00724D6E" w:rsidRDefault="00724D6E" w:rsidP="00DD237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81B84C3" w14:textId="77777777" w:rsidR="00724D6E" w:rsidRDefault="00724D6E" w:rsidP="00DD2373">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2C1245A" w14:textId="77777777" w:rsidR="00724D6E" w:rsidRDefault="00724D6E" w:rsidP="00DD2373">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69C5FAC" w14:textId="77777777" w:rsidR="00724D6E" w:rsidRDefault="00724D6E" w:rsidP="00DD2373">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280F0E32" w14:textId="77777777" w:rsidR="00724D6E" w:rsidRDefault="00724D6E" w:rsidP="00DD2373">
            <w:pPr>
              <w:pStyle w:val="TAH"/>
            </w:pPr>
            <w:r>
              <w:t>Type of interfering signal</w:t>
            </w:r>
          </w:p>
        </w:tc>
      </w:tr>
      <w:tr w:rsidR="00724D6E" w14:paraId="73A4B389" w14:textId="77777777" w:rsidTr="00DD2373">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7727EADF" w14:textId="77777777" w:rsidR="00724D6E" w:rsidRDefault="00724D6E" w:rsidP="00DD2373">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516A6B0A" w14:textId="77777777" w:rsidR="00724D6E" w:rsidRDefault="00724D6E" w:rsidP="00DD2373">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A994C8D" w14:textId="77777777" w:rsidR="00724D6E" w:rsidRDefault="00724D6E" w:rsidP="00DD2373">
            <w:pPr>
              <w:pStyle w:val="TAC"/>
              <w:rPr>
                <w:lang w:val="en-US" w:eastAsia="zh-CN"/>
              </w:rPr>
            </w:pPr>
            <w:r>
              <w:rPr>
                <w:lang w:eastAsia="zh-CN"/>
              </w:rPr>
              <w:t>Wide Area BS: -</w:t>
            </w:r>
            <w:r>
              <w:rPr>
                <w:lang w:val="en-US" w:eastAsia="zh-CN"/>
              </w:rPr>
              <w:t>43</w:t>
            </w:r>
          </w:p>
          <w:p w14:paraId="661AA8F8" w14:textId="77777777" w:rsidR="00724D6E" w:rsidRDefault="00724D6E" w:rsidP="00DD2373">
            <w:pPr>
              <w:pStyle w:val="TAC"/>
              <w:rPr>
                <w:lang w:val="en-US" w:eastAsia="zh-CN"/>
              </w:rPr>
            </w:pPr>
            <w:r>
              <w:rPr>
                <w:lang w:eastAsia="zh-CN"/>
              </w:rPr>
              <w:t>Medium Range BS: -</w:t>
            </w:r>
            <w:r>
              <w:rPr>
                <w:lang w:val="en-US" w:eastAsia="zh-CN"/>
              </w:rPr>
              <w:t>38</w:t>
            </w:r>
          </w:p>
          <w:p w14:paraId="27D113BA" w14:textId="77777777" w:rsidR="00724D6E" w:rsidRDefault="00724D6E" w:rsidP="00DD2373">
            <w:pPr>
              <w:pStyle w:val="TAC"/>
              <w:rPr>
                <w:lang w:val="en-US" w:eastAsia="zh-CN"/>
              </w:rPr>
            </w:pPr>
            <w:r>
              <w:rPr>
                <w:lang w:eastAsia="zh-CN"/>
              </w:rPr>
              <w:t>Local Area BS: -</w:t>
            </w:r>
            <w:r>
              <w:rPr>
                <w:lang w:val="en-US" w:eastAsia="zh-CN"/>
              </w:rPr>
              <w:t>35</w:t>
            </w:r>
          </w:p>
          <w:p w14:paraId="1AEE940C" w14:textId="77777777" w:rsidR="00724D6E" w:rsidRDefault="00724D6E" w:rsidP="00DD2373">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4DB26328" w14:textId="77777777" w:rsidR="00724D6E" w:rsidRDefault="00724D6E" w:rsidP="00DD2373">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F92C45B" w14:textId="77777777" w:rsidR="00724D6E" w:rsidRDefault="00724D6E" w:rsidP="00DD2373">
            <w:pPr>
              <w:pStyle w:val="TAC"/>
              <w:rPr>
                <w:lang w:eastAsia="ja-JP"/>
              </w:rPr>
            </w:pPr>
            <w:r>
              <w:rPr>
                <w:lang w:eastAsia="zh-CN"/>
              </w:rPr>
              <w:t>20 </w:t>
            </w:r>
            <w:r>
              <w:t xml:space="preserve">MHz DFT-s-OFDM </w:t>
            </w:r>
            <w:r>
              <w:rPr>
                <w:lang w:eastAsia="zh-CN"/>
              </w:rPr>
              <w:t xml:space="preserve">NR </w:t>
            </w:r>
            <w:r>
              <w:t>signal</w:t>
            </w:r>
          </w:p>
          <w:p w14:paraId="4C83B432" w14:textId="77777777" w:rsidR="00724D6E" w:rsidRDefault="00724D6E" w:rsidP="00DD2373">
            <w:pPr>
              <w:pStyle w:val="TAC"/>
            </w:pPr>
            <w:r>
              <w:t>15 kHz SCS</w:t>
            </w:r>
            <w:r>
              <w:rPr>
                <w:lang w:val="sv-SE"/>
              </w:rPr>
              <w:t>, 100 RBs</w:t>
            </w:r>
          </w:p>
        </w:tc>
      </w:tr>
      <w:tr w:rsidR="00724D6E" w14:paraId="5DA32916" w14:textId="77777777" w:rsidTr="00DD2373">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108872A7" w14:textId="77777777" w:rsidR="00724D6E" w:rsidRDefault="00724D6E" w:rsidP="00DD2373">
            <w:pPr>
              <w:pStyle w:val="TAN"/>
            </w:pPr>
            <w:r>
              <w:t>NOTE:</w:t>
            </w:r>
            <w:r>
              <w:tab/>
              <w:t>P</w:t>
            </w:r>
            <w:r>
              <w:rPr>
                <w:vertAlign w:val="subscript"/>
              </w:rPr>
              <w:t>REFSENS</w:t>
            </w:r>
            <w:r>
              <w:t xml:space="preserve"> depends on the RAT. </w:t>
            </w:r>
          </w:p>
        </w:tc>
      </w:tr>
    </w:tbl>
    <w:p w14:paraId="10659C20" w14:textId="77777777" w:rsidR="00724D6E" w:rsidRPr="00724D6E" w:rsidRDefault="00724D6E" w:rsidP="00C61ED5">
      <w:pPr>
        <w:rPr>
          <w:rFonts w:eastAsia="MS Mincho"/>
          <w:lang w:eastAsia="ja-JP"/>
        </w:rPr>
      </w:pPr>
    </w:p>
    <w:p w14:paraId="1969A0B8" w14:textId="07C6EB90" w:rsidR="0002271A" w:rsidRDefault="0002271A" w:rsidP="0002271A">
      <w:pPr>
        <w:pStyle w:val="Heading4"/>
        <w:rPr>
          <w:lang w:eastAsia="ja-JP"/>
        </w:rPr>
      </w:pPr>
      <w:bookmarkStart w:id="86" w:name="_Toc165559036"/>
      <w:r>
        <w:rPr>
          <w:lang w:eastAsia="ja-JP"/>
        </w:rPr>
        <w:t>5.2.2.4</w:t>
      </w:r>
      <w:r>
        <w:rPr>
          <w:lang w:eastAsia="ja-JP"/>
        </w:rPr>
        <w:tab/>
        <w:t>ACS</w:t>
      </w:r>
      <w:bookmarkEnd w:id="86"/>
    </w:p>
    <w:p w14:paraId="31D1855C" w14:textId="1CC74846" w:rsidR="00724D6E" w:rsidRPr="00724D6E" w:rsidRDefault="00724D6E" w:rsidP="00C61ED5">
      <w:pPr>
        <w:rPr>
          <w:lang w:eastAsia="ja-JP"/>
        </w:rPr>
      </w:pPr>
      <w:r>
        <w:t>It is agreed to specify 42 dB ACS for</w:t>
      </w:r>
      <w:r>
        <w:rPr>
          <w:rFonts w:eastAsia="SimSun"/>
          <w:lang w:val="en-US" w:eastAsia="zh-CN"/>
        </w:rPr>
        <w:t xml:space="preserve"> the frequency range </w:t>
      </w:r>
      <w:r>
        <w:t>7125 to 8400 MHz.</w:t>
      </w:r>
    </w:p>
    <w:p w14:paraId="0447625A" w14:textId="45DE47B2" w:rsidR="0002271A" w:rsidRDefault="0002271A" w:rsidP="0002271A">
      <w:pPr>
        <w:pStyle w:val="Heading2"/>
      </w:pPr>
      <w:bookmarkStart w:id="87" w:name="_Toc165559037"/>
      <w:r>
        <w:t>5.3</w:t>
      </w:r>
      <w:r>
        <w:tab/>
        <w:t>UE parameters</w:t>
      </w:r>
      <w:bookmarkEnd w:id="87"/>
    </w:p>
    <w:p w14:paraId="4194D051" w14:textId="0097527C" w:rsidR="0002271A" w:rsidRDefault="0002271A" w:rsidP="0002271A">
      <w:pPr>
        <w:pStyle w:val="Heading3"/>
      </w:pPr>
      <w:bookmarkStart w:id="88" w:name="_Toc165559038"/>
      <w:r>
        <w:t>5.3.1</w:t>
      </w:r>
      <w:r>
        <w:tab/>
      </w:r>
      <w:r w:rsidRPr="00444E61">
        <w:t>Transmitter characteristics</w:t>
      </w:r>
      <w:bookmarkEnd w:id="88"/>
    </w:p>
    <w:p w14:paraId="0508810E" w14:textId="0D507645" w:rsidR="0002271A" w:rsidRDefault="0002271A" w:rsidP="0002271A">
      <w:pPr>
        <w:pStyle w:val="Heading4"/>
        <w:rPr>
          <w:rFonts w:eastAsia="MS Mincho"/>
          <w:lang w:eastAsia="ja-JP"/>
        </w:rPr>
      </w:pPr>
      <w:bookmarkStart w:id="89" w:name="_Toc165559039"/>
      <w:r>
        <w:rPr>
          <w:rFonts w:eastAsia="MS Mincho"/>
          <w:lang w:eastAsia="ja-JP"/>
        </w:rPr>
        <w:t>5.3.1.1</w:t>
      </w:r>
      <w:r>
        <w:rPr>
          <w:rFonts w:eastAsia="MS Mincho"/>
          <w:lang w:eastAsia="ja-JP"/>
        </w:rPr>
        <w:tab/>
        <w:t>Power dynamic range</w:t>
      </w:r>
      <w:bookmarkEnd w:id="89"/>
    </w:p>
    <w:p w14:paraId="7096022D" w14:textId="77777777" w:rsidR="00710E8A" w:rsidRPr="00BF4D1D" w:rsidRDefault="00710E8A" w:rsidP="00710E8A">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90" w:name="OLE_LINK24"/>
      <w:r>
        <w:rPr>
          <w:lang w:eastAsia="ja-JP"/>
        </w:rPr>
        <w:t>7.125 – 8.4 GHz</w:t>
      </w:r>
      <w:bookmarkEnd w:id="90"/>
      <w:r>
        <w:rPr>
          <w:lang w:eastAsia="ja-JP"/>
        </w:rPr>
        <w:t>, i.e. power dynamic range is 56 dB for 100 MHz channel bandwidth.</w:t>
      </w:r>
    </w:p>
    <w:p w14:paraId="5F825AB9" w14:textId="77777777" w:rsidR="00710E8A" w:rsidRPr="00710E8A" w:rsidRDefault="00710E8A" w:rsidP="00C61ED5">
      <w:pPr>
        <w:rPr>
          <w:rFonts w:eastAsia="MS Mincho"/>
          <w:lang w:eastAsia="ja-JP"/>
        </w:rPr>
      </w:pPr>
    </w:p>
    <w:p w14:paraId="324BB075" w14:textId="1F27F379" w:rsidR="0002271A" w:rsidRDefault="0002271A" w:rsidP="0002271A">
      <w:pPr>
        <w:pStyle w:val="Heading4"/>
      </w:pPr>
      <w:bookmarkStart w:id="91" w:name="_Toc165559040"/>
      <w:r>
        <w:t>5.3.1.2</w:t>
      </w:r>
      <w:r>
        <w:tab/>
      </w:r>
      <w:r w:rsidRPr="00D44E88">
        <w:t>Spectral mask</w:t>
      </w:r>
      <w:bookmarkEnd w:id="91"/>
    </w:p>
    <w:p w14:paraId="4720B9F5" w14:textId="77777777" w:rsidR="00710E8A" w:rsidRPr="00710E8A" w:rsidRDefault="00710E8A" w:rsidP="00C61ED5"/>
    <w:p w14:paraId="1CBD3F17" w14:textId="335C99FA" w:rsidR="0002271A" w:rsidRDefault="0002271A" w:rsidP="0002271A">
      <w:pPr>
        <w:pStyle w:val="Heading4"/>
      </w:pPr>
      <w:bookmarkStart w:id="92" w:name="_Toc165559041"/>
      <w:r>
        <w:t>5.3.1.3</w:t>
      </w:r>
      <w:r>
        <w:tab/>
        <w:t>ACLR</w:t>
      </w:r>
      <w:bookmarkEnd w:id="92"/>
    </w:p>
    <w:p w14:paraId="39887A46" w14:textId="77777777" w:rsidR="00710E8A" w:rsidRDefault="00710E8A" w:rsidP="00710E8A">
      <w:r>
        <w:t xml:space="preserve">According to the previous studies and simulation results in TR 38.922 sub-clause 4.3,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43C7B45C" w14:textId="77777777" w:rsidR="00710E8A" w:rsidRPr="009F7AD5" w:rsidRDefault="00710E8A" w:rsidP="00710E8A">
      <w:r>
        <w:t>The actual ACLR for this frequency range or parts there-of should be further studied in the WI phase.</w:t>
      </w:r>
    </w:p>
    <w:p w14:paraId="546CA351" w14:textId="77777777" w:rsidR="00710E8A" w:rsidRPr="00710E8A" w:rsidRDefault="00710E8A" w:rsidP="00C61ED5"/>
    <w:p w14:paraId="232A0CE1" w14:textId="0750EFEC" w:rsidR="0002271A" w:rsidRDefault="0002271A" w:rsidP="0002271A">
      <w:pPr>
        <w:pStyle w:val="Heading4"/>
      </w:pPr>
      <w:bookmarkStart w:id="93" w:name="_Toc165559042"/>
      <w:r>
        <w:t>5.3.1.4</w:t>
      </w:r>
      <w:r>
        <w:tab/>
        <w:t>Spurious emissions</w:t>
      </w:r>
      <w:bookmarkEnd w:id="93"/>
    </w:p>
    <w:p w14:paraId="23A24FF2" w14:textId="6B600FD4" w:rsidR="00710E8A" w:rsidRPr="00710E8A" w:rsidRDefault="00710E8A" w:rsidP="00C61ED5">
      <w:r>
        <w:t>The general spurious emissions defined in TS 38.101-1 [</w:t>
      </w:r>
      <w:r w:rsidRPr="00DD2373">
        <w:rPr>
          <w:highlight w:val="yellow"/>
        </w:rPr>
        <w:t>x</w:t>
      </w:r>
      <w:r>
        <w:t xml:space="preserve">] clause 6.5.3.1 can apply to the frequency range </w:t>
      </w:r>
      <w:r>
        <w:rPr>
          <w:lang w:eastAsia="ja-JP"/>
        </w:rPr>
        <w:t>7.125 – 8.4 GHz.</w:t>
      </w:r>
    </w:p>
    <w:p w14:paraId="1F3CDE12" w14:textId="22EEF331" w:rsidR="0002271A" w:rsidRDefault="0002271A" w:rsidP="0002271A">
      <w:pPr>
        <w:pStyle w:val="Heading4"/>
      </w:pPr>
      <w:bookmarkStart w:id="94" w:name="_Toc165559043"/>
      <w:r>
        <w:t>5.3.1.5</w:t>
      </w:r>
      <w:r>
        <w:tab/>
        <w:t>Maximum output power</w:t>
      </w:r>
      <w:bookmarkEnd w:id="94"/>
    </w:p>
    <w:p w14:paraId="3AA6FFB2" w14:textId="36ECE8AC" w:rsidR="00710E8A" w:rsidRPr="00710E8A" w:rsidRDefault="00710E8A" w:rsidP="00C61ED5">
      <w:r>
        <w:t xml:space="preserve">The UE maximum output power for the considered frequency ranges could be 23 dBm. Other UE power classes, e.g. 20dBm, 26dBm and 29dBm, are not precluded (corresponding ACLR limit will be adapted accordingly to avoid additional interference). </w:t>
      </w:r>
    </w:p>
    <w:p w14:paraId="7D201334" w14:textId="313A3C09" w:rsidR="0002271A" w:rsidRDefault="0002271A" w:rsidP="0002271A">
      <w:pPr>
        <w:pStyle w:val="Heading4"/>
      </w:pPr>
      <w:bookmarkStart w:id="95" w:name="_Toc165559044"/>
      <w:r>
        <w:lastRenderedPageBreak/>
        <w:t>5.3.1.6</w:t>
      </w:r>
      <w:r>
        <w:tab/>
        <w:t>Average output power</w:t>
      </w:r>
      <w:bookmarkEnd w:id="95"/>
    </w:p>
    <w:p w14:paraId="6CADB98E" w14:textId="77777777" w:rsidR="00710E8A" w:rsidRPr="00D40D6F" w:rsidRDefault="00710E8A" w:rsidP="00710E8A">
      <w:r w:rsidRPr="00C61ED5">
        <w:t>NOTE:</w:t>
      </w:r>
      <w:r w:rsidRPr="00C61ED5">
        <w:tab/>
        <w:t>This parameter was not mentioned in the previous response to ITU-R WP5D.</w:t>
      </w:r>
      <w:r w:rsidRPr="00710E8A">
        <w:t xml:space="preserve"> </w:t>
      </w:r>
    </w:p>
    <w:p w14:paraId="0DCAA7B3" w14:textId="77777777" w:rsidR="00710E8A" w:rsidRPr="00710E8A" w:rsidRDefault="00710E8A" w:rsidP="00C61ED5"/>
    <w:p w14:paraId="528DBAB5" w14:textId="67C3604C" w:rsidR="0002271A" w:rsidRDefault="0002271A" w:rsidP="0002271A">
      <w:pPr>
        <w:pStyle w:val="Heading3"/>
      </w:pPr>
      <w:bookmarkStart w:id="96" w:name="_Toc165559045"/>
      <w:r>
        <w:t>5.3.2</w:t>
      </w:r>
      <w:r>
        <w:tab/>
      </w:r>
      <w:r w:rsidRPr="00444E61">
        <w:t>Receiver characteristics</w:t>
      </w:r>
      <w:bookmarkEnd w:id="96"/>
    </w:p>
    <w:p w14:paraId="2240A5AC" w14:textId="0AD25CD2" w:rsidR="0002271A" w:rsidRDefault="0002271A" w:rsidP="0002271A">
      <w:pPr>
        <w:pStyle w:val="Heading4"/>
      </w:pPr>
      <w:bookmarkStart w:id="97" w:name="_Toc165559046"/>
      <w:r>
        <w:t>5.3.2.1</w:t>
      </w:r>
      <w:r>
        <w:tab/>
        <w:t>Noise figure</w:t>
      </w:r>
      <w:bookmarkEnd w:id="97"/>
    </w:p>
    <w:p w14:paraId="09AA0817" w14:textId="77777777" w:rsidR="00710E8A" w:rsidRDefault="00710E8A" w:rsidP="00710E8A">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5B051A31" w14:textId="77777777" w:rsidR="00710E8A" w:rsidRPr="00D40D6F" w:rsidRDefault="00710E8A" w:rsidP="00710E8A">
      <w:r>
        <w:t>The actual noise figure for this frequency range or parts there-of to define RF requirements should be further studied in the WI phase.</w:t>
      </w:r>
    </w:p>
    <w:p w14:paraId="6431E7FD" w14:textId="77777777" w:rsidR="00710E8A" w:rsidRPr="00710E8A" w:rsidRDefault="00710E8A" w:rsidP="00C61ED5"/>
    <w:p w14:paraId="25206AE3" w14:textId="00E96A6D" w:rsidR="0002271A" w:rsidRDefault="0002271A" w:rsidP="0002271A">
      <w:pPr>
        <w:pStyle w:val="Heading4"/>
      </w:pPr>
      <w:bookmarkStart w:id="98" w:name="_Toc165559047"/>
      <w:r>
        <w:t>5.3.2.2</w:t>
      </w:r>
      <w:r>
        <w:tab/>
        <w:t>Sensitivity</w:t>
      </w:r>
      <w:bookmarkEnd w:id="98"/>
    </w:p>
    <w:p w14:paraId="0AB24FC0" w14:textId="77777777" w:rsidR="00710E8A" w:rsidRPr="00FF584B" w:rsidRDefault="00710E8A" w:rsidP="00710E8A">
      <w:r>
        <w:t>The sensitivity is not a critical parameter for sharing and compatibility studies. It was agreed to not mention any value for this parameter.</w:t>
      </w:r>
    </w:p>
    <w:p w14:paraId="7CE83711" w14:textId="77777777" w:rsidR="00710E8A" w:rsidRPr="00710E8A" w:rsidRDefault="00710E8A" w:rsidP="00C61ED5"/>
    <w:p w14:paraId="67B1512B" w14:textId="5E8ADA27" w:rsidR="0002271A" w:rsidRDefault="0002271A" w:rsidP="0002271A">
      <w:pPr>
        <w:pStyle w:val="Heading4"/>
      </w:pPr>
      <w:bookmarkStart w:id="99" w:name="_Toc165559048"/>
      <w:r>
        <w:t>5.3.2.3</w:t>
      </w:r>
      <w:r>
        <w:tab/>
        <w:t>Blocking response</w:t>
      </w:r>
      <w:bookmarkEnd w:id="99"/>
    </w:p>
    <w:p w14:paraId="059D7782" w14:textId="77777777" w:rsidR="00710E8A" w:rsidRDefault="00710E8A" w:rsidP="00710E8A">
      <w:r>
        <w:t>The blocking characteristic specified in clause 7.6 of TS 38.101-1 [</w:t>
      </w:r>
      <w:r w:rsidRPr="00DD2373">
        <w:rPr>
          <w:highlight w:val="yellow"/>
        </w:rPr>
        <w:t>x</w:t>
      </w:r>
      <w:r>
        <w:t xml:space="preserve">] for frequency larger than 3300 MHz could be applied for the frequency range </w:t>
      </w:r>
      <w:r>
        <w:rPr>
          <w:lang w:eastAsia="ja-JP"/>
        </w:rPr>
        <w:t>7.125 – 8.4 GHz</w:t>
      </w:r>
      <w:r>
        <w:t xml:space="preserve">. </w:t>
      </w:r>
    </w:p>
    <w:p w14:paraId="04FE5E8B" w14:textId="77777777" w:rsidR="00710E8A" w:rsidRPr="00FF584B" w:rsidRDefault="00710E8A" w:rsidP="00710E8A">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04BDADD8" w14:textId="77777777" w:rsidR="00710E8A" w:rsidRPr="00710E8A" w:rsidRDefault="00710E8A" w:rsidP="00C61ED5"/>
    <w:p w14:paraId="1883BC22" w14:textId="21B3C8ED" w:rsidR="0002271A" w:rsidRDefault="0002271A" w:rsidP="0002271A">
      <w:pPr>
        <w:pStyle w:val="Heading4"/>
      </w:pPr>
      <w:bookmarkStart w:id="100" w:name="_Toc165559049"/>
      <w:r>
        <w:t>5.3.2.4</w:t>
      </w:r>
      <w:r>
        <w:tab/>
        <w:t>ACS</w:t>
      </w:r>
      <w:bookmarkEnd w:id="100"/>
    </w:p>
    <w:p w14:paraId="2D33687B" w14:textId="77777777" w:rsidR="00710E8A" w:rsidRDefault="00710E8A" w:rsidP="00710E8A">
      <w:pPr>
        <w:rPr>
          <w:lang w:eastAsia="ja-JP"/>
        </w:rPr>
      </w:pPr>
      <w:r>
        <w:t xml:space="preserve">According to the previous studies and simulation results in TR 38.922 sub-clause 4.3, adjacent channel selectivity (ACS) is agreed as 32 dBc for 6425 – 7125 MHz.  Thus, ACS of 32dB </w:t>
      </w:r>
      <w:r w:rsidRPr="00ED360E">
        <w:t xml:space="preserve">can be considered for the frequency range </w:t>
      </w:r>
      <w:r w:rsidRPr="00ED360E">
        <w:rPr>
          <w:lang w:eastAsia="ja-JP"/>
        </w:rPr>
        <w:t>7.125 – 8.4 GHz</w:t>
      </w:r>
      <w:r>
        <w:rPr>
          <w:lang w:eastAsia="ja-JP"/>
        </w:rPr>
        <w:t>.</w:t>
      </w:r>
    </w:p>
    <w:p w14:paraId="283C0EE0" w14:textId="77777777" w:rsidR="00710E8A" w:rsidRPr="00E11594" w:rsidRDefault="00710E8A" w:rsidP="00710E8A">
      <w:r>
        <w:t>The actual ACS for this frequency range or parts there-of should be further studied in the WI phase.</w:t>
      </w:r>
    </w:p>
    <w:p w14:paraId="39F4CDCA" w14:textId="77777777" w:rsidR="00710E8A" w:rsidRPr="00710E8A" w:rsidRDefault="00710E8A" w:rsidP="00C61ED5"/>
    <w:p w14:paraId="10D53235" w14:textId="6CD31DBA" w:rsidR="0002271A" w:rsidRDefault="0002271A" w:rsidP="0002271A">
      <w:pPr>
        <w:pStyle w:val="Heading2"/>
      </w:pPr>
      <w:bookmarkStart w:id="101" w:name="_Toc165559050"/>
      <w:r>
        <w:t>5.4</w:t>
      </w:r>
      <w:r>
        <w:tab/>
        <w:t>Antenna characteristics</w:t>
      </w:r>
      <w:bookmarkEnd w:id="101"/>
    </w:p>
    <w:p w14:paraId="5DF3C42A" w14:textId="170E3837" w:rsidR="0002271A" w:rsidRDefault="0002271A" w:rsidP="0002271A">
      <w:pPr>
        <w:pStyle w:val="Heading3"/>
      </w:pPr>
      <w:bookmarkStart w:id="102" w:name="_Toc165559051"/>
      <w:r>
        <w:t>5.4.1</w:t>
      </w:r>
      <w:r>
        <w:tab/>
        <w:t>BS antenna characteristics</w:t>
      </w:r>
      <w:bookmarkEnd w:id="102"/>
    </w:p>
    <w:p w14:paraId="6BB95FD7" w14:textId="550F74CA" w:rsidR="0002271A" w:rsidRDefault="0002271A" w:rsidP="0002271A">
      <w:pPr>
        <w:pStyle w:val="Heading4"/>
      </w:pPr>
      <w:bookmarkStart w:id="103" w:name="_Toc165559052"/>
      <w:r>
        <w:t>5.4.1.1</w:t>
      </w:r>
      <w:r>
        <w:tab/>
      </w:r>
      <w:r>
        <w:tab/>
        <w:t>Antenna model</w:t>
      </w:r>
      <w:bookmarkEnd w:id="103"/>
    </w:p>
    <w:p w14:paraId="76390F4D" w14:textId="77777777" w:rsidR="00724D6E" w:rsidRDefault="00724D6E" w:rsidP="00724D6E">
      <w:pPr>
        <w:rPr>
          <w:rFonts w:ascii="Arial" w:eastAsia="DengXian" w:hAnsi="Arial"/>
          <w:sz w:val="24"/>
        </w:rPr>
      </w:pPr>
      <w:r>
        <w:t>See antenna model in sub-clause 4.4.1.1.</w:t>
      </w:r>
    </w:p>
    <w:p w14:paraId="5FB82461" w14:textId="77777777" w:rsidR="00724D6E" w:rsidRPr="00724D6E" w:rsidRDefault="00724D6E" w:rsidP="00C61ED5"/>
    <w:p w14:paraId="419E9A1D" w14:textId="2C500855" w:rsidR="0002271A" w:rsidRDefault="0002271A" w:rsidP="0002271A">
      <w:pPr>
        <w:pStyle w:val="Heading4"/>
        <w:rPr>
          <w:rFonts w:eastAsia="MS Mincho"/>
          <w:lang w:eastAsia="ja-JP"/>
        </w:rPr>
      </w:pPr>
      <w:bookmarkStart w:id="104" w:name="_Toc165559053"/>
      <w:r>
        <w:rPr>
          <w:rFonts w:eastAsia="MS Mincho"/>
          <w:lang w:eastAsia="ja-JP"/>
        </w:rPr>
        <w:lastRenderedPageBreak/>
        <w:t>5.4.1.2</w:t>
      </w:r>
      <w:r>
        <w:rPr>
          <w:rFonts w:eastAsia="MS Mincho"/>
          <w:lang w:eastAsia="ja-JP"/>
        </w:rPr>
        <w:tab/>
        <w:t>A</w:t>
      </w:r>
      <w:r w:rsidRPr="009C37A5">
        <w:rPr>
          <w:rFonts w:eastAsia="MS Mincho"/>
          <w:lang w:eastAsia="ja-JP"/>
        </w:rPr>
        <w:t>ntenna parameters</w:t>
      </w:r>
      <w:bookmarkEnd w:id="104"/>
    </w:p>
    <w:p w14:paraId="6DD1EC44" w14:textId="77777777" w:rsidR="00724D6E" w:rsidRPr="00FB42FE" w:rsidRDefault="00724D6E" w:rsidP="00724D6E">
      <w:pPr>
        <w:keepNext/>
        <w:keepLines/>
        <w:spacing w:after="0"/>
        <w:jc w:val="center"/>
        <w:rPr>
          <w:rFonts w:ascii="Arial" w:eastAsia="SimSun" w:hAnsi="Arial"/>
          <w:b/>
        </w:rPr>
      </w:pPr>
      <w:r w:rsidRPr="00FB42FE">
        <w:rPr>
          <w:rFonts w:ascii="Arial" w:eastAsia="SimSun" w:hAnsi="Arial"/>
          <w:b/>
        </w:rPr>
        <w:t>Table 5.2.2.3-1:</w:t>
      </w:r>
      <w:r>
        <w:rPr>
          <w:rFonts w:ascii="Arial" w:eastAsia="SimSun" w:hAnsi="Arial"/>
          <w:b/>
        </w:rPr>
        <w:t xml:space="preserve"> </w:t>
      </w:r>
      <w:r w:rsidRPr="00FB42FE">
        <w:rPr>
          <w:rFonts w:ascii="Arial" w:eastAsia="SimSun" w:hAnsi="Arial"/>
          <w:b/>
        </w:rPr>
        <w:t xml:space="preserve">Beamforming antenna characteristics for IMT in 7125 to 8400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866"/>
        <w:gridCol w:w="1782"/>
        <w:gridCol w:w="1761"/>
      </w:tblGrid>
      <w:tr w:rsidR="00724D6E" w:rsidRPr="00FB42FE" w14:paraId="7823A9D8" w14:textId="77777777" w:rsidTr="00DD2373">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961CBF0"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7D98AEF"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B3B702"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FB42FE">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80ACCF"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F7235F3"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lang w:val="en-US"/>
              </w:rPr>
              <w:t>Small cell outdoor/</w:t>
            </w:r>
            <w:r w:rsidRPr="00FB42FE">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B8C8053"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lang w:val="en-US"/>
              </w:rPr>
              <w:t>Small cell indoor/</w:t>
            </w:r>
            <w:r w:rsidRPr="00FB42FE">
              <w:rPr>
                <w:rFonts w:ascii="Times New Roman Bold" w:eastAsia="Calibri" w:hAnsi="Times New Roman Bold" w:cs="Times New Roman Bold"/>
                <w:b/>
                <w:lang w:val="en-US"/>
              </w:rPr>
              <w:br/>
              <w:t>Indoor urban</w:t>
            </w:r>
          </w:p>
        </w:tc>
      </w:tr>
      <w:tr w:rsidR="00724D6E" w:rsidRPr="00FB42FE" w14:paraId="02291673" w14:textId="77777777" w:rsidTr="00DD2373">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B37BE6E" w14:textId="77777777" w:rsidR="00724D6E" w:rsidRPr="00FB42FE" w:rsidRDefault="00724D6E" w:rsidP="00DD2373">
            <w:pPr>
              <w:keepNext/>
              <w:keepLines/>
              <w:spacing w:before="40" w:after="20"/>
              <w:rPr>
                <w:rFonts w:eastAsia="Calibri"/>
                <w:b/>
                <w:bCs/>
                <w:szCs w:val="22"/>
              </w:rPr>
            </w:pPr>
            <w:r w:rsidRPr="00FB42FE">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74913848" w14:textId="77777777" w:rsidR="00724D6E" w:rsidRPr="00FB42FE" w:rsidRDefault="00724D6E" w:rsidP="00DD2373">
            <w:pPr>
              <w:keepNext/>
              <w:keepLines/>
              <w:spacing w:before="40" w:after="20"/>
              <w:jc w:val="center"/>
              <w:rPr>
                <w:rFonts w:eastAsia="Calibri"/>
                <w:b/>
                <w:bCs/>
                <w:szCs w:val="22"/>
              </w:rPr>
            </w:pPr>
            <w:r w:rsidRPr="00FB42FE">
              <w:rPr>
                <w:rFonts w:eastAsia="Calibri" w:hint="eastAsia"/>
                <w:b/>
                <w:bCs/>
                <w:szCs w:val="22"/>
              </w:rPr>
              <w:t xml:space="preserve">Base station </w:t>
            </w:r>
            <w:r w:rsidRPr="00FB42FE">
              <w:rPr>
                <w:rFonts w:eastAsia="Calibri"/>
                <w:b/>
                <w:bCs/>
                <w:szCs w:val="22"/>
              </w:rPr>
              <w:t>Antenna Characteristics</w:t>
            </w:r>
          </w:p>
        </w:tc>
      </w:tr>
      <w:tr w:rsidR="00724D6E" w:rsidRPr="00FB42FE" w14:paraId="7D7B4932"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4EE9A7" w14:textId="77777777" w:rsidR="00724D6E" w:rsidRPr="00FB42FE" w:rsidRDefault="00724D6E" w:rsidP="00DD2373">
            <w:pPr>
              <w:keepNext/>
              <w:keepLines/>
              <w:spacing w:before="40" w:after="20"/>
              <w:jc w:val="right"/>
              <w:rPr>
                <w:rFonts w:eastAsia="Calibri"/>
                <w:szCs w:val="22"/>
              </w:rPr>
            </w:pPr>
            <w:r w:rsidRPr="00FB42FE">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766AE7E" w14:textId="77777777" w:rsidR="00724D6E" w:rsidRPr="00FB42FE" w:rsidRDefault="00724D6E" w:rsidP="00DD2373">
            <w:pPr>
              <w:keepNext/>
              <w:keepLines/>
              <w:spacing w:before="40" w:after="20"/>
              <w:rPr>
                <w:rFonts w:eastAsia="Calibri"/>
                <w:szCs w:val="22"/>
              </w:rPr>
            </w:pPr>
            <w:r w:rsidRPr="00FB42FE">
              <w:rPr>
                <w:rFonts w:eastAsia="Calibri"/>
                <w:szCs w:val="22"/>
                <w:lang w:eastAsia="ja-JP"/>
              </w:rPr>
              <w:t>A</w:t>
            </w:r>
            <w:r w:rsidRPr="00FB42FE">
              <w:rPr>
                <w:rFonts w:eastAsia="Calibri"/>
                <w:szCs w:val="22"/>
                <w:lang w:eastAsia="ko-KR"/>
              </w:rPr>
              <w:t>ntenna pattern</w:t>
            </w:r>
            <w:r w:rsidRPr="00FB42FE">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19410E3D" w14:textId="77777777" w:rsidR="00724D6E" w:rsidRPr="00FB42FE" w:rsidRDefault="00724D6E" w:rsidP="00DD2373">
            <w:pPr>
              <w:keepNext/>
              <w:keepLines/>
              <w:spacing w:before="40" w:after="20"/>
              <w:jc w:val="center"/>
              <w:rPr>
                <w:rFonts w:eastAsia="Calibri"/>
                <w:szCs w:val="22"/>
              </w:rPr>
            </w:pPr>
            <w:r w:rsidRPr="00FB42FE">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6FCBF44D" w14:textId="77777777" w:rsidR="00724D6E" w:rsidRPr="00FB42FE" w:rsidRDefault="00724D6E" w:rsidP="00DD2373">
            <w:pPr>
              <w:keepNext/>
              <w:keepLines/>
              <w:spacing w:before="40" w:after="20"/>
              <w:jc w:val="center"/>
              <w:rPr>
                <w:rFonts w:eastAsia="Calibri"/>
              </w:rPr>
            </w:pPr>
            <w:r w:rsidRPr="00FB42FE">
              <w:rPr>
                <w:rFonts w:eastAsia="DengXian"/>
              </w:rPr>
              <w:t xml:space="preserve">Refer to Recommendation </w:t>
            </w:r>
            <w:hyperlink r:id="rId28">
              <w:r w:rsidRPr="00FB42FE">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7E682C60" w14:textId="77777777" w:rsidR="00724D6E" w:rsidRPr="00FB42FE" w:rsidRDefault="00724D6E" w:rsidP="00DD2373">
            <w:pPr>
              <w:keepNext/>
              <w:keepLines/>
              <w:spacing w:before="40" w:after="20"/>
              <w:jc w:val="center"/>
              <w:rPr>
                <w:rFonts w:eastAsia="Calibri"/>
              </w:rPr>
            </w:pPr>
            <w:r w:rsidRPr="00FB42FE">
              <w:rPr>
                <w:rFonts w:eastAsia="Calibri"/>
              </w:rPr>
              <w:t>N/A</w:t>
            </w:r>
          </w:p>
        </w:tc>
      </w:tr>
      <w:tr w:rsidR="00724D6E" w:rsidRPr="00FB42FE" w14:paraId="24ED1323"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B3F9C6" w14:textId="77777777" w:rsidR="00724D6E" w:rsidRPr="00FB42FE" w:rsidRDefault="00724D6E" w:rsidP="00DD2373">
            <w:pPr>
              <w:spacing w:before="40" w:after="20"/>
              <w:jc w:val="right"/>
              <w:rPr>
                <w:rFonts w:eastAsia="Calibri"/>
                <w:szCs w:val="22"/>
              </w:rPr>
            </w:pPr>
            <w:r w:rsidRPr="00FB42FE">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C820F72" w14:textId="77777777" w:rsidR="00724D6E" w:rsidRPr="00FB42FE" w:rsidRDefault="00724D6E" w:rsidP="00DD2373">
            <w:pPr>
              <w:spacing w:before="40" w:after="20"/>
              <w:rPr>
                <w:rFonts w:eastAsia="Calibri"/>
                <w:szCs w:val="22"/>
                <w:lang w:eastAsia="zh-CN"/>
              </w:rPr>
            </w:pPr>
            <w:r w:rsidRPr="00FB42FE">
              <w:rPr>
                <w:rFonts w:eastAsia="Calibri"/>
                <w:szCs w:val="22"/>
                <w:lang w:eastAsia="ja-JP"/>
              </w:rPr>
              <w:t xml:space="preserve">Element gain </w:t>
            </w:r>
            <w:r w:rsidRPr="00FB42FE">
              <w:rPr>
                <w:rFonts w:eastAsia="Calibri"/>
                <w:szCs w:val="22"/>
                <w:lang w:eastAsia="zh-CN"/>
              </w:rPr>
              <w:t xml:space="preserve">(dBi) </w:t>
            </w:r>
            <w:r w:rsidRPr="00FB42FE">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2497859F" w14:textId="77777777" w:rsidR="00724D6E" w:rsidRPr="00FB42FE" w:rsidRDefault="00724D6E" w:rsidP="00DD2373">
            <w:pPr>
              <w:spacing w:before="40" w:after="20"/>
              <w:jc w:val="center"/>
              <w:rPr>
                <w:rFonts w:eastAsia="Calibri" w:cs="Arial"/>
                <w:szCs w:val="22"/>
              </w:rPr>
            </w:pPr>
            <w:r w:rsidRPr="00FB42FE">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3EDEC51" w14:textId="77777777" w:rsidR="00724D6E" w:rsidRPr="00FB42FE" w:rsidRDefault="00724D6E" w:rsidP="00DD2373">
            <w:pPr>
              <w:spacing w:before="40" w:after="20"/>
              <w:jc w:val="center"/>
              <w:rPr>
                <w:rFonts w:eastAsia="Calibri"/>
                <w:szCs w:val="22"/>
              </w:rPr>
            </w:pPr>
            <w:r w:rsidRPr="00FB42FE">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398FCB2C" w14:textId="77777777" w:rsidR="00724D6E" w:rsidRPr="00FB42FE" w:rsidRDefault="00724D6E" w:rsidP="00DD2373">
            <w:pPr>
              <w:spacing w:before="40" w:after="20"/>
              <w:jc w:val="center"/>
              <w:rPr>
                <w:rFonts w:eastAsia="Calibri"/>
                <w:szCs w:val="22"/>
                <w:lang w:eastAsia="ko-KR"/>
              </w:rPr>
            </w:pPr>
            <w:r w:rsidRPr="00FB42FE">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5C723877"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266C1081"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03DA64" w14:textId="77777777" w:rsidR="00724D6E" w:rsidRPr="00FB42FE" w:rsidRDefault="00724D6E" w:rsidP="00DD2373">
            <w:pPr>
              <w:spacing w:before="40" w:after="20"/>
              <w:jc w:val="right"/>
              <w:rPr>
                <w:rFonts w:eastAsia="Calibri"/>
                <w:szCs w:val="22"/>
              </w:rPr>
            </w:pPr>
            <w:r w:rsidRPr="00FB42FE">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CDDFC67" w14:textId="77777777" w:rsidR="00724D6E" w:rsidRPr="00FB42FE" w:rsidRDefault="00724D6E" w:rsidP="00DD2373">
            <w:pPr>
              <w:spacing w:before="40" w:after="20"/>
              <w:rPr>
                <w:rFonts w:eastAsia="Calibri"/>
                <w:szCs w:val="22"/>
                <w:lang w:eastAsia="ja-JP"/>
              </w:rPr>
            </w:pPr>
            <w:r w:rsidRPr="00FB42FE">
              <w:rPr>
                <w:rFonts w:eastAsia="Calibri"/>
                <w:szCs w:val="22"/>
                <w:lang w:eastAsia="ja-JP"/>
              </w:rPr>
              <w:t>Horizontal/vertical 3 dB beam width of single element (degree)</w:t>
            </w:r>
            <w:r w:rsidRPr="00FB42FE">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B28DF98" w14:textId="77777777" w:rsidR="00724D6E" w:rsidRPr="00FB42FE" w:rsidRDefault="00724D6E" w:rsidP="00DD2373">
            <w:pPr>
              <w:spacing w:before="40" w:after="20"/>
              <w:jc w:val="center"/>
              <w:rPr>
                <w:rFonts w:eastAsia="Calibri" w:cs="Arial"/>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16C4CD" w14:textId="77777777" w:rsidR="00724D6E" w:rsidRPr="00FB42FE" w:rsidRDefault="00724D6E" w:rsidP="00DD2373">
            <w:pPr>
              <w:spacing w:before="40" w:after="20"/>
              <w:jc w:val="center"/>
              <w:rPr>
                <w:rFonts w:eastAsia="Calibri"/>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688CC9C" w14:textId="77777777" w:rsidR="00724D6E" w:rsidRPr="00FB42FE" w:rsidRDefault="00724D6E" w:rsidP="00DD2373">
            <w:pPr>
              <w:spacing w:before="40" w:after="20"/>
              <w:jc w:val="center"/>
              <w:rPr>
                <w:rFonts w:eastAsia="Calibri"/>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1E31DF"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6A35C1AC"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AC1EC33" w14:textId="77777777" w:rsidR="00724D6E" w:rsidRPr="00FB42FE" w:rsidRDefault="00724D6E" w:rsidP="00DD2373">
            <w:pPr>
              <w:spacing w:before="40" w:after="20"/>
              <w:jc w:val="right"/>
              <w:rPr>
                <w:rFonts w:eastAsia="Calibri"/>
                <w:szCs w:val="22"/>
              </w:rPr>
            </w:pPr>
            <w:r w:rsidRPr="00FB42FE">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8F1102" w14:textId="77777777" w:rsidR="00724D6E" w:rsidRPr="00FB42FE" w:rsidRDefault="00724D6E" w:rsidP="00DD2373">
            <w:pPr>
              <w:spacing w:before="40" w:after="20"/>
              <w:rPr>
                <w:rFonts w:eastAsia="Calibri"/>
                <w:szCs w:val="22"/>
                <w:lang w:eastAsia="zh-CN"/>
              </w:rPr>
            </w:pPr>
            <w:r w:rsidRPr="00FB42FE">
              <w:rPr>
                <w:rFonts w:eastAsia="Calibri"/>
                <w:szCs w:val="22"/>
                <w:lang w:eastAsia="zh-CN"/>
              </w:rPr>
              <w:t>Horizontal/vertical front</w:t>
            </w:r>
            <w:r w:rsidRPr="00FB42FE">
              <w:rPr>
                <w:rFonts w:eastAsia="Calibri"/>
                <w:szCs w:val="22"/>
                <w:lang w:eastAsia="zh-CN"/>
              </w:rPr>
              <w:noBreakHyphen/>
              <w:t>to</w:t>
            </w:r>
            <w:r w:rsidRPr="00FB42FE">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78C4136" w14:textId="77777777" w:rsidR="00724D6E" w:rsidRPr="00FB42FE" w:rsidRDefault="00724D6E" w:rsidP="00DD2373">
            <w:pPr>
              <w:spacing w:before="40" w:after="20"/>
              <w:jc w:val="center"/>
              <w:rPr>
                <w:rFonts w:eastAsia="Calibri" w:cs="Arial"/>
                <w:szCs w:val="22"/>
              </w:rPr>
            </w:pPr>
            <w:r w:rsidRPr="00FB42FE">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AAE7309" w14:textId="77777777" w:rsidR="00724D6E" w:rsidRPr="00FB42FE" w:rsidRDefault="00724D6E" w:rsidP="00DD2373">
            <w:pPr>
              <w:spacing w:before="40" w:after="20"/>
              <w:jc w:val="center"/>
              <w:rPr>
                <w:rFonts w:eastAsia="Calibri"/>
                <w:szCs w:val="22"/>
              </w:rPr>
            </w:pPr>
            <w:r w:rsidRPr="00FB42FE">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17FDF83" w14:textId="77777777" w:rsidR="00724D6E" w:rsidRPr="00FB42FE" w:rsidRDefault="00724D6E" w:rsidP="00DD2373">
            <w:pPr>
              <w:spacing w:before="40" w:after="20"/>
              <w:jc w:val="center"/>
              <w:rPr>
                <w:rFonts w:eastAsia="Calibri"/>
                <w:szCs w:val="22"/>
              </w:rPr>
            </w:pPr>
            <w:r w:rsidRPr="00FB42FE">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1AE63C2"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2C838794"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B53C62B" w14:textId="77777777" w:rsidR="00724D6E" w:rsidRPr="00FB42FE" w:rsidRDefault="00724D6E" w:rsidP="00DD2373">
            <w:pPr>
              <w:spacing w:before="40" w:after="20"/>
              <w:jc w:val="right"/>
              <w:rPr>
                <w:rFonts w:eastAsia="Calibri"/>
                <w:szCs w:val="22"/>
              </w:rPr>
            </w:pPr>
            <w:r w:rsidRPr="00FB42FE">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7E61B90" w14:textId="77777777" w:rsidR="00724D6E" w:rsidRPr="00FB42FE" w:rsidRDefault="00724D6E" w:rsidP="00DD2373">
            <w:pPr>
              <w:spacing w:before="40" w:after="20"/>
              <w:rPr>
                <w:rFonts w:eastAsia="Calibri"/>
                <w:szCs w:val="22"/>
                <w:lang w:eastAsia="zh-CN"/>
              </w:rPr>
            </w:pPr>
            <w:r w:rsidRPr="00FB42FE">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1BC4923" w14:textId="77777777" w:rsidR="00724D6E" w:rsidRPr="00FB42FE" w:rsidRDefault="00724D6E" w:rsidP="00DD2373">
            <w:pPr>
              <w:spacing w:before="40" w:after="20"/>
              <w:jc w:val="center"/>
              <w:rPr>
                <w:rFonts w:eastAsia="Calibri" w:cs="Arial"/>
                <w:szCs w:val="22"/>
              </w:rPr>
            </w:pPr>
            <w:r w:rsidRPr="00FB42FE">
              <w:rPr>
                <w:rFonts w:eastAsia="DengXian"/>
              </w:rPr>
              <w:t>Linear ±45</w:t>
            </w:r>
            <w:r w:rsidRPr="00FB42FE">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4EBE27" w14:textId="77777777" w:rsidR="00724D6E" w:rsidRPr="00FB42FE" w:rsidRDefault="00724D6E" w:rsidP="00DD2373">
            <w:pPr>
              <w:spacing w:before="40" w:after="20"/>
              <w:jc w:val="center"/>
              <w:rPr>
                <w:rFonts w:eastAsia="Calibri"/>
                <w:szCs w:val="22"/>
              </w:rPr>
            </w:pPr>
            <w:r w:rsidRPr="00FB42FE">
              <w:rPr>
                <w:rFonts w:eastAsia="DengXian"/>
              </w:rPr>
              <w:t>Linear ±45</w:t>
            </w:r>
            <w:r w:rsidRPr="00FB42FE">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AE18A00" w14:textId="77777777" w:rsidR="00724D6E" w:rsidRPr="00FB42FE" w:rsidRDefault="00724D6E" w:rsidP="00DD2373">
            <w:pPr>
              <w:spacing w:before="40" w:after="20"/>
              <w:jc w:val="center"/>
              <w:rPr>
                <w:rFonts w:eastAsia="Calibri"/>
                <w:szCs w:val="22"/>
              </w:rPr>
            </w:pPr>
            <w:r w:rsidRPr="00FB42FE">
              <w:rPr>
                <w:rFonts w:eastAsia="DengXian"/>
              </w:rPr>
              <w:t>Linear ±45</w:t>
            </w:r>
            <w:r w:rsidRPr="00FB42FE">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97805CF"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6E05B17D"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CF50724" w14:textId="77777777" w:rsidR="00724D6E" w:rsidRPr="00FB42FE" w:rsidRDefault="00724D6E" w:rsidP="00DD2373">
            <w:pPr>
              <w:spacing w:before="40" w:after="20"/>
              <w:jc w:val="right"/>
              <w:rPr>
                <w:rFonts w:eastAsia="Calibri"/>
                <w:szCs w:val="22"/>
              </w:rPr>
            </w:pPr>
            <w:r w:rsidRPr="00FB42FE">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F1FC9C4" w14:textId="77777777" w:rsidR="00724D6E" w:rsidRPr="00FB42FE" w:rsidRDefault="00724D6E" w:rsidP="00DD2373">
            <w:pPr>
              <w:spacing w:before="40" w:after="20"/>
              <w:rPr>
                <w:rFonts w:eastAsia="Calibri"/>
                <w:szCs w:val="22"/>
              </w:rPr>
            </w:pPr>
            <w:r w:rsidRPr="00FB42FE">
              <w:rPr>
                <w:rFonts w:eastAsia="Calibri"/>
                <w:szCs w:val="22"/>
              </w:rPr>
              <w:t>Antenna array configuration (Row × Column)</w:t>
            </w:r>
            <w:r w:rsidRPr="00FB42FE">
              <w:rPr>
                <w:rFonts w:eastAsia="Calibri"/>
                <w:szCs w:val="22"/>
                <w:lang w:eastAsia="ko-KR"/>
              </w:rPr>
              <w:t xml:space="preserve"> </w:t>
            </w:r>
            <w:r w:rsidRPr="00FB42FE">
              <w:rPr>
                <w:rFonts w:eastAsia="Calibri"/>
                <w:szCs w:val="22"/>
                <w:lang w:eastAsia="ko-KR"/>
              </w:rPr>
              <w:br/>
            </w:r>
            <w:r w:rsidRPr="00FB42FE">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18C4E4E" w14:textId="77777777" w:rsidR="00724D6E" w:rsidRPr="00FB42FE" w:rsidRDefault="00724D6E" w:rsidP="00DD2373">
            <w:pPr>
              <w:spacing w:before="40" w:after="20"/>
              <w:jc w:val="center"/>
              <w:rPr>
                <w:rFonts w:eastAsia="Calibri" w:cs="Arial"/>
                <w:szCs w:val="22"/>
              </w:rPr>
            </w:pPr>
            <w:r w:rsidRPr="00FB42FE">
              <w:rPr>
                <w:rFonts w:eastAsia="DengXian"/>
              </w:rPr>
              <w:t xml:space="preserve">8 x 16 </w:t>
            </w:r>
          </w:p>
        </w:tc>
        <w:tc>
          <w:tcPr>
            <w:tcW w:w="969" w:type="pct"/>
            <w:tcBorders>
              <w:top w:val="single" w:sz="4" w:space="0" w:color="auto"/>
              <w:left w:val="single" w:sz="4" w:space="0" w:color="auto"/>
              <w:bottom w:val="single" w:sz="4" w:space="0" w:color="auto"/>
            </w:tcBorders>
            <w:shd w:val="clear" w:color="auto" w:fill="auto"/>
            <w:vAlign w:val="center"/>
          </w:tcPr>
          <w:p w14:paraId="6EA4C19A" w14:textId="77777777" w:rsidR="00724D6E" w:rsidRPr="00FB42FE" w:rsidRDefault="00724D6E" w:rsidP="00DD2373">
            <w:pPr>
              <w:spacing w:before="40" w:after="20"/>
              <w:jc w:val="center"/>
              <w:rPr>
                <w:rFonts w:eastAsia="Calibri"/>
                <w:szCs w:val="22"/>
                <w:lang w:eastAsia="ko-KR"/>
              </w:rPr>
            </w:pPr>
            <w:r w:rsidRPr="00FB42FE">
              <w:rPr>
                <w:rFonts w:eastAsia="DengXian"/>
              </w:rPr>
              <w:t xml:space="preserve">8 x 16 </w:t>
            </w:r>
          </w:p>
        </w:tc>
        <w:tc>
          <w:tcPr>
            <w:tcW w:w="924" w:type="pct"/>
            <w:tcBorders>
              <w:top w:val="single" w:sz="4" w:space="0" w:color="auto"/>
              <w:left w:val="single" w:sz="4" w:space="0" w:color="auto"/>
              <w:bottom w:val="single" w:sz="4" w:space="0" w:color="auto"/>
            </w:tcBorders>
            <w:shd w:val="clear" w:color="auto" w:fill="auto"/>
            <w:vAlign w:val="center"/>
          </w:tcPr>
          <w:p w14:paraId="41A424C9" w14:textId="77777777" w:rsidR="00724D6E" w:rsidRPr="00FB42FE" w:rsidRDefault="00724D6E" w:rsidP="00DD2373">
            <w:pPr>
              <w:spacing w:before="40" w:after="20"/>
              <w:jc w:val="center"/>
              <w:rPr>
                <w:rFonts w:eastAsia="Calibri"/>
                <w:szCs w:val="22"/>
                <w:lang w:eastAsia="ko-KR"/>
              </w:rPr>
            </w:pPr>
            <w:r w:rsidRPr="00FB42FE">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512405F7" w14:textId="77777777" w:rsidR="00724D6E" w:rsidRPr="00FB42FE" w:rsidRDefault="00724D6E" w:rsidP="00DD2373">
            <w:pPr>
              <w:spacing w:before="40" w:after="20"/>
              <w:jc w:val="center"/>
              <w:rPr>
                <w:rFonts w:eastAsia="Calibri"/>
                <w:szCs w:val="22"/>
                <w:highlight w:val="green"/>
                <w:lang w:eastAsia="ko-KR"/>
              </w:rPr>
            </w:pPr>
            <w:r w:rsidRPr="00FB42FE">
              <w:rPr>
                <w:rFonts w:eastAsia="Calibri"/>
              </w:rPr>
              <w:t>N/A</w:t>
            </w:r>
          </w:p>
        </w:tc>
      </w:tr>
      <w:tr w:rsidR="00724D6E" w:rsidRPr="00FB42FE" w14:paraId="0AB3DF88"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7703AA" w14:textId="77777777" w:rsidR="00724D6E" w:rsidRPr="00FB42FE" w:rsidRDefault="00724D6E" w:rsidP="00DD2373">
            <w:pPr>
              <w:spacing w:before="40" w:after="20"/>
              <w:jc w:val="right"/>
              <w:rPr>
                <w:rFonts w:eastAsia="Calibri"/>
                <w:szCs w:val="22"/>
              </w:rPr>
            </w:pPr>
            <w:r w:rsidRPr="00FB42FE">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D48951" w14:textId="77777777" w:rsidR="00724D6E" w:rsidRPr="00FB42FE" w:rsidRDefault="00724D6E" w:rsidP="00DD2373">
            <w:pPr>
              <w:spacing w:before="40" w:after="20"/>
              <w:rPr>
                <w:rFonts w:eastAsia="Calibri"/>
                <w:szCs w:val="22"/>
              </w:rPr>
            </w:pPr>
            <w:r w:rsidRPr="00FB42FE">
              <w:rPr>
                <w:rFonts w:eastAsia="Calibri"/>
                <w:szCs w:val="22"/>
              </w:rPr>
              <w:t xml:space="preserve">Horizontal/Vertical radiating sub-array or element spacing </w:t>
            </w:r>
            <w:r w:rsidRPr="00FB42FE">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7A4CC4F" w14:textId="77777777" w:rsidR="00724D6E" w:rsidRPr="00FB42FE" w:rsidRDefault="00724D6E" w:rsidP="00DD2373">
            <w:pPr>
              <w:spacing w:before="40" w:after="20"/>
              <w:jc w:val="center"/>
              <w:rPr>
                <w:rFonts w:eastAsia="Calibri" w:cs="Arial"/>
                <w:szCs w:val="22"/>
              </w:rPr>
            </w:pPr>
            <w:r w:rsidRPr="00FB42FE">
              <w:rPr>
                <w:rFonts w:eastAsia="DengXian"/>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3EAB0B" w14:textId="77777777" w:rsidR="00724D6E" w:rsidRPr="00FB42FE" w:rsidRDefault="00724D6E" w:rsidP="00DD2373">
            <w:pPr>
              <w:spacing w:before="40" w:after="20"/>
              <w:jc w:val="center"/>
              <w:rPr>
                <w:rFonts w:eastAsia="Calibri"/>
                <w:szCs w:val="22"/>
              </w:rPr>
            </w:pPr>
            <w:r w:rsidRPr="00FB42FE">
              <w:rPr>
                <w:rFonts w:eastAsia="DengXian"/>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734B59E" w14:textId="77777777" w:rsidR="00724D6E" w:rsidRPr="00FB42FE" w:rsidRDefault="00724D6E" w:rsidP="00DD2373">
            <w:pPr>
              <w:spacing w:before="40" w:after="20"/>
              <w:jc w:val="center"/>
              <w:rPr>
                <w:rFonts w:eastAsia="Calibri"/>
                <w:szCs w:val="22"/>
              </w:rPr>
            </w:pPr>
            <w:r w:rsidRPr="00FB42FE">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C28222C"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0B7CF9B2"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1932D50" w14:textId="77777777" w:rsidR="00724D6E" w:rsidRPr="00FB42FE" w:rsidRDefault="00724D6E" w:rsidP="00DD2373">
            <w:pPr>
              <w:spacing w:before="40" w:after="20"/>
              <w:jc w:val="right"/>
              <w:rPr>
                <w:rFonts w:eastAsia="Calibri"/>
                <w:szCs w:val="22"/>
              </w:rPr>
            </w:pPr>
            <w:r w:rsidRPr="00FB42FE">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3E25C9" w14:textId="77777777" w:rsidR="00724D6E" w:rsidRPr="00FB42FE" w:rsidRDefault="00724D6E" w:rsidP="00DD2373">
            <w:pPr>
              <w:spacing w:before="40" w:after="20"/>
              <w:jc w:val="center"/>
              <w:rPr>
                <w:rFonts w:eastAsia="Calibri"/>
                <w:szCs w:val="22"/>
              </w:rPr>
            </w:pPr>
            <w:r w:rsidRPr="00FB42FE">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93C740C" w14:textId="77777777" w:rsidR="00724D6E" w:rsidRPr="00FB42FE" w:rsidRDefault="00724D6E" w:rsidP="00DD2373">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F3CDD15" w14:textId="77777777" w:rsidR="00724D6E" w:rsidRPr="00FB42FE" w:rsidRDefault="00724D6E" w:rsidP="00DD2373">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CFA379C" w14:textId="77777777" w:rsidR="00724D6E" w:rsidRPr="00FB42FE" w:rsidRDefault="00724D6E" w:rsidP="00DD2373">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634325D"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0A54404E"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483E852" w14:textId="77777777" w:rsidR="00724D6E" w:rsidRPr="00FB42FE" w:rsidRDefault="00724D6E" w:rsidP="00DD2373">
            <w:pPr>
              <w:spacing w:before="40" w:after="20"/>
              <w:jc w:val="right"/>
              <w:rPr>
                <w:rFonts w:eastAsia="Calibri"/>
                <w:szCs w:val="22"/>
              </w:rPr>
            </w:pPr>
            <w:r w:rsidRPr="00FB42FE">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37476A4" w14:textId="77777777" w:rsidR="00724D6E" w:rsidRPr="00FB42FE" w:rsidRDefault="00724D6E" w:rsidP="00DD2373">
            <w:pPr>
              <w:spacing w:before="40" w:after="20"/>
              <w:rPr>
                <w:rFonts w:eastAsia="Calibri"/>
                <w:szCs w:val="22"/>
              </w:rPr>
            </w:pPr>
            <w:r w:rsidRPr="00FB42FE">
              <w:rPr>
                <w:rFonts w:eastAsia="Calibri"/>
                <w:szCs w:val="22"/>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FB42FE">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5F85E27" w14:textId="77777777" w:rsidR="00724D6E" w:rsidRPr="00FB42FE" w:rsidRDefault="00724D6E" w:rsidP="00DD2373">
            <w:pPr>
              <w:spacing w:before="40" w:after="20"/>
              <w:jc w:val="center"/>
              <w:rPr>
                <w:rFonts w:eastAsia="DengXian"/>
              </w:rPr>
            </w:pPr>
            <w:r w:rsidRPr="00FB42FE">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40B937" w14:textId="77777777" w:rsidR="00724D6E" w:rsidRPr="00FB42FE" w:rsidRDefault="00724D6E" w:rsidP="00DD2373">
            <w:pPr>
              <w:spacing w:before="40" w:after="20"/>
              <w:jc w:val="center"/>
              <w:rPr>
                <w:rFonts w:eastAsia="DengXian"/>
              </w:rPr>
            </w:pPr>
            <w:r w:rsidRPr="00FB42FE">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20E2B8D" w14:textId="77777777" w:rsidR="00724D6E" w:rsidRPr="00FB42FE" w:rsidRDefault="00724D6E" w:rsidP="00DD2373">
            <w:pPr>
              <w:spacing w:before="40" w:after="20"/>
              <w:jc w:val="center"/>
              <w:rPr>
                <w:rFonts w:eastAsia="DengXian"/>
              </w:rPr>
            </w:pPr>
            <w:r w:rsidRPr="00FB42FE">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A99F61"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0805E423"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D33B1AC" w14:textId="77777777" w:rsidR="00724D6E" w:rsidRPr="00FB42FE" w:rsidRDefault="00724D6E" w:rsidP="00DD2373">
            <w:pPr>
              <w:spacing w:before="40" w:after="20"/>
              <w:jc w:val="right"/>
              <w:rPr>
                <w:rFonts w:eastAsia="Calibri"/>
                <w:szCs w:val="22"/>
              </w:rPr>
            </w:pPr>
            <w:r w:rsidRPr="00FB42FE">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333FC50" w14:textId="77777777" w:rsidR="00724D6E" w:rsidRPr="00FB42FE" w:rsidRDefault="00724D6E" w:rsidP="00DD2373">
            <w:pPr>
              <w:spacing w:before="40" w:after="20"/>
              <w:rPr>
                <w:rFonts w:eastAsia="Calibri"/>
                <w:szCs w:val="22"/>
              </w:rPr>
            </w:pPr>
            <w:r w:rsidRPr="00FB42FE">
              <w:rPr>
                <w:rFonts w:eastAsia="Calibri"/>
                <w:szCs w:val="22"/>
                <w:lang w:eastAsia="ko-KR"/>
              </w:rPr>
              <w:t xml:space="preserve">Pre-set sub-array down-tilt (degrees) </w:t>
            </w:r>
            <w:r w:rsidRPr="00FB42FE">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6340F6" w14:textId="77777777" w:rsidR="00724D6E" w:rsidRPr="00FB42FE" w:rsidRDefault="00724D6E" w:rsidP="00DD2373">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6BFE42D" w14:textId="77777777" w:rsidR="00724D6E" w:rsidRPr="00FB42FE" w:rsidRDefault="00724D6E" w:rsidP="00DD2373">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AA15EC7" w14:textId="77777777" w:rsidR="00724D6E" w:rsidRPr="00FB42FE" w:rsidRDefault="00724D6E" w:rsidP="00DD2373">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BBDB643"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1B1982F3"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50DC43E" w14:textId="77777777" w:rsidR="00724D6E" w:rsidRPr="00FB42FE" w:rsidRDefault="00724D6E" w:rsidP="00DD2373">
            <w:pPr>
              <w:spacing w:before="40" w:after="20"/>
              <w:jc w:val="right"/>
              <w:rPr>
                <w:rFonts w:eastAsia="Calibri"/>
                <w:szCs w:val="22"/>
              </w:rPr>
            </w:pPr>
            <w:r w:rsidRPr="00FB42FE">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C2E5AD5" w14:textId="77777777" w:rsidR="00724D6E" w:rsidRPr="00FB42FE" w:rsidRDefault="00724D6E" w:rsidP="00DD2373">
            <w:pPr>
              <w:spacing w:before="40" w:after="20"/>
              <w:rPr>
                <w:rFonts w:eastAsia="Calibri"/>
                <w:szCs w:val="22"/>
              </w:rPr>
            </w:pPr>
            <w:r w:rsidRPr="00FB42FE">
              <w:rPr>
                <w:rFonts w:eastAsia="Calibri"/>
                <w:szCs w:val="22"/>
                <w:lang w:eastAsia="ko-KR"/>
              </w:rPr>
              <w:t xml:space="preserve">Array Ohmic loss (dB) </w:t>
            </w:r>
            <w:r w:rsidRPr="00FB42FE">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95F9530"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EB3D49" w14:textId="77777777" w:rsidR="00724D6E" w:rsidRPr="00FB42FE" w:rsidRDefault="00724D6E" w:rsidP="00DD2373">
            <w:pPr>
              <w:spacing w:before="40" w:after="20"/>
              <w:jc w:val="center"/>
              <w:rPr>
                <w:rFonts w:eastAsia="Calibri"/>
                <w:szCs w:val="22"/>
              </w:rPr>
            </w:pPr>
            <w:r w:rsidRPr="00FB42FE">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59AF441" w14:textId="77777777" w:rsidR="00724D6E" w:rsidRPr="00FB42FE" w:rsidRDefault="00724D6E" w:rsidP="00DD2373">
            <w:pPr>
              <w:keepNext/>
              <w:keepLines/>
              <w:spacing w:before="40" w:after="20"/>
              <w:ind w:left="1134" w:hanging="1134"/>
              <w:jc w:val="center"/>
              <w:outlineLvl w:val="1"/>
              <w:rPr>
                <w:rFonts w:eastAsia="Calibri"/>
                <w:b/>
                <w:szCs w:val="22"/>
              </w:rPr>
            </w:pPr>
            <w:r w:rsidRPr="00FB42FE">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99608A"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55A6B826"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C15E92" w14:textId="77777777" w:rsidR="00724D6E" w:rsidRPr="00FB42FE" w:rsidRDefault="00724D6E" w:rsidP="00DD2373">
            <w:pPr>
              <w:spacing w:before="40" w:after="20"/>
              <w:jc w:val="right"/>
              <w:rPr>
                <w:rFonts w:eastAsia="Calibri"/>
                <w:szCs w:val="22"/>
              </w:rPr>
            </w:pPr>
            <w:r w:rsidRPr="00FB42FE">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155ED04" w14:textId="77777777" w:rsidR="00724D6E" w:rsidRPr="00FB42FE" w:rsidRDefault="00724D6E" w:rsidP="00DD2373">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8729476" w14:textId="77777777" w:rsidR="00724D6E" w:rsidRPr="00FB42FE" w:rsidRDefault="00724D6E" w:rsidP="00DD2373">
            <w:pPr>
              <w:spacing w:before="40" w:after="20"/>
              <w:jc w:val="center"/>
              <w:rPr>
                <w:rFonts w:eastAsia="Calibri" w:cs="Arial"/>
                <w:szCs w:val="22"/>
                <w:lang w:eastAsia="ko-KR"/>
              </w:rPr>
            </w:pPr>
            <w:r w:rsidRPr="00FB42FE">
              <w:rPr>
                <w:rFonts w:eastAsia="DengXian"/>
              </w:rPr>
              <w:t>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EB63CD3" w14:textId="77777777" w:rsidR="00724D6E" w:rsidRPr="00FB42FE" w:rsidRDefault="00724D6E" w:rsidP="00DD2373">
            <w:pPr>
              <w:spacing w:before="40" w:after="20"/>
              <w:jc w:val="center"/>
              <w:rPr>
                <w:rFonts w:eastAsia="Calibri"/>
                <w:szCs w:val="22"/>
              </w:rPr>
            </w:pPr>
            <w:r w:rsidRPr="00FB42FE">
              <w:rPr>
                <w:rFonts w:eastAsia="DengXian"/>
              </w:rPr>
              <w:t>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04828D8" w14:textId="77777777" w:rsidR="00724D6E" w:rsidRPr="00FB42FE" w:rsidRDefault="00724D6E" w:rsidP="00DD2373">
            <w:pPr>
              <w:spacing w:before="40" w:after="20"/>
              <w:jc w:val="center"/>
              <w:rPr>
                <w:rFonts w:eastAsia="Calibri"/>
                <w:szCs w:val="22"/>
                <w:lang w:eastAsia="ko-KR"/>
              </w:rPr>
            </w:pPr>
            <w:r w:rsidRPr="00FB42FE">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B53B72A"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61F95D4A"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7F3673D"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CC7C68" w14:textId="77777777" w:rsidR="00724D6E" w:rsidRPr="00FB42FE" w:rsidRDefault="00724D6E" w:rsidP="00DD2373">
            <w:pPr>
              <w:spacing w:before="40" w:after="20"/>
              <w:rPr>
                <w:rFonts w:eastAsia="Calibri"/>
                <w:szCs w:val="22"/>
                <w:lang w:eastAsia="ko-KR"/>
              </w:rPr>
            </w:pPr>
            <w:r w:rsidRPr="00FB42FE">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2CD7553"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F1ADF4C" w14:textId="77777777" w:rsidR="00724D6E" w:rsidRPr="00FB42FE" w:rsidRDefault="00724D6E" w:rsidP="00DD2373">
            <w:pPr>
              <w:spacing w:before="40" w:after="20"/>
              <w:jc w:val="center"/>
              <w:rPr>
                <w:rFonts w:eastAsia="Calibri"/>
                <w:szCs w:val="22"/>
                <w:lang w:eastAsia="ko-KR"/>
              </w:rPr>
            </w:pPr>
            <w:r w:rsidRPr="00FB42FE">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4F5410C" w14:textId="77777777" w:rsidR="00724D6E" w:rsidRPr="00FB42FE" w:rsidRDefault="00724D6E" w:rsidP="00DD2373">
            <w:pPr>
              <w:spacing w:before="40" w:after="20"/>
              <w:jc w:val="center"/>
              <w:rPr>
                <w:rFonts w:eastAsia="Calibri"/>
                <w:szCs w:val="22"/>
                <w:highlight w:val="yellow"/>
                <w:lang w:eastAsia="ko-KR"/>
              </w:rPr>
            </w:pPr>
            <w:r w:rsidRPr="00FB42FE">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FCD4C6A" w14:textId="77777777" w:rsidR="00724D6E" w:rsidRPr="00FB42FE" w:rsidRDefault="00724D6E" w:rsidP="00DD2373">
            <w:pPr>
              <w:spacing w:before="40" w:after="20"/>
              <w:jc w:val="center"/>
              <w:rPr>
                <w:rFonts w:eastAsia="Calibri"/>
                <w:szCs w:val="22"/>
                <w:lang w:eastAsia="ko-KR"/>
              </w:rPr>
            </w:pPr>
            <w:r w:rsidRPr="00FB42FE">
              <w:rPr>
                <w:rFonts w:eastAsia="DengXian"/>
              </w:rPr>
              <w:t>N/A</w:t>
            </w:r>
          </w:p>
        </w:tc>
      </w:tr>
      <w:tr w:rsidR="00724D6E" w:rsidRPr="00FB42FE" w14:paraId="23CB191D"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7CD778"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62EC89" w14:textId="77777777" w:rsidR="00724D6E" w:rsidRPr="00FB42FE" w:rsidRDefault="00724D6E" w:rsidP="00DD2373">
            <w:pPr>
              <w:spacing w:before="40" w:after="20"/>
              <w:rPr>
                <w:rFonts w:eastAsia="Calibri"/>
                <w:szCs w:val="22"/>
                <w:lang w:eastAsia="ko-KR"/>
              </w:rPr>
            </w:pPr>
            <w:r w:rsidRPr="00FB42FE">
              <w:rPr>
                <w:rFonts w:eastAsia="Calibri"/>
                <w:szCs w:val="22"/>
                <w:lang w:eastAsia="ko-KR"/>
              </w:rPr>
              <w:t xml:space="preserve">Base station vertical coverage range (degrees) </w:t>
            </w:r>
            <w:r w:rsidRPr="00FB42FE">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4192AB8" w14:textId="77777777" w:rsidR="00724D6E" w:rsidRPr="00FB42FE" w:rsidRDefault="00724D6E" w:rsidP="00DD2373">
            <w:pPr>
              <w:spacing w:before="40" w:after="20"/>
              <w:jc w:val="center"/>
              <w:rPr>
                <w:rFonts w:eastAsia="Calibri" w:cs="Arial"/>
                <w:szCs w:val="22"/>
                <w:lang w:eastAsia="ko-KR"/>
              </w:rPr>
            </w:pPr>
            <w:r w:rsidRPr="00FB42FE">
              <w:rPr>
                <w:rFonts w:eastAsia="DengXian"/>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488C4DD" w14:textId="77777777" w:rsidR="00724D6E" w:rsidRPr="00FB42FE" w:rsidRDefault="00724D6E" w:rsidP="00DD2373">
            <w:pPr>
              <w:spacing w:before="40" w:after="20"/>
              <w:jc w:val="center"/>
              <w:rPr>
                <w:rFonts w:eastAsia="Calibri"/>
                <w:szCs w:val="22"/>
                <w:lang w:eastAsia="ko-KR"/>
              </w:rPr>
            </w:pPr>
            <w:r w:rsidRPr="00FB42FE">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DF51AF6" w14:textId="77777777" w:rsidR="00724D6E" w:rsidRPr="00FB42FE" w:rsidRDefault="00724D6E" w:rsidP="00DD2373">
            <w:pPr>
              <w:spacing w:before="40" w:after="20"/>
              <w:jc w:val="center"/>
              <w:rPr>
                <w:rFonts w:eastAsia="Calibri"/>
                <w:szCs w:val="22"/>
                <w:highlight w:val="yellow"/>
                <w:lang w:eastAsia="ko-KR"/>
              </w:rPr>
            </w:pPr>
            <w:r w:rsidRPr="00FB42FE">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F1856EA"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15D9A45C"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18F39AA"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EA3F737" w14:textId="77777777" w:rsidR="00724D6E" w:rsidRPr="00FB42FE" w:rsidRDefault="00724D6E" w:rsidP="00DD2373">
            <w:pPr>
              <w:spacing w:before="40" w:after="20"/>
              <w:rPr>
                <w:rFonts w:eastAsia="Calibri"/>
                <w:szCs w:val="22"/>
                <w:lang w:eastAsia="ko-KR"/>
              </w:rPr>
            </w:pPr>
            <w:r w:rsidRPr="00FB42FE">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34FC541" w14:textId="77777777" w:rsidR="00724D6E" w:rsidRPr="00FB42FE" w:rsidRDefault="00724D6E" w:rsidP="00DD2373">
            <w:pPr>
              <w:spacing w:before="40" w:after="20"/>
              <w:jc w:val="center"/>
              <w:rPr>
                <w:rFonts w:eastAsia="DengXian"/>
                <w:lang w:val="en-US" w:eastAsia="zh-CN"/>
              </w:rPr>
            </w:pPr>
            <w:r w:rsidRPr="00FB42FE">
              <w:rPr>
                <w:rFonts w:eastAsia="DengXian"/>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4F4B5F" w14:textId="77777777" w:rsidR="00724D6E" w:rsidRPr="00FB42FE" w:rsidRDefault="00724D6E" w:rsidP="00DD2373">
            <w:pPr>
              <w:spacing w:before="40" w:after="20"/>
              <w:jc w:val="center"/>
              <w:rPr>
                <w:rFonts w:eastAsia="Calibri" w:cs="Arial"/>
                <w:lang w:eastAsia="ko-KR"/>
              </w:rPr>
            </w:pPr>
            <w:r w:rsidRPr="00FB42FE">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B0B3F8C"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91B500"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62D90346"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9830B5A"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35762CD" w14:textId="77777777" w:rsidR="00724D6E" w:rsidRPr="00FB42FE" w:rsidRDefault="00724D6E" w:rsidP="00DD2373">
            <w:pPr>
              <w:spacing w:before="40" w:after="20"/>
              <w:rPr>
                <w:rFonts w:eastAsia="Calibri"/>
                <w:lang w:eastAsia="ko-KR"/>
              </w:rPr>
            </w:pPr>
            <w:r w:rsidRPr="00FB42FE">
              <w:rPr>
                <w:rFonts w:eastAsia="Calibri"/>
                <w:lang w:eastAsia="ko-KR"/>
              </w:rPr>
              <w:t xml:space="preserve">Base station output power/sector </w:t>
            </w:r>
            <w:r w:rsidRPr="00FB42FE">
              <w:rPr>
                <w:rFonts w:eastAsia="Calibri"/>
                <w:lang w:eastAsia="ko-KR"/>
              </w:rPr>
              <w:lastRenderedPageBreak/>
              <w:t xml:space="preserve">(e.i.r.p.) (dBm) </w:t>
            </w:r>
            <w:r w:rsidRPr="00FB42FE">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A76038E" w14:textId="77777777" w:rsidR="00724D6E" w:rsidRPr="00FB42FE" w:rsidRDefault="00724D6E" w:rsidP="00DD2373">
            <w:pPr>
              <w:spacing w:before="40" w:after="20"/>
              <w:jc w:val="center"/>
              <w:rPr>
                <w:rFonts w:eastAsia="DengXian"/>
                <w:lang w:val="en-US" w:eastAsia="zh-CN"/>
              </w:rPr>
            </w:pPr>
            <w:r w:rsidRPr="00FB42FE">
              <w:rPr>
                <w:rFonts w:eastAsia="DengXian"/>
                <w:lang w:val="en-US" w:eastAsia="zh-CN"/>
              </w:rPr>
              <w:lastRenderedPageBreak/>
              <w:t>78.3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731117"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78.3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563632B" w14:textId="77777777" w:rsidR="00724D6E" w:rsidRPr="00FB42FE" w:rsidDel="003430C8" w:rsidRDefault="00724D6E" w:rsidP="00DD2373">
            <w:pPr>
              <w:spacing w:before="40" w:after="20"/>
              <w:jc w:val="center"/>
              <w:rPr>
                <w:rFonts w:eastAsia="Calibri" w:cs="Arial"/>
                <w:szCs w:val="22"/>
                <w:lang w:eastAsia="ko-KR"/>
              </w:rPr>
            </w:pPr>
            <w:r w:rsidRPr="00FB42FE">
              <w:rPr>
                <w:rFonts w:eastAsia="Calibri" w:cs="Arial"/>
                <w:szCs w:val="22"/>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E02ADB" w14:textId="77777777" w:rsidR="00724D6E" w:rsidRPr="00FB42FE" w:rsidRDefault="00724D6E" w:rsidP="00DD2373">
            <w:pPr>
              <w:spacing w:before="40" w:after="20"/>
              <w:jc w:val="center"/>
              <w:rPr>
                <w:rFonts w:eastAsia="Calibri"/>
                <w:szCs w:val="22"/>
              </w:rPr>
            </w:pPr>
            <w:r w:rsidRPr="00FB42FE">
              <w:rPr>
                <w:rFonts w:eastAsia="Calibri"/>
              </w:rPr>
              <w:t>N/A</w:t>
            </w:r>
          </w:p>
        </w:tc>
      </w:tr>
    </w:tbl>
    <w:p w14:paraId="3A5F8E0A" w14:textId="77777777" w:rsidR="00724D6E" w:rsidRPr="00FB42FE" w:rsidRDefault="00724D6E" w:rsidP="00724D6E">
      <w:pPr>
        <w:tabs>
          <w:tab w:val="left" w:pos="709"/>
        </w:tabs>
        <w:ind w:left="709" w:hanging="709"/>
        <w:rPr>
          <w:rFonts w:eastAsia="DengXian"/>
          <w:lang w:val="en-US" w:eastAsia="zh-CN"/>
        </w:rPr>
      </w:pPr>
    </w:p>
    <w:p w14:paraId="7ED8E7E7"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1:</w:t>
      </w:r>
      <w:r w:rsidRPr="00FB42FE">
        <w:rPr>
          <w:rFonts w:eastAsia="DengXian"/>
          <w:lang w:val="en-US" w:eastAsia="zh-CN"/>
        </w:rPr>
        <w:tab/>
        <w:t>The vertical coverage range is given in global coordinate system, i.e., 90° being at the horizon. This range includes the mechanical down-tilt given in row 1.12.</w:t>
      </w:r>
    </w:p>
    <w:p w14:paraId="624573B0"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2:</w:t>
      </w:r>
      <w:r w:rsidRPr="00FB42FE">
        <w:rPr>
          <w:rFonts w:eastAsia="DengXian"/>
          <w:lang w:val="en-US" w:eastAsia="zh-CN"/>
        </w:rPr>
        <w:tab/>
        <w:t>The element gain in row 1.2 includes the loss given in row 1.8 and is per polarization.</w:t>
      </w:r>
    </w:p>
    <w:p w14:paraId="1D742100"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3:</w:t>
      </w:r>
      <w:r w:rsidRPr="00FB42FE">
        <w:rPr>
          <w:rFonts w:eastAsia="DengXian"/>
          <w:lang w:val="en-US" w:eastAsia="zh-CN"/>
        </w:rPr>
        <w:tab/>
        <w:t>Conducted power values are per polarization. The conducted power per sub-array assumes 16 × 8 sub-arrays and 2 polarizations for the suburban and urban macro cases; the conducted power per element assumes 8 × 8 elements and 2 polarizations for the small cell outdoor/micro urban case. This power is typical power, there is no upper limit for Wide Area Base station (</w:t>
      </w:r>
      <w:r w:rsidRPr="00FB42FE">
        <w:rPr>
          <w:rFonts w:eastAsia="DengXian"/>
          <w:lang w:val="en-US"/>
        </w:rPr>
        <w:t xml:space="preserve">For BS class definitions, see </w:t>
      </w:r>
      <w:r w:rsidRPr="00FB42FE">
        <w:rPr>
          <w:rFonts w:eastAsia="DengXian"/>
        </w:rPr>
        <w:t>3GPP TS 38.104</w:t>
      </w:r>
      <w:r w:rsidRPr="00FB42FE">
        <w:rPr>
          <w:rFonts w:eastAsia="DengXian"/>
          <w:lang w:val="en-US"/>
        </w:rPr>
        <w:t>, § 4.4</w:t>
      </w:r>
      <w:r w:rsidRPr="00FB42FE">
        <w:rPr>
          <w:rFonts w:eastAsia="DengXian"/>
          <w:lang w:val="en-US" w:eastAsia="zh-CN"/>
        </w:rPr>
        <w:t xml:space="preserve">). </w:t>
      </w:r>
    </w:p>
    <w:p w14:paraId="0B22AC5C"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4:</w:t>
      </w:r>
      <w:r w:rsidRPr="00FB42FE">
        <w:rPr>
          <w:rFonts w:eastAsia="DengXian"/>
          <w:lang w:val="en-US" w:eastAsia="zh-CN"/>
        </w:rPr>
        <w:tab/>
        <w:t>16 × 8 means there are 16 rows and 8 columns of radiating sub-arrays for macro suburban and macro urban cases. 8 × 8 means there are 8 rows and 8 columns of radiating elements for the small cell outdoor/micro urban case.</w:t>
      </w:r>
    </w:p>
    <w:p w14:paraId="4C3AF11B"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5:   For the case of 3 elements per sub-array, d</w:t>
      </w:r>
      <w:r w:rsidRPr="00FB42FE">
        <w:rPr>
          <w:rFonts w:eastAsia="DengXian"/>
          <w:vertAlign w:val="subscript"/>
          <w:lang w:val="en-US" w:eastAsia="zh-CN"/>
        </w:rPr>
        <w:t>v</w:t>
      </w:r>
      <w:r w:rsidRPr="00FB42FE">
        <w:rPr>
          <w:rFonts w:eastAsia="DengXian"/>
          <w:lang w:val="en-US" w:eastAsia="zh-CN"/>
        </w:rPr>
        <w:t xml:space="preserve"> will be 2.1 wavelengths. </w:t>
      </w:r>
    </w:p>
    <w:p w14:paraId="0C406EAE"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6:</w:t>
      </w:r>
      <w:r w:rsidRPr="00FB42FE">
        <w:rPr>
          <w:rFonts w:eastAsia="DengXian"/>
          <w:lang w:val="en-US" w:eastAsia="zh-CN"/>
        </w:rPr>
        <w:tab/>
        <w:t xml:space="preserve">The pre-set sub array down-tilt is a fixed design parameter for a base station. It is envisaged as a passive fixed (non-varying) electrical tilt within the sub-array elements. </w:t>
      </w:r>
    </w:p>
    <w:p w14:paraId="1EE2C2D5"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7:</w:t>
      </w:r>
      <w:r w:rsidRPr="00FB42FE">
        <w:rPr>
          <w:rFonts w:eastAsia="DengXian"/>
          <w:lang w:val="en-US" w:eastAsia="zh-CN"/>
        </w:rPr>
        <w:tab/>
        <w:t>The base station e.i.r.p per sector is calculated as total power (including power from two orthogonal polarizations).</w:t>
      </w:r>
    </w:p>
    <w:p w14:paraId="7C593300" w14:textId="77777777" w:rsidR="00724D6E" w:rsidRPr="00FB42FE" w:rsidRDefault="00724D6E" w:rsidP="00724D6E">
      <w:pPr>
        <w:tabs>
          <w:tab w:val="left" w:pos="709"/>
        </w:tabs>
        <w:ind w:left="709" w:hanging="709"/>
        <w:rPr>
          <w:rFonts w:eastAsia="DengXian"/>
          <w:lang w:val="en-US"/>
        </w:rPr>
      </w:pPr>
      <w:r w:rsidRPr="00FB42FE">
        <w:rPr>
          <w:rFonts w:eastAsia="DengXian"/>
          <w:lang w:val="en-US" w:eastAsia="zh-CN"/>
        </w:rPr>
        <w:t xml:space="preserve">Note 8:   </w:t>
      </w:r>
      <w:r w:rsidRPr="00FB42FE">
        <w:rPr>
          <w:rFonts w:eastAsia="DengXian"/>
          <w:lang w:val="en-US"/>
        </w:rPr>
        <w:t>Mechanical down-tilt is handled by a coordinate system transformation described in 3GPP TR 36.814 section A.2.1.6.2.</w:t>
      </w:r>
    </w:p>
    <w:p w14:paraId="05068E1A"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rPr>
        <w:t xml:space="preserve">Note 9:   </w:t>
      </w:r>
      <m:oMath>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oMath>
      <w:r w:rsidRPr="00FB42FE">
        <w:rPr>
          <w:rFonts w:eastAsia="DengXian"/>
          <w:lang w:val="en-US"/>
        </w:rPr>
        <w:t xml:space="preserve"> and </w:t>
      </w:r>
      <m:oMath>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oMath>
      <w:r w:rsidRPr="00FB42FE">
        <w:rPr>
          <w:rFonts w:eastAsia="DengXian"/>
          <w:lang w:val="en-US"/>
        </w:rPr>
        <w:t xml:space="preserve"> is the BS array antenna beam steering direction used in Table 3, they should be set so that the beam steering direction is within the vertical and horizontal coverage ranges in row 1.11 and row 1.10, respectively.</w:t>
      </w:r>
    </w:p>
    <w:p w14:paraId="04A65C2F" w14:textId="77777777" w:rsidR="00724D6E" w:rsidRPr="00C61ED5" w:rsidRDefault="00724D6E" w:rsidP="00C61ED5">
      <w:pPr>
        <w:rPr>
          <w:rFonts w:eastAsia="MS Mincho"/>
          <w:lang w:val="en-US" w:eastAsia="ja-JP"/>
        </w:rPr>
      </w:pPr>
    </w:p>
    <w:p w14:paraId="7C8B30A9" w14:textId="3DADD43D" w:rsidR="0002271A" w:rsidRDefault="0002271A" w:rsidP="0002271A">
      <w:pPr>
        <w:pStyle w:val="Heading3"/>
      </w:pPr>
      <w:bookmarkStart w:id="105" w:name="_Toc165559054"/>
      <w:r>
        <w:t>5.4.2</w:t>
      </w:r>
      <w:r>
        <w:tab/>
        <w:t>UE antenna</w:t>
      </w:r>
      <w:r w:rsidRPr="00444E61">
        <w:t xml:space="preserve"> characteristics</w:t>
      </w:r>
      <w:bookmarkEnd w:id="105"/>
    </w:p>
    <w:p w14:paraId="433DE531" w14:textId="77777777" w:rsidR="00710E8A" w:rsidRPr="0063453D" w:rsidRDefault="00710E8A" w:rsidP="00710E8A">
      <w:r>
        <w:t xml:space="preserve">The outcome of the RAN WG4 study in TR 38.820 for collecting technical background information relevant for the frequency range 7 to 24 GHz indicated that the frequency range 7.125-[10-13] GHz would have "FR1 like" requirements. Therefore, a UE implementing the frequency range </w:t>
      </w:r>
      <w:r>
        <w:rPr>
          <w:lang w:eastAsia="ja-JP"/>
        </w:rPr>
        <w:t>7.125 – 8.4 GHz</w:t>
      </w:r>
      <w:r>
        <w:t xml:space="preserve"> range will have a conducted interface with an assumed isotropic radiation pattern antenna and no analog beamforming.</w:t>
      </w:r>
    </w:p>
    <w:p w14:paraId="1EE75B97" w14:textId="77777777" w:rsidR="00710E8A" w:rsidRPr="00710E8A" w:rsidRDefault="00710E8A" w:rsidP="00C61ED5"/>
    <w:p w14:paraId="78617C95" w14:textId="77777777" w:rsidR="001853D1" w:rsidRPr="001853D1" w:rsidRDefault="001853D1" w:rsidP="001853D1"/>
    <w:p w14:paraId="7A48EFD4" w14:textId="076EDFCA" w:rsidR="001853D1" w:rsidRPr="001853D1" w:rsidRDefault="001853D1" w:rsidP="001853D1">
      <w:pPr>
        <w:pStyle w:val="Heading1"/>
      </w:pPr>
      <w:bookmarkStart w:id="106" w:name="_Toc165559055"/>
      <w:r>
        <w:t>6</w:t>
      </w:r>
      <w:r>
        <w:tab/>
      </w:r>
      <w:r w:rsidRPr="00E27FA5">
        <w:t xml:space="preserve">14800 </w:t>
      </w:r>
      <w:r>
        <w:t>-</w:t>
      </w:r>
      <w:r w:rsidRPr="00E27FA5">
        <w:t xml:space="preserve"> 15350 MHz</w:t>
      </w:r>
      <w:r w:rsidR="00362E9A">
        <w:t xml:space="preserve"> frequency range</w:t>
      </w:r>
      <w:bookmarkEnd w:id="106"/>
    </w:p>
    <w:p w14:paraId="3A4739B0" w14:textId="1F26AF7F" w:rsidR="00005CBD" w:rsidRPr="004D3578" w:rsidRDefault="001853D1" w:rsidP="001853D1">
      <w:pPr>
        <w:pStyle w:val="Heading2"/>
      </w:pPr>
      <w:bookmarkStart w:id="107" w:name="clause4"/>
      <w:bookmarkStart w:id="108" w:name="_Toc165559056"/>
      <w:bookmarkEnd w:id="107"/>
      <w:r>
        <w:t>6.1</w:t>
      </w:r>
      <w:r w:rsidR="00080512" w:rsidRPr="004D3578">
        <w:tab/>
      </w:r>
      <w:r w:rsidR="00005CBD" w:rsidRPr="00A96855">
        <w:t>Co-existence study</w:t>
      </w:r>
      <w:bookmarkEnd w:id="108"/>
    </w:p>
    <w:p w14:paraId="597CF9B7" w14:textId="56CB18B8" w:rsidR="00005CBD" w:rsidRDefault="001853D1" w:rsidP="001853D1">
      <w:pPr>
        <w:pStyle w:val="Heading3"/>
      </w:pPr>
      <w:bookmarkStart w:id="109" w:name="_Toc66100995"/>
      <w:bookmarkStart w:id="110" w:name="_Toc67990352"/>
      <w:bookmarkStart w:id="111" w:name="_Toc98749963"/>
      <w:bookmarkStart w:id="112" w:name="_Toc165559057"/>
      <w:r>
        <w:t>6.1</w:t>
      </w:r>
      <w:r w:rsidR="00005CBD" w:rsidRPr="004D3578">
        <w:t>.1</w:t>
      </w:r>
      <w:r w:rsidR="00005CBD" w:rsidRPr="004D3578">
        <w:tab/>
      </w:r>
      <w:r w:rsidR="00005CBD" w:rsidRPr="00ED273C">
        <w:t>Co-existence simulation scenarios</w:t>
      </w:r>
      <w:bookmarkEnd w:id="109"/>
      <w:bookmarkEnd w:id="110"/>
      <w:bookmarkEnd w:id="111"/>
      <w:bookmarkEnd w:id="112"/>
    </w:p>
    <w:p w14:paraId="47509342" w14:textId="77777777" w:rsidR="00C866AB" w:rsidRPr="007849B1" w:rsidRDefault="00C866AB" w:rsidP="00C866AB">
      <w:pPr>
        <w:rPr>
          <w:lang w:eastAsia="ja-JP"/>
        </w:rPr>
      </w:pPr>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p>
    <w:p w14:paraId="792E367F" w14:textId="77777777" w:rsidR="00C866AB" w:rsidRPr="007849B1" w:rsidRDefault="00C866AB" w:rsidP="00C866AB">
      <w:pPr>
        <w:pStyle w:val="TH"/>
        <w:rPr>
          <w:lang w:eastAsia="ja-JP"/>
        </w:rPr>
      </w:pPr>
      <w:r w:rsidRPr="007849B1">
        <w:lastRenderedPageBreak/>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304"/>
        <w:gridCol w:w="1304"/>
        <w:gridCol w:w="1304"/>
        <w:gridCol w:w="1304"/>
        <w:gridCol w:w="1304"/>
        <w:gridCol w:w="1302"/>
        <w:gridCol w:w="1298"/>
      </w:tblGrid>
      <w:tr w:rsidR="00C866AB" w:rsidRPr="007849B1" w14:paraId="2753AFAA" w14:textId="77777777" w:rsidTr="00E540CC">
        <w:trPr>
          <w:jc w:val="center"/>
        </w:trPr>
        <w:tc>
          <w:tcPr>
            <w:tcW w:w="265" w:type="pct"/>
            <w:shd w:val="clear" w:color="auto" w:fill="auto"/>
          </w:tcPr>
          <w:p w14:paraId="7CED9913" w14:textId="77777777" w:rsidR="00C866AB" w:rsidRPr="007849B1" w:rsidRDefault="00C866AB" w:rsidP="00405C1A">
            <w:pPr>
              <w:pStyle w:val="TAH"/>
              <w:rPr>
                <w:lang w:eastAsia="ja-JP"/>
              </w:rPr>
            </w:pPr>
            <w:r w:rsidRPr="007849B1">
              <w:rPr>
                <w:rFonts w:hint="eastAsia"/>
                <w:lang w:eastAsia="ja-JP"/>
              </w:rPr>
              <w:t>No.</w:t>
            </w:r>
          </w:p>
        </w:tc>
        <w:tc>
          <w:tcPr>
            <w:tcW w:w="677" w:type="pct"/>
          </w:tcPr>
          <w:p w14:paraId="42166051" w14:textId="77777777" w:rsidR="00C866AB" w:rsidRPr="007849B1" w:rsidRDefault="00C866AB" w:rsidP="00405C1A">
            <w:pPr>
              <w:pStyle w:val="TAH"/>
              <w:rPr>
                <w:lang w:eastAsia="ja-JP"/>
              </w:rPr>
            </w:pPr>
            <w:r w:rsidRPr="007849B1">
              <w:rPr>
                <w:rFonts w:hint="eastAsia"/>
                <w:lang w:eastAsia="ja-JP"/>
              </w:rPr>
              <w:t>Usage scenario</w:t>
            </w:r>
          </w:p>
        </w:tc>
        <w:tc>
          <w:tcPr>
            <w:tcW w:w="677" w:type="pct"/>
            <w:shd w:val="clear" w:color="auto" w:fill="auto"/>
          </w:tcPr>
          <w:p w14:paraId="6F79EB59" w14:textId="77777777" w:rsidR="00C866AB" w:rsidRPr="007849B1" w:rsidRDefault="00C866AB" w:rsidP="00405C1A">
            <w:pPr>
              <w:pStyle w:val="TAH"/>
              <w:rPr>
                <w:lang w:eastAsia="ja-JP"/>
              </w:rPr>
            </w:pPr>
            <w:r w:rsidRPr="007849B1">
              <w:rPr>
                <w:rFonts w:hint="eastAsia"/>
                <w:lang w:eastAsia="ja-JP"/>
              </w:rPr>
              <w:t>Aggressor</w:t>
            </w:r>
          </w:p>
        </w:tc>
        <w:tc>
          <w:tcPr>
            <w:tcW w:w="677" w:type="pct"/>
            <w:shd w:val="clear" w:color="auto" w:fill="auto"/>
          </w:tcPr>
          <w:p w14:paraId="3346B310" w14:textId="77777777" w:rsidR="00C866AB" w:rsidRPr="007849B1" w:rsidRDefault="00C866AB" w:rsidP="00405C1A">
            <w:pPr>
              <w:pStyle w:val="TAH"/>
              <w:rPr>
                <w:lang w:eastAsia="ja-JP"/>
              </w:rPr>
            </w:pPr>
            <w:r w:rsidRPr="007849B1">
              <w:rPr>
                <w:rFonts w:hint="eastAsia"/>
                <w:lang w:eastAsia="ja-JP"/>
              </w:rPr>
              <w:t>Victim</w:t>
            </w:r>
          </w:p>
        </w:tc>
        <w:tc>
          <w:tcPr>
            <w:tcW w:w="677" w:type="pct"/>
            <w:shd w:val="clear" w:color="auto" w:fill="auto"/>
          </w:tcPr>
          <w:p w14:paraId="3A503EDC" w14:textId="77777777" w:rsidR="00C866AB" w:rsidRPr="007849B1" w:rsidRDefault="00C866AB" w:rsidP="00405C1A">
            <w:pPr>
              <w:pStyle w:val="TAH"/>
              <w:rPr>
                <w:lang w:eastAsia="ja-JP"/>
              </w:rPr>
            </w:pPr>
            <w:r w:rsidRPr="007849B1">
              <w:rPr>
                <w:rFonts w:hint="eastAsia"/>
                <w:lang w:eastAsia="ja-JP"/>
              </w:rPr>
              <w:t>Direction</w:t>
            </w:r>
          </w:p>
        </w:tc>
        <w:tc>
          <w:tcPr>
            <w:tcW w:w="677" w:type="pct"/>
          </w:tcPr>
          <w:p w14:paraId="338853CA" w14:textId="77777777" w:rsidR="00C866AB" w:rsidRPr="007849B1" w:rsidRDefault="00C866AB" w:rsidP="00405C1A">
            <w:pPr>
              <w:pStyle w:val="TAH"/>
              <w:rPr>
                <w:lang w:eastAsia="ja-JP"/>
              </w:rPr>
            </w:pPr>
            <w:r w:rsidRPr="007849B1">
              <w:rPr>
                <w:rFonts w:hint="eastAsia"/>
                <w:lang w:eastAsia="ja-JP"/>
              </w:rPr>
              <w:t>Simulation frequency</w:t>
            </w:r>
          </w:p>
        </w:tc>
        <w:tc>
          <w:tcPr>
            <w:tcW w:w="676" w:type="pct"/>
            <w:shd w:val="clear" w:color="auto" w:fill="auto"/>
          </w:tcPr>
          <w:p w14:paraId="10034C5F" w14:textId="77777777" w:rsidR="00C866AB" w:rsidRPr="007849B1" w:rsidRDefault="00C866AB" w:rsidP="00405C1A">
            <w:pPr>
              <w:pStyle w:val="TAH"/>
              <w:rPr>
                <w:lang w:eastAsia="ja-JP"/>
              </w:rPr>
            </w:pPr>
            <w:r w:rsidRPr="007849B1">
              <w:rPr>
                <w:rFonts w:hint="eastAsia"/>
                <w:lang w:eastAsia="ja-JP"/>
              </w:rPr>
              <w:t>Deployment Scenario</w:t>
            </w:r>
          </w:p>
        </w:tc>
        <w:tc>
          <w:tcPr>
            <w:tcW w:w="674" w:type="pct"/>
          </w:tcPr>
          <w:p w14:paraId="69957FC6" w14:textId="77777777" w:rsidR="00C866AB" w:rsidRPr="007849B1" w:rsidRDefault="00C866AB" w:rsidP="00405C1A">
            <w:pPr>
              <w:pStyle w:val="TAH"/>
              <w:rPr>
                <w:lang w:eastAsia="ja-JP"/>
              </w:rPr>
            </w:pPr>
            <w:r>
              <w:rPr>
                <w:lang w:eastAsia="ja-JP"/>
              </w:rPr>
              <w:t>Priority</w:t>
            </w:r>
          </w:p>
        </w:tc>
      </w:tr>
      <w:tr w:rsidR="00E540CC" w:rsidRPr="007849B1" w14:paraId="058EDBC2" w14:textId="77777777" w:rsidTr="00E540CC">
        <w:trPr>
          <w:jc w:val="center"/>
        </w:trPr>
        <w:tc>
          <w:tcPr>
            <w:tcW w:w="265" w:type="pct"/>
            <w:vAlign w:val="center"/>
          </w:tcPr>
          <w:p w14:paraId="5086D357" w14:textId="77777777" w:rsidR="00E540CC" w:rsidRPr="007849B1" w:rsidRDefault="00E540CC" w:rsidP="00E540CC">
            <w:pPr>
              <w:pStyle w:val="TAC"/>
              <w:rPr>
                <w:lang w:eastAsia="ja-JP"/>
              </w:rPr>
            </w:pPr>
            <w:r w:rsidRPr="007849B1">
              <w:rPr>
                <w:rFonts w:hint="eastAsia"/>
                <w:lang w:eastAsia="ja-JP"/>
              </w:rPr>
              <w:t>1</w:t>
            </w:r>
          </w:p>
        </w:tc>
        <w:tc>
          <w:tcPr>
            <w:tcW w:w="677" w:type="pct"/>
            <w:vAlign w:val="center"/>
          </w:tcPr>
          <w:p w14:paraId="5F668E7D" w14:textId="77777777" w:rsidR="00E540CC" w:rsidRPr="007849B1" w:rsidRDefault="00E540CC" w:rsidP="00E540CC">
            <w:pPr>
              <w:pStyle w:val="TAC"/>
              <w:rPr>
                <w:lang w:eastAsia="ja-JP"/>
              </w:rPr>
            </w:pPr>
            <w:r w:rsidRPr="007849B1">
              <w:rPr>
                <w:rFonts w:hint="eastAsia"/>
                <w:lang w:eastAsia="ja-JP"/>
              </w:rPr>
              <w:t>eMBB</w:t>
            </w:r>
          </w:p>
        </w:tc>
        <w:tc>
          <w:tcPr>
            <w:tcW w:w="677" w:type="pct"/>
          </w:tcPr>
          <w:p w14:paraId="7C754219" w14:textId="78628E0F" w:rsidR="00E540CC" w:rsidRPr="007849B1" w:rsidRDefault="00E540CC" w:rsidP="00E540CC">
            <w:pPr>
              <w:pStyle w:val="TAC"/>
              <w:rPr>
                <w:lang w:eastAsia="ja-JP"/>
              </w:rPr>
            </w:pPr>
            <w:r w:rsidRPr="00377CAB">
              <w:rPr>
                <w:rFonts w:hint="eastAsia"/>
                <w:lang w:eastAsia="ja-JP"/>
              </w:rPr>
              <w:t xml:space="preserve">NR, </w:t>
            </w:r>
            <w:r>
              <w:rPr>
                <w:lang w:eastAsia="ja-JP"/>
              </w:rPr>
              <w:t xml:space="preserve">100/200/400 </w:t>
            </w:r>
            <w:r w:rsidRPr="00377CAB">
              <w:rPr>
                <w:rFonts w:hint="eastAsia"/>
                <w:lang w:eastAsia="ja-JP"/>
              </w:rPr>
              <w:t>MHz</w:t>
            </w:r>
          </w:p>
        </w:tc>
        <w:tc>
          <w:tcPr>
            <w:tcW w:w="677" w:type="pct"/>
          </w:tcPr>
          <w:p w14:paraId="3975C07A" w14:textId="6B305135" w:rsidR="00E540CC" w:rsidRPr="007849B1" w:rsidRDefault="00E540CC" w:rsidP="00E540CC">
            <w:pPr>
              <w:pStyle w:val="TAC"/>
              <w:rPr>
                <w:lang w:eastAsia="ja-JP"/>
              </w:rPr>
            </w:pPr>
            <w:r>
              <w:rPr>
                <w:lang w:eastAsia="ja-JP"/>
              </w:rPr>
              <w:t>Same as aggressor</w:t>
            </w:r>
          </w:p>
        </w:tc>
        <w:tc>
          <w:tcPr>
            <w:tcW w:w="677" w:type="pct"/>
            <w:vAlign w:val="center"/>
          </w:tcPr>
          <w:p w14:paraId="7565EAD9" w14:textId="77777777" w:rsidR="00E540CC" w:rsidRPr="007849B1" w:rsidRDefault="00E540CC" w:rsidP="00E540CC">
            <w:pPr>
              <w:pStyle w:val="TAC"/>
              <w:rPr>
                <w:lang w:eastAsia="ja-JP"/>
              </w:rPr>
            </w:pPr>
            <w:r w:rsidRPr="007849B1">
              <w:rPr>
                <w:rFonts w:hint="eastAsia"/>
                <w:lang w:eastAsia="ja-JP"/>
              </w:rPr>
              <w:t>DL to DL</w:t>
            </w:r>
          </w:p>
        </w:tc>
        <w:tc>
          <w:tcPr>
            <w:tcW w:w="677" w:type="pct"/>
          </w:tcPr>
          <w:p w14:paraId="61EF8190"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3C4A5F88" w14:textId="77777777" w:rsidR="00E540CC" w:rsidRPr="007849B1" w:rsidRDefault="00E540CC" w:rsidP="00E540CC">
            <w:pPr>
              <w:pStyle w:val="TAC"/>
              <w:rPr>
                <w:lang w:eastAsia="ja-JP"/>
              </w:rPr>
            </w:pPr>
            <w:r w:rsidRPr="007849B1">
              <w:rPr>
                <w:rFonts w:hint="eastAsia"/>
                <w:lang w:eastAsia="ja-JP"/>
              </w:rPr>
              <w:t>Indoor hotspot</w:t>
            </w:r>
          </w:p>
        </w:tc>
        <w:tc>
          <w:tcPr>
            <w:tcW w:w="674" w:type="pct"/>
          </w:tcPr>
          <w:p w14:paraId="0C3FC5AB" w14:textId="77777777" w:rsidR="00E540CC" w:rsidRPr="007849B1" w:rsidRDefault="00E540CC" w:rsidP="00E540CC">
            <w:pPr>
              <w:pStyle w:val="TAC"/>
              <w:rPr>
                <w:lang w:eastAsia="ja-JP"/>
              </w:rPr>
            </w:pPr>
            <w:r>
              <w:rPr>
                <w:lang w:eastAsia="ja-JP"/>
              </w:rPr>
              <w:t>Second</w:t>
            </w:r>
          </w:p>
        </w:tc>
      </w:tr>
      <w:tr w:rsidR="00E540CC" w:rsidRPr="007849B1" w14:paraId="0BA18B4A" w14:textId="77777777" w:rsidTr="00E540CC">
        <w:trPr>
          <w:jc w:val="center"/>
        </w:trPr>
        <w:tc>
          <w:tcPr>
            <w:tcW w:w="265" w:type="pct"/>
            <w:vAlign w:val="center"/>
          </w:tcPr>
          <w:p w14:paraId="54916283" w14:textId="77777777" w:rsidR="00E540CC" w:rsidRPr="007849B1" w:rsidRDefault="00E540CC" w:rsidP="00E540CC">
            <w:pPr>
              <w:pStyle w:val="TAC"/>
              <w:rPr>
                <w:lang w:eastAsia="ja-JP"/>
              </w:rPr>
            </w:pPr>
            <w:r w:rsidRPr="007849B1">
              <w:rPr>
                <w:rFonts w:hint="eastAsia"/>
                <w:lang w:eastAsia="ja-JP"/>
              </w:rPr>
              <w:t>2</w:t>
            </w:r>
          </w:p>
        </w:tc>
        <w:tc>
          <w:tcPr>
            <w:tcW w:w="677" w:type="pct"/>
            <w:vAlign w:val="center"/>
          </w:tcPr>
          <w:p w14:paraId="687D2EE7" w14:textId="77777777" w:rsidR="00E540CC" w:rsidRPr="007849B1" w:rsidRDefault="00E540CC" w:rsidP="00E540CC">
            <w:pPr>
              <w:pStyle w:val="TAC"/>
              <w:rPr>
                <w:lang w:eastAsia="ja-JP"/>
              </w:rPr>
            </w:pPr>
            <w:r w:rsidRPr="007849B1">
              <w:rPr>
                <w:rFonts w:hint="eastAsia"/>
                <w:lang w:eastAsia="ja-JP"/>
              </w:rPr>
              <w:t>eMBB</w:t>
            </w:r>
          </w:p>
        </w:tc>
        <w:tc>
          <w:tcPr>
            <w:tcW w:w="677" w:type="pct"/>
          </w:tcPr>
          <w:p w14:paraId="257D42AA" w14:textId="50E08463" w:rsidR="00E540CC" w:rsidRPr="007849B1" w:rsidRDefault="00E540CC" w:rsidP="00E540CC">
            <w:pPr>
              <w:pStyle w:val="TAC"/>
              <w:rPr>
                <w:lang w:eastAsia="ja-JP"/>
              </w:rPr>
            </w:pPr>
            <w:r w:rsidRPr="00377CAB">
              <w:rPr>
                <w:rFonts w:hint="eastAsia"/>
                <w:lang w:eastAsia="ja-JP"/>
              </w:rPr>
              <w:t xml:space="preserve">NR, </w:t>
            </w:r>
            <w:r>
              <w:rPr>
                <w:lang w:eastAsia="ja-JP"/>
              </w:rPr>
              <w:t xml:space="preserve">100/200/400 </w:t>
            </w:r>
            <w:r w:rsidRPr="00377CAB">
              <w:rPr>
                <w:rFonts w:hint="eastAsia"/>
                <w:lang w:eastAsia="ja-JP"/>
              </w:rPr>
              <w:t>MHz</w:t>
            </w:r>
          </w:p>
        </w:tc>
        <w:tc>
          <w:tcPr>
            <w:tcW w:w="677" w:type="pct"/>
          </w:tcPr>
          <w:p w14:paraId="51733911" w14:textId="516DDF49" w:rsidR="00E540CC" w:rsidRPr="007849B1" w:rsidRDefault="00E540CC" w:rsidP="00E540CC">
            <w:pPr>
              <w:pStyle w:val="TAC"/>
              <w:rPr>
                <w:lang w:eastAsia="ja-JP"/>
              </w:rPr>
            </w:pPr>
            <w:r>
              <w:rPr>
                <w:lang w:eastAsia="ja-JP"/>
              </w:rPr>
              <w:t>Same as aggressor</w:t>
            </w:r>
          </w:p>
        </w:tc>
        <w:tc>
          <w:tcPr>
            <w:tcW w:w="677" w:type="pct"/>
            <w:vAlign w:val="center"/>
          </w:tcPr>
          <w:p w14:paraId="4C611BB0" w14:textId="77777777" w:rsidR="00E540CC" w:rsidRPr="007849B1" w:rsidRDefault="00E540CC" w:rsidP="00E540CC">
            <w:pPr>
              <w:pStyle w:val="TAC"/>
              <w:rPr>
                <w:lang w:eastAsia="ja-JP"/>
              </w:rPr>
            </w:pPr>
            <w:r w:rsidRPr="007849B1">
              <w:rPr>
                <w:rFonts w:hint="eastAsia"/>
                <w:lang w:eastAsia="ja-JP"/>
              </w:rPr>
              <w:t>DL to DL</w:t>
            </w:r>
          </w:p>
        </w:tc>
        <w:tc>
          <w:tcPr>
            <w:tcW w:w="677" w:type="pct"/>
          </w:tcPr>
          <w:p w14:paraId="447018F6"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1B7A7008" w14:textId="77777777" w:rsidR="00E540CC" w:rsidRPr="007849B1" w:rsidRDefault="00E540CC" w:rsidP="00E540CC">
            <w:pPr>
              <w:pStyle w:val="TAC"/>
              <w:rPr>
                <w:lang w:eastAsia="ja-JP"/>
              </w:rPr>
            </w:pPr>
            <w:r w:rsidRPr="007849B1">
              <w:rPr>
                <w:rFonts w:hint="eastAsia"/>
                <w:lang w:eastAsia="ja-JP"/>
              </w:rPr>
              <w:t>Urban macro</w:t>
            </w:r>
          </w:p>
        </w:tc>
        <w:tc>
          <w:tcPr>
            <w:tcW w:w="674" w:type="pct"/>
          </w:tcPr>
          <w:p w14:paraId="4328B481" w14:textId="77777777" w:rsidR="00E540CC" w:rsidRPr="007849B1" w:rsidRDefault="00E540CC" w:rsidP="00E540CC">
            <w:pPr>
              <w:pStyle w:val="TAC"/>
              <w:rPr>
                <w:lang w:eastAsia="ja-JP"/>
              </w:rPr>
            </w:pPr>
            <w:r>
              <w:rPr>
                <w:lang w:eastAsia="ja-JP"/>
              </w:rPr>
              <w:t>First</w:t>
            </w:r>
          </w:p>
        </w:tc>
      </w:tr>
      <w:tr w:rsidR="00E540CC" w:rsidRPr="007849B1" w14:paraId="55D9C380" w14:textId="77777777" w:rsidTr="00E540CC">
        <w:trPr>
          <w:jc w:val="center"/>
        </w:trPr>
        <w:tc>
          <w:tcPr>
            <w:tcW w:w="265" w:type="pct"/>
            <w:vAlign w:val="center"/>
          </w:tcPr>
          <w:p w14:paraId="4F6941DD" w14:textId="77777777" w:rsidR="00E540CC" w:rsidRPr="007849B1" w:rsidRDefault="00E540CC" w:rsidP="00E540CC">
            <w:pPr>
              <w:pStyle w:val="TAC"/>
              <w:rPr>
                <w:lang w:eastAsia="ja-JP"/>
              </w:rPr>
            </w:pPr>
            <w:r w:rsidRPr="007849B1">
              <w:rPr>
                <w:rFonts w:hint="eastAsia"/>
                <w:lang w:eastAsia="ja-JP"/>
              </w:rPr>
              <w:t>3</w:t>
            </w:r>
          </w:p>
        </w:tc>
        <w:tc>
          <w:tcPr>
            <w:tcW w:w="677" w:type="pct"/>
            <w:vAlign w:val="center"/>
          </w:tcPr>
          <w:p w14:paraId="1410AD08" w14:textId="77777777" w:rsidR="00E540CC" w:rsidRPr="007849B1" w:rsidRDefault="00E540CC" w:rsidP="00E540CC">
            <w:pPr>
              <w:pStyle w:val="TAC"/>
              <w:rPr>
                <w:lang w:eastAsia="ja-JP"/>
              </w:rPr>
            </w:pPr>
            <w:r w:rsidRPr="007849B1">
              <w:rPr>
                <w:rFonts w:hint="eastAsia"/>
                <w:lang w:eastAsia="ja-JP"/>
              </w:rPr>
              <w:t>eMBB</w:t>
            </w:r>
          </w:p>
        </w:tc>
        <w:tc>
          <w:tcPr>
            <w:tcW w:w="677" w:type="pct"/>
          </w:tcPr>
          <w:p w14:paraId="5ECAB50A" w14:textId="6BF7CDAE" w:rsidR="00E540CC" w:rsidRPr="007849B1" w:rsidRDefault="00E540CC" w:rsidP="00E540CC">
            <w:pPr>
              <w:pStyle w:val="TAC"/>
              <w:rPr>
                <w:lang w:eastAsia="ja-JP"/>
              </w:rPr>
            </w:pPr>
            <w:r w:rsidRPr="00377CAB">
              <w:rPr>
                <w:rFonts w:hint="eastAsia"/>
                <w:lang w:eastAsia="ja-JP"/>
              </w:rPr>
              <w:t>NR,</w:t>
            </w:r>
            <w:r>
              <w:rPr>
                <w:lang w:eastAsia="ja-JP"/>
              </w:rPr>
              <w:t xml:space="preserve"> 100/200/</w:t>
            </w:r>
            <w:r w:rsidRPr="00377CAB">
              <w:rPr>
                <w:rFonts w:hint="eastAsia"/>
                <w:lang w:eastAsia="ja-JP"/>
              </w:rPr>
              <w:t xml:space="preserve"> </w:t>
            </w:r>
            <w:r>
              <w:rPr>
                <w:lang w:eastAsia="ja-JP"/>
              </w:rPr>
              <w:t xml:space="preserve">400 </w:t>
            </w:r>
            <w:r w:rsidRPr="00377CAB">
              <w:rPr>
                <w:rFonts w:hint="eastAsia"/>
                <w:lang w:eastAsia="ja-JP"/>
              </w:rPr>
              <w:t>MHz</w:t>
            </w:r>
          </w:p>
        </w:tc>
        <w:tc>
          <w:tcPr>
            <w:tcW w:w="677" w:type="pct"/>
          </w:tcPr>
          <w:p w14:paraId="2190361F" w14:textId="70880A90" w:rsidR="00E540CC" w:rsidRPr="007849B1" w:rsidRDefault="00E540CC" w:rsidP="00E540CC">
            <w:pPr>
              <w:pStyle w:val="TAC"/>
              <w:rPr>
                <w:lang w:eastAsia="ja-JP"/>
              </w:rPr>
            </w:pPr>
            <w:r>
              <w:rPr>
                <w:lang w:eastAsia="ja-JP"/>
              </w:rPr>
              <w:t>Same as aggressor</w:t>
            </w:r>
          </w:p>
        </w:tc>
        <w:tc>
          <w:tcPr>
            <w:tcW w:w="677" w:type="pct"/>
            <w:vAlign w:val="center"/>
          </w:tcPr>
          <w:p w14:paraId="347915E9" w14:textId="77777777" w:rsidR="00E540CC" w:rsidRPr="007849B1" w:rsidRDefault="00E540CC" w:rsidP="00E540CC">
            <w:pPr>
              <w:pStyle w:val="TAC"/>
              <w:rPr>
                <w:lang w:eastAsia="ja-JP"/>
              </w:rPr>
            </w:pPr>
            <w:r w:rsidRPr="007849B1">
              <w:rPr>
                <w:rFonts w:hint="eastAsia"/>
                <w:lang w:eastAsia="ja-JP"/>
              </w:rPr>
              <w:t>DL to DL</w:t>
            </w:r>
          </w:p>
        </w:tc>
        <w:tc>
          <w:tcPr>
            <w:tcW w:w="677" w:type="pct"/>
          </w:tcPr>
          <w:p w14:paraId="244A4C89"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5166E2C9" w14:textId="77777777" w:rsidR="00E540CC" w:rsidRPr="007849B1" w:rsidRDefault="00E540CC" w:rsidP="00E540CC">
            <w:pPr>
              <w:pStyle w:val="TAC"/>
              <w:rPr>
                <w:lang w:eastAsia="ja-JP"/>
              </w:rPr>
            </w:pPr>
            <w:r w:rsidRPr="007849B1">
              <w:rPr>
                <w:rFonts w:hint="eastAsia"/>
                <w:lang w:eastAsia="ja-JP"/>
              </w:rPr>
              <w:t>Dense urban</w:t>
            </w:r>
          </w:p>
        </w:tc>
        <w:tc>
          <w:tcPr>
            <w:tcW w:w="674" w:type="pct"/>
          </w:tcPr>
          <w:p w14:paraId="731709A4" w14:textId="77777777" w:rsidR="00E540CC" w:rsidRPr="007849B1" w:rsidRDefault="00E540CC" w:rsidP="00E540CC">
            <w:pPr>
              <w:pStyle w:val="TAC"/>
              <w:rPr>
                <w:lang w:eastAsia="ja-JP"/>
              </w:rPr>
            </w:pPr>
            <w:r>
              <w:rPr>
                <w:lang w:eastAsia="ja-JP"/>
              </w:rPr>
              <w:t>Third</w:t>
            </w:r>
          </w:p>
        </w:tc>
      </w:tr>
      <w:tr w:rsidR="00E540CC" w:rsidRPr="007849B1" w14:paraId="3151FD1D" w14:textId="77777777" w:rsidTr="00E540CC">
        <w:trPr>
          <w:jc w:val="center"/>
        </w:trPr>
        <w:tc>
          <w:tcPr>
            <w:tcW w:w="265" w:type="pct"/>
            <w:vAlign w:val="center"/>
          </w:tcPr>
          <w:p w14:paraId="1E2DE722" w14:textId="77777777" w:rsidR="00E540CC" w:rsidRPr="007849B1" w:rsidRDefault="00E540CC" w:rsidP="00E540CC">
            <w:pPr>
              <w:pStyle w:val="TAC"/>
              <w:rPr>
                <w:lang w:eastAsia="ja-JP"/>
              </w:rPr>
            </w:pPr>
            <w:r w:rsidRPr="007849B1">
              <w:rPr>
                <w:rFonts w:hint="eastAsia"/>
                <w:lang w:eastAsia="ja-JP"/>
              </w:rPr>
              <w:t>4</w:t>
            </w:r>
          </w:p>
        </w:tc>
        <w:tc>
          <w:tcPr>
            <w:tcW w:w="677" w:type="pct"/>
            <w:vAlign w:val="center"/>
          </w:tcPr>
          <w:p w14:paraId="6208D0D3" w14:textId="77777777" w:rsidR="00E540CC" w:rsidRPr="007849B1" w:rsidRDefault="00E540CC" w:rsidP="00E540CC">
            <w:pPr>
              <w:pStyle w:val="TAC"/>
              <w:rPr>
                <w:lang w:eastAsia="ja-JP"/>
              </w:rPr>
            </w:pPr>
            <w:r w:rsidRPr="007849B1">
              <w:rPr>
                <w:rFonts w:hint="eastAsia"/>
                <w:lang w:eastAsia="ja-JP"/>
              </w:rPr>
              <w:t>eMBB</w:t>
            </w:r>
          </w:p>
        </w:tc>
        <w:tc>
          <w:tcPr>
            <w:tcW w:w="677" w:type="pct"/>
          </w:tcPr>
          <w:p w14:paraId="074027D1" w14:textId="55A6FCA2" w:rsidR="00E540CC" w:rsidRPr="007849B1" w:rsidRDefault="00E540CC" w:rsidP="00E540C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43442563" w14:textId="065AF62D" w:rsidR="00E540CC" w:rsidRPr="007849B1" w:rsidRDefault="00E540CC" w:rsidP="00E540CC">
            <w:pPr>
              <w:pStyle w:val="TAC"/>
              <w:rPr>
                <w:lang w:eastAsia="ja-JP"/>
              </w:rPr>
            </w:pPr>
            <w:r>
              <w:rPr>
                <w:lang w:eastAsia="ja-JP"/>
              </w:rPr>
              <w:t>Same as aggressor</w:t>
            </w:r>
          </w:p>
        </w:tc>
        <w:tc>
          <w:tcPr>
            <w:tcW w:w="677" w:type="pct"/>
            <w:vAlign w:val="center"/>
          </w:tcPr>
          <w:p w14:paraId="285B241A" w14:textId="77777777" w:rsidR="00E540CC" w:rsidRPr="007849B1" w:rsidRDefault="00E540CC" w:rsidP="00E540CC">
            <w:pPr>
              <w:pStyle w:val="TAC"/>
              <w:rPr>
                <w:lang w:eastAsia="ja-JP"/>
              </w:rPr>
            </w:pPr>
            <w:r w:rsidRPr="007849B1">
              <w:rPr>
                <w:rFonts w:hint="eastAsia"/>
                <w:lang w:eastAsia="ja-JP"/>
              </w:rPr>
              <w:t>UL to UL</w:t>
            </w:r>
          </w:p>
        </w:tc>
        <w:tc>
          <w:tcPr>
            <w:tcW w:w="677" w:type="pct"/>
          </w:tcPr>
          <w:p w14:paraId="4B84CAD1"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406597CE" w14:textId="77777777" w:rsidR="00E540CC" w:rsidRPr="007849B1" w:rsidRDefault="00E540CC" w:rsidP="00E540CC">
            <w:pPr>
              <w:pStyle w:val="TAC"/>
              <w:rPr>
                <w:lang w:eastAsia="ja-JP"/>
              </w:rPr>
            </w:pPr>
            <w:r w:rsidRPr="007849B1">
              <w:rPr>
                <w:rFonts w:hint="eastAsia"/>
                <w:lang w:eastAsia="ja-JP"/>
              </w:rPr>
              <w:t>Indoor hotspot</w:t>
            </w:r>
          </w:p>
        </w:tc>
        <w:tc>
          <w:tcPr>
            <w:tcW w:w="674" w:type="pct"/>
          </w:tcPr>
          <w:p w14:paraId="147D988C" w14:textId="77777777" w:rsidR="00E540CC" w:rsidRPr="007849B1" w:rsidRDefault="00E540CC" w:rsidP="00E540CC">
            <w:pPr>
              <w:pStyle w:val="TAC"/>
              <w:rPr>
                <w:lang w:eastAsia="ja-JP"/>
              </w:rPr>
            </w:pPr>
            <w:r>
              <w:rPr>
                <w:lang w:eastAsia="ja-JP"/>
              </w:rPr>
              <w:t>Second</w:t>
            </w:r>
          </w:p>
        </w:tc>
      </w:tr>
      <w:tr w:rsidR="00E540CC" w:rsidRPr="007849B1" w14:paraId="37F5F3A0" w14:textId="77777777" w:rsidTr="00E540CC">
        <w:trPr>
          <w:jc w:val="center"/>
        </w:trPr>
        <w:tc>
          <w:tcPr>
            <w:tcW w:w="265" w:type="pct"/>
            <w:vAlign w:val="center"/>
          </w:tcPr>
          <w:p w14:paraId="31681B9A" w14:textId="77777777" w:rsidR="00E540CC" w:rsidRPr="007849B1" w:rsidRDefault="00E540CC" w:rsidP="00E540CC">
            <w:pPr>
              <w:pStyle w:val="TAC"/>
              <w:rPr>
                <w:lang w:eastAsia="ja-JP"/>
              </w:rPr>
            </w:pPr>
            <w:r w:rsidRPr="007849B1">
              <w:rPr>
                <w:rFonts w:hint="eastAsia"/>
                <w:lang w:eastAsia="ja-JP"/>
              </w:rPr>
              <w:t>5</w:t>
            </w:r>
          </w:p>
        </w:tc>
        <w:tc>
          <w:tcPr>
            <w:tcW w:w="677" w:type="pct"/>
            <w:vAlign w:val="center"/>
          </w:tcPr>
          <w:p w14:paraId="01F7A32A" w14:textId="77777777" w:rsidR="00E540CC" w:rsidRPr="007849B1" w:rsidRDefault="00E540CC" w:rsidP="00E540CC">
            <w:pPr>
              <w:pStyle w:val="TAC"/>
              <w:rPr>
                <w:lang w:eastAsia="ja-JP"/>
              </w:rPr>
            </w:pPr>
            <w:r w:rsidRPr="007849B1">
              <w:rPr>
                <w:rFonts w:hint="eastAsia"/>
                <w:lang w:eastAsia="ja-JP"/>
              </w:rPr>
              <w:t>eMBB</w:t>
            </w:r>
          </w:p>
        </w:tc>
        <w:tc>
          <w:tcPr>
            <w:tcW w:w="677" w:type="pct"/>
          </w:tcPr>
          <w:p w14:paraId="143B28EC" w14:textId="01FAA69C" w:rsidR="00E540CC" w:rsidRPr="007849B1" w:rsidRDefault="00E540CC" w:rsidP="00E540C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3C9DB516" w14:textId="43F67AB5" w:rsidR="00E540CC" w:rsidRPr="007849B1" w:rsidRDefault="00E540CC" w:rsidP="00E540CC">
            <w:pPr>
              <w:pStyle w:val="TAC"/>
              <w:rPr>
                <w:lang w:eastAsia="ja-JP"/>
              </w:rPr>
            </w:pPr>
            <w:r>
              <w:rPr>
                <w:lang w:eastAsia="ja-JP"/>
              </w:rPr>
              <w:t>Same as aggressor</w:t>
            </w:r>
          </w:p>
        </w:tc>
        <w:tc>
          <w:tcPr>
            <w:tcW w:w="677" w:type="pct"/>
            <w:vAlign w:val="center"/>
          </w:tcPr>
          <w:p w14:paraId="0938E530" w14:textId="77777777" w:rsidR="00E540CC" w:rsidRPr="007849B1" w:rsidRDefault="00E540CC" w:rsidP="00E540CC">
            <w:pPr>
              <w:pStyle w:val="TAC"/>
              <w:rPr>
                <w:lang w:eastAsia="ja-JP"/>
              </w:rPr>
            </w:pPr>
            <w:r w:rsidRPr="007849B1">
              <w:rPr>
                <w:rFonts w:hint="eastAsia"/>
                <w:lang w:eastAsia="ja-JP"/>
              </w:rPr>
              <w:t>UL to UL</w:t>
            </w:r>
          </w:p>
        </w:tc>
        <w:tc>
          <w:tcPr>
            <w:tcW w:w="677" w:type="pct"/>
          </w:tcPr>
          <w:p w14:paraId="66BD0DE5"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7DCAF184" w14:textId="77777777" w:rsidR="00E540CC" w:rsidRPr="007849B1" w:rsidRDefault="00E540CC" w:rsidP="00E540CC">
            <w:pPr>
              <w:pStyle w:val="TAC"/>
              <w:rPr>
                <w:lang w:eastAsia="ja-JP"/>
              </w:rPr>
            </w:pPr>
            <w:r w:rsidRPr="007849B1">
              <w:rPr>
                <w:rFonts w:hint="eastAsia"/>
                <w:lang w:eastAsia="ja-JP"/>
              </w:rPr>
              <w:t>Urban macro</w:t>
            </w:r>
          </w:p>
        </w:tc>
        <w:tc>
          <w:tcPr>
            <w:tcW w:w="674" w:type="pct"/>
          </w:tcPr>
          <w:p w14:paraId="6DA0414C" w14:textId="77777777" w:rsidR="00E540CC" w:rsidRPr="007849B1" w:rsidRDefault="00E540CC" w:rsidP="00E540CC">
            <w:pPr>
              <w:pStyle w:val="TAC"/>
              <w:rPr>
                <w:lang w:eastAsia="ja-JP"/>
              </w:rPr>
            </w:pPr>
            <w:r>
              <w:rPr>
                <w:lang w:eastAsia="ja-JP"/>
              </w:rPr>
              <w:t>First</w:t>
            </w:r>
          </w:p>
        </w:tc>
      </w:tr>
      <w:tr w:rsidR="00E540CC" w:rsidRPr="007849B1" w14:paraId="6E120CAC" w14:textId="77777777" w:rsidTr="00E540CC">
        <w:trPr>
          <w:jc w:val="center"/>
        </w:trPr>
        <w:tc>
          <w:tcPr>
            <w:tcW w:w="265" w:type="pct"/>
            <w:vAlign w:val="center"/>
          </w:tcPr>
          <w:p w14:paraId="71901411" w14:textId="77777777" w:rsidR="00E540CC" w:rsidRPr="007849B1" w:rsidRDefault="00E540CC" w:rsidP="00E540CC">
            <w:pPr>
              <w:pStyle w:val="TAC"/>
              <w:rPr>
                <w:lang w:eastAsia="ja-JP"/>
              </w:rPr>
            </w:pPr>
            <w:r w:rsidRPr="007849B1">
              <w:rPr>
                <w:rFonts w:hint="eastAsia"/>
                <w:lang w:eastAsia="ja-JP"/>
              </w:rPr>
              <w:t>6</w:t>
            </w:r>
          </w:p>
        </w:tc>
        <w:tc>
          <w:tcPr>
            <w:tcW w:w="677" w:type="pct"/>
            <w:vAlign w:val="center"/>
          </w:tcPr>
          <w:p w14:paraId="3F5ED34D" w14:textId="77777777" w:rsidR="00E540CC" w:rsidRPr="007849B1" w:rsidRDefault="00E540CC" w:rsidP="00E540CC">
            <w:pPr>
              <w:pStyle w:val="TAC"/>
              <w:rPr>
                <w:lang w:eastAsia="ja-JP"/>
              </w:rPr>
            </w:pPr>
            <w:r w:rsidRPr="007849B1">
              <w:rPr>
                <w:rFonts w:hint="eastAsia"/>
                <w:lang w:eastAsia="ja-JP"/>
              </w:rPr>
              <w:t>eMBB</w:t>
            </w:r>
          </w:p>
        </w:tc>
        <w:tc>
          <w:tcPr>
            <w:tcW w:w="677" w:type="pct"/>
          </w:tcPr>
          <w:p w14:paraId="33DD0604" w14:textId="417024CD" w:rsidR="00E540CC" w:rsidRPr="007849B1" w:rsidRDefault="00E540CC" w:rsidP="00E540C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413CA783" w14:textId="7B35E5D7" w:rsidR="00E540CC" w:rsidRPr="007849B1" w:rsidRDefault="00E540CC" w:rsidP="00E540CC">
            <w:pPr>
              <w:pStyle w:val="TAC"/>
              <w:rPr>
                <w:lang w:eastAsia="ja-JP"/>
              </w:rPr>
            </w:pPr>
            <w:r>
              <w:rPr>
                <w:lang w:eastAsia="ja-JP"/>
              </w:rPr>
              <w:t>Same as aggressor</w:t>
            </w:r>
          </w:p>
        </w:tc>
        <w:tc>
          <w:tcPr>
            <w:tcW w:w="677" w:type="pct"/>
            <w:vAlign w:val="center"/>
          </w:tcPr>
          <w:p w14:paraId="4EF3212F" w14:textId="77777777" w:rsidR="00E540CC" w:rsidRPr="007849B1" w:rsidRDefault="00E540CC" w:rsidP="00E540CC">
            <w:pPr>
              <w:pStyle w:val="TAC"/>
              <w:rPr>
                <w:lang w:eastAsia="ja-JP"/>
              </w:rPr>
            </w:pPr>
            <w:r w:rsidRPr="007849B1">
              <w:rPr>
                <w:rFonts w:hint="eastAsia"/>
                <w:lang w:eastAsia="ja-JP"/>
              </w:rPr>
              <w:t>UL to UL</w:t>
            </w:r>
          </w:p>
        </w:tc>
        <w:tc>
          <w:tcPr>
            <w:tcW w:w="677" w:type="pct"/>
          </w:tcPr>
          <w:p w14:paraId="604CE4AF"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00EDFAE6" w14:textId="77777777" w:rsidR="00E540CC" w:rsidRPr="007849B1" w:rsidRDefault="00E540CC" w:rsidP="00E540CC">
            <w:pPr>
              <w:pStyle w:val="TAC"/>
              <w:rPr>
                <w:lang w:eastAsia="ja-JP"/>
              </w:rPr>
            </w:pPr>
            <w:r w:rsidRPr="007849B1">
              <w:rPr>
                <w:rFonts w:hint="eastAsia"/>
                <w:lang w:eastAsia="ja-JP"/>
              </w:rPr>
              <w:t>Dense urban</w:t>
            </w:r>
          </w:p>
        </w:tc>
        <w:tc>
          <w:tcPr>
            <w:tcW w:w="674" w:type="pct"/>
          </w:tcPr>
          <w:p w14:paraId="44BEFD8E" w14:textId="77777777" w:rsidR="00E540CC" w:rsidRPr="007849B1" w:rsidRDefault="00E540CC" w:rsidP="00E540CC">
            <w:pPr>
              <w:pStyle w:val="TAC"/>
              <w:rPr>
                <w:lang w:eastAsia="ja-JP"/>
              </w:rPr>
            </w:pPr>
            <w:r>
              <w:rPr>
                <w:lang w:eastAsia="ja-JP"/>
              </w:rPr>
              <w:t>Third</w:t>
            </w:r>
          </w:p>
        </w:tc>
      </w:tr>
    </w:tbl>
    <w:p w14:paraId="76CC5F28" w14:textId="77777777" w:rsidR="00C866AB" w:rsidRPr="00C866AB" w:rsidRDefault="00C866AB" w:rsidP="00872F18"/>
    <w:p w14:paraId="02502B3C" w14:textId="3347E438" w:rsidR="00005CBD" w:rsidRDefault="001853D1" w:rsidP="001853D1">
      <w:pPr>
        <w:pStyle w:val="Heading3"/>
      </w:pPr>
      <w:bookmarkStart w:id="113" w:name="_Toc66100996"/>
      <w:bookmarkStart w:id="114" w:name="_Toc67990353"/>
      <w:bookmarkStart w:id="115" w:name="_Toc98749964"/>
      <w:bookmarkStart w:id="116" w:name="_Toc165559058"/>
      <w:r>
        <w:t>6.1</w:t>
      </w:r>
      <w:r w:rsidR="00005CBD" w:rsidRPr="004D3578">
        <w:t>.2</w:t>
      </w:r>
      <w:r w:rsidR="00005CBD" w:rsidRPr="004D3578">
        <w:tab/>
      </w:r>
      <w:r w:rsidR="00005CBD" w:rsidRPr="00ED273C">
        <w:t>Co-existence simulation assumption</w:t>
      </w:r>
      <w:bookmarkEnd w:id="113"/>
      <w:bookmarkEnd w:id="114"/>
      <w:bookmarkEnd w:id="115"/>
      <w:bookmarkEnd w:id="116"/>
    </w:p>
    <w:p w14:paraId="7C522587" w14:textId="77777777" w:rsidR="00F51E2B" w:rsidRPr="007849B1" w:rsidRDefault="00F51E2B" w:rsidP="00872F18">
      <w:pPr>
        <w:pStyle w:val="Heading4"/>
        <w:rPr>
          <w:lang w:eastAsia="ja-JP"/>
        </w:rPr>
      </w:pPr>
      <w:bookmarkStart w:id="117" w:name="_Toc494384406"/>
      <w:bookmarkStart w:id="118" w:name="_Toc98750615"/>
      <w:r>
        <w:rPr>
          <w:lang w:eastAsia="ja-JP"/>
        </w:rPr>
        <w:t>6.1</w:t>
      </w:r>
      <w:r w:rsidRPr="007849B1">
        <w:rPr>
          <w:rFonts w:hint="eastAsia"/>
          <w:lang w:eastAsia="ja-JP"/>
        </w:rPr>
        <w:t>.2.1</w:t>
      </w:r>
      <w:r w:rsidRPr="007849B1">
        <w:rPr>
          <w:lang w:eastAsia="ja-JP"/>
        </w:rPr>
        <w:tab/>
      </w:r>
      <w:r w:rsidRPr="007849B1">
        <w:rPr>
          <w:rFonts w:hint="eastAsia"/>
          <w:lang w:eastAsia="ja-JP"/>
        </w:rPr>
        <w:t>Network layout model</w:t>
      </w:r>
      <w:bookmarkEnd w:id="117"/>
      <w:bookmarkEnd w:id="118"/>
    </w:p>
    <w:p w14:paraId="7676B1A3" w14:textId="77777777" w:rsidR="00F51E2B" w:rsidRPr="007849B1" w:rsidRDefault="00F51E2B" w:rsidP="00872F18">
      <w:pPr>
        <w:pStyle w:val="Heading5"/>
        <w:rPr>
          <w:lang w:eastAsia="ja-JP"/>
        </w:rPr>
      </w:pPr>
      <w:bookmarkStart w:id="119" w:name="_Toc494384407"/>
      <w:bookmarkStart w:id="120" w:name="_Toc98750616"/>
      <w:r>
        <w:rPr>
          <w:lang w:eastAsia="ja-JP"/>
        </w:rPr>
        <w:t>6.1</w:t>
      </w:r>
      <w:r w:rsidRPr="007849B1">
        <w:rPr>
          <w:rFonts w:hint="eastAsia"/>
          <w:lang w:eastAsia="ja-JP"/>
        </w:rPr>
        <w:t>.2.1.1</w:t>
      </w:r>
      <w:r w:rsidRPr="007849B1">
        <w:rPr>
          <w:rFonts w:hint="eastAsia"/>
          <w:lang w:eastAsia="ja-JP"/>
        </w:rPr>
        <w:tab/>
        <w:t>Urban macro</w:t>
      </w:r>
      <w:bookmarkEnd w:id="119"/>
      <w:bookmarkEnd w:id="120"/>
    </w:p>
    <w:p w14:paraId="4289B552" w14:textId="77777777" w:rsidR="00F51E2B" w:rsidRPr="007849B1" w:rsidRDefault="00F51E2B" w:rsidP="00F51E2B">
      <w:pPr>
        <w:rPr>
          <w:lang w:eastAsia="ja-JP"/>
        </w:rPr>
      </w:pPr>
      <w:r w:rsidRPr="007849B1">
        <w:rPr>
          <w:rFonts w:hint="eastAsia"/>
          <w:lang w:eastAsia="ja-JP"/>
        </w:rPr>
        <w:t xml:space="preserve">Details on urban macro network layout model are listed in Table </w:t>
      </w:r>
      <w:r>
        <w:rPr>
          <w:lang w:eastAsia="ja-JP"/>
        </w:rPr>
        <w:t>6.1</w:t>
      </w:r>
      <w:r w:rsidRPr="007849B1">
        <w:rPr>
          <w:rFonts w:hint="eastAsia"/>
          <w:lang w:eastAsia="ja-JP"/>
        </w:rPr>
        <w:t xml:space="preserve">.2.1.1-1 and </w:t>
      </w:r>
      <w:r>
        <w:rPr>
          <w:lang w:eastAsia="ja-JP"/>
        </w:rPr>
        <w:t>6.1</w:t>
      </w:r>
      <w:r w:rsidRPr="007849B1">
        <w:rPr>
          <w:rFonts w:hint="eastAsia"/>
          <w:lang w:eastAsia="ja-JP"/>
        </w:rPr>
        <w:t>.2.1.1-2.</w:t>
      </w:r>
    </w:p>
    <w:p w14:paraId="37FDF56A"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F51E2B" w:rsidRPr="007849B1" w14:paraId="46F52FCB"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CA931"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393CA"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9A82B"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29E17865"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76519"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4E91" w14:textId="77777777" w:rsidR="00F51E2B" w:rsidRPr="007849B1" w:rsidRDefault="00F51E2B" w:rsidP="00405C1A">
            <w:pPr>
              <w:pStyle w:val="TAC"/>
              <w:rPr>
                <w:rFonts w:eastAsia="MS PGothic" w:cs="Arial"/>
                <w:lang w:val="en-US" w:eastAsia="ja-JP"/>
              </w:rPr>
            </w:pPr>
            <w:r w:rsidRPr="007849B1">
              <w:rPr>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8EC64"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A14E92E"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79C8" w14:textId="77777777" w:rsidR="00F51E2B" w:rsidRPr="007849B1" w:rsidRDefault="00F51E2B" w:rsidP="00405C1A">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0C53F" w14:textId="77777777" w:rsidR="00F51E2B" w:rsidRDefault="00F51E2B" w:rsidP="00405C1A">
            <w:pPr>
              <w:pStyle w:val="TAC"/>
              <w:rPr>
                <w:rFonts w:cs="Arial"/>
                <w:lang w:val="en-US" w:eastAsia="ja-JP"/>
              </w:rPr>
            </w:pPr>
            <w:r>
              <w:rPr>
                <w:rFonts w:cs="Arial"/>
                <w:lang w:val="en-US" w:eastAsia="ja-JP"/>
              </w:rPr>
              <w:t xml:space="preserve">450 </w:t>
            </w:r>
            <w:r w:rsidRPr="007849B1">
              <w:rPr>
                <w:rFonts w:cs="Arial" w:hint="eastAsia"/>
                <w:lang w:val="en-US" w:eastAsia="ja-JP"/>
              </w:rPr>
              <w:t>m</w:t>
            </w:r>
            <w:r>
              <w:rPr>
                <w:rFonts w:cs="Arial"/>
                <w:lang w:val="en-US" w:eastAsia="ja-JP"/>
              </w:rPr>
              <w:t xml:space="preserve"> (first priority)</w:t>
            </w:r>
          </w:p>
          <w:p w14:paraId="70ABE8B0" w14:textId="77777777" w:rsidR="00F51E2B" w:rsidRDefault="00F51E2B" w:rsidP="00405C1A">
            <w:pPr>
              <w:pStyle w:val="TAC"/>
              <w:rPr>
                <w:rFonts w:cs="Arial"/>
                <w:lang w:val="en-US" w:eastAsia="ja-JP"/>
              </w:rPr>
            </w:pPr>
            <w:r>
              <w:rPr>
                <w:rFonts w:cs="Arial"/>
                <w:lang w:val="en-US" w:eastAsia="ja-JP"/>
              </w:rPr>
              <w:t>350 m (second priority)</w:t>
            </w:r>
          </w:p>
          <w:p w14:paraId="0E0A89DF" w14:textId="77777777" w:rsidR="00F51E2B" w:rsidRPr="007849B1" w:rsidRDefault="00F51E2B" w:rsidP="00405C1A">
            <w:pPr>
              <w:pStyle w:val="TAC"/>
              <w:rPr>
                <w:rFonts w:cs="Arial"/>
                <w:lang w:val="en-US" w:eastAsia="ja-JP"/>
              </w:rPr>
            </w:pPr>
            <w:r>
              <w:rPr>
                <w:rFonts w:cs="Arial"/>
                <w:lang w:val="en-US" w:eastAsia="ja-JP"/>
              </w:rPr>
              <w:t>Other (third priority)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7F313" w14:textId="77777777" w:rsidR="00F51E2B" w:rsidRPr="007849B1" w:rsidRDefault="00F51E2B" w:rsidP="00405C1A">
            <w:pPr>
              <w:pStyle w:val="TAC"/>
              <w:rPr>
                <w:rFonts w:eastAsia="MS PGothic" w:cs="Arial"/>
                <w:lang w:val="en-US" w:eastAsia="ja-JP"/>
              </w:rPr>
            </w:pPr>
          </w:p>
        </w:tc>
      </w:tr>
      <w:tr w:rsidR="00F51E2B" w:rsidRPr="007849B1" w14:paraId="49D5B844"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27C46"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67F37" w14:textId="2C982859" w:rsidR="00F51E2B" w:rsidRPr="007849B1" w:rsidRDefault="00F51E2B" w:rsidP="00405C1A">
            <w:pPr>
              <w:pStyle w:val="TAC"/>
              <w:rPr>
                <w:rFonts w:eastAsia="MS PGothic" w:cs="Arial"/>
                <w:lang w:val="en-US" w:eastAsia="ja-JP"/>
              </w:rPr>
            </w:pPr>
            <w:r w:rsidRPr="007849B1">
              <w:rPr>
                <w:kern w:val="24"/>
                <w:lang w:eastAsia="ja-JP"/>
              </w:rPr>
              <w:t>2</w:t>
            </w:r>
            <w:r w:rsidR="00CD52B7">
              <w:rPr>
                <w:kern w:val="24"/>
                <w:lang w:eastAsia="ja-JP"/>
              </w:rPr>
              <w:t>5</w:t>
            </w:r>
            <w:r w:rsidRPr="007849B1">
              <w:rPr>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B4F7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18F9163" w14:textId="77777777" w:rsidTr="00405C1A">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AEF95"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5E9AA"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203FD" w14:textId="77777777" w:rsidR="00F51E2B" w:rsidRPr="007849B1" w:rsidRDefault="00F51E2B" w:rsidP="00405C1A">
            <w:pPr>
              <w:pStyle w:val="TAC"/>
              <w:rPr>
                <w:rFonts w:eastAsia="MS PGothic" w:cs="Arial"/>
                <w:lang w:val="en-US" w:eastAsia="ja-JP"/>
              </w:rPr>
            </w:pPr>
            <w:r w:rsidRPr="007849B1">
              <w:rPr>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FC399"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0347244"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93D68"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5B2B2" w14:textId="77777777" w:rsidR="00F51E2B" w:rsidRPr="007849B1" w:rsidRDefault="00F51E2B" w:rsidP="00405C1A">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3C0A" w14:textId="77777777" w:rsidR="00F51E2B" w:rsidRPr="007849B1" w:rsidRDefault="00F51E2B" w:rsidP="00405C1A">
            <w:pPr>
              <w:pStyle w:val="TAC"/>
              <w:rPr>
                <w:rFonts w:cs="Arial"/>
                <w:lang w:val="en-US" w:eastAsia="ja-JP"/>
              </w:rPr>
            </w:pPr>
            <w:r w:rsidRPr="007849B1">
              <w:rPr>
                <w:rFonts w:hint="eastAsia"/>
                <w:kern w:val="24"/>
                <w:lang w:eastAsia="ja-JP"/>
              </w:rPr>
              <w:t>20</w:t>
            </w:r>
            <w:r>
              <w:rPr>
                <w:kern w:val="24"/>
                <w:lang w:eastAsia="ja-JP"/>
              </w:rPr>
              <w:t>/0</w:t>
            </w:r>
            <w:r w:rsidRPr="007849B1">
              <w:rPr>
                <w:rFonts w:hint="eastAsia"/>
                <w:kern w:val="24"/>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D42B1" w14:textId="77777777" w:rsidR="00F51E2B" w:rsidRPr="007849B1" w:rsidRDefault="00F51E2B" w:rsidP="00405C1A">
            <w:pPr>
              <w:pStyle w:val="TAC"/>
              <w:rPr>
                <w:rFonts w:cs="Arial"/>
                <w:lang w:val="en-US" w:eastAsia="ja-JP"/>
              </w:rPr>
            </w:pPr>
          </w:p>
        </w:tc>
      </w:tr>
      <w:tr w:rsidR="00F51E2B" w:rsidRPr="007849B1" w14:paraId="291E003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7F1C"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17EF" w14:textId="77777777" w:rsidR="00F51E2B" w:rsidRPr="007849B1" w:rsidRDefault="00F51E2B" w:rsidP="00405C1A">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FF99" w14:textId="77777777" w:rsidR="00F51E2B" w:rsidRPr="007849B1" w:rsidRDefault="00F51E2B" w:rsidP="00405C1A">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546E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032173D"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C77E"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42F98"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E01F"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A927" w14:textId="77777777" w:rsidR="00F51E2B" w:rsidRPr="007849B1" w:rsidRDefault="00F51E2B" w:rsidP="00405C1A">
            <w:pPr>
              <w:pStyle w:val="TAC"/>
              <w:rPr>
                <w:rFonts w:eastAsia="MS PGothic" w:cs="Arial"/>
                <w:lang w:val="en-US" w:eastAsia="ja-JP"/>
              </w:rPr>
            </w:pPr>
          </w:p>
        </w:tc>
      </w:tr>
      <w:tr w:rsidR="00F51E2B" w:rsidRPr="007849B1" w14:paraId="7AE6F39A"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23004"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8CD69"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D3A11" w14:textId="77777777" w:rsidR="00F51E2B" w:rsidRPr="007849B1" w:rsidRDefault="00F51E2B" w:rsidP="00405C1A">
            <w:pPr>
              <w:pStyle w:val="TAC"/>
              <w:rPr>
                <w:rFonts w:eastAsia="MS PGothic" w:cs="Arial"/>
                <w:lang w:val="en-US" w:eastAsia="ja-JP"/>
              </w:rPr>
            </w:pPr>
            <w:r w:rsidRPr="007849B1">
              <w:rPr>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98102"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670C760"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C5EE6"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14C16"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0BA1D"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688E7D6"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D6360"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7E0" w14:textId="77777777" w:rsidR="00F51E2B" w:rsidRPr="007849B1" w:rsidRDefault="00F51E2B" w:rsidP="00405C1A">
            <w:pPr>
              <w:pStyle w:val="TAC"/>
              <w:rPr>
                <w:rFonts w:eastAsia="MS PGothic" w:cs="Arial"/>
                <w:lang w:val="en-US" w:eastAsia="ja-JP"/>
              </w:rPr>
            </w:pPr>
            <w:r w:rsidRPr="007849B1">
              <w:rPr>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8999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48E0C95"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B623"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23BCC" w14:textId="77777777" w:rsidR="00F51E2B" w:rsidRPr="007849B1" w:rsidRDefault="00F51E2B" w:rsidP="00405C1A">
            <w:pPr>
              <w:pStyle w:val="TAC"/>
              <w:rPr>
                <w:rFonts w:eastAsia="MS PGothic" w:cs="Arial"/>
                <w:lang w:val="en-US" w:eastAsia="ja-JP"/>
              </w:rPr>
            </w:pPr>
            <w:r w:rsidRPr="007849B1">
              <w:rPr>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CEE48" w14:textId="77777777" w:rsidR="00F51E2B" w:rsidRPr="007849B1" w:rsidRDefault="00F51E2B" w:rsidP="00405C1A">
            <w:pPr>
              <w:pStyle w:val="TAC"/>
              <w:rPr>
                <w:rFonts w:eastAsia="MS PGothic" w:cs="Arial"/>
                <w:lang w:val="en-US" w:eastAsia="ja-JP"/>
              </w:rPr>
            </w:pPr>
          </w:p>
        </w:tc>
      </w:tr>
      <w:tr w:rsidR="00F51E2B" w:rsidRPr="007849B1" w14:paraId="6E1ED207"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59476"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D2EBD" w14:textId="77777777" w:rsidR="00F51E2B" w:rsidRPr="007849B1" w:rsidRDefault="00F51E2B" w:rsidP="00405C1A">
            <w:pPr>
              <w:pStyle w:val="TAC"/>
              <w:rPr>
                <w:rFonts w:eastAsia="MS PGothic" w:cs="Arial"/>
                <w:lang w:val="en-US" w:eastAsia="ja-JP"/>
              </w:rPr>
            </w:pPr>
            <w:r w:rsidRPr="007849B1">
              <w:rPr>
                <w:kern w:val="24"/>
                <w:lang w:eastAsia="ja-JP"/>
              </w:rPr>
              <w:t>Between cells: 1.0</w:t>
            </w:r>
          </w:p>
          <w:p w14:paraId="3416C128" w14:textId="77777777" w:rsidR="00F51E2B" w:rsidRPr="007849B1" w:rsidRDefault="00F51E2B" w:rsidP="00405C1A">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CF3B8" w14:textId="77777777" w:rsidR="00F51E2B" w:rsidRPr="007849B1" w:rsidRDefault="00F51E2B" w:rsidP="00405C1A">
            <w:pPr>
              <w:pStyle w:val="TAC"/>
              <w:rPr>
                <w:rFonts w:eastAsia="MS PGothic" w:cs="Arial"/>
                <w:lang w:val="en-US" w:eastAsia="ja-JP"/>
              </w:rPr>
            </w:pPr>
            <w:r w:rsidRPr="007849B1">
              <w:rPr>
                <w:kern w:val="24"/>
                <w:lang w:eastAsia="ja-JP"/>
              </w:rPr>
              <w:t> </w:t>
            </w:r>
          </w:p>
        </w:tc>
      </w:tr>
    </w:tbl>
    <w:p w14:paraId="2F6C3DDF" w14:textId="77777777" w:rsidR="00F51E2B" w:rsidRPr="007849B1" w:rsidRDefault="00F51E2B" w:rsidP="00F51E2B">
      <w:pPr>
        <w:rPr>
          <w:lang w:eastAsia="ja-JP"/>
        </w:rPr>
      </w:pPr>
    </w:p>
    <w:p w14:paraId="668E5A11" w14:textId="77777777" w:rsidR="00F51E2B" w:rsidRPr="007849B1" w:rsidRDefault="00F51E2B" w:rsidP="00F51E2B">
      <w:pPr>
        <w:pStyle w:val="TH"/>
      </w:pPr>
      <w:r w:rsidRPr="007849B1">
        <w:lastRenderedPageBreak/>
        <w:t xml:space="preserve">Table </w:t>
      </w:r>
      <w:r>
        <w:rPr>
          <w:lang w:eastAsia="ja-JP"/>
        </w:rPr>
        <w:t>6.1</w:t>
      </w:r>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F51E2B" w:rsidRPr="007849B1" w14:paraId="6B337A21" w14:textId="77777777" w:rsidTr="00405C1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23801"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B8BE8"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FB66"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3FC7FB26" w14:textId="77777777" w:rsidTr="00405C1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417F" w14:textId="77777777" w:rsidR="00F51E2B" w:rsidRPr="007849B1" w:rsidRDefault="00F51E2B" w:rsidP="00405C1A">
            <w:pPr>
              <w:pStyle w:val="TAC"/>
              <w:rPr>
                <w:rFonts w:eastAsia="MS PGothic" w:cs="Arial"/>
                <w:lang w:val="en-US" w:eastAsia="ja-JP"/>
              </w:rPr>
            </w:pPr>
            <w:r w:rsidRPr="007849B1">
              <w:rPr>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C1A54" w14:textId="77777777" w:rsidR="00E540CC" w:rsidRDefault="00F51E2B" w:rsidP="00E540CC">
            <w:pPr>
              <w:keepNext/>
              <w:keepLines/>
              <w:jc w:val="center"/>
              <w:rPr>
                <w:rFonts w:ascii="Arial" w:hAnsi="Arial"/>
                <w:kern w:val="24"/>
                <w:sz w:val="18"/>
                <w:lang w:eastAsia="ja-JP"/>
              </w:rPr>
            </w:pPr>
            <w:r w:rsidRPr="007849B1">
              <w:rPr>
                <w:kern w:val="24"/>
                <w:lang w:eastAsia="ja-JP"/>
              </w:rPr>
              <w:t>coordinated</w:t>
            </w:r>
            <w:r>
              <w:rPr>
                <w:kern w:val="24"/>
                <w:lang w:eastAsia="ja-JP"/>
              </w:rPr>
              <w:t>/un-coordinated</w:t>
            </w:r>
            <w:r w:rsidRPr="007849B1">
              <w:rPr>
                <w:kern w:val="24"/>
                <w:lang w:eastAsia="ja-JP"/>
              </w:rPr>
              <w:t xml:space="preserve"> operation</w:t>
            </w:r>
            <w:r w:rsidRPr="007849B1">
              <w:rPr>
                <w:rFonts w:hint="eastAsia"/>
                <w:kern w:val="24"/>
                <w:lang w:eastAsia="ja-JP"/>
              </w:rPr>
              <w:t xml:space="preserve"> (0</w:t>
            </w:r>
            <w:r>
              <w:rPr>
                <w:kern w:val="24"/>
                <w:lang w:eastAsia="ja-JP"/>
              </w:rPr>
              <w:t>/100</w:t>
            </w:r>
            <w:r w:rsidRPr="007849B1">
              <w:rPr>
                <w:rFonts w:hint="eastAsia"/>
                <w:kern w:val="24"/>
                <w:lang w:eastAsia="ja-JP"/>
              </w:rPr>
              <w:t>% Grid Shift)</w:t>
            </w:r>
            <w:r w:rsidR="00E540CC">
              <w:rPr>
                <w:kern w:val="24"/>
                <w:lang w:eastAsia="ja-JP"/>
              </w:rPr>
              <w:t xml:space="preserve"> </w:t>
            </w:r>
            <w:r w:rsidR="00E540CC">
              <w:rPr>
                <w:rFonts w:ascii="Arial" w:hAnsi="Arial"/>
                <w:kern w:val="24"/>
                <w:sz w:val="18"/>
                <w:lang w:eastAsia="ja-JP"/>
              </w:rPr>
              <w:t>for FR1-like UE</w:t>
            </w:r>
          </w:p>
          <w:p w14:paraId="4C9A6234" w14:textId="5C6AB506" w:rsidR="00F51E2B" w:rsidRPr="007849B1" w:rsidRDefault="00E540CC" w:rsidP="00E540CC">
            <w:pPr>
              <w:pStyle w:val="TAC"/>
              <w:rPr>
                <w:rFonts w:eastAsia="MS PGothic" w:cs="Arial"/>
                <w:lang w:val="en-US" w:eastAsia="ja-JP"/>
              </w:rPr>
            </w:pPr>
            <w:r>
              <w:rPr>
                <w:kern w:val="24"/>
                <w:lang w:eastAsia="ja-JP"/>
              </w:rPr>
              <w:t>C</w:t>
            </w:r>
            <w:r w:rsidRPr="00377CAB">
              <w:rPr>
                <w:kern w:val="24"/>
                <w:lang w:eastAsia="ja-JP"/>
              </w:rPr>
              <w:t>oordinated operation</w:t>
            </w:r>
            <w:r w:rsidRPr="00377CAB">
              <w:rPr>
                <w:rFonts w:hint="eastAsia"/>
                <w:kern w:val="24"/>
                <w:lang w:eastAsia="ja-JP"/>
              </w:rPr>
              <w:t xml:space="preserve"> (0% Grid Shift)</w:t>
            </w:r>
            <w:r>
              <w:rPr>
                <w:kern w:val="24"/>
                <w:lang w:eastAsia="ja-JP"/>
              </w:rPr>
              <w:t xml:space="preserve"> for FR2-like UE</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64027" w14:textId="77777777" w:rsidR="00F51E2B" w:rsidRPr="007849B1" w:rsidRDefault="00F51E2B" w:rsidP="00405C1A">
            <w:pPr>
              <w:pStyle w:val="TAC"/>
              <w:rPr>
                <w:rFonts w:cs="Arial"/>
                <w:lang w:val="en-US" w:eastAsia="ja-JP"/>
              </w:rPr>
            </w:pPr>
            <w:r w:rsidRPr="007849B1">
              <w:rPr>
                <w:kern w:val="24"/>
                <w:lang w:eastAsia="ja-JP"/>
              </w:rPr>
              <w:t> </w:t>
            </w:r>
          </w:p>
        </w:tc>
      </w:tr>
    </w:tbl>
    <w:p w14:paraId="75FAB89E" w14:textId="77777777" w:rsidR="00F51E2B" w:rsidRPr="007849B1" w:rsidRDefault="00F51E2B" w:rsidP="00F51E2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F51E2B" w:rsidRPr="007849B1" w14:paraId="2D8EC57C" w14:textId="77777777" w:rsidTr="00405C1A">
        <w:tc>
          <w:tcPr>
            <w:tcW w:w="2943" w:type="dxa"/>
            <w:shd w:val="clear" w:color="auto" w:fill="auto"/>
          </w:tcPr>
          <w:p w14:paraId="2E89811B" w14:textId="77777777" w:rsidR="00F51E2B" w:rsidRPr="007849B1" w:rsidRDefault="00F51E2B" w:rsidP="00405C1A">
            <w:pPr>
              <w:rPr>
                <w:rFonts w:ascii="Arial" w:eastAsia="SimSun" w:hAnsi="Arial"/>
                <w:kern w:val="24"/>
                <w:lang w:eastAsia="ja-JP"/>
              </w:rPr>
            </w:pPr>
            <w:r w:rsidRPr="007849B1">
              <w:rPr>
                <w:rFonts w:ascii="Arial" w:eastAsia="SimSun" w:hAnsi="Arial"/>
                <w:kern w:val="24"/>
                <w:lang w:eastAsia="ja-JP"/>
              </w:rPr>
              <w:t>Coordinated Operation: each network with co-location of sites</w:t>
            </w:r>
          </w:p>
          <w:p w14:paraId="6C2ABE73" w14:textId="77777777" w:rsidR="00F51E2B" w:rsidRPr="007849B1" w:rsidRDefault="00F51E2B" w:rsidP="00405C1A">
            <w:pPr>
              <w:rPr>
                <w:rFonts w:ascii="Tms Rmn" w:hAnsi="Tms Rmn"/>
                <w:lang w:val="en-US" w:eastAsia="ja-JP"/>
              </w:rPr>
            </w:pPr>
          </w:p>
        </w:tc>
        <w:tc>
          <w:tcPr>
            <w:tcW w:w="6521" w:type="dxa"/>
            <w:shd w:val="clear" w:color="auto" w:fill="auto"/>
          </w:tcPr>
          <w:p w14:paraId="3ED93338" w14:textId="77777777" w:rsidR="00F51E2B" w:rsidRPr="007849B1" w:rsidRDefault="00F51E2B" w:rsidP="00405C1A">
            <w:pPr>
              <w:rPr>
                <w:rFonts w:ascii="Tms Rmn" w:hAnsi="Tms Rmn"/>
                <w:lang w:val="en-US" w:eastAsia="ja-JP"/>
              </w:rPr>
            </w:pPr>
            <w:r w:rsidRPr="007849B1">
              <w:rPr>
                <w:rFonts w:ascii="Tms Rmn" w:eastAsia="SimSun" w:hAnsi="Tms Rmn"/>
                <w:noProof/>
                <w:lang w:val="en-US" w:eastAsia="ja-JP"/>
              </w:rPr>
              <w:drawing>
                <wp:inline distT="0" distB="0" distL="0" distR="0" wp14:anchorId="0CE2DC74" wp14:editId="76300FDA">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593AED3A"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p>
    <w:p w14:paraId="44ABB957" w14:textId="77777777" w:rsidR="00F51E2B" w:rsidRPr="007F4011" w:rsidRDefault="00F51E2B" w:rsidP="00F51E2B">
      <w:pPr>
        <w:pStyle w:val="TH"/>
      </w:pPr>
      <w:bookmarkStart w:id="121" w:name="_Toc494384408"/>
      <w:bookmarkStart w:id="122" w:name="_Toc98750617"/>
      <w:r>
        <w:rPr>
          <w:noProof/>
        </w:rPr>
        <w:lastRenderedPageBreak/>
        <w:drawing>
          <wp:inline distT="0" distB="0" distL="0" distR="0" wp14:anchorId="2CDD0380" wp14:editId="35DC0F28">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0AF20E55"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p>
    <w:p w14:paraId="031C908D" w14:textId="77777777" w:rsidR="00F51E2B" w:rsidRPr="007849B1" w:rsidRDefault="00F51E2B" w:rsidP="00872F18">
      <w:pPr>
        <w:pStyle w:val="Heading5"/>
        <w:rPr>
          <w:lang w:eastAsia="ja-JP"/>
        </w:rPr>
      </w:pPr>
      <w:r>
        <w:rPr>
          <w:lang w:eastAsia="ja-JP"/>
        </w:rPr>
        <w:t>6.1</w:t>
      </w:r>
      <w:r w:rsidRPr="007849B1">
        <w:rPr>
          <w:rFonts w:hint="eastAsia"/>
          <w:lang w:eastAsia="ja-JP"/>
        </w:rPr>
        <w:t>.2.1.2</w:t>
      </w:r>
      <w:r w:rsidRPr="007849B1">
        <w:rPr>
          <w:rFonts w:hint="eastAsia"/>
          <w:lang w:eastAsia="ja-JP"/>
        </w:rPr>
        <w:tab/>
        <w:t>Dense urban</w:t>
      </w:r>
      <w:bookmarkEnd w:id="121"/>
      <w:bookmarkEnd w:id="122"/>
    </w:p>
    <w:p w14:paraId="79E21124" w14:textId="77777777" w:rsidR="00F51E2B" w:rsidRPr="007849B1" w:rsidRDefault="00F51E2B" w:rsidP="00F51E2B">
      <w:pPr>
        <w:rPr>
          <w:lang w:eastAsia="ja-JP"/>
        </w:rPr>
      </w:pPr>
      <w:r w:rsidRPr="007849B1">
        <w:rPr>
          <w:rFonts w:hint="eastAsia"/>
          <w:lang w:eastAsia="ja-JP"/>
        </w:rPr>
        <w:t xml:space="preserve">Details on dense urban network layout model are listed in Table </w:t>
      </w:r>
      <w:r>
        <w:rPr>
          <w:lang w:eastAsia="ja-JP"/>
        </w:rPr>
        <w:t>6.1</w:t>
      </w:r>
      <w:r w:rsidRPr="007849B1">
        <w:rPr>
          <w:rFonts w:hint="eastAsia"/>
          <w:lang w:eastAsia="ja-JP"/>
        </w:rPr>
        <w:t xml:space="preserve">.2.1.2-1 and </w:t>
      </w:r>
      <w:r>
        <w:rPr>
          <w:lang w:eastAsia="ja-JP"/>
        </w:rPr>
        <w:t>6.1</w:t>
      </w:r>
      <w:r w:rsidRPr="007849B1">
        <w:rPr>
          <w:rFonts w:hint="eastAsia"/>
          <w:lang w:eastAsia="ja-JP"/>
        </w:rPr>
        <w:t>.2.1.2-2.</w:t>
      </w:r>
    </w:p>
    <w:p w14:paraId="70B87A74"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F51E2B" w:rsidRPr="007849B1" w14:paraId="3DE0A426"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A5F4"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17E8C"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092E8"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24757287"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25C9"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48401" w14:textId="77777777" w:rsidR="00F51E2B" w:rsidRPr="007849B1" w:rsidRDefault="00F51E2B" w:rsidP="00405C1A">
            <w:pPr>
              <w:pStyle w:val="TAC"/>
              <w:rPr>
                <w:rFonts w:eastAsia="MS PGothic" w:cs="Arial"/>
                <w:lang w:val="en-US" w:eastAsia="ja-JP"/>
              </w:rPr>
            </w:pPr>
            <w:r w:rsidRPr="007849B1">
              <w:rPr>
                <w:rFonts w:hint="eastAsia"/>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2175" w14:textId="77777777" w:rsidR="00F51E2B" w:rsidRPr="007849B1" w:rsidRDefault="00F51E2B" w:rsidP="00405C1A">
            <w:pPr>
              <w:pStyle w:val="TAC"/>
              <w:rPr>
                <w:rFonts w:eastAsia="MS PGothic" w:cs="Arial"/>
                <w:lang w:val="en-US" w:eastAsia="ja-JP"/>
              </w:rPr>
            </w:pPr>
            <w:r w:rsidRPr="007849B1">
              <w:rPr>
                <w:kern w:val="24"/>
                <w:lang w:val="en-US" w:eastAsia="ja-JP"/>
              </w:rPr>
              <w:t>note1</w:t>
            </w:r>
          </w:p>
        </w:tc>
      </w:tr>
      <w:tr w:rsidR="00F51E2B" w:rsidRPr="007849B1" w14:paraId="155AEC02"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6388" w14:textId="77777777" w:rsidR="00F51E2B" w:rsidRPr="007849B1" w:rsidRDefault="00F51E2B" w:rsidP="00405C1A">
            <w:pPr>
              <w:pStyle w:val="TAC"/>
              <w:rPr>
                <w:rFonts w:eastAsia="MS PGothic" w:cs="Arial"/>
                <w:lang w:val="en-US" w:eastAsia="ja-JP"/>
              </w:rPr>
            </w:pPr>
            <w:r w:rsidRPr="007849B1">
              <w:rPr>
                <w:kern w:val="24"/>
                <w:lang w:val="en-US" w:eastAsia="ja-JP"/>
              </w:rPr>
              <w:t>Number of micro BSs per macro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44FA" w14:textId="77777777" w:rsidR="00F51E2B" w:rsidRPr="007849B1" w:rsidRDefault="00F51E2B" w:rsidP="00405C1A">
            <w:pPr>
              <w:pStyle w:val="TAC"/>
              <w:rPr>
                <w:rFonts w:eastAsia="MS PGothic" w:cs="Arial"/>
                <w:lang w:val="en-US" w:eastAsia="ja-JP"/>
              </w:rPr>
            </w:pPr>
            <w:r w:rsidRPr="007849B1">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D0C3A" w14:textId="77777777" w:rsidR="00F51E2B" w:rsidRPr="007849B1" w:rsidRDefault="00F51E2B" w:rsidP="00405C1A">
            <w:pPr>
              <w:pStyle w:val="TAC"/>
              <w:rPr>
                <w:rFonts w:eastAsia="MS PGothic" w:cs="Arial"/>
                <w:lang w:val="en-US" w:eastAsia="ja-JP"/>
              </w:rPr>
            </w:pPr>
            <w:r w:rsidRPr="007849B1">
              <w:rPr>
                <w:rFonts w:eastAsia="MS PGothic" w:cs="Arial" w:hint="eastAsia"/>
                <w:lang w:val="en-US" w:eastAsia="ja-JP"/>
              </w:rPr>
              <w:t>3 cluster circles are in a macro cell. 1 cluster circle has 1 micro BS.</w:t>
            </w:r>
          </w:p>
        </w:tc>
      </w:tr>
      <w:tr w:rsidR="00F51E2B" w:rsidRPr="007849B1" w14:paraId="71E0EF80"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CC185" w14:textId="77777777" w:rsidR="00F51E2B" w:rsidRPr="007849B1" w:rsidRDefault="00F51E2B" w:rsidP="00405C1A">
            <w:pPr>
              <w:pStyle w:val="TAC"/>
              <w:rPr>
                <w:rFonts w:eastAsia="MS PGothic" w:cs="Arial"/>
                <w:lang w:val="en-US" w:eastAsia="ja-JP"/>
              </w:rPr>
            </w:pPr>
            <w:r w:rsidRPr="007849B1">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8FF61" w14:textId="77777777" w:rsidR="00F51E2B" w:rsidRDefault="00F51E2B" w:rsidP="00405C1A">
            <w:pPr>
              <w:pStyle w:val="TAC"/>
              <w:rPr>
                <w:kern w:val="24"/>
                <w:lang w:val="en-US" w:eastAsia="ja-JP"/>
              </w:rPr>
            </w:pPr>
            <w:r w:rsidRPr="007849B1">
              <w:rPr>
                <w:kern w:val="24"/>
                <w:lang w:val="en-US" w:eastAsia="ja-JP"/>
              </w:rPr>
              <w:t xml:space="preserve">&lt; </w:t>
            </w:r>
            <w:r>
              <w:rPr>
                <w:kern w:val="24"/>
                <w:lang w:val="en-US" w:eastAsia="ja-JP"/>
              </w:rPr>
              <w:t>65.03 m (first priority)</w:t>
            </w:r>
          </w:p>
          <w:p w14:paraId="63AA13F0" w14:textId="77777777" w:rsidR="00F51E2B" w:rsidRDefault="00F51E2B" w:rsidP="00405C1A">
            <w:pPr>
              <w:pStyle w:val="TAC"/>
              <w:rPr>
                <w:kern w:val="24"/>
                <w:lang w:val="en-US" w:eastAsia="ja-JP"/>
              </w:rPr>
            </w:pPr>
            <w:r>
              <w:rPr>
                <w:kern w:val="24"/>
                <w:lang w:val="en-US" w:eastAsia="ja-JP"/>
              </w:rPr>
              <w:t>&lt; 50.58</w:t>
            </w:r>
            <w:r w:rsidRPr="007849B1">
              <w:rPr>
                <w:kern w:val="24"/>
                <w:lang w:val="en-US" w:eastAsia="ja-JP"/>
              </w:rPr>
              <w:t xml:space="preserve"> m</w:t>
            </w:r>
            <w:r>
              <w:rPr>
                <w:kern w:val="24"/>
                <w:lang w:val="en-US" w:eastAsia="ja-JP"/>
              </w:rPr>
              <w:t xml:space="preserve"> (second priority)</w:t>
            </w:r>
          </w:p>
          <w:p w14:paraId="0ECBC704" w14:textId="77777777" w:rsidR="00F51E2B" w:rsidRPr="007849B1" w:rsidRDefault="00F51E2B" w:rsidP="00405C1A">
            <w:pPr>
              <w:pStyle w:val="TAC"/>
              <w:rPr>
                <w:rFonts w:eastAsia="MS PGothic" w:cs="Arial"/>
                <w:lang w:val="en-US" w:eastAsia="ja-JP"/>
              </w:rPr>
            </w:pPr>
            <w:r>
              <w:rPr>
                <w:rFonts w:eastAsia="MS PGothic" w:cs="Arial"/>
                <w:lang w:val="en-US" w:eastAsia="ja-JP"/>
              </w:rPr>
              <w:t>&lt; other (third priority)</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E9C5A" w14:textId="77777777" w:rsidR="00F51E2B" w:rsidRPr="007849B1" w:rsidRDefault="00F51E2B" w:rsidP="00405C1A">
            <w:pPr>
              <w:pStyle w:val="TAC"/>
              <w:rPr>
                <w:rFonts w:eastAsia="MS PGothic" w:cs="Arial"/>
                <w:lang w:val="en-US" w:eastAsia="ja-JP"/>
              </w:rPr>
            </w:pPr>
          </w:p>
        </w:tc>
      </w:tr>
      <w:tr w:rsidR="00F51E2B" w:rsidRPr="007849B1" w14:paraId="7B16CFD1"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0F44A"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89F37" w14:textId="77777777" w:rsidR="00F51E2B" w:rsidRPr="007849B1" w:rsidRDefault="00F51E2B" w:rsidP="00405C1A">
            <w:pPr>
              <w:pStyle w:val="TAC"/>
              <w:rPr>
                <w:rFonts w:eastAsia="MS PGothic" w:cs="Arial"/>
                <w:lang w:val="en-US" w:eastAsia="ja-JP"/>
              </w:rPr>
            </w:pPr>
            <w:r w:rsidRPr="007849B1">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0BCC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211C88F" w14:textId="77777777" w:rsidTr="00405C1A">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F879A"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1F064"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172D" w14:textId="77777777" w:rsidR="00F51E2B" w:rsidRPr="007849B1" w:rsidRDefault="00F51E2B" w:rsidP="00405C1A">
            <w:pPr>
              <w:pStyle w:val="TAC"/>
              <w:rPr>
                <w:rFonts w:eastAsia="MS PGothic" w:cs="Arial"/>
                <w:lang w:val="en-US" w:eastAsia="ja-JP"/>
              </w:rPr>
            </w:pPr>
            <w:r w:rsidRPr="007849B1">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F416"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D07C9EF"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7E441"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C3DF8" w14:textId="77777777" w:rsidR="00F51E2B" w:rsidRPr="007849B1" w:rsidRDefault="00F51E2B" w:rsidP="00405C1A">
            <w:pPr>
              <w:pStyle w:val="TAC"/>
              <w:rPr>
                <w:rFonts w:eastAsia="MS PGothic" w:cs="Arial"/>
                <w:lang w:val="en-US" w:eastAsia="ja-JP"/>
              </w:rPr>
            </w:pPr>
            <w:r w:rsidRPr="007849B1">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414F" w14:textId="77777777" w:rsidR="00F51E2B" w:rsidRPr="007849B1" w:rsidRDefault="00F51E2B" w:rsidP="00405C1A">
            <w:pPr>
              <w:pStyle w:val="TAC"/>
              <w:rPr>
                <w:rFonts w:eastAsia="MS PGothic" w:cs="Arial"/>
                <w:lang w:val="en-US" w:eastAsia="ja-JP"/>
              </w:rPr>
            </w:pPr>
            <w:r w:rsidRPr="007849B1">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07B51"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F03962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ACB3D"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3AED6" w14:textId="77777777" w:rsidR="00F51E2B" w:rsidRPr="007849B1" w:rsidRDefault="00F51E2B" w:rsidP="00405C1A">
            <w:pPr>
              <w:pStyle w:val="TAC"/>
              <w:rPr>
                <w:rFonts w:eastAsia="MS PGothic" w:cs="Arial"/>
                <w:lang w:val="en-US" w:eastAsia="ja-JP"/>
              </w:rPr>
            </w:pPr>
            <w:r w:rsidRPr="007849B1">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7331D" w14:textId="77777777" w:rsidR="00F51E2B" w:rsidRPr="007849B1" w:rsidRDefault="00F51E2B" w:rsidP="00405C1A">
            <w:pPr>
              <w:pStyle w:val="TAC"/>
              <w:rPr>
                <w:rFonts w:eastAsia="MS PGothic" w:cs="Arial"/>
                <w:lang w:val="en-US" w:eastAsia="ja-JP"/>
              </w:rPr>
            </w:pPr>
            <w:r w:rsidRPr="007849B1">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0C49C"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75DC9BB"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404D9"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AD8F6"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2574C"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BB0E3" w14:textId="77777777" w:rsidR="00F51E2B" w:rsidRPr="007849B1" w:rsidRDefault="00F51E2B" w:rsidP="00405C1A">
            <w:pPr>
              <w:pStyle w:val="TAC"/>
              <w:rPr>
                <w:rFonts w:eastAsia="MS PGothic" w:cs="Arial"/>
                <w:lang w:val="en-US" w:eastAsia="ja-JP"/>
              </w:rPr>
            </w:pPr>
          </w:p>
        </w:tc>
      </w:tr>
      <w:tr w:rsidR="00F51E2B" w:rsidRPr="007849B1" w14:paraId="0CA79A21"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0FFE5"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5E2DB"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CF6A0" w14:textId="77777777" w:rsidR="00F51E2B" w:rsidRPr="007849B1" w:rsidRDefault="00F51E2B" w:rsidP="00405C1A">
            <w:pPr>
              <w:pStyle w:val="TAC"/>
              <w:rPr>
                <w:rFonts w:eastAsia="MS PGothic" w:cs="Arial"/>
                <w:lang w:val="en-US" w:eastAsia="ja-JP"/>
              </w:rPr>
            </w:pPr>
            <w:r w:rsidRPr="007849B1">
              <w:rPr>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E36C2"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658CF517"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09BF6"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BFA25"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825B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4FFC9A5F"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351FD"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D408E" w14:textId="77777777" w:rsidR="00F51E2B" w:rsidRPr="007849B1" w:rsidRDefault="00F51E2B" w:rsidP="00405C1A">
            <w:pPr>
              <w:pStyle w:val="TAC"/>
              <w:rPr>
                <w:rFonts w:eastAsia="MS PGothic" w:cs="Arial"/>
                <w:lang w:val="en-US" w:eastAsia="ja-JP"/>
              </w:rPr>
            </w:pPr>
            <w:r w:rsidRPr="007849B1">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8C4A"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98088C6"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AFDCA"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E89B" w14:textId="77777777" w:rsidR="00F51E2B" w:rsidRPr="007849B1" w:rsidRDefault="00F51E2B" w:rsidP="00405C1A">
            <w:pPr>
              <w:pStyle w:val="TAC"/>
              <w:rPr>
                <w:rFonts w:eastAsia="MS PGothic" w:cs="Arial"/>
                <w:lang w:val="en-US" w:eastAsia="ja-JP"/>
              </w:rPr>
            </w:pPr>
            <w:r w:rsidRPr="007849B1">
              <w:rPr>
                <w:kern w:val="24"/>
                <w:lang w:eastAsia="ja-JP"/>
              </w:rPr>
              <w:t>UMi</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63AF5" w14:textId="77777777" w:rsidR="00F51E2B" w:rsidRPr="007849B1" w:rsidRDefault="00F51E2B" w:rsidP="00405C1A">
            <w:pPr>
              <w:pStyle w:val="TAC"/>
              <w:rPr>
                <w:rFonts w:eastAsia="MS PGothic" w:cs="Arial"/>
                <w:lang w:val="en-US" w:eastAsia="ja-JP"/>
              </w:rPr>
            </w:pPr>
          </w:p>
        </w:tc>
      </w:tr>
      <w:tr w:rsidR="00F51E2B" w:rsidRPr="007849B1" w14:paraId="283964A2"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B726"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EE85" w14:textId="77777777" w:rsidR="00F51E2B" w:rsidRPr="007849B1" w:rsidRDefault="00F51E2B" w:rsidP="00405C1A">
            <w:pPr>
              <w:pStyle w:val="TAC"/>
              <w:rPr>
                <w:rFonts w:eastAsia="MS PGothic" w:cs="Arial"/>
                <w:lang w:val="en-US" w:eastAsia="ja-JP"/>
              </w:rPr>
            </w:pPr>
            <w:r w:rsidRPr="007849B1">
              <w:rPr>
                <w:kern w:val="24"/>
                <w:lang w:eastAsia="ja-JP"/>
              </w:rPr>
              <w:t>Between cite: 0.5</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341" w14:textId="77777777" w:rsidR="00F51E2B" w:rsidRPr="007849B1" w:rsidRDefault="00F51E2B" w:rsidP="00405C1A">
            <w:pPr>
              <w:pStyle w:val="TAC"/>
              <w:rPr>
                <w:rFonts w:eastAsia="MS PGothic" w:cs="Arial"/>
                <w:lang w:val="en-US" w:eastAsia="ja-JP"/>
              </w:rPr>
            </w:pPr>
          </w:p>
        </w:tc>
      </w:tr>
      <w:tr w:rsidR="00F51E2B" w:rsidRPr="007849B1" w14:paraId="07B53998" w14:textId="77777777" w:rsidTr="00405C1A">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66388" w14:textId="77777777" w:rsidR="00F51E2B" w:rsidRPr="007849B1" w:rsidRDefault="00F51E2B" w:rsidP="00405C1A">
            <w:pPr>
              <w:pStyle w:val="TAN"/>
              <w:rPr>
                <w:rFonts w:cs="Arial"/>
                <w:lang w:val="en-US" w:eastAsia="ja-JP"/>
              </w:rPr>
            </w:pPr>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r>
              <w:rPr>
                <w:rFonts w:eastAsia="SimSun"/>
                <w:kern w:val="24"/>
                <w:lang w:val="en-US" w:eastAsia="ja-JP"/>
              </w:rPr>
              <w:t xml:space="preserve">450/350/other </w:t>
            </w:r>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p>
        </w:tc>
      </w:tr>
    </w:tbl>
    <w:p w14:paraId="4E6F1FE2" w14:textId="77777777" w:rsidR="00F51E2B" w:rsidRPr="007849B1" w:rsidRDefault="00F51E2B" w:rsidP="00F51E2B">
      <w:pPr>
        <w:rPr>
          <w:lang w:eastAsia="ja-JP"/>
        </w:rPr>
      </w:pPr>
    </w:p>
    <w:p w14:paraId="18270CA0" w14:textId="77777777" w:rsidR="00F51E2B" w:rsidRPr="007849B1" w:rsidRDefault="00F51E2B" w:rsidP="00F51E2B">
      <w:pPr>
        <w:pStyle w:val="TH"/>
        <w:rPr>
          <w:lang w:eastAsia="ja-JP"/>
        </w:rPr>
      </w:pPr>
      <w:r w:rsidRPr="007849B1">
        <w:rPr>
          <w:rFonts w:hint="eastAsia"/>
          <w:noProof/>
          <w:lang w:eastAsia="ja-JP"/>
        </w:rPr>
        <w:lastRenderedPageBreak/>
        <w:drawing>
          <wp:inline distT="0" distB="0" distL="0" distR="0" wp14:anchorId="563E3A36" wp14:editId="2C4C0ACD">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p>
    <w:p w14:paraId="2D1C22B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2.1.2-1: Network layout for dense urban</w:t>
      </w:r>
    </w:p>
    <w:p w14:paraId="2B6C1F4B"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4250"/>
        <w:gridCol w:w="2675"/>
        <w:gridCol w:w="2555"/>
      </w:tblGrid>
      <w:tr w:rsidR="00F51E2B" w:rsidRPr="007849B1" w14:paraId="15DE5E1B"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95A28"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4AF8A"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EF01D"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76A74B09"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F5EC" w14:textId="77777777" w:rsidR="00F51E2B" w:rsidRPr="007849B1" w:rsidRDefault="00F51E2B" w:rsidP="00405C1A">
            <w:pPr>
              <w:pStyle w:val="TAL"/>
              <w:rPr>
                <w:rFonts w:eastAsia="MS PGothic" w:cs="Arial"/>
                <w:lang w:val="en-US" w:eastAsia="ja-JP"/>
              </w:rPr>
            </w:pPr>
            <w:r w:rsidRPr="007849B1">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3167B" w14:textId="77777777" w:rsidR="00F51E2B" w:rsidRPr="007849B1" w:rsidRDefault="00F51E2B" w:rsidP="00405C1A">
            <w:pPr>
              <w:pStyle w:val="TAL"/>
              <w:rPr>
                <w:rFonts w:eastAsia="MS PGothic" w:cs="Arial"/>
                <w:lang w:val="en-US" w:eastAsia="ja-JP"/>
              </w:rPr>
            </w:pPr>
            <w:r w:rsidRPr="007849B1">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24BEB" w14:textId="77777777" w:rsidR="00F51E2B" w:rsidRPr="007849B1" w:rsidRDefault="00F51E2B" w:rsidP="00405C1A">
            <w:pPr>
              <w:pStyle w:val="TAL"/>
              <w:rPr>
                <w:rFonts w:eastAsia="MS PGothic" w:cs="Arial"/>
                <w:lang w:val="en-US" w:eastAsia="ja-JP"/>
              </w:rPr>
            </w:pPr>
            <w:r w:rsidRPr="007849B1">
              <w:rPr>
                <w:kern w:val="24"/>
                <w:lang w:eastAsia="ja-JP"/>
              </w:rPr>
              <w:t> Note 1</w:t>
            </w:r>
          </w:p>
        </w:tc>
      </w:tr>
      <w:tr w:rsidR="00F51E2B" w:rsidRPr="007849B1" w14:paraId="26DEE237"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6A237" w14:textId="77777777" w:rsidR="00F51E2B" w:rsidRPr="007849B1" w:rsidRDefault="00F51E2B" w:rsidP="00405C1A">
            <w:pPr>
              <w:pStyle w:val="TAL"/>
              <w:rPr>
                <w:rFonts w:eastAsia="MS PGothic" w:cs="Arial"/>
                <w:lang w:val="en-US" w:eastAsia="ja-JP"/>
              </w:rPr>
            </w:pPr>
            <w:r w:rsidRPr="007849B1">
              <w:rPr>
                <w:kern w:val="24"/>
                <w:lang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DAE4" w14:textId="77777777" w:rsidR="00F51E2B" w:rsidRPr="007849B1" w:rsidRDefault="00F51E2B" w:rsidP="00405C1A">
            <w:pPr>
              <w:pStyle w:val="TAL"/>
              <w:rPr>
                <w:rFonts w:eastAsia="MS PGothic" w:cs="Arial"/>
                <w:lang w:val="en-US" w:eastAsia="ja-JP"/>
              </w:rPr>
            </w:pPr>
            <w:r w:rsidRPr="007849B1">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F3E89" w14:textId="77777777" w:rsidR="00F51E2B" w:rsidRPr="007849B1" w:rsidRDefault="00F51E2B" w:rsidP="00405C1A">
            <w:pPr>
              <w:pStyle w:val="TAL"/>
              <w:rPr>
                <w:rFonts w:eastAsia="MS PGothic" w:cs="Arial"/>
                <w:lang w:val="en-US" w:eastAsia="ja-JP"/>
              </w:rPr>
            </w:pPr>
          </w:p>
        </w:tc>
      </w:tr>
      <w:tr w:rsidR="00F51E2B" w:rsidRPr="007849B1" w14:paraId="416CCA3B" w14:textId="77777777" w:rsidTr="00405C1A">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926A8" w14:textId="77777777" w:rsidR="00F51E2B" w:rsidRPr="007849B1" w:rsidRDefault="00F51E2B" w:rsidP="00405C1A">
            <w:pPr>
              <w:pStyle w:val="TAN"/>
              <w:rPr>
                <w:rFonts w:cs="Arial"/>
                <w:lang w:val="en-US" w:eastAsia="ja-JP"/>
              </w:rPr>
            </w:pPr>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p>
        </w:tc>
      </w:tr>
    </w:tbl>
    <w:p w14:paraId="0597130D" w14:textId="77777777" w:rsidR="00F51E2B" w:rsidRPr="007849B1" w:rsidRDefault="00F51E2B" w:rsidP="00F51E2B">
      <w:pPr>
        <w:rPr>
          <w:lang w:eastAsia="ja-JP"/>
        </w:rPr>
      </w:pPr>
    </w:p>
    <w:p w14:paraId="0FC2967E" w14:textId="77777777" w:rsidR="00F51E2B" w:rsidRPr="007849B1" w:rsidRDefault="00F51E2B" w:rsidP="00872F18">
      <w:pPr>
        <w:pStyle w:val="Heading5"/>
        <w:rPr>
          <w:lang w:eastAsia="ja-JP"/>
        </w:rPr>
      </w:pPr>
      <w:bookmarkStart w:id="123" w:name="_Toc494384409"/>
      <w:bookmarkStart w:id="124" w:name="_Toc98750618"/>
      <w:r>
        <w:rPr>
          <w:lang w:eastAsia="ja-JP"/>
        </w:rPr>
        <w:t>6.1</w:t>
      </w:r>
      <w:r w:rsidRPr="007849B1">
        <w:rPr>
          <w:rFonts w:hint="eastAsia"/>
          <w:lang w:eastAsia="ja-JP"/>
        </w:rPr>
        <w:t>.2.1.3</w:t>
      </w:r>
      <w:r w:rsidRPr="007849B1">
        <w:rPr>
          <w:rFonts w:hint="eastAsia"/>
          <w:lang w:eastAsia="ja-JP"/>
        </w:rPr>
        <w:tab/>
        <w:t>Indoor</w:t>
      </w:r>
      <w:bookmarkEnd w:id="123"/>
      <w:bookmarkEnd w:id="124"/>
    </w:p>
    <w:p w14:paraId="37141F2A" w14:textId="77777777" w:rsidR="00F51E2B" w:rsidRPr="007849B1" w:rsidRDefault="00F51E2B" w:rsidP="00F51E2B">
      <w:pPr>
        <w:rPr>
          <w:lang w:eastAsia="ja-JP"/>
        </w:rPr>
      </w:pPr>
      <w:r w:rsidRPr="007849B1">
        <w:rPr>
          <w:rFonts w:hint="eastAsia"/>
          <w:lang w:eastAsia="ja-JP"/>
        </w:rPr>
        <w:t xml:space="preserve">Details on indoor network layout model are listed in Table </w:t>
      </w:r>
      <w:r>
        <w:rPr>
          <w:lang w:eastAsia="ja-JP"/>
        </w:rPr>
        <w:t>6.1</w:t>
      </w:r>
      <w:r w:rsidRPr="007849B1">
        <w:rPr>
          <w:rFonts w:hint="eastAsia"/>
          <w:lang w:eastAsia="ja-JP"/>
        </w:rPr>
        <w:t xml:space="preserve">.2.1.3-1 and </w:t>
      </w:r>
      <w:r>
        <w:rPr>
          <w:lang w:eastAsia="ja-JP"/>
        </w:rPr>
        <w:t>6.1</w:t>
      </w:r>
      <w:r w:rsidRPr="007849B1">
        <w:rPr>
          <w:rFonts w:hint="eastAsia"/>
          <w:lang w:eastAsia="ja-JP"/>
        </w:rPr>
        <w:t>.2.1.3-2.</w:t>
      </w:r>
    </w:p>
    <w:p w14:paraId="19FC5B5D"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F51E2B" w:rsidRPr="007849B1" w14:paraId="661860E0"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9AEBE"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16C18"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C899E"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0E30D783"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673D"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5E49" w14:textId="77777777" w:rsidR="00F51E2B" w:rsidRPr="007849B1" w:rsidRDefault="00F51E2B" w:rsidP="00405C1A">
            <w:pPr>
              <w:pStyle w:val="TAC"/>
              <w:rPr>
                <w:rFonts w:eastAsia="MS PGothic" w:cs="Arial"/>
                <w:lang w:val="en-US" w:eastAsia="ja-JP"/>
              </w:rPr>
            </w:pPr>
            <w:r w:rsidRPr="007849B1">
              <w:rPr>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FE92A"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E540CC" w:rsidRPr="007849B1" w14:paraId="21900A2A"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87B9C" w14:textId="77777777" w:rsidR="00E540CC" w:rsidRPr="007849B1" w:rsidRDefault="00E540CC" w:rsidP="00E540CC">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AB9EE" w14:textId="77777777" w:rsidR="00E540CC" w:rsidRPr="007849B1" w:rsidRDefault="00E540CC" w:rsidP="00E540CC">
            <w:pPr>
              <w:pStyle w:val="TAC"/>
              <w:rPr>
                <w:rFonts w:eastAsia="MS PGothic" w:cs="Arial"/>
                <w:lang w:val="en-US" w:eastAsia="ja-JP"/>
              </w:rPr>
            </w:pPr>
            <w:r w:rsidRPr="007849B1">
              <w:rPr>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BCA63" w14:textId="5DBF6855" w:rsidR="00E540CC" w:rsidRPr="007849B1" w:rsidRDefault="00E540CC" w:rsidP="00E540CC">
            <w:pPr>
              <w:pStyle w:val="TAC"/>
              <w:rPr>
                <w:rFonts w:eastAsia="MS PGothic" w:cs="Arial"/>
                <w:lang w:val="en-US" w:eastAsia="ja-JP"/>
              </w:rPr>
            </w:pPr>
            <w:r w:rsidRPr="00FB4069">
              <w:rPr>
                <w:kern w:val="24"/>
                <w:lang w:eastAsia="ja-JP"/>
              </w:rPr>
              <w:t> </w:t>
            </w:r>
            <w:r>
              <w:rPr>
                <w:kern w:val="24"/>
                <w:lang w:eastAsia="ja-JP"/>
              </w:rPr>
              <w:t>Single sector per site</w:t>
            </w:r>
          </w:p>
        </w:tc>
      </w:tr>
      <w:tr w:rsidR="00E540CC" w:rsidRPr="007849B1" w14:paraId="4AC6EA64"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AAB3" w14:textId="77777777" w:rsidR="00E540CC" w:rsidRPr="007849B1" w:rsidRDefault="00E540CC" w:rsidP="00E540CC">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6CC4" w14:textId="77777777" w:rsidR="00E540CC" w:rsidRPr="007849B1" w:rsidRDefault="00E540CC" w:rsidP="00E540CC">
            <w:pPr>
              <w:pStyle w:val="TAC"/>
              <w:rPr>
                <w:rFonts w:eastAsia="MS PGothic" w:cs="Arial"/>
                <w:lang w:val="en-US" w:eastAsia="ja-JP"/>
              </w:rPr>
            </w:pPr>
            <w:r w:rsidRPr="007849B1">
              <w:rPr>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8FF2" w14:textId="476C9314" w:rsidR="00E540CC" w:rsidRPr="007849B1" w:rsidRDefault="00E540CC" w:rsidP="00E540CC">
            <w:pPr>
              <w:pStyle w:val="TAC"/>
              <w:rPr>
                <w:rFonts w:eastAsia="MS PGothic" w:cs="Arial"/>
                <w:lang w:val="en-US" w:eastAsia="ja-JP"/>
              </w:rPr>
            </w:pPr>
            <w:r>
              <w:rPr>
                <w:kern w:val="24"/>
                <w:lang w:eastAsia="ja-JP"/>
              </w:rPr>
              <w:t xml:space="preserve">Mounted on </w:t>
            </w:r>
            <w:r w:rsidRPr="007849B1">
              <w:rPr>
                <w:kern w:val="24"/>
                <w:lang w:eastAsia="ja-JP"/>
              </w:rPr>
              <w:t>ceiling</w:t>
            </w:r>
          </w:p>
        </w:tc>
      </w:tr>
      <w:tr w:rsidR="00E540CC" w:rsidRPr="007849B1" w14:paraId="5F9C6395" w14:textId="77777777" w:rsidTr="00405C1A">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000" w14:textId="77777777" w:rsidR="00E540CC" w:rsidRPr="007849B1" w:rsidRDefault="00E540CC" w:rsidP="00E540CC">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A6964" w14:textId="77777777" w:rsidR="00E540CC" w:rsidRPr="007849B1" w:rsidRDefault="00E540CC" w:rsidP="00E540CC">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9EF8E" w14:textId="77777777" w:rsidR="00E540CC" w:rsidRPr="007849B1" w:rsidRDefault="00E540CC" w:rsidP="00E540CC">
            <w:pPr>
              <w:pStyle w:val="TAC"/>
              <w:rPr>
                <w:rFonts w:eastAsia="MS PGothic" w:cs="Arial"/>
                <w:lang w:val="en-US" w:eastAsia="ja-JP"/>
              </w:rPr>
            </w:pPr>
            <w:r w:rsidRPr="007849B1">
              <w:rPr>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7E657"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001659DB"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A52C04" w14:textId="77777777" w:rsidR="00E540CC" w:rsidRPr="007849B1" w:rsidRDefault="00E540CC" w:rsidP="00E540CC">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6439D" w14:textId="77777777" w:rsidR="00E540CC" w:rsidRPr="007849B1" w:rsidRDefault="00E540CC" w:rsidP="00E540CC">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8D50" w14:textId="77777777" w:rsidR="00E540CC" w:rsidRPr="007849B1" w:rsidRDefault="00E540CC" w:rsidP="00E540CC">
            <w:pPr>
              <w:pStyle w:val="TAC"/>
              <w:rPr>
                <w:rFonts w:eastAsia="MS PGothic" w:cs="Arial"/>
                <w:lang w:val="en-US" w:eastAsia="ja-JP"/>
              </w:rPr>
            </w:pPr>
            <w:r w:rsidRPr="007849B1">
              <w:rPr>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B62780" w14:textId="77777777" w:rsidR="00E540CC" w:rsidRPr="007849B1" w:rsidRDefault="00E540CC" w:rsidP="00E540CC">
            <w:pPr>
              <w:pStyle w:val="TAC"/>
              <w:rPr>
                <w:rFonts w:eastAsia="MS PGothic" w:cs="Arial"/>
                <w:lang w:val="en-US" w:eastAsia="ja-JP"/>
              </w:rPr>
            </w:pPr>
          </w:p>
        </w:tc>
      </w:tr>
      <w:tr w:rsidR="00E540CC" w:rsidRPr="007849B1" w14:paraId="624EA9B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1DFE0" w14:textId="77777777" w:rsidR="00E540CC" w:rsidRPr="007849B1" w:rsidRDefault="00E540CC" w:rsidP="00E540CC">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692DB" w14:textId="77777777" w:rsidR="00E540CC" w:rsidRPr="007849B1" w:rsidRDefault="00E540CC" w:rsidP="00E540CC">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CB433" w14:textId="77777777" w:rsidR="00E540CC" w:rsidRPr="007849B1" w:rsidRDefault="00E540CC" w:rsidP="00E540CC">
            <w:pPr>
              <w:pStyle w:val="TAC"/>
              <w:rPr>
                <w:rFonts w:eastAsia="MS PGothic" w:cs="Arial"/>
                <w:lang w:val="en-US" w:eastAsia="ja-JP"/>
              </w:rPr>
            </w:pPr>
            <w:r w:rsidRPr="007849B1">
              <w:rPr>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9DDCC" w14:textId="77777777" w:rsidR="00E540CC" w:rsidRPr="007849B1" w:rsidRDefault="00E540CC" w:rsidP="00E540CC">
            <w:pPr>
              <w:pStyle w:val="TAC"/>
              <w:rPr>
                <w:rFonts w:eastAsia="MS PGothic" w:cs="Arial"/>
                <w:lang w:val="en-US" w:eastAsia="ja-JP"/>
              </w:rPr>
            </w:pPr>
          </w:p>
        </w:tc>
      </w:tr>
      <w:tr w:rsidR="00E540CC" w:rsidRPr="007849B1" w14:paraId="0B087C9C"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17358" w14:textId="77777777" w:rsidR="00E540CC" w:rsidRPr="007849B1" w:rsidRDefault="00E540CC" w:rsidP="00E540CC">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FB11" w14:textId="77777777" w:rsidR="00E540CC" w:rsidRPr="007849B1" w:rsidRDefault="00E540CC" w:rsidP="00E540CC">
            <w:pPr>
              <w:pStyle w:val="TAC"/>
              <w:rPr>
                <w:rFonts w:eastAsia="MS PGothic" w:cs="Arial"/>
                <w:lang w:val="en-US" w:eastAsia="ja-JP"/>
              </w:rPr>
            </w:pPr>
            <w:r w:rsidRPr="007849B1">
              <w:rPr>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69E01"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01AA367C"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23E4" w14:textId="77777777" w:rsidR="00E540CC" w:rsidRPr="00405C1A" w:rsidRDefault="00E540CC" w:rsidP="00E540CC">
            <w:pPr>
              <w:pStyle w:val="TAC"/>
              <w:rPr>
                <w:rFonts w:eastAsia="MS PGothic" w:cs="Arial"/>
                <w:lang w:val="fr-FR" w:eastAsia="ja-JP"/>
              </w:rPr>
            </w:pPr>
            <w:r w:rsidRPr="00405C1A">
              <w:rPr>
                <w:kern w:val="24"/>
                <w:lang w:val="fr-FR"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ADD03" w14:textId="77777777" w:rsidR="00E540CC" w:rsidRPr="007849B1" w:rsidRDefault="00E540CC" w:rsidP="00E540CC">
            <w:pPr>
              <w:pStyle w:val="TAC"/>
              <w:rPr>
                <w:rFonts w:eastAsia="MS PGothic" w:cs="Arial"/>
                <w:lang w:val="en-US" w:eastAsia="ja-JP"/>
              </w:rPr>
            </w:pPr>
            <w:r w:rsidRPr="007849B1">
              <w:rPr>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D873F"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3EDDFCC3"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8E82B" w14:textId="77777777" w:rsidR="00E540CC" w:rsidRPr="007849B1" w:rsidRDefault="00E540CC" w:rsidP="00E540CC">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FB182" w14:textId="77777777" w:rsidR="00E540CC" w:rsidRPr="007849B1" w:rsidRDefault="00E540CC" w:rsidP="00E540CC">
            <w:pPr>
              <w:pStyle w:val="TAC"/>
              <w:rPr>
                <w:rFonts w:eastAsia="MS PGothic" w:cs="Arial"/>
                <w:lang w:val="en-US" w:eastAsia="ja-JP"/>
              </w:rPr>
            </w:pPr>
            <w:r w:rsidRPr="007849B1">
              <w:rPr>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99F37" w14:textId="77777777" w:rsidR="00E540CC" w:rsidRPr="007849B1" w:rsidRDefault="00E540CC" w:rsidP="00E540CC">
            <w:pPr>
              <w:pStyle w:val="TAC"/>
              <w:rPr>
                <w:rFonts w:eastAsia="MS PGothic" w:cs="Arial"/>
                <w:lang w:val="en-US" w:eastAsia="ja-JP"/>
              </w:rPr>
            </w:pPr>
          </w:p>
        </w:tc>
      </w:tr>
      <w:tr w:rsidR="00E540CC" w:rsidRPr="007849B1" w14:paraId="645B8C5F"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6A160" w14:textId="77777777" w:rsidR="00E540CC" w:rsidRPr="007849B1" w:rsidRDefault="00E540CC" w:rsidP="00E540CC">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C639" w14:textId="77777777" w:rsidR="00E540CC" w:rsidRPr="007849B1" w:rsidRDefault="00E540CC" w:rsidP="00E540CC">
            <w:pPr>
              <w:pStyle w:val="TAC"/>
              <w:rPr>
                <w:rFonts w:eastAsia="MS PGothic" w:cs="Arial"/>
                <w:lang w:val="en-US" w:eastAsia="ja-JP"/>
              </w:rPr>
            </w:pPr>
            <w:r w:rsidRPr="007849B1">
              <w:rPr>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67D8D" w14:textId="77777777" w:rsidR="00E540CC" w:rsidRPr="007849B1" w:rsidRDefault="00E540CC" w:rsidP="00E540CC">
            <w:pPr>
              <w:pStyle w:val="TAC"/>
              <w:rPr>
                <w:rFonts w:eastAsia="MS PGothic" w:cs="Arial"/>
                <w:lang w:val="en-US" w:eastAsia="ja-JP"/>
              </w:rPr>
            </w:pPr>
            <w:r w:rsidRPr="007849B1">
              <w:rPr>
                <w:kern w:val="24"/>
                <w:lang w:eastAsia="ja-JP"/>
              </w:rPr>
              <w:t> </w:t>
            </w:r>
          </w:p>
        </w:tc>
      </w:tr>
    </w:tbl>
    <w:p w14:paraId="272505FC" w14:textId="77777777" w:rsidR="00F51E2B" w:rsidRPr="007849B1" w:rsidRDefault="00F51E2B" w:rsidP="00F51E2B">
      <w:pPr>
        <w:rPr>
          <w:lang w:eastAsia="ja-JP"/>
        </w:rPr>
      </w:pPr>
    </w:p>
    <w:p w14:paraId="5263567C" w14:textId="77777777" w:rsidR="00F51E2B" w:rsidRPr="007849B1" w:rsidRDefault="00F51E2B" w:rsidP="00F51E2B">
      <w:pPr>
        <w:pStyle w:val="TH"/>
        <w:rPr>
          <w:lang w:eastAsia="ja-JP"/>
        </w:rPr>
      </w:pPr>
      <w:r w:rsidRPr="007849B1">
        <w:rPr>
          <w:noProof/>
          <w:lang w:val="en-US" w:eastAsia="ja-JP"/>
        </w:rPr>
        <w:lastRenderedPageBreak/>
        <w:drawing>
          <wp:inline distT="0" distB="0" distL="0" distR="0" wp14:anchorId="7C472480" wp14:editId="58539976">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p>
    <w:p w14:paraId="47F9A6E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2.1.3-1: Network layout for indoor</w:t>
      </w:r>
    </w:p>
    <w:p w14:paraId="4F845C7B" w14:textId="77777777" w:rsidR="00F51E2B" w:rsidRPr="007849B1" w:rsidRDefault="00F51E2B" w:rsidP="00F51E2B">
      <w:pPr>
        <w:pStyle w:val="TH"/>
        <w:rPr>
          <w:iCs/>
          <w:lang w:eastAsia="ja-JP"/>
        </w:rPr>
      </w:pPr>
      <w:r w:rsidRPr="007849B1">
        <w:t xml:space="preserve">Table </w:t>
      </w:r>
      <w:r>
        <w:rPr>
          <w:lang w:eastAsia="ja-JP"/>
        </w:rPr>
        <w:t>6.1</w:t>
      </w:r>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F51E2B" w:rsidRPr="007849B1" w14:paraId="5FCCCEA4" w14:textId="77777777" w:rsidTr="00405C1A">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CCADA"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EE3CF"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67B81"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7FFFA17B" w14:textId="77777777" w:rsidTr="00405C1A">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04E0E" w14:textId="77777777" w:rsidR="00F51E2B" w:rsidRPr="007849B1" w:rsidRDefault="00F51E2B" w:rsidP="00405C1A">
            <w:pPr>
              <w:pStyle w:val="TAC"/>
              <w:rPr>
                <w:rFonts w:eastAsia="MS PGothic" w:cs="Arial"/>
                <w:lang w:val="en-US" w:eastAsia="ja-JP"/>
              </w:rPr>
            </w:pPr>
            <w:r w:rsidRPr="007849B1">
              <w:rPr>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F5F2E" w14:textId="77777777" w:rsidR="00F51E2B" w:rsidRPr="007849B1" w:rsidRDefault="00F51E2B" w:rsidP="00405C1A">
            <w:pPr>
              <w:pStyle w:val="TAC"/>
              <w:rPr>
                <w:rFonts w:eastAsia="MS PGothic" w:cs="Arial"/>
                <w:lang w:val="en-US" w:eastAsia="ja-JP"/>
              </w:rPr>
            </w:pPr>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3375C" w14:textId="77777777" w:rsidR="00F51E2B" w:rsidRPr="007849B1" w:rsidRDefault="00F51E2B" w:rsidP="00405C1A">
            <w:pPr>
              <w:pStyle w:val="TAC"/>
              <w:rPr>
                <w:rFonts w:eastAsia="MS PGothic" w:cs="Arial"/>
                <w:lang w:val="en-US" w:eastAsia="ja-JP"/>
              </w:rPr>
            </w:pPr>
          </w:p>
        </w:tc>
      </w:tr>
    </w:tbl>
    <w:p w14:paraId="1B3F338A" w14:textId="77777777" w:rsidR="00F51E2B" w:rsidRDefault="00F51E2B" w:rsidP="00F51E2B"/>
    <w:p w14:paraId="0C47169E" w14:textId="77777777" w:rsidR="00C019CF" w:rsidRPr="007849B1" w:rsidRDefault="00C019CF" w:rsidP="00872F18">
      <w:pPr>
        <w:pStyle w:val="Heading4"/>
        <w:rPr>
          <w:lang w:eastAsia="ja-JP"/>
        </w:rPr>
      </w:pPr>
      <w:bookmarkStart w:id="125" w:name="_Toc494384410"/>
      <w:bookmarkStart w:id="126" w:name="_Toc98750619"/>
      <w:r>
        <w:rPr>
          <w:lang w:eastAsia="ja-JP"/>
        </w:rPr>
        <w:t>6.1</w:t>
      </w:r>
      <w:r w:rsidRPr="007849B1">
        <w:rPr>
          <w:rFonts w:hint="eastAsia"/>
          <w:lang w:eastAsia="ja-JP"/>
        </w:rPr>
        <w:t>.2.2</w:t>
      </w:r>
      <w:r w:rsidRPr="007849B1">
        <w:rPr>
          <w:lang w:eastAsia="ja-JP"/>
        </w:rPr>
        <w:tab/>
        <w:t>Propagation</w:t>
      </w:r>
      <w:r w:rsidRPr="007849B1">
        <w:rPr>
          <w:rFonts w:hint="eastAsia"/>
          <w:lang w:eastAsia="ja-JP"/>
        </w:rPr>
        <w:t xml:space="preserve"> model</w:t>
      </w:r>
      <w:bookmarkEnd w:id="125"/>
      <w:bookmarkEnd w:id="126"/>
    </w:p>
    <w:p w14:paraId="1E3B62EC" w14:textId="77777777" w:rsidR="00C019CF" w:rsidRPr="00147F39" w:rsidRDefault="00C019CF" w:rsidP="00872F18">
      <w:pPr>
        <w:pStyle w:val="Heading5"/>
      </w:pPr>
      <w:bookmarkStart w:id="127" w:name="_Toc493104196"/>
      <w:bookmarkStart w:id="128" w:name="_Toc20320099"/>
      <w:bookmarkStart w:id="129" w:name="_Toc20340118"/>
      <w:bookmarkStart w:id="130" w:name="_Toc152927513"/>
      <w:r>
        <w:rPr>
          <w:lang w:eastAsia="ja-JP"/>
        </w:rPr>
        <w:t>6.1</w:t>
      </w:r>
      <w:r w:rsidRPr="007849B1">
        <w:rPr>
          <w:rFonts w:hint="eastAsia"/>
          <w:lang w:eastAsia="ja-JP"/>
        </w:rPr>
        <w:t>.2.2</w:t>
      </w:r>
      <w:r w:rsidRPr="00147F39">
        <w:rPr>
          <w:rFonts w:hint="eastAsia"/>
        </w:rPr>
        <w:t>.1</w:t>
      </w:r>
      <w:r w:rsidRPr="00147F39">
        <w:tab/>
      </w:r>
      <w:r w:rsidRPr="00147F39">
        <w:rPr>
          <w:rFonts w:hint="eastAsia"/>
        </w:rPr>
        <w:t>Pathloss</w:t>
      </w:r>
      <w:bookmarkEnd w:id="127"/>
      <w:bookmarkEnd w:id="128"/>
      <w:bookmarkEnd w:id="129"/>
      <w:bookmarkEnd w:id="130"/>
    </w:p>
    <w:p w14:paraId="674EC210" w14:textId="77777777" w:rsidR="00C019CF" w:rsidRPr="00147F39" w:rsidRDefault="00C019CF" w:rsidP="00C019CF">
      <w:r w:rsidRPr="00147F39">
        <w:t xml:space="preserve">The pathloss models are summarized in Table </w:t>
      </w:r>
      <w:r>
        <w:rPr>
          <w:lang w:eastAsia="ja-JP"/>
        </w:rPr>
        <w:t>6.1</w:t>
      </w:r>
      <w:r w:rsidRPr="007849B1">
        <w:rPr>
          <w:rFonts w:hint="eastAsia"/>
          <w:lang w:eastAsia="ja-JP"/>
        </w:rPr>
        <w:t>.2.2</w:t>
      </w:r>
      <w:r w:rsidRPr="00147F39">
        <w:rPr>
          <w:rFonts w:hint="eastAsia"/>
          <w:lang w:eastAsia="ko-KR"/>
        </w:rPr>
        <w:t>.1</w:t>
      </w:r>
      <w:r w:rsidRPr="00147F39">
        <w:t xml:space="preserve">-1 and the distance definitions are indicated in Figure </w:t>
      </w:r>
      <w:r>
        <w:rPr>
          <w:lang w:eastAsia="ja-JP"/>
        </w:rPr>
        <w:t>6.1</w:t>
      </w:r>
      <w:r w:rsidRPr="007849B1">
        <w:rPr>
          <w:rFonts w:hint="eastAsia"/>
          <w:lang w:eastAsia="ja-JP"/>
        </w:rPr>
        <w:t>.2.2</w:t>
      </w:r>
      <w:r w:rsidRPr="00147F39">
        <w:rPr>
          <w:rFonts w:hint="eastAsia"/>
          <w:lang w:eastAsia="ko-KR"/>
        </w:rPr>
        <w:t>.1</w:t>
      </w:r>
      <w:r w:rsidRPr="00147F39">
        <w:t xml:space="preserve">-1 and Figure </w:t>
      </w:r>
      <w:r>
        <w:rPr>
          <w:lang w:eastAsia="ja-JP"/>
        </w:rPr>
        <w:t>6.1</w:t>
      </w:r>
      <w:r w:rsidRPr="007849B1">
        <w:rPr>
          <w:rFonts w:hint="eastAsia"/>
          <w:lang w:eastAsia="ja-JP"/>
        </w:rPr>
        <w:t>.2.2</w:t>
      </w:r>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Pr>
          <w:lang w:eastAsia="ja-JP"/>
        </w:rPr>
        <w:t>6.1</w:t>
      </w:r>
      <w:r w:rsidRPr="007849B1">
        <w:rPr>
          <w:rFonts w:hint="eastAsia"/>
          <w:lang w:eastAsia="ja-JP"/>
        </w:rPr>
        <w:t>.2.2</w:t>
      </w:r>
      <w:r w:rsidRPr="00147F39">
        <w:rPr>
          <w:rFonts w:hint="eastAsia"/>
          <w:lang w:eastAsia="ko-KR"/>
        </w:rPr>
        <w:t>.1</w:t>
      </w:r>
      <w:r w:rsidRPr="00147F39">
        <w:t>-1.</w:t>
      </w:r>
    </w:p>
    <w:p w14:paraId="5377C0D8" w14:textId="77777777" w:rsidR="00C019CF" w:rsidRPr="00147F39" w:rsidRDefault="00C019CF" w:rsidP="00C019CF">
      <w:pPr>
        <w:pStyle w:val="TH"/>
        <w:rPr>
          <w:lang w:eastAsia="ko-KR"/>
        </w:rPr>
      </w:pPr>
      <w:bookmarkStart w:id="131" w:name="_Ref363806083"/>
      <w:bookmarkStart w:id="132" w:name="_Ref363806159"/>
      <w:bookmarkEnd w:id="131"/>
      <w:bookmarkEnd w:id="132"/>
    </w:p>
    <w:tbl>
      <w:tblPr>
        <w:tblW w:w="0" w:type="auto"/>
        <w:tblLook w:val="04A0" w:firstRow="1" w:lastRow="0" w:firstColumn="1" w:lastColumn="0" w:noHBand="0" w:noVBand="1"/>
      </w:tblPr>
      <w:tblGrid>
        <w:gridCol w:w="4807"/>
        <w:gridCol w:w="4834"/>
      </w:tblGrid>
      <w:tr w:rsidR="00C019CF" w:rsidRPr="00147F39" w14:paraId="15D16755" w14:textId="77777777" w:rsidTr="00405C1A">
        <w:tc>
          <w:tcPr>
            <w:tcW w:w="4914" w:type="dxa"/>
            <w:shd w:val="clear" w:color="auto" w:fill="auto"/>
          </w:tcPr>
          <w:p w14:paraId="342E00ED" w14:textId="77777777" w:rsidR="00C019CF" w:rsidRPr="00147F39" w:rsidRDefault="00C019CF" w:rsidP="00405C1A">
            <w:pPr>
              <w:pStyle w:val="TH"/>
              <w:rPr>
                <w:lang w:eastAsia="ko-KR"/>
              </w:rPr>
            </w:pPr>
            <w:r w:rsidRPr="00147F39">
              <w:object w:dxaOrig="6194" w:dyaOrig="3347" w14:anchorId="36F8513B">
                <v:shape id="_x0000_i1030" type="#_x0000_t75" style="width:208pt;height:112pt" o:ole="">
                  <v:imagedata r:id="rId33" o:title=""/>
                </v:shape>
                <o:OLEObject Type="Embed" ProgID="Visio.Drawing.11" ShapeID="_x0000_i1030" DrawAspect="Content" ObjectID="_1786829943" r:id="rId34"/>
              </w:object>
            </w:r>
          </w:p>
        </w:tc>
        <w:tc>
          <w:tcPr>
            <w:tcW w:w="4914" w:type="dxa"/>
            <w:shd w:val="clear" w:color="auto" w:fill="auto"/>
          </w:tcPr>
          <w:p w14:paraId="63E6517F" w14:textId="77777777" w:rsidR="00C019CF" w:rsidRPr="00147F39" w:rsidRDefault="00C019CF" w:rsidP="00405C1A">
            <w:pPr>
              <w:pStyle w:val="TH"/>
              <w:rPr>
                <w:lang w:eastAsia="ko-KR"/>
              </w:rPr>
            </w:pPr>
            <w:r w:rsidRPr="00147F39">
              <w:object w:dxaOrig="6194" w:dyaOrig="3347" w14:anchorId="6F512311">
                <v:shape id="_x0000_i1031" type="#_x0000_t75" style="width:214.5pt;height:114.5pt" o:ole="" o:allowoverlap="f">
                  <v:imagedata r:id="rId35" o:title=""/>
                </v:shape>
                <o:OLEObject Type="Embed" ProgID="Visio.Drawing.11" ShapeID="_x0000_i1031" DrawAspect="Content" ObjectID="_1786829944" r:id="rId36"/>
              </w:object>
            </w:r>
          </w:p>
        </w:tc>
      </w:tr>
      <w:tr w:rsidR="00C019CF" w:rsidRPr="00147F39" w14:paraId="48E6E862" w14:textId="77777777" w:rsidTr="00405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1D75D477" w14:textId="77777777" w:rsidR="00C019CF" w:rsidRPr="00147F39" w:rsidRDefault="00C019CF" w:rsidP="00405C1A">
            <w:pPr>
              <w:pStyle w:val="TF"/>
              <w:rPr>
                <w:lang w:eastAsia="ko-KR"/>
              </w:rPr>
            </w:pPr>
            <w:r w:rsidRPr="00147F39">
              <w:t>Figure</w:t>
            </w:r>
            <w:r>
              <w:t xml:space="preserve"> </w:t>
            </w:r>
            <w:r>
              <w:rPr>
                <w:lang w:eastAsia="ja-JP"/>
              </w:rPr>
              <w:t>6.1</w:t>
            </w:r>
            <w:r w:rsidRPr="007849B1">
              <w:rPr>
                <w:rFonts w:hint="eastAsia"/>
                <w:lang w:eastAsia="ja-JP"/>
              </w:rPr>
              <w:t>.2.2</w:t>
            </w:r>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4C648FA1" w14:textId="77777777" w:rsidR="00C019CF" w:rsidRPr="00147F39" w:rsidRDefault="00C019CF" w:rsidP="00405C1A">
            <w:pPr>
              <w:pStyle w:val="TF"/>
              <w:rPr>
                <w:lang w:eastAsia="ko-KR"/>
              </w:rPr>
            </w:pPr>
            <w:r w:rsidRPr="00147F39">
              <w:t xml:space="preserve">Figure </w:t>
            </w:r>
            <w:r>
              <w:rPr>
                <w:lang w:eastAsia="ja-JP"/>
              </w:rPr>
              <w:t>6.1</w:t>
            </w:r>
            <w:r w:rsidRPr="007849B1">
              <w:rPr>
                <w:rFonts w:hint="eastAsia"/>
                <w:lang w:eastAsia="ja-JP"/>
              </w:rPr>
              <w:t>.2.2</w:t>
            </w:r>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5D6DC9B9" w14:textId="77777777" w:rsidR="00C019CF" w:rsidRPr="00147F39" w:rsidRDefault="00C019CF" w:rsidP="00C019CF">
      <w:pPr>
        <w:spacing w:after="200" w:line="276" w:lineRule="auto"/>
      </w:pPr>
      <w:r w:rsidRPr="00147F39">
        <w:t xml:space="preserve">Note that </w:t>
      </w:r>
    </w:p>
    <w:p w14:paraId="57E09B0B" w14:textId="77777777" w:rsidR="00C019CF" w:rsidRPr="00147F39" w:rsidRDefault="00C019CF" w:rsidP="00C019CF">
      <w:pPr>
        <w:pStyle w:val="EQ"/>
        <w:tabs>
          <w:tab w:val="clear" w:pos="4536"/>
          <w:tab w:val="center" w:pos="4820"/>
        </w:tabs>
        <w:rPr>
          <w:lang w:eastAsia="ko-KR"/>
        </w:rPr>
      </w:pPr>
      <w:r w:rsidRPr="00147F39">
        <w:tab/>
      </w:r>
      <w:r w:rsidRPr="00147F39">
        <w:rPr>
          <w:position w:val="-14"/>
        </w:rPr>
        <w:object w:dxaOrig="4819" w:dyaOrig="480" w14:anchorId="16BB2CD4">
          <v:shape id="_x0000_i1032" type="#_x0000_t75" style="width:241pt;height:24.5pt" o:ole="">
            <v:imagedata r:id="rId37" o:title=""/>
          </v:shape>
          <o:OLEObject Type="Embed" ProgID="Equation.3" ShapeID="_x0000_i1032" DrawAspect="Content" ObjectID="_1786829945" r:id="rId38"/>
        </w:object>
      </w:r>
      <w:r w:rsidRPr="00147F39">
        <w:tab/>
        <w:t>(</w:t>
      </w:r>
      <w:r>
        <w:rPr>
          <w:lang w:eastAsia="ja-JP"/>
        </w:rPr>
        <w:t>6.1</w:t>
      </w:r>
      <w:r w:rsidRPr="007849B1">
        <w:rPr>
          <w:rFonts w:hint="eastAsia"/>
          <w:lang w:eastAsia="ja-JP"/>
        </w:rPr>
        <w:t>.2.2</w:t>
      </w:r>
      <w:r w:rsidRPr="00147F39">
        <w:t>-1)</w:t>
      </w:r>
    </w:p>
    <w:p w14:paraId="5EA8D0DB" w14:textId="77777777" w:rsidR="00C019CF" w:rsidRDefault="00C019CF" w:rsidP="00C019CF"/>
    <w:p w14:paraId="0D6155ED" w14:textId="77777777" w:rsidR="00C019CF" w:rsidRDefault="00C019CF" w:rsidP="00C019CF">
      <w:pPr>
        <w:pStyle w:val="TH"/>
        <w:keepNext w:val="0"/>
        <w:keepLines w:val="0"/>
      </w:pPr>
      <w:r w:rsidRPr="00147F39">
        <w:t xml:space="preserve">Table </w:t>
      </w:r>
      <w:r>
        <w:rPr>
          <w:lang w:eastAsia="ja-JP"/>
        </w:rPr>
        <w:t>6.1</w:t>
      </w:r>
      <w:r w:rsidRPr="007849B1">
        <w:rPr>
          <w:rFonts w:hint="eastAsia"/>
          <w:lang w:eastAsia="ja-JP"/>
        </w:rPr>
        <w:t>.2.2</w:t>
      </w:r>
      <w:r w:rsidRPr="00147F39">
        <w:rPr>
          <w:rFonts w:hint="eastAsia"/>
          <w:lang w:eastAsia="ko-KR"/>
        </w:rPr>
        <w:t>.1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61"/>
        <w:gridCol w:w="5516"/>
        <w:gridCol w:w="1342"/>
        <w:gridCol w:w="2278"/>
      </w:tblGrid>
      <w:tr w:rsidR="00C019CF" w:rsidRPr="00147F39" w14:paraId="7EA10E27" w14:textId="77777777" w:rsidTr="00405C1A">
        <w:trPr>
          <w:cantSplit/>
          <w:trHeight w:val="1508"/>
          <w:tblHeader/>
        </w:trPr>
        <w:tc>
          <w:tcPr>
            <w:tcW w:w="0" w:type="auto"/>
            <w:shd w:val="clear" w:color="auto" w:fill="D9D9D9"/>
            <w:textDirection w:val="btLr"/>
            <w:vAlign w:val="center"/>
          </w:tcPr>
          <w:p w14:paraId="6A2A1BF1" w14:textId="77777777" w:rsidR="00C019CF" w:rsidRPr="005B0306" w:rsidRDefault="00C019CF" w:rsidP="00405C1A">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14:paraId="6C7EEB41" w14:textId="77777777" w:rsidR="00C019CF" w:rsidRPr="005B0306" w:rsidRDefault="00C019CF" w:rsidP="00405C1A">
            <w:pPr>
              <w:pStyle w:val="TAH"/>
              <w:keepNext w:val="0"/>
              <w:keepLines w:val="0"/>
              <w:ind w:left="113" w:right="113"/>
              <w:rPr>
                <w:szCs w:val="18"/>
              </w:rPr>
            </w:pPr>
            <w:r w:rsidRPr="005B0306">
              <w:rPr>
                <w:szCs w:val="18"/>
              </w:rPr>
              <w:t>LOS/NLOS</w:t>
            </w:r>
          </w:p>
        </w:tc>
        <w:tc>
          <w:tcPr>
            <w:tcW w:w="0" w:type="auto"/>
            <w:shd w:val="clear" w:color="auto" w:fill="D9D9D9"/>
            <w:vAlign w:val="center"/>
          </w:tcPr>
          <w:p w14:paraId="5C13FC5F" w14:textId="77777777" w:rsidR="00C019CF" w:rsidRPr="005B0306" w:rsidRDefault="00C019CF" w:rsidP="00405C1A">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05C5A7C0" w14:textId="77777777" w:rsidR="00C019CF" w:rsidRPr="005B0306" w:rsidRDefault="00C019CF" w:rsidP="00405C1A">
            <w:pPr>
              <w:pStyle w:val="TAH"/>
              <w:keepNext w:val="0"/>
              <w:keepLines w:val="0"/>
              <w:rPr>
                <w:rFonts w:cs="Arial"/>
                <w:szCs w:val="18"/>
              </w:rPr>
            </w:pPr>
            <w:r w:rsidRPr="005B0306">
              <w:rPr>
                <w:rFonts w:cs="Arial"/>
                <w:szCs w:val="18"/>
              </w:rPr>
              <w:t xml:space="preserve">Shadow </w:t>
            </w:r>
          </w:p>
          <w:p w14:paraId="0AC11F0F" w14:textId="77777777" w:rsidR="00C019CF" w:rsidRPr="005B0306" w:rsidRDefault="00C019CF" w:rsidP="00405C1A">
            <w:pPr>
              <w:pStyle w:val="TAH"/>
              <w:keepNext w:val="0"/>
              <w:keepLines w:val="0"/>
              <w:rPr>
                <w:rFonts w:cs="Arial"/>
                <w:szCs w:val="18"/>
              </w:rPr>
            </w:pPr>
            <w:r w:rsidRPr="005B0306">
              <w:rPr>
                <w:rFonts w:cs="Arial"/>
                <w:szCs w:val="18"/>
              </w:rPr>
              <w:t xml:space="preserve">fading </w:t>
            </w:r>
          </w:p>
          <w:p w14:paraId="2DD13FAB" w14:textId="77777777" w:rsidR="00C019CF" w:rsidRPr="005B0306" w:rsidRDefault="00C019CF" w:rsidP="00405C1A">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4F8445F5" w14:textId="77777777" w:rsidR="00C019CF" w:rsidRPr="005B0306" w:rsidRDefault="00C019CF" w:rsidP="00405C1A">
            <w:pPr>
              <w:pStyle w:val="TAH"/>
              <w:keepNext w:val="0"/>
              <w:keepLines w:val="0"/>
              <w:rPr>
                <w:rFonts w:cs="Arial"/>
                <w:szCs w:val="18"/>
              </w:rPr>
            </w:pPr>
            <w:r w:rsidRPr="005B0306">
              <w:rPr>
                <w:rFonts w:cs="Arial"/>
                <w:szCs w:val="18"/>
              </w:rPr>
              <w:t xml:space="preserve">Applicability range, </w:t>
            </w:r>
          </w:p>
          <w:p w14:paraId="207CA2BF" w14:textId="77777777" w:rsidR="00C019CF" w:rsidRPr="005B0306" w:rsidRDefault="00C019CF" w:rsidP="00405C1A">
            <w:pPr>
              <w:pStyle w:val="TAH"/>
              <w:keepNext w:val="0"/>
              <w:keepLines w:val="0"/>
              <w:rPr>
                <w:rFonts w:cs="Arial"/>
                <w:szCs w:val="18"/>
              </w:rPr>
            </w:pPr>
            <w:r w:rsidRPr="005B0306">
              <w:rPr>
                <w:rFonts w:cs="Arial"/>
                <w:szCs w:val="18"/>
              </w:rPr>
              <w:t xml:space="preserve">antenna height </w:t>
            </w:r>
          </w:p>
          <w:p w14:paraId="687C2B96" w14:textId="77777777" w:rsidR="00C019CF" w:rsidRPr="005B0306" w:rsidRDefault="00C019CF" w:rsidP="00405C1A">
            <w:pPr>
              <w:pStyle w:val="TAH"/>
              <w:keepNext w:val="0"/>
              <w:keepLines w:val="0"/>
              <w:rPr>
                <w:rFonts w:cs="Arial"/>
                <w:szCs w:val="18"/>
              </w:rPr>
            </w:pPr>
            <w:r w:rsidRPr="005B0306">
              <w:rPr>
                <w:rFonts w:cs="Arial"/>
                <w:szCs w:val="18"/>
              </w:rPr>
              <w:t xml:space="preserve">default values </w:t>
            </w:r>
          </w:p>
        </w:tc>
      </w:tr>
      <w:tr w:rsidR="00C019CF" w:rsidRPr="00147F39" w14:paraId="4FD3412C" w14:textId="77777777" w:rsidTr="00405C1A">
        <w:trPr>
          <w:cantSplit/>
        </w:trPr>
        <w:tc>
          <w:tcPr>
            <w:tcW w:w="0" w:type="auto"/>
            <w:vMerge w:val="restart"/>
            <w:shd w:val="clear" w:color="auto" w:fill="F2F2F2"/>
            <w:textDirection w:val="btLr"/>
            <w:vAlign w:val="center"/>
          </w:tcPr>
          <w:p w14:paraId="03A8E742"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01BC7079" w14:textId="77777777" w:rsidR="00C019CF" w:rsidRPr="005B0306" w:rsidRDefault="00C019CF" w:rsidP="00405C1A">
            <w:pPr>
              <w:pStyle w:val="TAH"/>
              <w:keepNext w:val="0"/>
              <w:keepLines w:val="0"/>
              <w:ind w:left="113" w:right="113"/>
              <w:rPr>
                <w:szCs w:val="18"/>
              </w:rPr>
            </w:pPr>
            <w:r w:rsidRPr="005B0306">
              <w:rPr>
                <w:szCs w:val="18"/>
              </w:rPr>
              <w:t>LOS</w:t>
            </w:r>
          </w:p>
        </w:tc>
        <w:tc>
          <w:tcPr>
            <w:tcW w:w="0" w:type="auto"/>
          </w:tcPr>
          <w:p w14:paraId="35338CDA"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25B378FD">
                <v:shape id="_x0000_i1033" type="#_x0000_t75" style="width:177pt;height:37.5pt" o:ole="">
                  <v:imagedata r:id="rId39" o:title=""/>
                </v:shape>
                <o:OLEObject Type="Embed" ProgID="Equation.3" ShapeID="_x0000_i1033" DrawAspect="Content" ObjectID="_1786829946" r:id="rId40"/>
              </w:object>
            </w:r>
            <w:r w:rsidRPr="005B0306">
              <w:rPr>
                <w:rFonts w:ascii="Arial" w:hAnsi="Arial" w:cs="Arial"/>
                <w:position w:val="-12"/>
                <w:sz w:val="18"/>
                <w:szCs w:val="18"/>
              </w:rPr>
              <w:t>, see note 1</w:t>
            </w:r>
          </w:p>
          <w:p w14:paraId="15AF5833" w14:textId="77777777" w:rsidR="00C019CF" w:rsidRPr="005B0306" w:rsidRDefault="00C019CF" w:rsidP="00405C1A">
            <w:pPr>
              <w:pStyle w:val="Tabletext"/>
              <w:rPr>
                <w:rFonts w:ascii="Arial" w:hAnsi="Arial" w:cs="Arial"/>
                <w:position w:val="-12"/>
                <w:sz w:val="18"/>
                <w:szCs w:val="18"/>
              </w:rPr>
            </w:pPr>
          </w:p>
          <w:p w14:paraId="02D74E35"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71354FAF">
                <v:shape id="_x0000_i1034" type="#_x0000_t75" style="width:200pt;height:19pt" o:ole="">
                  <v:imagedata r:id="rId41" o:title=""/>
                </v:shape>
                <o:OLEObject Type="Embed" ProgID="Equation.3" ShapeID="_x0000_i1034" DrawAspect="Content" ObjectID="_1786829947" r:id="rId42"/>
              </w:object>
            </w:r>
          </w:p>
          <w:p w14:paraId="18E00B24"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253EDB3F">
                <v:shape id="_x0000_i1035" type="#_x0000_t75" style="width:206pt;height:38pt" o:ole="">
                  <v:imagedata r:id="rId43" o:title=""/>
                </v:shape>
                <o:OLEObject Type="Embed" ProgID="Equation.3" ShapeID="_x0000_i1035" DrawAspect="Content" ObjectID="_1786829948" r:id="rId44"/>
              </w:object>
            </w:r>
          </w:p>
        </w:tc>
        <w:tc>
          <w:tcPr>
            <w:tcW w:w="0" w:type="auto"/>
          </w:tcPr>
          <w:p w14:paraId="66182D49" w14:textId="77777777" w:rsidR="00C019CF" w:rsidRPr="005B0306" w:rsidRDefault="00C019CF" w:rsidP="00405C1A">
            <w:pPr>
              <w:pStyle w:val="Tabletext"/>
              <w:jc w:val="center"/>
              <w:rPr>
                <w:rFonts w:ascii="Arial" w:hAnsi="Arial" w:cs="Arial"/>
                <w:sz w:val="18"/>
                <w:szCs w:val="18"/>
              </w:rPr>
            </w:pPr>
          </w:p>
          <w:p w14:paraId="488E25C2" w14:textId="77777777" w:rsidR="00C019CF" w:rsidRPr="005B0306" w:rsidRDefault="00C019CF" w:rsidP="00405C1A">
            <w:pPr>
              <w:pStyle w:val="Tabletext"/>
              <w:jc w:val="center"/>
              <w:rPr>
                <w:rFonts w:ascii="Arial" w:hAnsi="Arial" w:cs="Arial"/>
                <w:sz w:val="18"/>
                <w:szCs w:val="18"/>
              </w:rPr>
            </w:pPr>
          </w:p>
          <w:p w14:paraId="104B4DF5" w14:textId="77777777" w:rsidR="00C019CF" w:rsidRPr="005B0306" w:rsidRDefault="00C019CF" w:rsidP="00405C1A">
            <w:pPr>
              <w:pStyle w:val="Tabletext"/>
              <w:jc w:val="center"/>
              <w:rPr>
                <w:rFonts w:ascii="Arial" w:hAnsi="Arial" w:cs="Arial"/>
                <w:sz w:val="18"/>
                <w:szCs w:val="18"/>
              </w:rPr>
            </w:pPr>
          </w:p>
          <w:p w14:paraId="33FA789C" w14:textId="77777777" w:rsidR="00C019CF" w:rsidRPr="005B0306" w:rsidRDefault="00C019CF" w:rsidP="00405C1A">
            <w:pPr>
              <w:pStyle w:val="Tabletext"/>
              <w:jc w:val="center"/>
              <w:rPr>
                <w:rFonts w:ascii="Arial" w:hAnsi="Arial" w:cs="Arial"/>
                <w:sz w:val="18"/>
                <w:szCs w:val="18"/>
              </w:rPr>
            </w:pPr>
          </w:p>
          <w:p w14:paraId="2AF1D2E3"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object w:dxaOrig="780" w:dyaOrig="360" w14:anchorId="776DBE4D">
                <v:shape id="_x0000_i1036" type="#_x0000_t75" style="width:39pt;height:19pt" o:ole="">
                  <v:imagedata r:id="rId45" o:title=""/>
                </v:shape>
                <o:OLEObject Type="Embed" ProgID="Equation.3" ShapeID="_x0000_i1036" DrawAspect="Content" ObjectID="_1786829949" r:id="rId46"/>
              </w:object>
            </w:r>
          </w:p>
        </w:tc>
        <w:tc>
          <w:tcPr>
            <w:tcW w:w="0" w:type="auto"/>
            <w:vAlign w:val="center"/>
          </w:tcPr>
          <w:p w14:paraId="1A341C9E" w14:textId="77777777" w:rsidR="00C019CF" w:rsidRPr="005B0306" w:rsidRDefault="00C019CF" w:rsidP="00405C1A">
            <w:pPr>
              <w:pStyle w:val="TAL"/>
              <w:keepNext w:val="0"/>
              <w:keepLines w:val="0"/>
              <w:rPr>
                <w:rFonts w:cs="Arial"/>
                <w:szCs w:val="18"/>
                <w:lang w:val="fr-FR"/>
              </w:rPr>
            </w:pPr>
            <w:r w:rsidRPr="005B0306">
              <w:rPr>
                <w:rFonts w:cs="Arial"/>
                <w:position w:val="-12"/>
                <w:szCs w:val="18"/>
              </w:rPr>
              <w:object w:dxaOrig="1960" w:dyaOrig="360" w14:anchorId="482A7593">
                <v:shape id="_x0000_i1037" type="#_x0000_t75" style="width:96.5pt;height:19pt" o:ole="">
                  <v:imagedata r:id="rId47" o:title=""/>
                </v:shape>
                <o:OLEObject Type="Embed" ProgID="Equation.3" ShapeID="_x0000_i1037" DrawAspect="Content" ObjectID="_1786829950" r:id="rId48"/>
              </w:object>
            </w:r>
          </w:p>
          <w:p w14:paraId="5C3A9E2E"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040" w:dyaOrig="360" w14:anchorId="1FED6DEF">
                <v:shape id="_x0000_i1038" type="#_x0000_t75" style="width:52.5pt;height:19pt" o:ole="">
                  <v:imagedata r:id="rId49" o:title=""/>
                </v:shape>
                <o:OLEObject Type="Embed" ProgID="Equation.3" ShapeID="_x0000_i1038" DrawAspect="Content" ObjectID="_1786829951" r:id="rId50"/>
              </w:object>
            </w:r>
          </w:p>
        </w:tc>
      </w:tr>
      <w:tr w:rsidR="00C019CF" w:rsidRPr="00147F39" w14:paraId="4A225CC8" w14:textId="77777777" w:rsidTr="00405C1A">
        <w:trPr>
          <w:cantSplit/>
        </w:trPr>
        <w:tc>
          <w:tcPr>
            <w:tcW w:w="0" w:type="auto"/>
            <w:vMerge/>
            <w:shd w:val="clear" w:color="auto" w:fill="F2F2F2"/>
            <w:textDirection w:val="btLr"/>
            <w:vAlign w:val="center"/>
          </w:tcPr>
          <w:p w14:paraId="7678157D"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7DD5AD0"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NLOS</w:t>
            </w:r>
          </w:p>
        </w:tc>
        <w:tc>
          <w:tcPr>
            <w:tcW w:w="0" w:type="auto"/>
            <w:vAlign w:val="center"/>
          </w:tcPr>
          <w:p w14:paraId="01F1C7E4" w14:textId="77777777" w:rsidR="00C019CF" w:rsidRPr="005B0306" w:rsidRDefault="00C019CF" w:rsidP="00405C1A">
            <w:pPr>
              <w:pStyle w:val="TAL"/>
              <w:keepNext w:val="0"/>
              <w:keepLines w:val="0"/>
              <w:rPr>
                <w:rFonts w:cs="Arial"/>
                <w:szCs w:val="18"/>
                <w:lang w:val="fr-FR"/>
              </w:rPr>
            </w:pPr>
            <w:r w:rsidRPr="005B0306">
              <w:rPr>
                <w:rFonts w:cs="Arial"/>
                <w:position w:val="-12"/>
                <w:szCs w:val="18"/>
                <w:lang w:val="en-US"/>
              </w:rPr>
              <w:object w:dxaOrig="4020" w:dyaOrig="360" w14:anchorId="729F2205">
                <v:shape id="_x0000_i1039" type="#_x0000_t75" style="width:201pt;height:19pt" o:ole="">
                  <v:imagedata r:id="rId51" o:title=""/>
                </v:shape>
                <o:OLEObject Type="Embed" ProgID="Equation.3" ShapeID="_x0000_i1039" DrawAspect="Content" ObjectID="_1786829952" r:id="rId52"/>
              </w:object>
            </w:r>
          </w:p>
          <w:p w14:paraId="338E1FB7"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5DE8FC7F">
                <v:shape id="_x0000_i1040" type="#_x0000_t75" style="width:86.5pt;height:16.5pt" o:ole="">
                  <v:imagedata r:id="rId53" o:title=""/>
                </v:shape>
                <o:OLEObject Type="Embed" ProgID="Equation.3" ShapeID="_x0000_i1040" DrawAspect="Content" ObjectID="_1786829953" r:id="rId54"/>
              </w:object>
            </w:r>
          </w:p>
          <w:p w14:paraId="6E637790" w14:textId="77777777" w:rsidR="00C019CF" w:rsidRPr="005B0306" w:rsidRDefault="00C019CF" w:rsidP="00405C1A">
            <w:pPr>
              <w:pStyle w:val="TAL"/>
              <w:keepNext w:val="0"/>
              <w:keepLines w:val="0"/>
              <w:rPr>
                <w:rFonts w:cs="Arial"/>
                <w:szCs w:val="18"/>
                <w:lang w:val="fr-FR" w:eastAsia="ko-KR"/>
              </w:rPr>
            </w:pPr>
          </w:p>
          <w:p w14:paraId="78EEB61C" w14:textId="77777777" w:rsidR="00C019CF" w:rsidRPr="005B0306" w:rsidRDefault="00C019CF" w:rsidP="00405C1A">
            <w:pPr>
              <w:pStyle w:val="TAL"/>
              <w:keepNext w:val="0"/>
              <w:keepLines w:val="0"/>
              <w:rPr>
                <w:rFonts w:cs="Arial"/>
                <w:szCs w:val="18"/>
                <w:lang w:val="fr-FR" w:eastAsia="ko-KR"/>
              </w:rPr>
            </w:pPr>
            <w:r w:rsidRPr="005B0306">
              <w:rPr>
                <w:rFonts w:cs="Arial"/>
                <w:position w:val="-30"/>
                <w:szCs w:val="18"/>
                <w:lang w:val="en-US"/>
              </w:rPr>
              <w:object w:dxaOrig="3840" w:dyaOrig="720" w14:anchorId="4E2B7684">
                <v:shape id="_x0000_i1041" type="#_x0000_t75" style="width:190.5pt;height:37pt" o:ole="">
                  <v:imagedata r:id="rId55" o:title=""/>
                </v:shape>
                <o:OLEObject Type="Embed" ProgID="Equation.3" ShapeID="_x0000_i1041" DrawAspect="Content" ObjectID="_1786829954" r:id="rId56"/>
              </w:object>
            </w:r>
          </w:p>
        </w:tc>
        <w:tc>
          <w:tcPr>
            <w:tcW w:w="0" w:type="auto"/>
            <w:vAlign w:val="center"/>
          </w:tcPr>
          <w:p w14:paraId="78CD5877" w14:textId="77777777" w:rsidR="00C019CF" w:rsidRPr="005B0306" w:rsidRDefault="00C019CF" w:rsidP="00405C1A">
            <w:pPr>
              <w:pStyle w:val="TAL"/>
              <w:keepNext w:val="0"/>
              <w:keepLines w:val="0"/>
              <w:jc w:val="center"/>
              <w:rPr>
                <w:rFonts w:cs="Arial"/>
                <w:szCs w:val="18"/>
              </w:rPr>
            </w:pPr>
          </w:p>
          <w:p w14:paraId="78C7B6A7" w14:textId="77777777" w:rsidR="00C019CF" w:rsidRPr="005B0306" w:rsidRDefault="00C019CF" w:rsidP="00405C1A">
            <w:pPr>
              <w:pStyle w:val="TAL"/>
              <w:keepNext w:val="0"/>
              <w:keepLines w:val="0"/>
              <w:jc w:val="center"/>
              <w:rPr>
                <w:rFonts w:cs="Arial"/>
                <w:szCs w:val="18"/>
              </w:rPr>
            </w:pPr>
          </w:p>
          <w:p w14:paraId="20B71463"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760" w:dyaOrig="360" w14:anchorId="746E92BF">
                <v:shape id="_x0000_i1042" type="#_x0000_t75" style="width:37.5pt;height:19pt" o:ole="">
                  <v:imagedata r:id="rId57" o:title=""/>
                </v:shape>
                <o:OLEObject Type="Embed" ProgID="Equation.3" ShapeID="_x0000_i1042" DrawAspect="Content" ObjectID="_1786829955" r:id="rId58"/>
              </w:object>
            </w:r>
          </w:p>
        </w:tc>
        <w:tc>
          <w:tcPr>
            <w:tcW w:w="0" w:type="auto"/>
            <w:vAlign w:val="center"/>
          </w:tcPr>
          <w:p w14:paraId="2A95ED36" w14:textId="77777777" w:rsidR="00C019CF" w:rsidRPr="005B0306" w:rsidRDefault="00C019CF" w:rsidP="00405C1A">
            <w:pPr>
              <w:spacing w:after="0"/>
              <w:rPr>
                <w:rFonts w:ascii="Arial" w:hAnsi="Arial" w:cs="Arial"/>
                <w:i/>
                <w:sz w:val="18"/>
                <w:szCs w:val="18"/>
                <w:lang w:val="fr-FR"/>
              </w:rPr>
            </w:pPr>
            <w:r w:rsidRPr="005B0306">
              <w:rPr>
                <w:rFonts w:ascii="Arial" w:hAnsi="Arial" w:cs="Arial"/>
                <w:position w:val="-12"/>
                <w:sz w:val="18"/>
                <w:szCs w:val="18"/>
              </w:rPr>
              <w:object w:dxaOrig="1960" w:dyaOrig="360" w14:anchorId="51009FB3">
                <v:shape id="_x0000_i1043" type="#_x0000_t75" style="width:96.5pt;height:19pt" o:ole="">
                  <v:imagedata r:id="rId59" o:title=""/>
                </v:shape>
                <o:OLEObject Type="Embed" ProgID="Equation.3" ShapeID="_x0000_i1043" DrawAspect="Content" ObjectID="_1786829956" r:id="rId60"/>
              </w:object>
            </w:r>
          </w:p>
          <w:p w14:paraId="54BA02E3"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040" w:dyaOrig="360" w14:anchorId="1FFB68AD">
                <v:shape id="_x0000_i1044" type="#_x0000_t75" style="width:52.5pt;height:19pt" o:ole="">
                  <v:imagedata r:id="rId61" o:title=""/>
                </v:shape>
                <o:OLEObject Type="Embed" ProgID="Equation.3" ShapeID="_x0000_i1044" DrawAspect="Content" ObjectID="_1786829957" r:id="rId62"/>
              </w:object>
            </w:r>
          </w:p>
          <w:p w14:paraId="7F0DA93C" w14:textId="77777777" w:rsidR="00C019CF" w:rsidRPr="005B0306" w:rsidRDefault="00C019CF" w:rsidP="00405C1A">
            <w:pPr>
              <w:pStyle w:val="TAL"/>
              <w:keepNext w:val="0"/>
              <w:keepLines w:val="0"/>
              <w:rPr>
                <w:rFonts w:cs="Arial"/>
                <w:szCs w:val="18"/>
                <w:lang w:val="fr-FR"/>
              </w:rPr>
            </w:pPr>
            <w:r w:rsidRPr="005B0306">
              <w:rPr>
                <w:rFonts w:cs="Arial"/>
                <w:szCs w:val="18"/>
              </w:rPr>
              <w:t>Explanations: see note 3</w:t>
            </w:r>
          </w:p>
        </w:tc>
      </w:tr>
      <w:tr w:rsidR="00C019CF" w:rsidRPr="00147F39" w14:paraId="60E4666D" w14:textId="77777777" w:rsidTr="00405C1A">
        <w:trPr>
          <w:cantSplit/>
        </w:trPr>
        <w:tc>
          <w:tcPr>
            <w:tcW w:w="0" w:type="auto"/>
            <w:vMerge/>
            <w:shd w:val="clear" w:color="auto" w:fill="F2F2F2"/>
            <w:textDirection w:val="btLr"/>
            <w:vAlign w:val="center"/>
          </w:tcPr>
          <w:p w14:paraId="234E3368"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0A16F2F4"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2D7329C6" w14:textId="77777777" w:rsidR="00C019CF" w:rsidRPr="005B0306" w:rsidRDefault="00C019CF" w:rsidP="00405C1A">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0AEB75BD">
                <v:shape id="_x0000_i1045" type="#_x0000_t75" style="width:188.5pt;height:19pt" o:ole="">
                  <v:imagedata r:id="rId63" o:title=""/>
                </v:shape>
                <o:OLEObject Type="Embed" ProgID="Equation.3" ShapeID="_x0000_i1045" DrawAspect="Content" ObjectID="_1786829958" r:id="rId64"/>
              </w:object>
            </w:r>
          </w:p>
        </w:tc>
        <w:tc>
          <w:tcPr>
            <w:tcW w:w="0" w:type="auto"/>
            <w:vAlign w:val="center"/>
          </w:tcPr>
          <w:p w14:paraId="36164E12"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920" w:dyaOrig="360" w14:anchorId="061092AE">
                <v:shape id="_x0000_i1046" type="#_x0000_t75" style="width:47pt;height:19pt" o:ole="">
                  <v:imagedata r:id="rId65" o:title=""/>
                </v:shape>
                <o:OLEObject Type="Embed" ProgID="Equation.3" ShapeID="_x0000_i1046" DrawAspect="Content" ObjectID="_1786829959" r:id="rId66"/>
              </w:object>
            </w:r>
          </w:p>
        </w:tc>
        <w:tc>
          <w:tcPr>
            <w:tcW w:w="0" w:type="auto"/>
            <w:vAlign w:val="center"/>
          </w:tcPr>
          <w:p w14:paraId="10BDEAC6" w14:textId="77777777" w:rsidR="00C019CF" w:rsidRPr="005B0306" w:rsidRDefault="00C019CF" w:rsidP="00405C1A">
            <w:pPr>
              <w:pStyle w:val="TAL"/>
              <w:keepNext w:val="0"/>
              <w:keepLines w:val="0"/>
              <w:rPr>
                <w:rFonts w:cs="Arial"/>
                <w:szCs w:val="18"/>
                <w:lang w:val="fr-FR"/>
              </w:rPr>
            </w:pPr>
          </w:p>
        </w:tc>
      </w:tr>
      <w:tr w:rsidR="00C019CF" w:rsidRPr="00147F39" w14:paraId="59961946" w14:textId="77777777" w:rsidTr="00405C1A">
        <w:trPr>
          <w:cantSplit/>
        </w:trPr>
        <w:tc>
          <w:tcPr>
            <w:tcW w:w="0" w:type="auto"/>
            <w:vMerge w:val="restart"/>
            <w:shd w:val="clear" w:color="auto" w:fill="F2F2F2"/>
            <w:textDirection w:val="btLr"/>
            <w:vAlign w:val="center"/>
          </w:tcPr>
          <w:p w14:paraId="353A3BCA"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16148635"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2C6D6038"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4D7C778">
                <v:shape id="_x0000_i1047" type="#_x0000_t75" style="width:175pt;height:37.5pt" o:ole="">
                  <v:imagedata r:id="rId67" o:title=""/>
                </v:shape>
                <o:OLEObject Type="Embed" ProgID="Equation.3" ShapeID="_x0000_i1047" DrawAspect="Content" ObjectID="_1786829960" r:id="rId68"/>
              </w:object>
            </w:r>
            <w:r w:rsidRPr="005B0306">
              <w:rPr>
                <w:rFonts w:ascii="Arial" w:hAnsi="Arial" w:cs="Arial"/>
                <w:position w:val="-12"/>
                <w:sz w:val="18"/>
                <w:szCs w:val="18"/>
              </w:rPr>
              <w:t>, see note 1</w:t>
            </w:r>
          </w:p>
          <w:p w14:paraId="7B110A53" w14:textId="77777777" w:rsidR="00C019CF" w:rsidRPr="005B0306" w:rsidRDefault="00C019CF" w:rsidP="00405C1A">
            <w:pPr>
              <w:spacing w:after="0"/>
              <w:rPr>
                <w:rFonts w:ascii="Arial" w:hAnsi="Arial" w:cs="Arial"/>
                <w:sz w:val="18"/>
                <w:szCs w:val="18"/>
              </w:rPr>
            </w:pPr>
          </w:p>
          <w:p w14:paraId="57C60504"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rPr>
              <w:object w:dxaOrig="3840" w:dyaOrig="360" w14:anchorId="250C3185">
                <v:shape id="_x0000_i1048" type="#_x0000_t75" style="width:193pt;height:19pt" o:ole="">
                  <v:imagedata r:id="rId69" o:title=""/>
                </v:shape>
                <o:OLEObject Type="Embed" ProgID="Equation.3" ShapeID="_x0000_i1048" DrawAspect="Content" ObjectID="_1786829961" r:id="rId70"/>
              </w:object>
            </w:r>
          </w:p>
          <w:p w14:paraId="62BB55D3" w14:textId="77777777" w:rsidR="00C019CF" w:rsidRPr="005B0306" w:rsidRDefault="00C019CF" w:rsidP="00405C1A">
            <w:pPr>
              <w:spacing w:after="0"/>
              <w:rPr>
                <w:rFonts w:ascii="Arial" w:hAnsi="Arial" w:cs="Arial"/>
                <w:sz w:val="18"/>
                <w:szCs w:val="18"/>
                <w:lang w:eastAsia="ko-KR"/>
              </w:rPr>
            </w:pPr>
            <w:r w:rsidRPr="005B0306">
              <w:rPr>
                <w:rFonts w:ascii="Arial" w:hAnsi="Arial" w:cs="Arial"/>
                <w:position w:val="-32"/>
                <w:sz w:val="18"/>
                <w:szCs w:val="18"/>
              </w:rPr>
              <w:object w:dxaOrig="4160" w:dyaOrig="760" w14:anchorId="5FD47682">
                <v:shape id="_x0000_i1049" type="#_x0000_t75" style="width:208pt;height:38pt" o:ole="">
                  <v:imagedata r:id="rId71" o:title=""/>
                </v:shape>
                <o:OLEObject Type="Embed" ProgID="Equation.3" ShapeID="_x0000_i1049" DrawAspect="Content" ObjectID="_1786829962" r:id="rId72"/>
              </w:object>
            </w:r>
          </w:p>
        </w:tc>
        <w:tc>
          <w:tcPr>
            <w:tcW w:w="0" w:type="auto"/>
            <w:vAlign w:val="center"/>
          </w:tcPr>
          <w:p w14:paraId="47D864A8" w14:textId="77777777" w:rsidR="00C019CF" w:rsidRPr="005B0306" w:rsidRDefault="00C019CF" w:rsidP="00405C1A">
            <w:pPr>
              <w:spacing w:after="0"/>
              <w:jc w:val="center"/>
              <w:rPr>
                <w:rFonts w:ascii="Arial" w:hAnsi="Arial" w:cs="Arial"/>
                <w:sz w:val="18"/>
                <w:szCs w:val="18"/>
              </w:rPr>
            </w:pPr>
            <w:r w:rsidRPr="005B0306">
              <w:rPr>
                <w:rFonts w:ascii="Arial" w:hAnsi="Arial" w:cs="Arial"/>
                <w:position w:val="-12"/>
                <w:sz w:val="18"/>
                <w:szCs w:val="18"/>
              </w:rPr>
              <w:object w:dxaOrig="780" w:dyaOrig="360" w14:anchorId="74D34618">
                <v:shape id="_x0000_i1050" type="#_x0000_t75" style="width:39pt;height:19pt" o:ole="">
                  <v:imagedata r:id="rId45" o:title=""/>
                </v:shape>
                <o:OLEObject Type="Embed" ProgID="Equation.3" ShapeID="_x0000_i1050" DrawAspect="Content" ObjectID="_1786829963" r:id="rId73"/>
              </w:object>
            </w:r>
          </w:p>
        </w:tc>
        <w:tc>
          <w:tcPr>
            <w:tcW w:w="0" w:type="auto"/>
            <w:vAlign w:val="center"/>
          </w:tcPr>
          <w:p w14:paraId="539A552D"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960" w:dyaOrig="360" w14:anchorId="683503FF">
                <v:shape id="_x0000_i1051" type="#_x0000_t75" style="width:96.5pt;height:19pt" o:ole="">
                  <v:imagedata r:id="rId59" o:title=""/>
                </v:shape>
                <o:OLEObject Type="Embed" ProgID="Equation.3" ShapeID="_x0000_i1051" DrawAspect="Content" ObjectID="_1786829964" r:id="rId74"/>
              </w:object>
            </w:r>
          </w:p>
          <w:p w14:paraId="62C27883"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020" w:dyaOrig="360" w14:anchorId="54E74273">
                <v:shape id="_x0000_i1052" type="#_x0000_t75" style="width:50pt;height:19pt" o:ole="">
                  <v:imagedata r:id="rId75" o:title=""/>
                </v:shape>
                <o:OLEObject Type="Embed" ProgID="Equation.3" ShapeID="_x0000_i1052" DrawAspect="Content" ObjectID="_1786829965" r:id="rId76"/>
              </w:object>
            </w:r>
          </w:p>
        </w:tc>
      </w:tr>
      <w:tr w:rsidR="00C019CF" w:rsidRPr="00147F39" w14:paraId="41635512" w14:textId="77777777" w:rsidTr="00405C1A">
        <w:trPr>
          <w:cantSplit/>
        </w:trPr>
        <w:tc>
          <w:tcPr>
            <w:tcW w:w="0" w:type="auto"/>
            <w:vMerge/>
            <w:shd w:val="clear" w:color="auto" w:fill="F2F2F2"/>
            <w:textDirection w:val="btLr"/>
            <w:vAlign w:val="center"/>
          </w:tcPr>
          <w:p w14:paraId="6E546A8B"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78847B7"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NLOS</w:t>
            </w:r>
          </w:p>
        </w:tc>
        <w:tc>
          <w:tcPr>
            <w:tcW w:w="0" w:type="auto"/>
            <w:vAlign w:val="center"/>
          </w:tcPr>
          <w:p w14:paraId="0233FCA5"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46ED166F">
                <v:shape id="_x0000_i1053" type="#_x0000_t75" style="width:196pt;height:19pt" o:ole="">
                  <v:imagedata r:id="rId77" o:title=""/>
                </v:shape>
                <o:OLEObject Type="Embed" ProgID="Equation.3" ShapeID="_x0000_i1053" DrawAspect="Content" ObjectID="_1786829966" r:id="rId78"/>
              </w:object>
            </w:r>
          </w:p>
          <w:p w14:paraId="1F6FEC28"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082864E">
                <v:shape id="_x0000_i1054" type="#_x0000_t75" style="width:86.5pt;height:16.5pt" o:ole="">
                  <v:imagedata r:id="rId53" o:title=""/>
                </v:shape>
                <o:OLEObject Type="Embed" ProgID="Equation.3" ShapeID="_x0000_i1054" DrawAspect="Content" ObjectID="_1786829967" r:id="rId79"/>
              </w:object>
            </w:r>
          </w:p>
          <w:p w14:paraId="23C38670" w14:textId="77777777" w:rsidR="00C019CF" w:rsidRPr="005B0306" w:rsidRDefault="00C019CF" w:rsidP="00405C1A">
            <w:pPr>
              <w:spacing w:after="0"/>
              <w:rPr>
                <w:rFonts w:ascii="Arial" w:hAnsi="Arial" w:cs="Arial"/>
                <w:sz w:val="18"/>
                <w:szCs w:val="18"/>
                <w:lang w:val="en-US"/>
              </w:rPr>
            </w:pPr>
          </w:p>
          <w:p w14:paraId="1F09413E" w14:textId="77777777" w:rsidR="00C019CF" w:rsidRPr="005B0306" w:rsidRDefault="00C019CF" w:rsidP="00405C1A">
            <w:pPr>
              <w:spacing w:after="0"/>
              <w:rPr>
                <w:rFonts w:ascii="Arial" w:hAnsi="Arial" w:cs="Arial"/>
                <w:sz w:val="18"/>
                <w:szCs w:val="18"/>
              </w:rPr>
            </w:pPr>
            <w:r w:rsidRPr="005B0306">
              <w:rPr>
                <w:rFonts w:ascii="Arial" w:hAnsi="Arial" w:cs="Arial"/>
                <w:position w:val="-30"/>
                <w:sz w:val="18"/>
                <w:szCs w:val="18"/>
                <w:lang w:val="en-US"/>
              </w:rPr>
              <w:object w:dxaOrig="4120" w:dyaOrig="720" w14:anchorId="7A6719FA">
                <v:shape id="_x0000_i1055" type="#_x0000_t75" style="width:209pt;height:34.5pt" o:ole="">
                  <v:imagedata r:id="rId80" o:title=""/>
                </v:shape>
                <o:OLEObject Type="Embed" ProgID="Equation.3" ShapeID="_x0000_i1055" DrawAspect="Content" ObjectID="_1786829968" r:id="rId81"/>
              </w:object>
            </w:r>
          </w:p>
        </w:tc>
        <w:tc>
          <w:tcPr>
            <w:tcW w:w="0" w:type="auto"/>
            <w:vAlign w:val="center"/>
          </w:tcPr>
          <w:p w14:paraId="4118B719"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60" w:dyaOrig="360" w14:anchorId="605C7C23">
                <v:shape id="_x0000_i1056" type="#_x0000_t75" style="width:52.5pt;height:19pt" o:ole="">
                  <v:imagedata r:id="rId82" o:title=""/>
                </v:shape>
                <o:OLEObject Type="Embed" ProgID="Equation.3" ShapeID="_x0000_i1056" DrawAspect="Content" ObjectID="_1786829969" r:id="rId83"/>
              </w:object>
            </w:r>
          </w:p>
        </w:tc>
        <w:tc>
          <w:tcPr>
            <w:tcW w:w="0" w:type="auto"/>
            <w:vAlign w:val="center"/>
          </w:tcPr>
          <w:p w14:paraId="6C35102C"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960" w:dyaOrig="360" w14:anchorId="57132F58">
                <v:shape id="_x0000_i1057" type="#_x0000_t75" style="width:96.5pt;height:19pt" o:ole="">
                  <v:imagedata r:id="rId59" o:title=""/>
                </v:shape>
                <o:OLEObject Type="Embed" ProgID="Equation.3" ShapeID="_x0000_i1057" DrawAspect="Content" ObjectID="_1786829970" r:id="rId84"/>
              </w:object>
            </w:r>
          </w:p>
          <w:p w14:paraId="4ABA5CDF"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020" w:dyaOrig="360" w14:anchorId="160C1AA3">
                <v:shape id="_x0000_i1058" type="#_x0000_t75" style="width:50pt;height:19pt" o:ole="">
                  <v:imagedata r:id="rId85" o:title=""/>
                </v:shape>
                <o:OLEObject Type="Embed" ProgID="Equation.3" ShapeID="_x0000_i1058" DrawAspect="Content" ObjectID="_1786829971" r:id="rId86"/>
              </w:object>
            </w:r>
          </w:p>
          <w:p w14:paraId="6A89BEA3" w14:textId="77777777" w:rsidR="00C019CF" w:rsidRPr="005B0306" w:rsidRDefault="00C019CF" w:rsidP="00405C1A">
            <w:pPr>
              <w:pStyle w:val="TAL"/>
              <w:keepNext w:val="0"/>
              <w:keepLines w:val="0"/>
              <w:rPr>
                <w:rFonts w:cs="Arial"/>
                <w:szCs w:val="18"/>
                <w:lang w:val="fr-FR"/>
              </w:rPr>
            </w:pPr>
            <w:r w:rsidRPr="005B0306">
              <w:rPr>
                <w:rFonts w:cs="Arial"/>
                <w:szCs w:val="18"/>
              </w:rPr>
              <w:t>Explanations: see note 4</w:t>
            </w:r>
          </w:p>
        </w:tc>
      </w:tr>
      <w:tr w:rsidR="00C019CF" w:rsidRPr="00147F39" w14:paraId="5F133F23" w14:textId="77777777" w:rsidTr="00405C1A">
        <w:trPr>
          <w:cantSplit/>
        </w:trPr>
        <w:tc>
          <w:tcPr>
            <w:tcW w:w="0" w:type="auto"/>
            <w:vMerge/>
            <w:shd w:val="clear" w:color="auto" w:fill="F2F2F2"/>
            <w:textDirection w:val="btLr"/>
            <w:vAlign w:val="center"/>
          </w:tcPr>
          <w:p w14:paraId="1AC375EC"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578FA52A"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3CC03292" w14:textId="77777777" w:rsidR="00C019CF" w:rsidRPr="005B0306" w:rsidRDefault="00C019CF" w:rsidP="00405C1A">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6966A69F">
                <v:shape id="_x0000_i1059" type="#_x0000_t75" style="width:196pt;height:19pt" o:ole="">
                  <v:imagedata r:id="rId87" o:title=""/>
                </v:shape>
                <o:OLEObject Type="Embed" ProgID="Equation.3" ShapeID="_x0000_i1059" DrawAspect="Content" ObjectID="_1786829972" r:id="rId88"/>
              </w:object>
            </w:r>
          </w:p>
        </w:tc>
        <w:tc>
          <w:tcPr>
            <w:tcW w:w="0" w:type="auto"/>
            <w:vAlign w:val="center"/>
          </w:tcPr>
          <w:p w14:paraId="3460DD9C"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940" w:dyaOrig="360" w14:anchorId="2212FF93">
                <v:shape id="_x0000_i1060" type="#_x0000_t75" style="width:47pt;height:19pt" o:ole="">
                  <v:imagedata r:id="rId89" o:title=""/>
                </v:shape>
                <o:OLEObject Type="Embed" ProgID="Equation.3" ShapeID="_x0000_i1060" DrawAspect="Content" ObjectID="_1786829973" r:id="rId90"/>
              </w:object>
            </w:r>
          </w:p>
        </w:tc>
        <w:tc>
          <w:tcPr>
            <w:tcW w:w="0" w:type="auto"/>
            <w:vAlign w:val="center"/>
          </w:tcPr>
          <w:p w14:paraId="032289F5" w14:textId="77777777" w:rsidR="00C019CF" w:rsidRPr="005B0306" w:rsidRDefault="00C019CF" w:rsidP="00405C1A">
            <w:pPr>
              <w:pStyle w:val="TAL"/>
              <w:keepNext w:val="0"/>
              <w:keepLines w:val="0"/>
              <w:rPr>
                <w:rFonts w:cs="Arial"/>
                <w:szCs w:val="18"/>
                <w:lang w:val="fr-FR"/>
              </w:rPr>
            </w:pPr>
          </w:p>
        </w:tc>
      </w:tr>
      <w:tr w:rsidR="00C019CF" w:rsidRPr="00147F39" w14:paraId="44C837AD" w14:textId="77777777" w:rsidTr="00405C1A">
        <w:trPr>
          <w:cantSplit/>
          <w:trHeight w:val="751"/>
        </w:trPr>
        <w:tc>
          <w:tcPr>
            <w:tcW w:w="0" w:type="auto"/>
            <w:vMerge w:val="restart"/>
            <w:shd w:val="clear" w:color="auto" w:fill="F2F2F2"/>
            <w:textDirection w:val="btLr"/>
            <w:vAlign w:val="center"/>
          </w:tcPr>
          <w:p w14:paraId="006A1855"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01342D9B"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49C633AE"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rPr>
              <w:object w:dxaOrig="4540" w:dyaOrig="360" w14:anchorId="4DE36DC3">
                <v:shape id="_x0000_i1061" type="#_x0000_t75" style="width:227pt;height:19pt" o:ole="">
                  <v:imagedata r:id="rId91" o:title=""/>
                </v:shape>
                <o:OLEObject Type="Embed" ProgID="Equation.3" ShapeID="_x0000_i1061" DrawAspect="Content" ObjectID="_1786829974" r:id="rId92"/>
              </w:object>
            </w:r>
          </w:p>
        </w:tc>
        <w:tc>
          <w:tcPr>
            <w:tcW w:w="0" w:type="auto"/>
            <w:vAlign w:val="center"/>
          </w:tcPr>
          <w:p w14:paraId="53B96B2B"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740" w:dyaOrig="360" w14:anchorId="28F6B6FF">
                <v:shape id="_x0000_i1062" type="#_x0000_t75" style="width:37.5pt;height:19pt" o:ole="">
                  <v:imagedata r:id="rId93" o:title=""/>
                </v:shape>
                <o:OLEObject Type="Embed" ProgID="Equation.3" ShapeID="_x0000_i1062" DrawAspect="Content" ObjectID="_1786829975" r:id="rId94"/>
              </w:object>
            </w:r>
          </w:p>
        </w:tc>
        <w:tc>
          <w:tcPr>
            <w:tcW w:w="0" w:type="auto"/>
            <w:vAlign w:val="center"/>
          </w:tcPr>
          <w:p w14:paraId="0B5130C2"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1BD7105B">
                <v:shape id="_x0000_i1063" type="#_x0000_t75" style="width:82.5pt;height:19pt" o:ole="">
                  <v:imagedata r:id="rId95" o:title=""/>
                </v:shape>
                <o:OLEObject Type="Embed" ProgID="Equation.3" ShapeID="_x0000_i1063" DrawAspect="Content" ObjectID="_1786829976" r:id="rId96"/>
              </w:object>
            </w:r>
          </w:p>
        </w:tc>
      </w:tr>
      <w:tr w:rsidR="00C019CF" w:rsidRPr="00147F39" w14:paraId="136B6FA8" w14:textId="77777777" w:rsidTr="00405C1A">
        <w:trPr>
          <w:cantSplit/>
        </w:trPr>
        <w:tc>
          <w:tcPr>
            <w:tcW w:w="0" w:type="auto"/>
            <w:vMerge/>
            <w:shd w:val="clear" w:color="auto" w:fill="F2F2F2"/>
            <w:textDirection w:val="btLr"/>
            <w:vAlign w:val="center"/>
          </w:tcPr>
          <w:p w14:paraId="500CC056"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143B90F1"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4C341E07" w14:textId="77777777" w:rsidR="00C019CF" w:rsidRPr="005B0306" w:rsidRDefault="00C019CF" w:rsidP="00405C1A">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249B43FC">
                <v:shape id="_x0000_i1064" type="#_x0000_t75" style="width:190.5pt;height:19pt" o:ole="">
                  <v:imagedata r:id="rId97" o:title=""/>
                </v:shape>
                <o:OLEObject Type="Embed" ProgID="Equation.3" ShapeID="_x0000_i1064" DrawAspect="Content" ObjectID="_1786829977" r:id="rId98"/>
              </w:object>
            </w:r>
          </w:p>
          <w:p w14:paraId="0670E064"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lang w:val="en-US"/>
              </w:rPr>
              <w:object w:dxaOrig="4880" w:dyaOrig="360" w14:anchorId="738BD49D">
                <v:shape id="_x0000_i1065" type="#_x0000_t75" style="width:248pt;height:17pt" o:ole="">
                  <v:imagedata r:id="rId99" o:title=""/>
                </v:shape>
                <o:OLEObject Type="Embed" ProgID="Equation.3" ShapeID="_x0000_i1065" DrawAspect="Content" ObjectID="_1786829978" r:id="rId100"/>
              </w:object>
            </w:r>
          </w:p>
        </w:tc>
        <w:tc>
          <w:tcPr>
            <w:tcW w:w="0" w:type="auto"/>
            <w:vAlign w:val="center"/>
          </w:tcPr>
          <w:p w14:paraId="335D1ABF"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40" w:dyaOrig="360" w14:anchorId="56688278">
                <v:shape id="_x0000_i1066" type="#_x0000_t75" style="width:52.5pt;height:19pt" o:ole="">
                  <v:imagedata r:id="rId101" o:title=""/>
                </v:shape>
                <o:OLEObject Type="Embed" ProgID="Equation.3" ShapeID="_x0000_i1066" DrawAspect="Content" ObjectID="_1786829979" r:id="rId102"/>
              </w:object>
            </w:r>
          </w:p>
        </w:tc>
        <w:tc>
          <w:tcPr>
            <w:tcW w:w="0" w:type="auto"/>
            <w:vAlign w:val="center"/>
          </w:tcPr>
          <w:p w14:paraId="15D7D0A1"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0262241E">
                <v:shape id="_x0000_i1067" type="#_x0000_t75" style="width:82.5pt;height:19pt" o:ole="">
                  <v:imagedata r:id="rId95" o:title=""/>
                </v:shape>
                <o:OLEObject Type="Embed" ProgID="Equation.3" ShapeID="_x0000_i1067" DrawAspect="Content" ObjectID="_1786829980" r:id="rId103"/>
              </w:object>
            </w:r>
          </w:p>
        </w:tc>
      </w:tr>
      <w:tr w:rsidR="00C019CF" w:rsidRPr="00147F39" w14:paraId="16809377" w14:textId="77777777" w:rsidTr="00405C1A">
        <w:trPr>
          <w:cantSplit/>
          <w:trHeight w:val="403"/>
        </w:trPr>
        <w:tc>
          <w:tcPr>
            <w:tcW w:w="0" w:type="auto"/>
            <w:vMerge/>
            <w:shd w:val="clear" w:color="auto" w:fill="F2F2F2"/>
            <w:textDirection w:val="btLr"/>
            <w:vAlign w:val="center"/>
          </w:tcPr>
          <w:p w14:paraId="1BA7383B"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7924EBBF"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1875070F" w14:textId="77777777" w:rsidR="00C019CF" w:rsidRPr="005B0306" w:rsidRDefault="00C019CF" w:rsidP="00405C1A">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0A10434E">
                <v:shape id="_x0000_i1068" type="#_x0000_t75" style="width:229pt;height:19pt" o:ole="">
                  <v:imagedata r:id="rId104" o:title=""/>
                </v:shape>
                <o:OLEObject Type="Embed" ProgID="Equation.3" ShapeID="_x0000_i1068" DrawAspect="Content" ObjectID="_1786829981" r:id="rId105"/>
              </w:object>
            </w:r>
          </w:p>
        </w:tc>
        <w:tc>
          <w:tcPr>
            <w:tcW w:w="0" w:type="auto"/>
            <w:vAlign w:val="center"/>
          </w:tcPr>
          <w:p w14:paraId="5C9C89E9"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60" w:dyaOrig="360" w14:anchorId="2CF2C7DA">
                <v:shape id="_x0000_i1069" type="#_x0000_t75" style="width:52.5pt;height:19pt" o:ole="">
                  <v:imagedata r:id="rId106" o:title=""/>
                </v:shape>
                <o:OLEObject Type="Embed" ProgID="Equation.3" ShapeID="_x0000_i1069" DrawAspect="Content" ObjectID="_1786829982" r:id="rId107"/>
              </w:object>
            </w:r>
          </w:p>
        </w:tc>
        <w:tc>
          <w:tcPr>
            <w:tcW w:w="0" w:type="auto"/>
            <w:vAlign w:val="center"/>
          </w:tcPr>
          <w:p w14:paraId="7C63AA13"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78E9CFB9">
                <v:shape id="_x0000_i1070" type="#_x0000_t75" style="width:82.5pt;height:19pt" o:ole="">
                  <v:imagedata r:id="rId95" o:title=""/>
                </v:shape>
                <o:OLEObject Type="Embed" ProgID="Equation.3" ShapeID="_x0000_i1070" DrawAspect="Content" ObjectID="_1786829983" r:id="rId108"/>
              </w:object>
            </w:r>
          </w:p>
        </w:tc>
      </w:tr>
      <w:tr w:rsidR="00C019CF" w:rsidRPr="00147F39" w14:paraId="79BD8234" w14:textId="77777777" w:rsidTr="00405C1A">
        <w:trPr>
          <w:cantSplit/>
        </w:trPr>
        <w:tc>
          <w:tcPr>
            <w:tcW w:w="0" w:type="auto"/>
            <w:gridSpan w:val="5"/>
            <w:vAlign w:val="center"/>
          </w:tcPr>
          <w:p w14:paraId="5DA5F9BF" w14:textId="77777777" w:rsidR="00C019CF" w:rsidRPr="005B0306" w:rsidRDefault="00C019CF" w:rsidP="00405C1A">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36AF319" w14:textId="77777777" w:rsidR="00C019CF" w:rsidRPr="005B0306" w:rsidRDefault="00C019CF" w:rsidP="00405C1A">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CD2DF7C">
                <v:shape id="_x0000_i1071" type="#_x0000_t75" style="width:273pt;height:52.5pt" o:ole="">
                  <v:imagedata r:id="rId109" o:title=""/>
                </v:shape>
                <o:OLEObject Type="Embed" ProgID="Equation.3" ShapeID="_x0000_i1071" DrawAspect="Content" ObjectID="_1786829984" r:id="rId110"/>
              </w:object>
            </w:r>
            <w:r w:rsidRPr="005B0306">
              <w:rPr>
                <w:rFonts w:cs="Arial"/>
                <w:szCs w:val="18"/>
                <w:lang w:val="en-US"/>
              </w:rPr>
              <w:t>,</w:t>
            </w:r>
          </w:p>
          <w:p w14:paraId="78FCD055" w14:textId="77777777" w:rsidR="00C019CF" w:rsidRPr="005B0306" w:rsidRDefault="00C019CF" w:rsidP="00405C1A">
            <w:pPr>
              <w:pStyle w:val="TAN"/>
              <w:keepNext w:val="0"/>
              <w:keepLines w:val="0"/>
              <w:rPr>
                <w:rFonts w:cs="Arial"/>
                <w:szCs w:val="18"/>
                <w:lang w:val="en-US"/>
              </w:rPr>
            </w:pPr>
            <w:r w:rsidRPr="005B0306">
              <w:rPr>
                <w:rFonts w:cs="Arial"/>
                <w:szCs w:val="18"/>
                <w:lang w:val="en-US"/>
              </w:rPr>
              <w:tab/>
              <w:t>where</w:t>
            </w:r>
          </w:p>
          <w:p w14:paraId="15D14D4F" w14:textId="77777777" w:rsidR="00C019CF" w:rsidRPr="005B0306" w:rsidRDefault="00C019CF" w:rsidP="00405C1A">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00D4703E">
                <v:shape id="_x0000_i1072" type="#_x0000_t75" style="width:226.5pt;height:50pt" o:ole="">
                  <v:imagedata r:id="rId111" o:title=""/>
                </v:shape>
                <o:OLEObject Type="Embed" ProgID="Equation.3" ShapeID="_x0000_i1072" DrawAspect="Content" ObjectID="_1786829985" r:id="rId112"/>
              </w:object>
            </w:r>
            <w:r w:rsidRPr="005B0306">
              <w:rPr>
                <w:rFonts w:cs="Arial"/>
                <w:szCs w:val="18"/>
                <w:lang w:val="en-US"/>
              </w:rPr>
              <w:t xml:space="preserve">. </w:t>
            </w:r>
          </w:p>
          <w:p w14:paraId="198F9011" w14:textId="77777777" w:rsidR="00C019CF" w:rsidRPr="005B0306" w:rsidRDefault="00C019CF" w:rsidP="00405C1A">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9690C7" w14:textId="77777777" w:rsidR="00C019CF" w:rsidRPr="005B0306" w:rsidRDefault="00C019CF" w:rsidP="00405C1A">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323CE967" w14:textId="77777777" w:rsidR="00C019CF" w:rsidRPr="005B0306" w:rsidRDefault="00C019CF" w:rsidP="00405C1A">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65D2D65A" w14:textId="77777777" w:rsidR="00C019CF" w:rsidRPr="005B0306" w:rsidRDefault="00C019CF" w:rsidP="00405C1A">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647634E7" w14:textId="77777777" w:rsidR="00C019CF" w:rsidRPr="005B0306" w:rsidRDefault="00C019CF" w:rsidP="00405C1A">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5D86593" w14:textId="77777777" w:rsidR="00C019CF" w:rsidRPr="005B0306" w:rsidRDefault="00C019CF" w:rsidP="00405C1A">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763901DE" w14:textId="77777777" w:rsidR="00C019CF" w:rsidRPr="00147F39" w:rsidRDefault="00C019CF" w:rsidP="00C019CF"/>
    <w:p w14:paraId="0409A0F5" w14:textId="77777777" w:rsidR="00C019CF" w:rsidRPr="007849B1" w:rsidRDefault="00C019CF" w:rsidP="00872F18">
      <w:pPr>
        <w:pStyle w:val="Heading5"/>
        <w:rPr>
          <w:lang w:eastAsia="ja-JP"/>
        </w:rPr>
      </w:pPr>
      <w:bookmarkStart w:id="133" w:name="_Toc494384412"/>
      <w:bookmarkStart w:id="134" w:name="_Toc98750621"/>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133"/>
      <w:bookmarkEnd w:id="134"/>
    </w:p>
    <w:p w14:paraId="00707B80" w14:textId="77777777" w:rsidR="00C019CF" w:rsidRPr="007849B1" w:rsidRDefault="00C019CF" w:rsidP="00C019CF">
      <w:pPr>
        <w:rPr>
          <w:lang w:eastAsia="ko-KR"/>
        </w:rPr>
      </w:pPr>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p>
    <w:p w14:paraId="763E7C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C019CF" w:rsidRPr="007849B1" w14:paraId="2CE22446" w14:textId="77777777" w:rsidTr="00405C1A">
        <w:tc>
          <w:tcPr>
            <w:tcW w:w="1890" w:type="dxa"/>
            <w:shd w:val="clear" w:color="auto" w:fill="E0E0E0"/>
          </w:tcPr>
          <w:p w14:paraId="56305C51" w14:textId="77777777" w:rsidR="00C019CF" w:rsidRPr="007849B1" w:rsidRDefault="00C019CF" w:rsidP="00405C1A">
            <w:pPr>
              <w:pStyle w:val="TAH"/>
            </w:pPr>
            <w:r w:rsidRPr="007849B1">
              <w:t>Scenario</w:t>
            </w:r>
          </w:p>
        </w:tc>
        <w:tc>
          <w:tcPr>
            <w:tcW w:w="6975" w:type="dxa"/>
            <w:shd w:val="clear" w:color="auto" w:fill="E0E0E0"/>
          </w:tcPr>
          <w:p w14:paraId="18526B11" w14:textId="77777777" w:rsidR="00C019CF" w:rsidRPr="007849B1" w:rsidRDefault="00C019CF" w:rsidP="00405C1A">
            <w:pPr>
              <w:pStyle w:val="TAH"/>
            </w:pPr>
            <w:r w:rsidRPr="007849B1">
              <w:t>LOS probability (distance is in meters)</w:t>
            </w:r>
          </w:p>
        </w:tc>
      </w:tr>
      <w:tr w:rsidR="00C019CF" w:rsidRPr="007849B1" w14:paraId="7EEF294F" w14:textId="77777777" w:rsidTr="00405C1A">
        <w:tc>
          <w:tcPr>
            <w:tcW w:w="1890" w:type="dxa"/>
          </w:tcPr>
          <w:p w14:paraId="7A9654A3" w14:textId="77777777" w:rsidR="00C019CF" w:rsidRPr="007849B1" w:rsidRDefault="00C019CF" w:rsidP="00405C1A">
            <w:pPr>
              <w:pStyle w:val="TAL"/>
              <w:rPr>
                <w:lang w:eastAsia="ko-KR"/>
              </w:rPr>
            </w:pPr>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p>
        </w:tc>
        <w:tc>
          <w:tcPr>
            <w:tcW w:w="6975" w:type="dxa"/>
          </w:tcPr>
          <w:p w14:paraId="7439EECB" w14:textId="77777777" w:rsidR="00C019CF" w:rsidRPr="007849B1" w:rsidRDefault="00C019CF" w:rsidP="00405C1A">
            <w:pPr>
              <w:keepNext/>
              <w:keepLines/>
              <w:spacing w:after="0"/>
              <w:rPr>
                <w:rFonts w:eastAsia="SimSun"/>
              </w:rPr>
            </w:pPr>
            <w:r w:rsidRPr="007849B1">
              <w:rPr>
                <w:rFonts w:eastAsia="SimSun"/>
              </w:rPr>
              <w:t>Outdoor users:</w:t>
            </w:r>
          </w:p>
          <w:p w14:paraId="6D8ACC11" w14:textId="77777777" w:rsidR="00C019CF" w:rsidRPr="007849B1" w:rsidRDefault="00C019CF" w:rsidP="00405C1A">
            <w:pPr>
              <w:keepNext/>
              <w:keepLines/>
              <w:spacing w:after="0"/>
              <w:rPr>
                <w:rFonts w:eastAsia="SimSun"/>
              </w:rPr>
            </w:pPr>
          </w:p>
          <w:p w14:paraId="00C39ECB" w14:textId="77777777" w:rsidR="00C019CF" w:rsidRPr="007849B1" w:rsidRDefault="00C019CF" w:rsidP="00405C1A">
            <w:pPr>
              <w:keepNext/>
              <w:keepLines/>
              <w:spacing w:after="0"/>
              <w:jc w:val="center"/>
              <w:rPr>
                <w:rFonts w:eastAsia="SimSun"/>
              </w:rPr>
            </w:pPr>
            <w:r w:rsidRPr="007849B1">
              <w:rPr>
                <w:position w:val="-12"/>
                <w:lang w:val="en-US"/>
              </w:rPr>
              <w:object w:dxaOrig="5740" w:dyaOrig="360" w14:anchorId="70E2A5FB">
                <v:shape id="_x0000_i1073" type="#_x0000_t75" style="width:251.5pt;height:16.5pt" o:ole="">
                  <v:imagedata r:id="rId113" o:title=""/>
                </v:shape>
                <o:OLEObject Type="Embed" ProgID="Equation.3" ShapeID="_x0000_i1073" DrawAspect="Content" ObjectID="_1786829986" r:id="rId114"/>
              </w:object>
            </w:r>
          </w:p>
          <w:p w14:paraId="6BAF7389" w14:textId="77777777" w:rsidR="00C019CF" w:rsidRPr="007849B1" w:rsidRDefault="00C019CF" w:rsidP="00405C1A">
            <w:pPr>
              <w:keepNext/>
              <w:keepLines/>
              <w:spacing w:after="0"/>
              <w:rPr>
                <w:rFonts w:eastAsia="SimSun"/>
              </w:rPr>
            </w:pPr>
            <w:r w:rsidRPr="007849B1">
              <w:rPr>
                <w:rFonts w:eastAsia="SimSun"/>
              </w:rPr>
              <w:t>Indoor users:</w:t>
            </w:r>
          </w:p>
          <w:p w14:paraId="44F04BE7" w14:textId="77777777" w:rsidR="00C019CF" w:rsidRPr="007849B1" w:rsidRDefault="00C019CF" w:rsidP="00405C1A">
            <w:pPr>
              <w:keepNext/>
              <w:keepLines/>
              <w:spacing w:after="0"/>
              <w:rPr>
                <w:rFonts w:eastAsia="SimSun"/>
              </w:rPr>
            </w:pPr>
          </w:p>
          <w:p w14:paraId="519CA8F8" w14:textId="77777777" w:rsidR="00C019CF" w:rsidRPr="007849B1" w:rsidRDefault="00C019CF" w:rsidP="00405C1A">
            <w:pPr>
              <w:keepNext/>
              <w:keepLines/>
              <w:spacing w:after="0"/>
              <w:rPr>
                <w:rFonts w:eastAsia="SimSun"/>
                <w:i/>
                <w:vertAlign w:val="subscript"/>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p w14:paraId="020B19F3" w14:textId="77777777" w:rsidR="00C019CF" w:rsidRPr="007849B1" w:rsidRDefault="00C019CF" w:rsidP="00405C1A">
            <w:pPr>
              <w:keepNext/>
              <w:keepLines/>
              <w:spacing w:after="0"/>
              <w:rPr>
                <w:rFonts w:eastAsia="SimSun"/>
              </w:rPr>
            </w:pPr>
          </w:p>
        </w:tc>
      </w:tr>
      <w:tr w:rsidR="00C019CF" w:rsidRPr="007849B1" w14:paraId="5692BD2B" w14:textId="77777777" w:rsidTr="00405C1A">
        <w:tc>
          <w:tcPr>
            <w:tcW w:w="1890" w:type="dxa"/>
          </w:tcPr>
          <w:p w14:paraId="3810B815" w14:textId="77777777" w:rsidR="00C019CF" w:rsidRPr="007849B1" w:rsidRDefault="00C019CF" w:rsidP="00405C1A">
            <w:pPr>
              <w:pStyle w:val="TAL"/>
              <w:rPr>
                <w:lang w:eastAsia="ko-KR"/>
              </w:rPr>
            </w:pPr>
            <w:r w:rsidRPr="007849B1">
              <w:rPr>
                <w:rFonts w:hint="eastAsia"/>
                <w:lang w:eastAsia="ko-KR"/>
              </w:rPr>
              <w:t>UMa</w:t>
            </w:r>
          </w:p>
        </w:tc>
        <w:tc>
          <w:tcPr>
            <w:tcW w:w="6975" w:type="dxa"/>
          </w:tcPr>
          <w:p w14:paraId="7472DC43" w14:textId="77777777" w:rsidR="00C019CF" w:rsidRPr="007849B1" w:rsidRDefault="00C019CF" w:rsidP="00405C1A">
            <w:pPr>
              <w:rPr>
                <w:rFonts w:eastAsia="SimSun"/>
              </w:rPr>
            </w:pPr>
            <w:r w:rsidRPr="007849B1">
              <w:rPr>
                <w:rFonts w:eastAsia="SimSun"/>
              </w:rPr>
              <w:t>Outdoor users:</w:t>
            </w:r>
          </w:p>
          <w:p w14:paraId="7578DFFC" w14:textId="77777777" w:rsidR="00C019CF" w:rsidRPr="007849B1" w:rsidRDefault="00C019CF" w:rsidP="00405C1A">
            <w:pPr>
              <w:jc w:val="center"/>
              <w:rPr>
                <w:lang w:eastAsia="ko-KR"/>
              </w:rPr>
            </w:pPr>
            <w:r w:rsidRPr="007849B1">
              <w:rPr>
                <w:position w:val="-12"/>
                <w:lang w:val="en-US"/>
              </w:rPr>
              <w:object w:dxaOrig="7060" w:dyaOrig="360" w14:anchorId="42067583">
                <v:shape id="_x0000_i1074" type="#_x0000_t75" style="width:311pt;height:16.5pt" o:ole="">
                  <v:imagedata r:id="rId115" o:title=""/>
                </v:shape>
                <o:OLEObject Type="Embed" ProgID="Equation.3" ShapeID="_x0000_i1074" DrawAspect="Content" ObjectID="_1786829987" r:id="rId116"/>
              </w:object>
            </w:r>
          </w:p>
          <w:p w14:paraId="3935CB3F" w14:textId="77777777" w:rsidR="00C019CF" w:rsidRPr="007849B1" w:rsidRDefault="00C019CF" w:rsidP="00405C1A">
            <w:pPr>
              <w:rPr>
                <w:lang w:eastAsia="ko-KR"/>
              </w:rPr>
            </w:pPr>
            <w:r w:rsidRPr="007849B1">
              <w:rPr>
                <w:rFonts w:eastAsia="SimSun"/>
              </w:rPr>
              <w:t>where</w:t>
            </w:r>
          </w:p>
          <w:p w14:paraId="5FC2FDBC" w14:textId="77777777" w:rsidR="00C019CF" w:rsidRPr="007849B1" w:rsidRDefault="00C019CF" w:rsidP="00405C1A">
            <w:r w:rsidRPr="007849B1">
              <w:rPr>
                <w:position w:val="-48"/>
                <w:lang w:val="en-US"/>
              </w:rPr>
              <w:object w:dxaOrig="5400" w:dyaOrig="1080" w14:anchorId="0CD6F431">
                <v:shape id="_x0000_i1075" type="#_x0000_t75" style="width:236.5pt;height:47.5pt" o:ole="">
                  <v:imagedata r:id="rId117" o:title=""/>
                </v:shape>
                <o:OLEObject Type="Embed" ProgID="Equation.3" ShapeID="_x0000_i1075" DrawAspect="Content" ObjectID="_1786829988" r:id="rId118"/>
              </w:object>
            </w:r>
          </w:p>
          <w:p w14:paraId="568D0AEF" w14:textId="77777777" w:rsidR="00C019CF" w:rsidRPr="007849B1" w:rsidRDefault="00C019CF" w:rsidP="00405C1A">
            <w:r w:rsidRPr="007849B1">
              <w:t>and</w:t>
            </w:r>
          </w:p>
          <w:p w14:paraId="7BE95367" w14:textId="77777777" w:rsidR="00C019CF" w:rsidRPr="007849B1" w:rsidRDefault="00C019CF" w:rsidP="00405C1A">
            <w:pPr>
              <w:rPr>
                <w:rFonts w:ascii="Cambria Math" w:hAnsi="Cambria Math"/>
                <w:lang w:eastAsia="ko-KR"/>
              </w:rPr>
            </w:pPr>
            <w:r w:rsidRPr="007849B1">
              <w:rPr>
                <w:position w:val="-32"/>
                <w:lang w:val="en-US"/>
              </w:rPr>
              <w:object w:dxaOrig="5580" w:dyaOrig="760" w14:anchorId="2D62A7DC">
                <v:shape id="_x0000_i1076" type="#_x0000_t75" style="width:243.5pt;height:34pt" o:ole="">
                  <v:imagedata r:id="rId119" o:title=""/>
                </v:shape>
                <o:OLEObject Type="Embed" ProgID="Equation.3" ShapeID="_x0000_i1076" DrawAspect="Content" ObjectID="_1786829989" r:id="rId120"/>
              </w:object>
            </w:r>
          </w:p>
          <w:p w14:paraId="41319BCA" w14:textId="77777777" w:rsidR="00C019CF" w:rsidRPr="007849B1" w:rsidRDefault="00C019CF" w:rsidP="00405C1A">
            <w:pPr>
              <w:rPr>
                <w:rFonts w:ascii="Cambria Math" w:hAnsi="Cambria Math"/>
              </w:rPr>
            </w:pPr>
            <w:r w:rsidRPr="007849B1">
              <w:rPr>
                <w:rFonts w:eastAsia="SimSun"/>
              </w:rPr>
              <w:t>Indoor users:</w:t>
            </w:r>
          </w:p>
          <w:p w14:paraId="27327A83" w14:textId="77777777" w:rsidR="00C019CF" w:rsidRPr="007849B1" w:rsidRDefault="00C019CF" w:rsidP="00405C1A">
            <w:pPr>
              <w:keepNext/>
              <w:keepLines/>
              <w:spacing w:after="0"/>
              <w:rPr>
                <w:rFonts w:eastAsia="SimSun"/>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tc>
      </w:tr>
      <w:tr w:rsidR="00C019CF" w:rsidRPr="007849B1" w14:paraId="658332BF" w14:textId="77777777" w:rsidTr="00405C1A">
        <w:tc>
          <w:tcPr>
            <w:tcW w:w="1890" w:type="dxa"/>
          </w:tcPr>
          <w:p w14:paraId="567002B2" w14:textId="77777777" w:rsidR="00C019CF" w:rsidRPr="007849B1" w:rsidRDefault="00C019CF" w:rsidP="00405C1A">
            <w:pPr>
              <w:pStyle w:val="TAL"/>
              <w:rPr>
                <w:lang w:eastAsia="ko-KR"/>
              </w:rPr>
            </w:pPr>
            <w:r w:rsidRPr="007849B1">
              <w:rPr>
                <w:lang w:eastAsia="ko-KR"/>
              </w:rPr>
              <w:t>Indoor – Open office</w:t>
            </w:r>
          </w:p>
        </w:tc>
        <w:tc>
          <w:tcPr>
            <w:tcW w:w="6975" w:type="dxa"/>
          </w:tcPr>
          <w:p w14:paraId="22244BF8" w14:textId="77777777" w:rsidR="00C019CF" w:rsidRPr="007849B1" w:rsidRDefault="00C019CF" w:rsidP="00405C1A">
            <w:pPr>
              <w:rPr>
                <w:lang w:val="en-US"/>
              </w:rPr>
            </w:pPr>
            <w:r w:rsidRPr="007849B1">
              <w:rPr>
                <w:position w:val="-50"/>
                <w:sz w:val="18"/>
                <w:szCs w:val="18"/>
              </w:rPr>
              <w:object w:dxaOrig="6000" w:dyaOrig="1120" w14:anchorId="3CCE7545">
                <v:shape id="_x0000_i1077" type="#_x0000_t75" style="width:261.5pt;height:49pt" o:ole="">
                  <v:imagedata r:id="rId121" o:title=""/>
                </v:shape>
                <o:OLEObject Type="Embed" ProgID="Equation.3" ShapeID="_x0000_i1077" DrawAspect="Content" ObjectID="_1786829990" r:id="rId122"/>
              </w:object>
            </w:r>
          </w:p>
        </w:tc>
      </w:tr>
      <w:tr w:rsidR="00C019CF" w:rsidRPr="007849B1" w14:paraId="02363526" w14:textId="77777777" w:rsidTr="00405C1A">
        <w:tc>
          <w:tcPr>
            <w:tcW w:w="8865" w:type="dxa"/>
            <w:gridSpan w:val="2"/>
          </w:tcPr>
          <w:p w14:paraId="753EB86D" w14:textId="77777777" w:rsidR="00C019CF" w:rsidRPr="007849B1" w:rsidRDefault="00C019CF" w:rsidP="00405C1A">
            <w:pPr>
              <w:pStyle w:val="TAN"/>
              <w:rPr>
                <w:lang w:val="en-US" w:eastAsia="ko-KR"/>
              </w:rPr>
            </w:pPr>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UMa</w:t>
            </w:r>
          </w:p>
        </w:tc>
      </w:tr>
    </w:tbl>
    <w:p w14:paraId="74A1968B" w14:textId="77777777" w:rsidR="00C019CF" w:rsidRPr="007849B1" w:rsidRDefault="00C019CF" w:rsidP="00C019CF">
      <w:pPr>
        <w:rPr>
          <w:lang w:eastAsia="ja-JP"/>
        </w:rPr>
      </w:pPr>
    </w:p>
    <w:p w14:paraId="761944FC" w14:textId="77777777" w:rsidR="00C019CF" w:rsidRPr="007849B1" w:rsidRDefault="00C019CF" w:rsidP="00872F18">
      <w:pPr>
        <w:pStyle w:val="Heading5"/>
        <w:rPr>
          <w:lang w:eastAsia="ja-JP"/>
        </w:rPr>
      </w:pPr>
      <w:bookmarkStart w:id="135" w:name="_Toc494384413"/>
      <w:bookmarkStart w:id="136" w:name="_Toc98750622"/>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135"/>
      <w:bookmarkEnd w:id="136"/>
    </w:p>
    <w:p w14:paraId="42787D72"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237148AC" w14:textId="77777777" w:rsidR="00C019CF" w:rsidRPr="007849B1" w:rsidRDefault="00C019CF" w:rsidP="00C019CF">
      <w:pPr>
        <w:rPr>
          <w:lang w:eastAsia="ko-KR"/>
        </w:rPr>
      </w:pPr>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4BFDA22F" w14:textId="77777777" w:rsidR="00C019CF" w:rsidRPr="007849B1" w:rsidRDefault="00C019CF" w:rsidP="00C019CF">
      <w:pPr>
        <w:rPr>
          <w:lang w:eastAsia="ko-KR"/>
        </w:rPr>
      </w:pPr>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p>
    <w:p w14:paraId="5C43CBA6" w14:textId="77777777" w:rsidR="00C019CF" w:rsidRPr="007849B1" w:rsidRDefault="00C019CF" w:rsidP="00C019CF">
      <w:pPr>
        <w:rPr>
          <w:lang w:eastAsia="ko-KR"/>
        </w:rPr>
      </w:pPr>
      <w:r w:rsidRPr="007849B1">
        <w:rPr>
          <w:lang w:eastAsia="ja-JP"/>
        </w:rPr>
        <w:t>PL</w:t>
      </w:r>
      <w:r w:rsidRPr="007849B1">
        <w:rPr>
          <w:vertAlign w:val="subscript"/>
          <w:lang w:eastAsia="ja-JP"/>
        </w:rPr>
        <w:t>tw</w:t>
      </w:r>
      <w:r w:rsidRPr="007849B1">
        <w:rPr>
          <w:rFonts w:hint="eastAsia"/>
          <w:lang w:eastAsia="ko-KR"/>
        </w:rPr>
        <w:t xml:space="preserve"> is characterized as:</w:t>
      </w:r>
    </w:p>
    <w:p w14:paraId="2FE892B2" w14:textId="77777777" w:rsidR="00C019CF" w:rsidRPr="007849B1" w:rsidRDefault="00C019CF" w:rsidP="00C019CF">
      <w:pPr>
        <w:pStyle w:val="EQ"/>
        <w:rPr>
          <w:lang w:eastAsia="ko-KR"/>
        </w:rPr>
      </w:pPr>
      <w:r w:rsidRPr="007849B1">
        <w:tab/>
      </w:r>
      <w:r w:rsidRPr="007849B1">
        <w:object w:dxaOrig="4000" w:dyaOrig="840" w14:anchorId="5775A371">
          <v:shape id="_x0000_i1078" type="#_x0000_t75" style="width:201pt;height:42pt" o:ole="">
            <v:imagedata r:id="rId123" o:title=""/>
          </v:shape>
          <o:OLEObject Type="Embed" ProgID="Equation.3" ShapeID="_x0000_i1078" DrawAspect="Content" ObjectID="_1786829991" r:id="rId124"/>
        </w:object>
      </w:r>
    </w:p>
    <w:p w14:paraId="08508604" w14:textId="77777777" w:rsidR="00C019CF" w:rsidRPr="007849B1" w:rsidRDefault="00C019CF" w:rsidP="00C019CF">
      <w:pPr>
        <w:rPr>
          <w:lang w:eastAsia="ko-KR"/>
        </w:rPr>
      </w:pPr>
      <w:r w:rsidRPr="007849B1">
        <w:rPr>
          <w:position w:val="-14"/>
        </w:rPr>
        <w:object w:dxaOrig="560" w:dyaOrig="380" w14:anchorId="570C1BE9">
          <v:shape id="_x0000_i1079" type="#_x0000_t75" style="width:27pt;height:19pt" o:ole="">
            <v:imagedata r:id="rId125" o:title=""/>
          </v:shape>
          <o:OLEObject Type="Embed" ProgID="Equation.3" ShapeID="_x0000_i1079" DrawAspect="Content" ObjectID="_1786829992" r:id="rId126"/>
        </w:object>
      </w:r>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p>
    <w:p w14:paraId="143208A5" w14:textId="77777777" w:rsidR="00C019CF" w:rsidRPr="007849B1" w:rsidRDefault="00C019CF" w:rsidP="00C019CF">
      <w:pPr>
        <w:rPr>
          <w:lang w:eastAsia="ko-KR"/>
        </w:rPr>
      </w:pPr>
      <w:r w:rsidRPr="007849B1">
        <w:rPr>
          <w:position w:val="-14"/>
        </w:rPr>
        <w:object w:dxaOrig="3200" w:dyaOrig="380" w14:anchorId="0697AF23">
          <v:shape id="_x0000_i1080" type="#_x0000_t75" style="width:159.5pt;height:19pt" o:ole="">
            <v:imagedata r:id="rId127" o:title=""/>
          </v:shape>
          <o:OLEObject Type="Embed" ProgID="Equation.3" ShapeID="_x0000_i1080" DrawAspect="Content" ObjectID="_1786829993" r:id="rId128"/>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Pr>
          <w:lang w:eastAsia="ja-JP"/>
        </w:rPr>
        <w:t>6.1</w:t>
      </w:r>
      <w:r w:rsidRPr="007849B1">
        <w:rPr>
          <w:rFonts w:hint="eastAsia"/>
          <w:lang w:eastAsia="ja-JP"/>
        </w:rPr>
        <w:t>.2.2.3</w:t>
      </w:r>
      <w:r w:rsidRPr="007849B1">
        <w:rPr>
          <w:rFonts w:hint="eastAsia"/>
          <w:lang w:eastAsia="ko-KR"/>
        </w:rPr>
        <w:t>-1.</w:t>
      </w:r>
    </w:p>
    <w:p w14:paraId="5E825677" w14:textId="77777777" w:rsidR="00C019CF" w:rsidRPr="007849B1" w:rsidRDefault="00C019CF" w:rsidP="00C019CF">
      <w:pPr>
        <w:rPr>
          <w:lang w:val="en-US" w:eastAsia="ko-KR"/>
        </w:rPr>
      </w:pPr>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r w:rsidRPr="007849B1">
        <w:rPr>
          <w:position w:val="-28"/>
        </w:rPr>
        <w:object w:dxaOrig="900" w:dyaOrig="680" w14:anchorId="04267E00">
          <v:shape id="_x0000_i1081" type="#_x0000_t75" style="width:45pt;height:34.5pt" o:ole="">
            <v:imagedata r:id="rId129" o:title=""/>
          </v:shape>
          <o:OLEObject Type="Embed" ProgID="Equation.3" ShapeID="_x0000_i1081" DrawAspect="Content" ObjectID="_1786829994" r:id="rId130"/>
        </w:object>
      </w:r>
      <w:r w:rsidRPr="007849B1">
        <w:rPr>
          <w:rFonts w:hint="eastAsia"/>
          <w:lang w:eastAsia="ko-KR"/>
        </w:rPr>
        <w:t>; and</w:t>
      </w:r>
    </w:p>
    <w:p w14:paraId="493BF9BB" w14:textId="77777777" w:rsidR="00C019CF" w:rsidRPr="007849B1" w:rsidRDefault="00C019CF" w:rsidP="00C019CF">
      <w:pPr>
        <w:rPr>
          <w:lang w:eastAsia="ko-KR"/>
        </w:rPr>
      </w:pPr>
      <w:r w:rsidRPr="007849B1">
        <w:rPr>
          <w:i/>
          <w:lang w:val="en-US" w:eastAsia="ko-KR"/>
        </w:rPr>
        <w:t>N</w:t>
      </w:r>
      <w:r w:rsidRPr="007849B1">
        <w:rPr>
          <w:rFonts w:hint="eastAsia"/>
          <w:lang w:val="en-US" w:eastAsia="ko-KR"/>
        </w:rPr>
        <w:t xml:space="preserve"> is the number of materials.</w:t>
      </w:r>
    </w:p>
    <w:p w14:paraId="1CE8675B" w14:textId="77777777" w:rsidR="00C019CF" w:rsidRPr="007849B1" w:rsidRDefault="00C019CF" w:rsidP="00C019CF">
      <w:pPr>
        <w:pStyle w:val="TH"/>
        <w:rPr>
          <w:lang w:eastAsia="ja-JP"/>
        </w:rPr>
      </w:pPr>
      <w:bookmarkStart w:id="137" w:name="_Ref445048671"/>
      <w:bookmarkStart w:id="138" w:name="_Ref445048576"/>
      <w:r w:rsidRPr="007849B1">
        <w:rPr>
          <w:lang w:eastAsia="ja-JP"/>
        </w:rPr>
        <w:t xml:space="preserve">Table </w:t>
      </w:r>
      <w:bookmarkEnd w:id="137"/>
      <w:r>
        <w:rPr>
          <w:lang w:eastAsia="ja-JP"/>
        </w:rPr>
        <w:t>6.1</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C019CF" w:rsidRPr="007849B1" w14:paraId="421145C1" w14:textId="77777777" w:rsidTr="00405C1A">
        <w:trPr>
          <w:cantSplit/>
        </w:trPr>
        <w:tc>
          <w:tcPr>
            <w:tcW w:w="4621" w:type="dxa"/>
            <w:shd w:val="clear" w:color="auto" w:fill="auto"/>
          </w:tcPr>
          <w:p w14:paraId="1AD1E188" w14:textId="77777777" w:rsidR="00C019CF" w:rsidRPr="007849B1" w:rsidRDefault="00C019CF" w:rsidP="00405C1A">
            <w:pPr>
              <w:pStyle w:val="TAH"/>
              <w:rPr>
                <w:lang w:eastAsia="ja-JP"/>
              </w:rPr>
            </w:pPr>
            <w:r w:rsidRPr="007849B1">
              <w:rPr>
                <w:lang w:eastAsia="ja-JP"/>
              </w:rPr>
              <w:t>Material</w:t>
            </w:r>
          </w:p>
        </w:tc>
        <w:tc>
          <w:tcPr>
            <w:tcW w:w="5207" w:type="dxa"/>
            <w:shd w:val="clear" w:color="auto" w:fill="auto"/>
          </w:tcPr>
          <w:p w14:paraId="00C5DF39" w14:textId="77777777" w:rsidR="00C019CF" w:rsidRPr="007849B1" w:rsidRDefault="00C019CF" w:rsidP="00405C1A">
            <w:pPr>
              <w:pStyle w:val="TAH"/>
              <w:rPr>
                <w:lang w:eastAsia="ja-JP"/>
              </w:rPr>
            </w:pPr>
            <w:r w:rsidRPr="007849B1">
              <w:rPr>
                <w:lang w:eastAsia="ja-JP"/>
              </w:rPr>
              <w:t>Penetration loss [dB]</w:t>
            </w:r>
          </w:p>
        </w:tc>
      </w:tr>
      <w:tr w:rsidR="00C019CF" w:rsidRPr="007849B1" w14:paraId="54142219" w14:textId="77777777" w:rsidTr="00405C1A">
        <w:trPr>
          <w:cantSplit/>
        </w:trPr>
        <w:tc>
          <w:tcPr>
            <w:tcW w:w="4621" w:type="dxa"/>
            <w:shd w:val="clear" w:color="auto" w:fill="auto"/>
          </w:tcPr>
          <w:p w14:paraId="2BADD1DC" w14:textId="77777777" w:rsidR="00C019CF" w:rsidRPr="007849B1" w:rsidRDefault="00C019CF" w:rsidP="00405C1A">
            <w:pPr>
              <w:pStyle w:val="TAL"/>
              <w:rPr>
                <w:lang w:eastAsia="ja-JP"/>
              </w:rPr>
            </w:pPr>
            <w:r w:rsidRPr="007849B1">
              <w:rPr>
                <w:lang w:eastAsia="ja-JP"/>
              </w:rPr>
              <w:t>Standard multi-pane glass</w:t>
            </w:r>
          </w:p>
        </w:tc>
        <w:tc>
          <w:tcPr>
            <w:tcW w:w="5207" w:type="dxa"/>
            <w:shd w:val="clear" w:color="auto" w:fill="auto"/>
          </w:tcPr>
          <w:p w14:paraId="4658B492" w14:textId="77777777" w:rsidR="00C019CF" w:rsidRPr="00E45245" w:rsidRDefault="00000000" w:rsidP="00405C1A">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FF616B7" w14:textId="77777777" w:rsidTr="00405C1A">
        <w:trPr>
          <w:cantSplit/>
        </w:trPr>
        <w:tc>
          <w:tcPr>
            <w:tcW w:w="4621" w:type="dxa"/>
            <w:shd w:val="clear" w:color="auto" w:fill="auto"/>
          </w:tcPr>
          <w:p w14:paraId="236D09DA" w14:textId="77777777" w:rsidR="00C019CF" w:rsidRPr="007849B1" w:rsidRDefault="00C019CF" w:rsidP="00405C1A">
            <w:pPr>
              <w:pStyle w:val="TAL"/>
              <w:rPr>
                <w:lang w:eastAsia="ja-JP"/>
              </w:rPr>
            </w:pPr>
            <w:r w:rsidRPr="007849B1">
              <w:rPr>
                <w:lang w:eastAsia="ja-JP"/>
              </w:rPr>
              <w:t>IRR glass</w:t>
            </w:r>
          </w:p>
        </w:tc>
        <w:tc>
          <w:tcPr>
            <w:tcW w:w="5207" w:type="dxa"/>
            <w:shd w:val="clear" w:color="auto" w:fill="auto"/>
          </w:tcPr>
          <w:p w14:paraId="291FB1D6" w14:textId="77777777" w:rsidR="00C019CF" w:rsidRPr="00E45245" w:rsidRDefault="00000000" w:rsidP="00405C1A">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E4222DC" w14:textId="77777777" w:rsidTr="00405C1A">
        <w:trPr>
          <w:cantSplit/>
        </w:trPr>
        <w:tc>
          <w:tcPr>
            <w:tcW w:w="4621" w:type="dxa"/>
            <w:shd w:val="clear" w:color="auto" w:fill="auto"/>
          </w:tcPr>
          <w:p w14:paraId="5ED23841" w14:textId="77777777" w:rsidR="00C019CF" w:rsidRPr="007849B1" w:rsidRDefault="00C019CF" w:rsidP="00405C1A">
            <w:pPr>
              <w:pStyle w:val="TAL"/>
              <w:rPr>
                <w:lang w:eastAsia="ja-JP"/>
              </w:rPr>
            </w:pPr>
            <w:r w:rsidRPr="007849B1">
              <w:rPr>
                <w:lang w:eastAsia="ja-JP"/>
              </w:rPr>
              <w:t>Concrete</w:t>
            </w:r>
          </w:p>
        </w:tc>
        <w:tc>
          <w:tcPr>
            <w:tcW w:w="5207" w:type="dxa"/>
            <w:shd w:val="clear" w:color="auto" w:fill="auto"/>
          </w:tcPr>
          <w:p w14:paraId="41C50448" w14:textId="77777777" w:rsidR="00C019CF" w:rsidRPr="00E45245" w:rsidRDefault="00000000" w:rsidP="00405C1A">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499D58FB" w14:textId="77777777" w:rsidTr="00405C1A">
        <w:trPr>
          <w:cantSplit/>
        </w:trPr>
        <w:tc>
          <w:tcPr>
            <w:tcW w:w="4621" w:type="dxa"/>
            <w:shd w:val="clear" w:color="auto" w:fill="auto"/>
          </w:tcPr>
          <w:p w14:paraId="0A40308F" w14:textId="77777777" w:rsidR="00C019CF" w:rsidRPr="007849B1" w:rsidRDefault="00C019CF" w:rsidP="00405C1A">
            <w:pPr>
              <w:pStyle w:val="TAL"/>
              <w:rPr>
                <w:lang w:eastAsia="ko-KR"/>
              </w:rPr>
            </w:pPr>
            <w:r w:rsidRPr="007849B1">
              <w:rPr>
                <w:lang w:eastAsia="ko-KR"/>
              </w:rPr>
              <w:t>Wood</w:t>
            </w:r>
          </w:p>
        </w:tc>
        <w:tc>
          <w:tcPr>
            <w:tcW w:w="5207" w:type="dxa"/>
            <w:shd w:val="clear" w:color="auto" w:fill="auto"/>
          </w:tcPr>
          <w:p w14:paraId="5B93A13C" w14:textId="77777777" w:rsidR="00C019CF" w:rsidRPr="00E45245" w:rsidRDefault="00000000" w:rsidP="00405C1A">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1A695584" w14:textId="77777777" w:rsidTr="00405C1A">
        <w:trPr>
          <w:cantSplit/>
        </w:trPr>
        <w:tc>
          <w:tcPr>
            <w:tcW w:w="9828" w:type="dxa"/>
            <w:gridSpan w:val="2"/>
            <w:shd w:val="clear" w:color="auto" w:fill="auto"/>
          </w:tcPr>
          <w:p w14:paraId="346B7B63" w14:textId="77777777" w:rsidR="00C019CF" w:rsidRPr="007849B1" w:rsidRDefault="00C019CF" w:rsidP="00405C1A">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5602668B" w14:textId="77777777" w:rsidR="00C019CF" w:rsidRPr="007849B1" w:rsidRDefault="00C019CF" w:rsidP="00C019CF">
      <w:pPr>
        <w:rPr>
          <w:lang w:eastAsia="ko-KR"/>
        </w:rPr>
      </w:pPr>
    </w:p>
    <w:p w14:paraId="3524C82D" w14:textId="77777777" w:rsidR="00C019CF" w:rsidRPr="007849B1" w:rsidRDefault="00C019CF" w:rsidP="00C019CF">
      <w:pPr>
        <w:rPr>
          <w:lang w:eastAsia="ko-KR"/>
        </w:rPr>
      </w:pPr>
      <w:r w:rsidRPr="007849B1">
        <w:rPr>
          <w:rFonts w:hint="eastAsia"/>
          <w:lang w:eastAsia="ko-KR"/>
        </w:rPr>
        <w:t xml:space="preserve">Table </w:t>
      </w:r>
      <w:r>
        <w:rPr>
          <w:lang w:eastAsia="ja-JP"/>
        </w:rPr>
        <w:t>6.1</w:t>
      </w:r>
      <w:r w:rsidRPr="007849B1">
        <w:rPr>
          <w:rFonts w:hint="eastAsia"/>
          <w:lang w:eastAsia="ja-JP"/>
        </w:rPr>
        <w:t>.2.2.3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14:paraId="5F202C7B" w14:textId="77777777" w:rsidR="00C019CF" w:rsidRPr="007849B1" w:rsidRDefault="00C019CF" w:rsidP="00C019CF">
      <w:pPr>
        <w:pStyle w:val="TH"/>
        <w:rPr>
          <w:lang w:eastAsia="ko-KR"/>
        </w:rPr>
      </w:pPr>
      <w:bookmarkStart w:id="139" w:name="_Ref445049023"/>
      <w:r w:rsidRPr="007849B1">
        <w:rPr>
          <w:lang w:eastAsia="ja-JP"/>
        </w:rPr>
        <w:t xml:space="preserve">Table </w:t>
      </w:r>
      <w:bookmarkEnd w:id="139"/>
      <w:r>
        <w:rPr>
          <w:lang w:eastAsia="ja-JP"/>
        </w:rPr>
        <w:t>6.1</w:t>
      </w:r>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C019CF" w:rsidRPr="007849B1" w14:paraId="6978B8D4" w14:textId="77777777" w:rsidTr="00405C1A">
        <w:trPr>
          <w:trHeight w:val="609"/>
        </w:trPr>
        <w:tc>
          <w:tcPr>
            <w:tcW w:w="1715" w:type="dxa"/>
            <w:shd w:val="clear" w:color="auto" w:fill="auto"/>
          </w:tcPr>
          <w:p w14:paraId="7057451F" w14:textId="77777777" w:rsidR="00C019CF" w:rsidRPr="007849B1" w:rsidRDefault="00C019CF" w:rsidP="00405C1A">
            <w:pPr>
              <w:pStyle w:val="TAH"/>
              <w:rPr>
                <w:lang w:eastAsia="ja-JP"/>
              </w:rPr>
            </w:pPr>
            <w:r w:rsidRPr="007849B1">
              <w:rPr>
                <w:lang w:eastAsia="ja-JP"/>
              </w:rPr>
              <w:t> </w:t>
            </w:r>
          </w:p>
        </w:tc>
        <w:tc>
          <w:tcPr>
            <w:tcW w:w="5088" w:type="dxa"/>
            <w:shd w:val="clear" w:color="auto" w:fill="auto"/>
          </w:tcPr>
          <w:p w14:paraId="5F039951" w14:textId="77777777" w:rsidR="00C019CF" w:rsidRPr="007849B1" w:rsidRDefault="00C019CF" w:rsidP="00405C1A">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281D975D" w14:textId="77777777" w:rsidR="00C019CF" w:rsidRPr="007849B1" w:rsidRDefault="00C019CF" w:rsidP="00405C1A">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12448395" w14:textId="77777777" w:rsidR="00C019CF" w:rsidRPr="007849B1" w:rsidRDefault="00C019CF" w:rsidP="00405C1A">
            <w:pPr>
              <w:pStyle w:val="TAH"/>
              <w:rPr>
                <w:lang w:eastAsia="ja-JP"/>
              </w:rPr>
            </w:pPr>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p>
        </w:tc>
      </w:tr>
      <w:tr w:rsidR="00C019CF" w:rsidRPr="007849B1" w14:paraId="2A5E2B72" w14:textId="77777777" w:rsidTr="00405C1A">
        <w:trPr>
          <w:trHeight w:val="856"/>
        </w:trPr>
        <w:tc>
          <w:tcPr>
            <w:tcW w:w="1715" w:type="dxa"/>
            <w:shd w:val="clear" w:color="auto" w:fill="auto"/>
          </w:tcPr>
          <w:p w14:paraId="575784B7" w14:textId="77777777" w:rsidR="00C019CF" w:rsidRPr="007849B1" w:rsidRDefault="00C019CF" w:rsidP="00405C1A">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538B494E" w14:textId="77777777" w:rsidR="00C019CF" w:rsidRPr="00E45245" w:rsidRDefault="00C019CF" w:rsidP="00405C1A">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1881399" w14:textId="77777777" w:rsidR="00C019CF" w:rsidRPr="007849B1" w:rsidRDefault="00C019CF" w:rsidP="00405C1A">
            <w:pPr>
              <w:pStyle w:val="TAL"/>
              <w:rPr>
                <w:rFonts w:cs="Arial"/>
                <w:lang w:eastAsia="ja-JP"/>
              </w:rPr>
            </w:pPr>
          </w:p>
        </w:tc>
        <w:tc>
          <w:tcPr>
            <w:tcW w:w="1262" w:type="dxa"/>
            <w:shd w:val="clear" w:color="auto" w:fill="auto"/>
          </w:tcPr>
          <w:p w14:paraId="7C649B63" w14:textId="77777777" w:rsidR="00C019CF" w:rsidRPr="007849B1" w:rsidRDefault="00C019CF" w:rsidP="00405C1A">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3AAA17C1" w14:textId="77777777" w:rsidR="00C019CF" w:rsidRPr="007849B1" w:rsidRDefault="00C019CF" w:rsidP="00405C1A">
            <w:pPr>
              <w:pStyle w:val="TAL"/>
              <w:rPr>
                <w:rFonts w:cs="Arial"/>
                <w:lang w:eastAsia="ko-KR"/>
              </w:rPr>
            </w:pPr>
            <w:r w:rsidRPr="007849B1">
              <w:rPr>
                <w:rFonts w:cs="Arial" w:hint="eastAsia"/>
                <w:lang w:eastAsia="ko-KR"/>
              </w:rPr>
              <w:t>4.4</w:t>
            </w:r>
          </w:p>
        </w:tc>
      </w:tr>
      <w:tr w:rsidR="00C019CF" w:rsidRPr="007849B1" w14:paraId="2B33E5E7" w14:textId="77777777" w:rsidTr="00405C1A">
        <w:trPr>
          <w:trHeight w:val="856"/>
        </w:trPr>
        <w:tc>
          <w:tcPr>
            <w:tcW w:w="1715" w:type="dxa"/>
            <w:shd w:val="clear" w:color="auto" w:fill="auto"/>
          </w:tcPr>
          <w:p w14:paraId="79B57034" w14:textId="77777777" w:rsidR="00C019CF" w:rsidRPr="007849B1" w:rsidRDefault="00C019CF" w:rsidP="00405C1A">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409E7925" w14:textId="77777777" w:rsidR="00C019CF" w:rsidRPr="00E45245" w:rsidRDefault="00C019CF" w:rsidP="00405C1A">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1A9A5CD5" w14:textId="77777777" w:rsidR="00C019CF" w:rsidRPr="007849B1" w:rsidRDefault="00C019CF" w:rsidP="00405C1A">
            <w:pPr>
              <w:pStyle w:val="TAL"/>
            </w:pPr>
          </w:p>
        </w:tc>
        <w:tc>
          <w:tcPr>
            <w:tcW w:w="1262" w:type="dxa"/>
            <w:shd w:val="clear" w:color="auto" w:fill="auto"/>
          </w:tcPr>
          <w:p w14:paraId="2EE8096F" w14:textId="77777777" w:rsidR="00C019CF" w:rsidRPr="007849B1" w:rsidRDefault="00C019CF" w:rsidP="00405C1A">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6BEA7B1" w14:textId="77777777" w:rsidR="00C019CF" w:rsidRPr="007849B1" w:rsidRDefault="00C019CF" w:rsidP="00405C1A">
            <w:pPr>
              <w:pStyle w:val="TAL"/>
              <w:rPr>
                <w:rFonts w:cs="Arial"/>
                <w:lang w:eastAsia="ko-KR"/>
              </w:rPr>
            </w:pPr>
            <w:r w:rsidRPr="007849B1">
              <w:rPr>
                <w:rFonts w:cs="Arial" w:hint="eastAsia"/>
                <w:lang w:eastAsia="ko-KR"/>
              </w:rPr>
              <w:t>6.5</w:t>
            </w:r>
          </w:p>
        </w:tc>
      </w:tr>
    </w:tbl>
    <w:p w14:paraId="01079607" w14:textId="77777777" w:rsidR="00C019CF" w:rsidRPr="007849B1" w:rsidRDefault="00C019CF" w:rsidP="00C019CF">
      <w:pPr>
        <w:rPr>
          <w:lang w:eastAsia="ko-KR"/>
        </w:rPr>
      </w:pPr>
    </w:p>
    <w:p w14:paraId="1B134C7C" w14:textId="77777777" w:rsidR="00C019CF" w:rsidRPr="007849B1" w:rsidRDefault="00C019CF" w:rsidP="00C019CF">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4E69DE87" w14:textId="77777777" w:rsidR="00C019CF" w:rsidRPr="007849B1" w:rsidRDefault="00C019CF" w:rsidP="00C019CF">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p>
    <w:p w14:paraId="4E8AD033" w14:textId="77777777" w:rsidR="00C019CF" w:rsidRPr="007849B1" w:rsidRDefault="00C019CF" w:rsidP="00C019CF">
      <w:pPr>
        <w:rPr>
          <w:lang w:eastAsia="ko-KR"/>
        </w:rPr>
      </w:pPr>
      <w:r w:rsidRPr="007849B1">
        <w:rPr>
          <w:rFonts w:hint="eastAsia"/>
          <w:lang w:eastAsia="ko-KR"/>
        </w:rPr>
        <w:t>Only the low-loss model is applicable to RMa.</w:t>
      </w:r>
    </w:p>
    <w:p w14:paraId="3E620CF1" w14:textId="77777777" w:rsidR="00C019CF" w:rsidRPr="007849B1" w:rsidRDefault="00C019CF" w:rsidP="00C019CF">
      <w:pPr>
        <w:rPr>
          <w:lang w:val="en-US" w:eastAsia="ko-KR"/>
        </w:rPr>
      </w:pPr>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52976047"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14555EC2" w14:textId="77777777" w:rsidR="00C019CF" w:rsidRPr="007849B1" w:rsidRDefault="00C019CF" w:rsidP="00C019CF">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2A20FF96" w14:textId="77777777" w:rsidR="00C019CF" w:rsidRPr="007849B1" w:rsidRDefault="00C019CF" w:rsidP="00C019CF">
      <w:pPr>
        <w:rPr>
          <w:lang w:eastAsia="ja-JP"/>
        </w:rPr>
      </w:pPr>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w:t>
      </w:r>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4EF9DF6E" w14:textId="77777777" w:rsidR="00C019CF" w:rsidRPr="007849B1" w:rsidRDefault="00C019CF" w:rsidP="00872F18">
      <w:pPr>
        <w:pStyle w:val="Heading4"/>
        <w:rPr>
          <w:lang w:eastAsia="ja-JP"/>
        </w:rPr>
      </w:pPr>
      <w:bookmarkStart w:id="140" w:name="_Toc494384414"/>
      <w:bookmarkStart w:id="141" w:name="_Toc98750623"/>
      <w:r>
        <w:rPr>
          <w:lang w:eastAsia="ja-JP"/>
        </w:rPr>
        <w:t>6.1</w:t>
      </w:r>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140"/>
      <w:bookmarkEnd w:id="141"/>
    </w:p>
    <w:p w14:paraId="62FD52CE" w14:textId="77777777" w:rsidR="00C019CF" w:rsidRPr="007849B1" w:rsidRDefault="00C019CF" w:rsidP="00872F18">
      <w:pPr>
        <w:pStyle w:val="Heading5"/>
        <w:rPr>
          <w:lang w:eastAsia="ja-JP"/>
        </w:rPr>
      </w:pPr>
      <w:bookmarkStart w:id="142" w:name="_Toc494384415"/>
      <w:bookmarkStart w:id="143" w:name="_Toc98750624"/>
      <w:r>
        <w:rPr>
          <w:lang w:eastAsia="ja-JP"/>
        </w:rPr>
        <w:t>6.1</w:t>
      </w:r>
      <w:r w:rsidRPr="007849B1">
        <w:rPr>
          <w:rFonts w:hint="eastAsia"/>
          <w:lang w:eastAsia="ja-JP"/>
        </w:rPr>
        <w:t>.2.3.1</w:t>
      </w:r>
      <w:r w:rsidRPr="007849B1">
        <w:rPr>
          <w:rFonts w:eastAsia="SimSun"/>
        </w:rPr>
        <w:tab/>
      </w:r>
      <w:r w:rsidRPr="007849B1">
        <w:rPr>
          <w:rFonts w:hint="eastAsia"/>
          <w:lang w:eastAsia="ja-JP"/>
        </w:rPr>
        <w:t>General</w:t>
      </w:r>
      <w:bookmarkEnd w:id="142"/>
      <w:bookmarkEnd w:id="143"/>
    </w:p>
    <w:p w14:paraId="2B5E8C7E" w14:textId="77777777" w:rsidR="00C019CF" w:rsidRPr="007849B1" w:rsidRDefault="00C019CF" w:rsidP="00C019CF">
      <w:pPr>
        <w:rPr>
          <w:lang w:eastAsia="ko-KR"/>
        </w:rPr>
      </w:pPr>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r>
        <w:rPr>
          <w:lang w:eastAsia="ja-JP"/>
        </w:rPr>
        <w:t>6.1</w:t>
      </w:r>
      <w:r w:rsidRPr="007849B1">
        <w:rPr>
          <w:rFonts w:hint="eastAsia"/>
          <w:lang w:eastAsia="ja-JP"/>
        </w:rPr>
        <w:t>.2.3.1</w:t>
      </w:r>
      <w:r w:rsidRPr="007849B1">
        <w:rPr>
          <w:rFonts w:hint="eastAsia"/>
          <w:lang w:eastAsia="ko-KR"/>
        </w:rPr>
        <w:t>-1.</w:t>
      </w:r>
    </w:p>
    <w:p w14:paraId="65408793"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p>
    <w:p w14:paraId="779E0F61"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p>
    <w:p w14:paraId="05C0FB8C" w14:textId="77777777" w:rsidR="00C019CF" w:rsidRPr="007849B1" w:rsidRDefault="00C019CF" w:rsidP="00C019CF">
      <w:pPr>
        <w:pStyle w:val="B1"/>
        <w:rPr>
          <w:lang w:val="en-US" w:eastAsia="ko-KR"/>
        </w:rPr>
      </w:pPr>
      <w:r w:rsidRPr="007849B1">
        <w:rPr>
          <w:lang w:eastAsia="ko-KR"/>
        </w:rPr>
        <w:lastRenderedPageBreak/>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p>
    <w:p w14:paraId="577ECE59" w14:textId="77777777" w:rsidR="00C019CF" w:rsidRPr="007849B1" w:rsidRDefault="00C019CF" w:rsidP="00C019CF">
      <w:pPr>
        <w:pStyle w:val="B1"/>
      </w:pPr>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p>
    <w:p w14:paraId="36BF17C8" w14:textId="77777777" w:rsidR="00C019CF" w:rsidRPr="007849B1" w:rsidRDefault="00C019CF" w:rsidP="00C019CF">
      <w:pPr>
        <w:pStyle w:val="B2"/>
      </w:pPr>
      <w:r w:rsidRPr="007849B1">
        <w:t>-</w:t>
      </w:r>
      <w:r w:rsidRPr="007849B1">
        <w:tab/>
        <w:t xml:space="preserve">Antenna numbering </w:t>
      </w:r>
      <w:r w:rsidRPr="007849B1">
        <w:rPr>
          <w:rFonts w:hint="eastAsia"/>
          <w:lang w:eastAsia="ko-KR"/>
        </w:rPr>
        <w:t xml:space="preserve">on the panel illustrated in Figure </w:t>
      </w:r>
      <w:r>
        <w:rPr>
          <w:lang w:eastAsia="ja-JP"/>
        </w:rPr>
        <w:t>6.1</w:t>
      </w:r>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p>
    <w:p w14:paraId="5C001943" w14:textId="77777777" w:rsidR="00C019CF" w:rsidRPr="007849B1" w:rsidRDefault="00C019CF" w:rsidP="00C019CF">
      <w:pPr>
        <w:pStyle w:val="B2"/>
      </w:pPr>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p>
    <w:p w14:paraId="0AD615BB" w14:textId="77777777" w:rsidR="00C019CF" w:rsidRPr="007849B1" w:rsidRDefault="00C019CF" w:rsidP="00C019CF">
      <w:pPr>
        <w:pStyle w:val="B2"/>
        <w:rPr>
          <w:lang w:eastAsia="ko-KR"/>
        </w:rPr>
      </w:pPr>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p>
    <w:p w14:paraId="520C5A1C" w14:textId="77777777" w:rsidR="00C019CF" w:rsidRPr="007849B1" w:rsidRDefault="00C019CF" w:rsidP="00C019CF">
      <w:r w:rsidRPr="007849B1">
        <w:rPr>
          <w:lang w:eastAsia="ko-KR"/>
        </w:rPr>
        <w:t xml:space="preserve">The rectangular panel array antenna can be described by the following tuple </w:t>
      </w:r>
      <w:r w:rsidRPr="007849B1">
        <w:rPr>
          <w:position w:val="-14"/>
        </w:rPr>
        <w:object w:dxaOrig="1780" w:dyaOrig="380" w14:anchorId="53BC86E3">
          <v:shape id="_x0000_i1082" type="#_x0000_t75" style="width:89.5pt;height:19pt" o:ole="">
            <v:imagedata r:id="rId131" o:title=""/>
          </v:shape>
          <o:OLEObject Type="Embed" ProgID="Equation.3" ShapeID="_x0000_i1082" DrawAspect="Content" ObjectID="_1786829995" r:id="rId132"/>
        </w:object>
      </w:r>
      <w:r w:rsidRPr="007849B1">
        <w:t>.</w:t>
      </w:r>
    </w:p>
    <w:p w14:paraId="3EE9C056" w14:textId="77777777" w:rsidR="00C019CF" w:rsidRPr="007849B1" w:rsidRDefault="00C019CF" w:rsidP="00C019CF">
      <w:pPr>
        <w:pStyle w:val="TH"/>
        <w:rPr>
          <w:lang w:eastAsia="ko-KR"/>
        </w:rPr>
      </w:pPr>
      <w:r w:rsidRPr="007849B1">
        <w:object w:dxaOrig="7469" w:dyaOrig="2956" w14:anchorId="028F97D9">
          <v:shape id="_x0000_i1083" type="#_x0000_t75" style="width:373pt;height:148pt" o:ole="">
            <v:imagedata r:id="rId133" o:title=""/>
          </v:shape>
          <o:OLEObject Type="Embed" ProgID="Visio.Drawing.11" ShapeID="_x0000_i1083" DrawAspect="Content" ObjectID="_1786829996" r:id="rId134"/>
        </w:object>
      </w:r>
    </w:p>
    <w:p w14:paraId="288466C1" w14:textId="77777777" w:rsidR="00C019CF" w:rsidRPr="007849B1" w:rsidRDefault="00C019CF" w:rsidP="00C019CF">
      <w:pPr>
        <w:pStyle w:val="TF"/>
      </w:pPr>
      <w:r w:rsidRPr="007849B1">
        <w:rPr>
          <w:rFonts w:eastAsia="SimSun"/>
          <w:lang w:eastAsia="zh-CN"/>
        </w:rPr>
        <w:t xml:space="preserve">Figure </w:t>
      </w:r>
      <w:r>
        <w:rPr>
          <w:lang w:eastAsia="ja-JP"/>
        </w:rPr>
        <w:t>6.1</w:t>
      </w:r>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p>
    <w:p w14:paraId="7A66C6D6" w14:textId="77777777" w:rsidR="00C019CF" w:rsidRPr="007849B1" w:rsidRDefault="00C019CF" w:rsidP="00C019CF">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Pr>
          <w:lang w:eastAsia="ja-JP"/>
        </w:rPr>
        <w:t>6.1</w:t>
      </w:r>
      <w:r w:rsidRPr="007849B1">
        <w:rPr>
          <w:rFonts w:hint="eastAsia"/>
          <w:lang w:eastAsia="ja-JP"/>
        </w:rPr>
        <w:t>.</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r w:rsidRPr="007849B1">
        <w:rPr>
          <w:position w:val="-6"/>
        </w:rPr>
        <w:object w:dxaOrig="200" w:dyaOrig="279" w14:anchorId="59C10A17">
          <v:shape id="_x0000_i1084" type="#_x0000_t75" style="width:10pt;height:11pt" o:ole="">
            <v:imagedata r:id="rId135" o:title=""/>
          </v:shape>
          <o:OLEObject Type="Embed" ProgID="Equation.3" ShapeID="_x0000_i1084" DrawAspect="Content" ObjectID="_1786829997" r:id="rId136"/>
        </w:object>
      </w:r>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r w:rsidRPr="007849B1">
        <w:rPr>
          <w:position w:val="-10"/>
        </w:rPr>
        <w:object w:dxaOrig="220" w:dyaOrig="260" w14:anchorId="5DACFF47">
          <v:shape id="_x0000_i1085" type="#_x0000_t75" style="width:10pt;height:13pt" o:ole="">
            <v:imagedata r:id="rId137" o:title=""/>
          </v:shape>
          <o:OLEObject Type="Embed" ProgID="Equation.3" ShapeID="_x0000_i1085" DrawAspect="Content" ObjectID="_1786829998" r:id="rId138"/>
        </w:object>
      </w:r>
      <w:r w:rsidRPr="007849B1">
        <w:t>(defined between -180° and 180°)</w:t>
      </w:r>
      <w:r w:rsidRPr="007849B1">
        <w:rPr>
          <w:rFonts w:hint="eastAsia"/>
        </w:rPr>
        <w:t>.</w:t>
      </w:r>
    </w:p>
    <w:p w14:paraId="53E6FFF2" w14:textId="77777777" w:rsidR="00C019CF" w:rsidRPr="007849B1" w:rsidRDefault="00C019CF" w:rsidP="00C019CF">
      <w:pPr>
        <w:pStyle w:val="TH"/>
      </w:pPr>
      <w:r w:rsidRPr="007849B1">
        <w:rPr>
          <w:noProof/>
        </w:rPr>
        <w:drawing>
          <wp:inline distT="0" distB="0" distL="0" distR="0" wp14:anchorId="163A4F49" wp14:editId="560060E3">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5FF5B8A9" w14:textId="77777777" w:rsidR="00C019CF" w:rsidRPr="007849B1" w:rsidRDefault="00C019CF" w:rsidP="00C019CF">
      <w:pPr>
        <w:pStyle w:val="TF"/>
        <w:rPr>
          <w:lang w:eastAsia="zh-CN"/>
        </w:rPr>
      </w:pPr>
      <w:r w:rsidRPr="007849B1">
        <w:rPr>
          <w:lang w:eastAsia="zh-CN"/>
        </w:rPr>
        <w:t xml:space="preserve">Figure </w:t>
      </w:r>
      <w:r>
        <w:rPr>
          <w:lang w:eastAsia="ja-JP"/>
        </w:rPr>
        <w:t>6.1</w:t>
      </w:r>
      <w:r w:rsidRPr="007849B1">
        <w:rPr>
          <w:rFonts w:hint="eastAsia"/>
          <w:lang w:eastAsia="ja-JP"/>
        </w:rPr>
        <w:t>.</w:t>
      </w:r>
      <w:r w:rsidRPr="007849B1">
        <w:rPr>
          <w:lang w:eastAsia="zh-CN"/>
        </w:rPr>
        <w:t>2.3.1-2: Antenna Array Geometry</w:t>
      </w:r>
    </w:p>
    <w:p w14:paraId="70BA0BC0" w14:textId="77777777" w:rsidR="00C019CF" w:rsidRPr="007849B1" w:rsidRDefault="00C019CF" w:rsidP="00C019CF">
      <w:pPr>
        <w:rPr>
          <w:lang w:eastAsia="ja-JP"/>
        </w:rPr>
      </w:pPr>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r>
        <w:rPr>
          <w:lang w:eastAsia="ja-JP"/>
        </w:rPr>
        <w:t>6.1</w:t>
      </w:r>
      <w:r w:rsidRPr="007849B1">
        <w:rPr>
          <w:rFonts w:hint="eastAsia"/>
          <w:lang w:eastAsia="ja-JP"/>
        </w:rPr>
        <w:t>.2.3.1-1.</w:t>
      </w:r>
    </w:p>
    <w:p w14:paraId="2C61B5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.2.3.1-1:</w:t>
      </w:r>
      <w:r w:rsidRPr="007849B1">
        <w:rPr>
          <w:lang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019CF" w:rsidRPr="007849B1" w14:paraId="14BD53AE" w14:textId="77777777" w:rsidTr="00405C1A">
        <w:trPr>
          <w:jc w:val="center"/>
        </w:trPr>
        <w:tc>
          <w:tcPr>
            <w:tcW w:w="2660" w:type="dxa"/>
            <w:vAlign w:val="center"/>
          </w:tcPr>
          <w:p w14:paraId="3B71F18C" w14:textId="77777777" w:rsidR="00C019CF" w:rsidRPr="007849B1" w:rsidRDefault="00C019CF" w:rsidP="00405C1A">
            <w:pPr>
              <w:pStyle w:val="TAH"/>
            </w:pPr>
            <w:r w:rsidRPr="007849B1">
              <w:t>Parameter</w:t>
            </w:r>
          </w:p>
        </w:tc>
        <w:tc>
          <w:tcPr>
            <w:tcW w:w="7087" w:type="dxa"/>
            <w:vAlign w:val="center"/>
          </w:tcPr>
          <w:p w14:paraId="1D4C5749" w14:textId="77777777" w:rsidR="00C019CF" w:rsidRPr="007849B1" w:rsidRDefault="00C019CF" w:rsidP="00405C1A">
            <w:pPr>
              <w:pStyle w:val="TAH"/>
            </w:pPr>
            <w:r w:rsidRPr="007849B1">
              <w:t>Values</w:t>
            </w:r>
          </w:p>
        </w:tc>
      </w:tr>
      <w:tr w:rsidR="00C019CF" w:rsidRPr="007849B1" w14:paraId="32054AFF" w14:textId="77777777" w:rsidTr="00405C1A">
        <w:trPr>
          <w:jc w:val="center"/>
        </w:trPr>
        <w:tc>
          <w:tcPr>
            <w:tcW w:w="2660" w:type="dxa"/>
            <w:vAlign w:val="center"/>
          </w:tcPr>
          <w:p w14:paraId="3E3FEA9D" w14:textId="77777777" w:rsidR="00C019CF" w:rsidRPr="007849B1" w:rsidRDefault="00C019CF" w:rsidP="00405C1A">
            <w:pPr>
              <w:pStyle w:val="TAL"/>
              <w:rPr>
                <w:lang w:eastAsia="zh-CN"/>
              </w:rPr>
            </w:pPr>
            <w:r w:rsidRPr="007849B1">
              <w:rPr>
                <w:lang w:eastAsia="zh-CN"/>
              </w:rPr>
              <w:t xml:space="preserve">Composite Array radiation pattern in dB </w:t>
            </w:r>
            <w:r w:rsidRPr="007849B1">
              <w:rPr>
                <w:position w:val="-10"/>
              </w:rPr>
              <w:object w:dxaOrig="859" w:dyaOrig="340" w14:anchorId="50CA3F5A">
                <v:shape id="_x0000_i1086" type="#_x0000_t75" style="width:38pt;height:15pt" o:ole="">
                  <v:imagedata r:id="rId140" o:title=""/>
                </v:shape>
                <o:OLEObject Type="Embed" ProgID="Equation.3" ShapeID="_x0000_i1086" DrawAspect="Content" ObjectID="_1786829999" r:id="rId141"/>
              </w:object>
            </w:r>
          </w:p>
        </w:tc>
        <w:tc>
          <w:tcPr>
            <w:tcW w:w="7087" w:type="dxa"/>
            <w:vAlign w:val="center"/>
          </w:tcPr>
          <w:p w14:paraId="35186FEA" w14:textId="77777777" w:rsidR="00C019CF" w:rsidRPr="007849B1" w:rsidRDefault="00C019CF" w:rsidP="00405C1A">
            <w:pPr>
              <w:pStyle w:val="TAL"/>
              <w:rPr>
                <w:position w:val="-38"/>
                <w:lang w:eastAsia="zh-CN"/>
              </w:rPr>
            </w:pPr>
            <w:r w:rsidRPr="007849B1">
              <w:rPr>
                <w:position w:val="-38"/>
                <w:lang w:eastAsia="zh-CN"/>
              </w:rPr>
              <w:t>For beam i:</w:t>
            </w:r>
          </w:p>
          <w:p w14:paraId="058A268C" w14:textId="77777777" w:rsidR="00C019CF" w:rsidRPr="007849B1" w:rsidRDefault="00C019CF" w:rsidP="00405C1A">
            <w:pPr>
              <w:pStyle w:val="TAL"/>
              <w:rPr>
                <w:position w:val="-38"/>
                <w:lang w:eastAsia="zh-CN"/>
              </w:rPr>
            </w:pPr>
            <w:r w:rsidRPr="007849B1">
              <w:rPr>
                <w:position w:val="-38"/>
              </w:rPr>
              <w:object w:dxaOrig="5500" w:dyaOrig="880" w14:anchorId="79ED437F">
                <v:shape id="_x0000_i1087" type="#_x0000_t75" style="width:243pt;height:39pt" o:ole="">
                  <v:imagedata r:id="rId142" o:title=""/>
                </v:shape>
                <o:OLEObject Type="Embed" ProgID="Equation.3" ShapeID="_x0000_i1087" DrawAspect="Content" ObjectID="_1786830000" r:id="rId143"/>
              </w:object>
            </w:r>
          </w:p>
          <w:p w14:paraId="1FF587BA" w14:textId="77777777" w:rsidR="00C019CF" w:rsidRPr="007849B1" w:rsidRDefault="00C019CF" w:rsidP="00405C1A">
            <w:pPr>
              <w:pStyle w:val="TAL"/>
              <w:rPr>
                <w:lang w:eastAsia="zh-CN"/>
              </w:rPr>
            </w:pPr>
            <w:r w:rsidRPr="007849B1">
              <w:t>the super position vector is given by</w:t>
            </w:r>
            <w:r w:rsidRPr="007849B1">
              <w:rPr>
                <w:lang w:eastAsia="zh-CN"/>
              </w:rPr>
              <w:t>:</w:t>
            </w:r>
          </w:p>
          <w:p w14:paraId="2964AD42" w14:textId="77777777" w:rsidR="00C019CF" w:rsidRPr="007849B1" w:rsidRDefault="00C019CF" w:rsidP="00405C1A">
            <w:pPr>
              <w:pStyle w:val="TAL"/>
              <w:rPr>
                <w:lang w:eastAsia="zh-CN"/>
              </w:rPr>
            </w:pPr>
            <w:r w:rsidRPr="007849B1">
              <w:rPr>
                <w:position w:val="-50"/>
              </w:rPr>
              <w:object w:dxaOrig="6780" w:dyaOrig="1120" w14:anchorId="1E435D3E">
                <v:shape id="_x0000_i1088" type="#_x0000_t75" style="width:283.5pt;height:45.5pt" o:ole="">
                  <v:imagedata r:id="rId144" o:title=""/>
                </v:shape>
                <o:OLEObject Type="Embed" ProgID="Equation.3" ShapeID="_x0000_i1088" DrawAspect="Content" ObjectID="_1786830001" r:id="rId145"/>
              </w:object>
            </w:r>
          </w:p>
          <w:p w14:paraId="165789C8" w14:textId="77777777" w:rsidR="00C019CF" w:rsidRPr="007849B1" w:rsidRDefault="00C019CF" w:rsidP="00405C1A">
            <w:pPr>
              <w:pStyle w:val="TAL"/>
              <w:rPr>
                <w:lang w:eastAsia="zh-CN"/>
              </w:rPr>
            </w:pPr>
            <w:r w:rsidRPr="007849B1">
              <w:t>the weighting is given by:</w:t>
            </w:r>
          </w:p>
          <w:p w14:paraId="374D781A" w14:textId="77777777" w:rsidR="00C019CF" w:rsidRPr="007849B1" w:rsidRDefault="00C019CF" w:rsidP="00405C1A">
            <w:pPr>
              <w:pStyle w:val="TAL"/>
              <w:rPr>
                <w:position w:val="-28"/>
                <w:lang w:eastAsia="zh-CN"/>
              </w:rPr>
            </w:pPr>
            <w:r w:rsidRPr="007849B1">
              <w:rPr>
                <w:position w:val="-34"/>
              </w:rPr>
              <w:object w:dxaOrig="8660" w:dyaOrig="760" w14:anchorId="195CE1FA">
                <v:shape id="_x0000_i1089" type="#_x0000_t75" style="width:343pt;height:30pt" o:ole="">
                  <v:imagedata r:id="rId146" o:title=""/>
                </v:shape>
                <o:OLEObject Type="Embed" ProgID="Equation.3" ShapeID="_x0000_i1089" DrawAspect="Content" ObjectID="_1786830002" r:id="rId147"/>
              </w:object>
            </w:r>
          </w:p>
        </w:tc>
      </w:tr>
    </w:tbl>
    <w:p w14:paraId="101AF267" w14:textId="77777777" w:rsidR="00C019CF" w:rsidRPr="007849B1" w:rsidRDefault="00C019CF" w:rsidP="00C019CF">
      <w:pPr>
        <w:rPr>
          <w:lang w:eastAsia="ja-JP"/>
        </w:rPr>
      </w:pPr>
    </w:p>
    <w:p w14:paraId="74D2241E" w14:textId="77777777" w:rsidR="00C019CF" w:rsidRPr="007849B1" w:rsidRDefault="00C019CF" w:rsidP="00C019CF">
      <w:pPr>
        <w:rPr>
          <w:lang w:eastAsia="ja-JP"/>
        </w:rPr>
      </w:pPr>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p>
    <w:p w14:paraId="3CC096C6" w14:textId="77777777" w:rsidR="00C019CF" w:rsidRPr="007849B1" w:rsidRDefault="00C019CF" w:rsidP="00C019CF">
      <w:r w:rsidRPr="007849B1">
        <w:rPr>
          <w:lang w:eastAsia="ja-JP"/>
        </w:rPr>
        <w:t xml:space="preserve">Note the above gives the correct antenna array radiation pattern, however the correct gain is only achieved if the element pattern </w:t>
      </w:r>
      <w:r w:rsidRPr="007849B1">
        <w:rPr>
          <w:position w:val="-10"/>
        </w:rPr>
        <w:object w:dxaOrig="859" w:dyaOrig="340" w14:anchorId="1B55EE1E">
          <v:shape id="_x0000_i1090" type="#_x0000_t75" style="width:38pt;height:15pt" o:ole="">
            <v:imagedata r:id="rId140" o:title=""/>
          </v:shape>
          <o:OLEObject Type="Embed" ProgID="Equation.3" ShapeID="_x0000_i1090" DrawAspect="Content" ObjectID="_1786830003" r:id="rId148"/>
        </w:object>
      </w:r>
      <w:r w:rsidRPr="007849B1">
        <w:t xml:space="preserve"> is selected for the exact element spacing. For other element spacings, the element pattern </w:t>
      </w:r>
      <w:r w:rsidRPr="007849B1">
        <w:rPr>
          <w:position w:val="-10"/>
        </w:rPr>
        <w:object w:dxaOrig="859" w:dyaOrig="340" w14:anchorId="4A9CB483">
          <v:shape id="_x0000_i1091" type="#_x0000_t75" style="width:38pt;height:15pt" o:ole="">
            <v:imagedata r:id="rId140" o:title=""/>
          </v:shape>
          <o:OLEObject Type="Embed" ProgID="Equation.3" ShapeID="_x0000_i1091" DrawAspect="Content" ObjectID="_1786830004" r:id="rId149"/>
        </w:object>
      </w:r>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r w:rsidRPr="007849B1">
        <w:rPr>
          <w:position w:val="-10"/>
        </w:rPr>
        <w:object w:dxaOrig="859" w:dyaOrig="340" w14:anchorId="78C5E798">
          <v:shape id="_x0000_i1092" type="#_x0000_t75" style="width:38pt;height:15pt" o:ole="">
            <v:imagedata r:id="rId140" o:title=""/>
          </v:shape>
          <o:OLEObject Type="Embed" ProgID="Equation.3" ShapeID="_x0000_i1092" DrawAspect="Content" ObjectID="_1786830005" r:id="rId150"/>
        </w:object>
      </w:r>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p>
    <w:p w14:paraId="4364F7C8" w14:textId="77777777" w:rsidR="00C019CF" w:rsidRPr="007849B1" w:rsidRDefault="00C019CF" w:rsidP="00C019CF">
      <w:pPr>
        <w:rPr>
          <w:iCs/>
          <w:noProof/>
          <w:lang w:eastAsia="zh-CN"/>
        </w:rPr>
      </w:pPr>
      <w:r w:rsidRPr="007849B1">
        <w:rPr>
          <w:iCs/>
          <w:noProof/>
          <w:lang w:eastAsia="zh-CN"/>
        </w:rPr>
        <w:t>The correct composite array radiation pattern directivity(D) is given by:</w:t>
      </w:r>
    </w:p>
    <w:p w14:paraId="138282EF" w14:textId="77777777" w:rsidR="00C019CF" w:rsidRPr="007849B1" w:rsidRDefault="00C019CF" w:rsidP="00C019CF">
      <w:pPr>
        <w:pStyle w:val="EQ"/>
        <w:rPr>
          <w:lang w:eastAsia="zh-CN"/>
        </w:rPr>
      </w:pPr>
      <w:r w:rsidRPr="007849B1">
        <w:tab/>
      </w:r>
      <w:r w:rsidRPr="007849B1">
        <w:object w:dxaOrig="4580" w:dyaOrig="1040" w14:anchorId="5B52A289">
          <v:shape id="_x0000_i1093" type="#_x0000_t75" style="width:229pt;height:52.5pt" o:ole="" filled="t">
            <v:fill color2="black"/>
            <v:imagedata r:id="rId151" o:title=""/>
          </v:shape>
          <o:OLEObject Type="Embed" ProgID="Equation.3" ShapeID="_x0000_i1093" DrawAspect="Content" ObjectID="_1786830006" r:id="rId152"/>
        </w:object>
      </w:r>
      <w:r w:rsidRPr="007849B1">
        <w:t>,</w:t>
      </w:r>
    </w:p>
    <w:p w14:paraId="10E5C50C" w14:textId="77777777" w:rsidR="00C019CF" w:rsidRPr="007849B1" w:rsidRDefault="00C019CF" w:rsidP="00C019CF">
      <w:pPr>
        <w:rPr>
          <w:iCs/>
          <w:noProof/>
          <w:lang w:eastAsia="zh-CN"/>
        </w:rPr>
      </w:pPr>
      <w:r w:rsidRPr="007849B1">
        <w:rPr>
          <w:iCs/>
          <w:noProof/>
          <w:lang w:eastAsia="zh-CN"/>
        </w:rPr>
        <w:t>The composite array radiation pattern gain can then be calculated as:</w:t>
      </w:r>
    </w:p>
    <w:p w14:paraId="59C51601" w14:textId="77777777" w:rsidR="00C019CF" w:rsidRPr="007849B1" w:rsidRDefault="00C019CF" w:rsidP="00C019CF">
      <w:pPr>
        <w:pStyle w:val="EQ"/>
      </w:pPr>
      <w:r w:rsidRPr="007849B1">
        <w:tab/>
      </w:r>
      <w:r w:rsidRPr="007849B1">
        <w:object w:dxaOrig="2340" w:dyaOrig="340" w14:anchorId="0C324667">
          <v:shape id="_x0000_i1094" type="#_x0000_t75" style="width:117.5pt;height:17.5pt" o:ole="" filled="t">
            <v:fill color2="black"/>
            <v:imagedata r:id="rId153" o:title=""/>
          </v:shape>
          <o:OLEObject Type="Embed" ProgID="Equation.3" ShapeID="_x0000_i1094" DrawAspect="Content" ObjectID="_1786830007" r:id="rId154"/>
        </w:object>
      </w:r>
    </w:p>
    <w:p w14:paraId="78EA0A7D" w14:textId="77777777" w:rsidR="00C019CF" w:rsidRPr="007849B1" w:rsidRDefault="00C019CF" w:rsidP="00C019CF">
      <w:pPr>
        <w:rPr>
          <w:lang w:eastAsia="ja-JP"/>
        </w:rPr>
      </w:pPr>
      <w:r w:rsidRPr="007849B1">
        <w:t xml:space="preserve">Where L is the Loss associated with the antenna. This is currently included in the estimate for element gain </w:t>
      </w:r>
      <w:r w:rsidRPr="007849B1">
        <w:rPr>
          <w:position w:val="-10"/>
        </w:rPr>
        <w:object w:dxaOrig="859" w:dyaOrig="360" w14:anchorId="7FC38EB8">
          <v:shape id="_x0000_i1095" type="#_x0000_t75" style="width:42.5pt;height:19pt" o:ole="">
            <v:imagedata r:id="rId155" o:title=""/>
          </v:shape>
          <o:OLEObject Type="Embed" ProgID="Equation.3" ShapeID="_x0000_i1095" DrawAspect="Content" ObjectID="_1786830008" r:id="rId156"/>
        </w:object>
      </w:r>
      <w:r w:rsidRPr="007849B1">
        <w:t>, and is 1.8dB.</w:t>
      </w:r>
    </w:p>
    <w:p w14:paraId="45A14D5A" w14:textId="77777777" w:rsidR="00C019CF" w:rsidRPr="007849B1" w:rsidRDefault="00C019CF" w:rsidP="00872F18">
      <w:pPr>
        <w:pStyle w:val="Heading5"/>
        <w:rPr>
          <w:lang w:eastAsia="ja-JP"/>
        </w:rPr>
      </w:pPr>
      <w:bookmarkStart w:id="144" w:name="_Toc494384416"/>
      <w:bookmarkStart w:id="145" w:name="_Toc98750625"/>
      <w:r>
        <w:rPr>
          <w:lang w:eastAsia="ja-JP"/>
        </w:rPr>
        <w:t>6.1</w:t>
      </w:r>
      <w:r w:rsidRPr="007849B1">
        <w:rPr>
          <w:rFonts w:hint="eastAsia"/>
          <w:lang w:eastAsia="ja-JP"/>
        </w:rPr>
        <w:t>.2.3.2</w:t>
      </w:r>
      <w:r w:rsidRPr="007849B1">
        <w:rPr>
          <w:rFonts w:eastAsia="SimSun"/>
        </w:rPr>
        <w:tab/>
      </w:r>
      <w:r w:rsidRPr="007849B1">
        <w:rPr>
          <w:rFonts w:hint="eastAsia"/>
          <w:lang w:eastAsia="ja-JP"/>
        </w:rPr>
        <w:tab/>
        <w:t>BS Antenna modelling</w:t>
      </w:r>
      <w:bookmarkEnd w:id="144"/>
      <w:bookmarkEnd w:id="145"/>
    </w:p>
    <w:p w14:paraId="1C83CF21" w14:textId="5DCB0645" w:rsidR="00C019CF" w:rsidRDefault="00C019CF" w:rsidP="00C019CF">
      <w:r>
        <w:t xml:space="preserve">To model an AAS BS equipped with a sub-array antenna geometry an extended antenna model is required. A sub-array antenna geometry is created by combining vertical elements to sub-arrays as indicated in Figure </w:t>
      </w:r>
      <w:r>
        <w:rPr>
          <w:lang w:eastAsia="ja-JP"/>
        </w:rPr>
        <w:t>6.1</w:t>
      </w:r>
      <w:r>
        <w:t xml:space="preserve">.2.3.2-1. The antenna model extension was created to model AAS base station operating within the frequency range </w:t>
      </w:r>
      <w:r w:rsidRPr="00751BDF">
        <w:rPr>
          <w:rFonts w:eastAsia="SimSun"/>
          <w:szCs w:val="21"/>
          <w:lang w:eastAsia="zh-CN"/>
        </w:rPr>
        <w:t>14800 - 15350 MHz</w:t>
      </w:r>
      <w:r>
        <w:t xml:space="preserve"> required for sharing studies in ITU-R.</w:t>
      </w:r>
    </w:p>
    <w:p w14:paraId="07ADD52C" w14:textId="77777777" w:rsidR="00C019CF" w:rsidRDefault="00C019CF" w:rsidP="00C019CF">
      <w:pPr>
        <w:pStyle w:val="TH"/>
      </w:pPr>
      <w:r w:rsidRPr="00975E34">
        <w:rPr>
          <w:noProof/>
        </w:rPr>
        <w:lastRenderedPageBreak/>
        <w:drawing>
          <wp:inline distT="0" distB="0" distL="0" distR="0" wp14:anchorId="6791B53C" wp14:editId="5BE2B7A8">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32D7A498" w14:textId="50BC6BF1" w:rsidR="00C019CF" w:rsidRDefault="00C019CF" w:rsidP="00C019CF">
      <w:pPr>
        <w:pStyle w:val="TF"/>
        <w:rPr>
          <w:lang w:eastAsia="zh-CN"/>
        </w:rPr>
      </w:pPr>
      <w:r>
        <w:rPr>
          <w:lang w:eastAsia="zh-CN"/>
        </w:rPr>
        <w:t xml:space="preserve">Figure </w:t>
      </w:r>
      <w:r>
        <w:rPr>
          <w:lang w:eastAsia="ja-JP"/>
        </w:rPr>
        <w:t>6.1</w:t>
      </w:r>
      <w:r w:rsidRPr="00976C28">
        <w:rPr>
          <w:lang w:eastAsia="zh-CN"/>
        </w:rPr>
        <w:t>.2.3.2</w:t>
      </w:r>
      <w:r>
        <w:rPr>
          <w:lang w:eastAsia="zh-CN"/>
        </w:rPr>
        <w:t>-1: Sub-array structure</w:t>
      </w:r>
    </w:p>
    <w:p w14:paraId="15D22A1F" w14:textId="6785E573" w:rsidR="00C019CF" w:rsidRPr="005D4D88" w:rsidRDefault="00C019CF" w:rsidP="00C019CF">
      <w:r>
        <w:t xml:space="preserve">In Table </w:t>
      </w:r>
      <w:bookmarkStart w:id="146" w:name="_Hlk81222699"/>
      <w:r>
        <w:t>6.1</w:t>
      </w:r>
      <w:r w:rsidRPr="00DB46E2">
        <w:t>.2.3.2</w:t>
      </w:r>
      <w:bookmarkEnd w:id="146"/>
      <w:r>
        <w:t>-1, the parameters used by the parameterized array antenna model supporting sub-array geometries are described.</w:t>
      </w:r>
    </w:p>
    <w:p w14:paraId="3AA6A501" w14:textId="10A3AB96" w:rsidR="00C019CF" w:rsidRPr="007B015D" w:rsidRDefault="00C019CF" w:rsidP="00C019CF">
      <w:pPr>
        <w:pStyle w:val="TH"/>
      </w:pPr>
      <w:r w:rsidRPr="003C0B2F">
        <w:t xml:space="preserve">Table </w:t>
      </w:r>
      <w:r>
        <w:t>6.1</w:t>
      </w:r>
      <w:r w:rsidRPr="00DB46E2">
        <w:t>.2.3.2</w:t>
      </w:r>
      <w:r w:rsidRPr="003C0B2F">
        <w:t>-</w:t>
      </w:r>
      <w:r>
        <w:t>1</w:t>
      </w:r>
      <w:r w:rsidRPr="003C0B2F">
        <w:t xml:space="preserve">: </w:t>
      </w:r>
      <w:r>
        <w:t>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C019CF" w:rsidRPr="008E4460" w14:paraId="6B6BD028" w14:textId="77777777" w:rsidTr="00405C1A">
        <w:trPr>
          <w:tblHeader/>
          <w:jc w:val="center"/>
        </w:trPr>
        <w:tc>
          <w:tcPr>
            <w:tcW w:w="0" w:type="auto"/>
          </w:tcPr>
          <w:p w14:paraId="2614E49E" w14:textId="77777777" w:rsidR="00C019CF" w:rsidRPr="007B015D" w:rsidRDefault="00C019CF" w:rsidP="00405C1A">
            <w:pPr>
              <w:pStyle w:val="TAH"/>
            </w:pPr>
            <w:r w:rsidRPr="007B015D">
              <w:t>Level</w:t>
            </w:r>
          </w:p>
        </w:tc>
        <w:tc>
          <w:tcPr>
            <w:tcW w:w="0" w:type="auto"/>
          </w:tcPr>
          <w:p w14:paraId="0A933F4B" w14:textId="77777777" w:rsidR="00C019CF" w:rsidRPr="007B015D" w:rsidRDefault="00C019CF" w:rsidP="00405C1A">
            <w:pPr>
              <w:pStyle w:val="TAH"/>
            </w:pPr>
            <w:r w:rsidRPr="007B015D">
              <w:t>Parameter</w:t>
            </w:r>
          </w:p>
        </w:tc>
        <w:tc>
          <w:tcPr>
            <w:tcW w:w="0" w:type="auto"/>
          </w:tcPr>
          <w:p w14:paraId="4DEFD512" w14:textId="77777777" w:rsidR="00C019CF" w:rsidRPr="007B015D" w:rsidRDefault="00C019CF" w:rsidP="00405C1A">
            <w:pPr>
              <w:pStyle w:val="TAH"/>
            </w:pPr>
            <w:r w:rsidRPr="007B015D">
              <w:t>Symbol</w:t>
            </w:r>
          </w:p>
        </w:tc>
        <w:tc>
          <w:tcPr>
            <w:tcW w:w="0" w:type="auto"/>
          </w:tcPr>
          <w:p w14:paraId="04CDEF8E" w14:textId="77777777" w:rsidR="00C019CF" w:rsidRPr="007B015D" w:rsidRDefault="00C019CF" w:rsidP="00405C1A">
            <w:pPr>
              <w:pStyle w:val="TAH"/>
            </w:pPr>
            <w:r w:rsidRPr="007B015D">
              <w:t>Unit</w:t>
            </w:r>
          </w:p>
        </w:tc>
      </w:tr>
      <w:tr w:rsidR="00C019CF" w:rsidRPr="008E4460" w14:paraId="4CE27461" w14:textId="77777777" w:rsidTr="00405C1A">
        <w:trPr>
          <w:jc w:val="center"/>
        </w:trPr>
        <w:tc>
          <w:tcPr>
            <w:tcW w:w="0" w:type="auto"/>
            <w:vMerge w:val="restart"/>
          </w:tcPr>
          <w:p w14:paraId="221D89DE" w14:textId="77777777" w:rsidR="00C019CF" w:rsidRPr="007B015D" w:rsidRDefault="00C019CF" w:rsidP="00405C1A">
            <w:pPr>
              <w:pStyle w:val="TAC"/>
              <w:rPr>
                <w:lang w:eastAsia="zh-CN"/>
              </w:rPr>
            </w:pPr>
          </w:p>
          <w:p w14:paraId="623EBC86" w14:textId="77777777" w:rsidR="00C019CF" w:rsidRPr="007B015D" w:rsidRDefault="00C019CF" w:rsidP="00405C1A">
            <w:pPr>
              <w:pStyle w:val="TAC"/>
              <w:rPr>
                <w:lang w:eastAsia="zh-CN"/>
              </w:rPr>
            </w:pPr>
          </w:p>
          <w:p w14:paraId="1BD34755" w14:textId="77777777" w:rsidR="00C019CF" w:rsidRPr="007B015D" w:rsidRDefault="00C019CF" w:rsidP="00405C1A">
            <w:pPr>
              <w:pStyle w:val="TAC"/>
              <w:rPr>
                <w:lang w:eastAsia="zh-CN"/>
              </w:rPr>
            </w:pPr>
            <w:r w:rsidRPr="007B015D">
              <w:rPr>
                <w:lang w:eastAsia="zh-CN"/>
              </w:rPr>
              <w:t>Element</w:t>
            </w:r>
          </w:p>
        </w:tc>
        <w:tc>
          <w:tcPr>
            <w:tcW w:w="0" w:type="auto"/>
          </w:tcPr>
          <w:p w14:paraId="13645BE0" w14:textId="77777777" w:rsidR="00C019CF" w:rsidRPr="007B015D" w:rsidRDefault="00C019CF" w:rsidP="00405C1A">
            <w:pPr>
              <w:pStyle w:val="TAC"/>
              <w:rPr>
                <w:lang w:eastAsia="zh-CN"/>
              </w:rPr>
            </w:pPr>
            <w:r w:rsidRPr="007B015D">
              <w:rPr>
                <w:lang w:eastAsia="zh-CN"/>
              </w:rPr>
              <w:t>Front to back ratio</w:t>
            </w:r>
          </w:p>
        </w:tc>
        <w:tc>
          <w:tcPr>
            <w:tcW w:w="0" w:type="auto"/>
          </w:tcPr>
          <w:p w14:paraId="0C256B9B" w14:textId="77777777" w:rsidR="00C019CF" w:rsidRPr="007B015D" w:rsidRDefault="00C019CF" w:rsidP="00405C1A">
            <w:pPr>
              <w:pStyle w:val="TAC"/>
              <w:rPr>
                <w:rFonts w:ascii="Cambria Math" w:hAnsi="Cambria Math"/>
                <w:lang w:eastAsia="zh-CN"/>
              </w:rPr>
            </w:pPr>
            <w:r w:rsidRPr="00B075CD">
              <w:rPr>
                <w:rFonts w:ascii="Cambria Math" w:hAnsi="Cambria Math"/>
                <w:i/>
                <w:lang w:eastAsia="zh-CN"/>
              </w:rPr>
              <w:t>A</w:t>
            </w:r>
            <w:r w:rsidRPr="00B075CD">
              <w:rPr>
                <w:rFonts w:ascii="Cambria Math" w:hAnsi="Cambria Math"/>
                <w:i/>
                <w:vertAlign w:val="subscript"/>
                <w:lang w:eastAsia="zh-CN"/>
              </w:rPr>
              <w:t>m</w:t>
            </w:r>
          </w:p>
        </w:tc>
        <w:tc>
          <w:tcPr>
            <w:tcW w:w="0" w:type="auto"/>
          </w:tcPr>
          <w:p w14:paraId="129DDAE0" w14:textId="77777777" w:rsidR="00C019CF" w:rsidRPr="007B015D" w:rsidRDefault="00C019CF" w:rsidP="00405C1A">
            <w:pPr>
              <w:pStyle w:val="TAC"/>
              <w:rPr>
                <w:lang w:eastAsia="zh-CN"/>
              </w:rPr>
            </w:pPr>
            <w:r w:rsidRPr="007B015D">
              <w:rPr>
                <w:lang w:eastAsia="zh-CN"/>
              </w:rPr>
              <w:t>dB</w:t>
            </w:r>
          </w:p>
        </w:tc>
      </w:tr>
      <w:tr w:rsidR="00C019CF" w:rsidRPr="008E4460" w14:paraId="274974EA" w14:textId="77777777" w:rsidTr="00405C1A">
        <w:trPr>
          <w:jc w:val="center"/>
        </w:trPr>
        <w:tc>
          <w:tcPr>
            <w:tcW w:w="0" w:type="auto"/>
            <w:vMerge/>
          </w:tcPr>
          <w:p w14:paraId="26977F23" w14:textId="77777777" w:rsidR="00C019CF" w:rsidRPr="007B015D" w:rsidRDefault="00C019CF" w:rsidP="00405C1A">
            <w:pPr>
              <w:pStyle w:val="TAC"/>
            </w:pPr>
          </w:p>
        </w:tc>
        <w:tc>
          <w:tcPr>
            <w:tcW w:w="0" w:type="auto"/>
          </w:tcPr>
          <w:p w14:paraId="1CF529A6" w14:textId="77777777" w:rsidR="00C019CF" w:rsidRPr="007B015D" w:rsidRDefault="00C019CF" w:rsidP="00405C1A">
            <w:pPr>
              <w:pStyle w:val="TAC"/>
            </w:pPr>
            <w:r w:rsidRPr="007B015D">
              <w:t>Side lobe suppression</w:t>
            </w:r>
          </w:p>
        </w:tc>
        <w:tc>
          <w:tcPr>
            <w:tcW w:w="0" w:type="auto"/>
          </w:tcPr>
          <w:p w14:paraId="044B872C" w14:textId="77777777" w:rsidR="00C019CF" w:rsidRPr="007B015D" w:rsidRDefault="00C019CF" w:rsidP="00405C1A">
            <w:pPr>
              <w:pStyle w:val="TAC"/>
              <w:rPr>
                <w:rFonts w:ascii="Cambria Math" w:hAnsi="Cambria Math"/>
              </w:rPr>
            </w:pPr>
            <w:r w:rsidRPr="00B075CD">
              <w:rPr>
                <w:rFonts w:ascii="Cambria Math" w:hAnsi="Cambria Math"/>
                <w:i/>
              </w:rPr>
              <w:t>SLA</w:t>
            </w:r>
            <w:r w:rsidRPr="00B075CD">
              <w:rPr>
                <w:rFonts w:ascii="Cambria Math" w:hAnsi="Cambria Math"/>
                <w:i/>
                <w:vertAlign w:val="subscript"/>
              </w:rPr>
              <w:t>v</w:t>
            </w:r>
          </w:p>
        </w:tc>
        <w:tc>
          <w:tcPr>
            <w:tcW w:w="0" w:type="auto"/>
          </w:tcPr>
          <w:p w14:paraId="608D497F" w14:textId="77777777" w:rsidR="00C019CF" w:rsidRPr="007B015D" w:rsidRDefault="00C019CF" w:rsidP="00405C1A">
            <w:pPr>
              <w:pStyle w:val="TAC"/>
            </w:pPr>
            <w:r w:rsidRPr="007B015D">
              <w:t>dB</w:t>
            </w:r>
          </w:p>
        </w:tc>
      </w:tr>
      <w:tr w:rsidR="00C019CF" w:rsidRPr="008E4460" w14:paraId="36287F20" w14:textId="77777777" w:rsidTr="00405C1A">
        <w:trPr>
          <w:jc w:val="center"/>
        </w:trPr>
        <w:tc>
          <w:tcPr>
            <w:tcW w:w="0" w:type="auto"/>
            <w:vMerge/>
          </w:tcPr>
          <w:p w14:paraId="4816FE70" w14:textId="77777777" w:rsidR="00C019CF" w:rsidRPr="007B015D" w:rsidRDefault="00C019CF" w:rsidP="00405C1A">
            <w:pPr>
              <w:pStyle w:val="TAC"/>
            </w:pPr>
          </w:p>
        </w:tc>
        <w:tc>
          <w:tcPr>
            <w:tcW w:w="0" w:type="auto"/>
          </w:tcPr>
          <w:p w14:paraId="352BE8D4" w14:textId="77777777" w:rsidR="00C019CF" w:rsidRPr="007B015D" w:rsidRDefault="00C019CF" w:rsidP="00405C1A">
            <w:pPr>
              <w:pStyle w:val="TAC"/>
            </w:pPr>
            <w:r w:rsidRPr="007B015D">
              <w:t>Horizontal half power beamwidth</w:t>
            </w:r>
          </w:p>
        </w:tc>
        <w:tc>
          <w:tcPr>
            <w:tcW w:w="0" w:type="auto"/>
          </w:tcPr>
          <w:p w14:paraId="708FD432" w14:textId="77777777" w:rsidR="00C019CF" w:rsidRPr="007B015D" w:rsidRDefault="00C019CF" w:rsidP="00405C1A">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CC716E" w14:textId="77777777" w:rsidR="00C019CF" w:rsidRPr="007B015D" w:rsidRDefault="00C019CF" w:rsidP="00405C1A">
            <w:pPr>
              <w:pStyle w:val="TAC"/>
            </w:pPr>
            <w:r w:rsidRPr="007B015D">
              <w:t>Degrees</w:t>
            </w:r>
          </w:p>
        </w:tc>
      </w:tr>
      <w:tr w:rsidR="00C019CF" w:rsidRPr="008E4460" w14:paraId="44A2C36D" w14:textId="77777777" w:rsidTr="00405C1A">
        <w:trPr>
          <w:jc w:val="center"/>
        </w:trPr>
        <w:tc>
          <w:tcPr>
            <w:tcW w:w="0" w:type="auto"/>
            <w:vMerge/>
          </w:tcPr>
          <w:p w14:paraId="4AA1B342" w14:textId="77777777" w:rsidR="00C019CF" w:rsidRPr="007B015D" w:rsidRDefault="00C019CF" w:rsidP="00405C1A">
            <w:pPr>
              <w:pStyle w:val="TAC"/>
            </w:pPr>
          </w:p>
        </w:tc>
        <w:tc>
          <w:tcPr>
            <w:tcW w:w="0" w:type="auto"/>
          </w:tcPr>
          <w:p w14:paraId="3866D381" w14:textId="77777777" w:rsidR="00C019CF" w:rsidRPr="007B015D" w:rsidRDefault="00C019CF" w:rsidP="00405C1A">
            <w:pPr>
              <w:pStyle w:val="TAC"/>
            </w:pPr>
            <w:r w:rsidRPr="007B015D">
              <w:t>Vertical half power beamwidth</w:t>
            </w:r>
          </w:p>
        </w:tc>
        <w:tc>
          <w:tcPr>
            <w:tcW w:w="0" w:type="auto"/>
          </w:tcPr>
          <w:p w14:paraId="5BCCBE40" w14:textId="77777777" w:rsidR="00C019CF" w:rsidRPr="007B015D" w:rsidRDefault="00C019CF" w:rsidP="00405C1A">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AB748A" w14:textId="77777777" w:rsidR="00C019CF" w:rsidRPr="007B015D" w:rsidRDefault="00C019CF" w:rsidP="00405C1A">
            <w:pPr>
              <w:pStyle w:val="TAC"/>
            </w:pPr>
            <w:r w:rsidRPr="007B015D">
              <w:t>Degrees</w:t>
            </w:r>
          </w:p>
        </w:tc>
      </w:tr>
      <w:tr w:rsidR="00C019CF" w:rsidRPr="008E4460" w14:paraId="7F85D43D" w14:textId="77777777" w:rsidTr="00405C1A">
        <w:trPr>
          <w:jc w:val="center"/>
        </w:trPr>
        <w:tc>
          <w:tcPr>
            <w:tcW w:w="0" w:type="auto"/>
            <w:vMerge/>
          </w:tcPr>
          <w:p w14:paraId="332FF8A7" w14:textId="77777777" w:rsidR="00C019CF" w:rsidRPr="007B015D" w:rsidRDefault="00C019CF" w:rsidP="00405C1A">
            <w:pPr>
              <w:pStyle w:val="TAC"/>
            </w:pPr>
          </w:p>
        </w:tc>
        <w:tc>
          <w:tcPr>
            <w:tcW w:w="0" w:type="auto"/>
          </w:tcPr>
          <w:p w14:paraId="5262E028" w14:textId="77777777" w:rsidR="00C019CF" w:rsidRPr="007B015D" w:rsidRDefault="00C019CF" w:rsidP="00405C1A">
            <w:pPr>
              <w:pStyle w:val="TAC"/>
            </w:pPr>
            <w:r w:rsidRPr="007B015D">
              <w:t>Array element peak gain</w:t>
            </w:r>
          </w:p>
        </w:tc>
        <w:tc>
          <w:tcPr>
            <w:tcW w:w="0" w:type="auto"/>
          </w:tcPr>
          <w:p w14:paraId="363E2EEE" w14:textId="77777777" w:rsidR="00C019CF" w:rsidRPr="007B015D" w:rsidRDefault="00C019CF" w:rsidP="00405C1A">
            <w:pPr>
              <w:pStyle w:val="TAC"/>
              <w:rPr>
                <w:rFonts w:ascii="Cambria Math" w:hAnsi="Cambria Math"/>
              </w:rPr>
            </w:pPr>
            <w:r w:rsidRPr="00B075CD">
              <w:rPr>
                <w:rFonts w:ascii="Cambria Math" w:hAnsi="Cambria Math"/>
                <w:i/>
              </w:rPr>
              <w:t>G</w:t>
            </w:r>
            <w:r w:rsidRPr="00B075CD">
              <w:rPr>
                <w:rFonts w:ascii="Cambria Math" w:hAnsi="Cambria Math"/>
                <w:i/>
                <w:vertAlign w:val="subscript"/>
              </w:rPr>
              <w:t>E,max</w:t>
            </w:r>
          </w:p>
        </w:tc>
        <w:tc>
          <w:tcPr>
            <w:tcW w:w="0" w:type="auto"/>
          </w:tcPr>
          <w:p w14:paraId="0A9B367B" w14:textId="77777777" w:rsidR="00C019CF" w:rsidRPr="007B015D" w:rsidRDefault="00C019CF" w:rsidP="00405C1A">
            <w:pPr>
              <w:pStyle w:val="TAC"/>
            </w:pPr>
            <w:r w:rsidRPr="007B015D">
              <w:t>dBi</w:t>
            </w:r>
          </w:p>
        </w:tc>
      </w:tr>
      <w:tr w:rsidR="00C019CF" w:rsidRPr="008E4460" w14:paraId="344BF462" w14:textId="77777777" w:rsidTr="00405C1A">
        <w:trPr>
          <w:jc w:val="center"/>
        </w:trPr>
        <w:tc>
          <w:tcPr>
            <w:tcW w:w="0" w:type="auto"/>
            <w:vMerge w:val="restart"/>
          </w:tcPr>
          <w:p w14:paraId="4C2C13E8" w14:textId="77777777" w:rsidR="00C019CF" w:rsidRPr="00ED4D95" w:rsidRDefault="00C019CF" w:rsidP="00405C1A">
            <w:pPr>
              <w:pStyle w:val="TAC"/>
            </w:pPr>
          </w:p>
          <w:p w14:paraId="52048CE9" w14:textId="77777777" w:rsidR="00C019CF" w:rsidRPr="00ED4D95" w:rsidRDefault="00C019CF" w:rsidP="00405C1A">
            <w:pPr>
              <w:pStyle w:val="TAC"/>
            </w:pPr>
            <w:r w:rsidRPr="00ED4D95">
              <w:t>Sub-array</w:t>
            </w:r>
          </w:p>
        </w:tc>
        <w:tc>
          <w:tcPr>
            <w:tcW w:w="0" w:type="auto"/>
          </w:tcPr>
          <w:p w14:paraId="139EBA7D" w14:textId="77777777" w:rsidR="00C019CF" w:rsidRPr="00ED4D95" w:rsidRDefault="00C019CF" w:rsidP="00405C1A">
            <w:pPr>
              <w:pStyle w:val="TAC"/>
            </w:pPr>
            <w:r w:rsidRPr="00ED4D95">
              <w:t>Number of element rows in sub-array</w:t>
            </w:r>
          </w:p>
        </w:tc>
        <w:tc>
          <w:tcPr>
            <w:tcW w:w="0" w:type="auto"/>
          </w:tcPr>
          <w:p w14:paraId="4B64F9D8" w14:textId="77777777" w:rsidR="00C019CF" w:rsidRPr="00ED4D95" w:rsidRDefault="00C019CF" w:rsidP="00405C1A">
            <w:pPr>
              <w:pStyle w:val="TAC"/>
              <w:rPr>
                <w:rFonts w:ascii="Cambria Math" w:hAnsi="Cambria Math"/>
                <w:i/>
              </w:rPr>
            </w:pPr>
            <w:r w:rsidRPr="00ED4D95">
              <w:rPr>
                <w:rFonts w:ascii="Cambria Math" w:hAnsi="Cambria Math"/>
                <w:i/>
              </w:rPr>
              <w:t>M</w:t>
            </w:r>
            <w:r w:rsidRPr="00ED4D95">
              <w:rPr>
                <w:rFonts w:ascii="Cambria Math" w:hAnsi="Cambria Math"/>
                <w:i/>
                <w:vertAlign w:val="subscript"/>
              </w:rPr>
              <w:t>sub</w:t>
            </w:r>
          </w:p>
        </w:tc>
        <w:tc>
          <w:tcPr>
            <w:tcW w:w="0" w:type="auto"/>
          </w:tcPr>
          <w:p w14:paraId="7BD1A24A" w14:textId="77777777" w:rsidR="00C019CF" w:rsidRPr="00ED4D95" w:rsidRDefault="00C019CF" w:rsidP="00405C1A">
            <w:pPr>
              <w:pStyle w:val="TAC"/>
            </w:pPr>
            <w:r w:rsidRPr="00ED4D95">
              <w:t>Integer</w:t>
            </w:r>
          </w:p>
        </w:tc>
      </w:tr>
      <w:tr w:rsidR="00C019CF" w:rsidRPr="008E4460" w14:paraId="77DEA59F" w14:textId="77777777" w:rsidTr="00405C1A">
        <w:trPr>
          <w:jc w:val="center"/>
        </w:trPr>
        <w:tc>
          <w:tcPr>
            <w:tcW w:w="0" w:type="auto"/>
            <w:vMerge/>
          </w:tcPr>
          <w:p w14:paraId="60EB250C" w14:textId="77777777" w:rsidR="00C019CF" w:rsidRPr="008E1038" w:rsidRDefault="00C019CF" w:rsidP="00405C1A">
            <w:pPr>
              <w:pStyle w:val="TAC"/>
            </w:pPr>
          </w:p>
        </w:tc>
        <w:tc>
          <w:tcPr>
            <w:tcW w:w="0" w:type="auto"/>
          </w:tcPr>
          <w:p w14:paraId="37F92835" w14:textId="77777777" w:rsidR="00C019CF" w:rsidRPr="008E1038" w:rsidRDefault="00C019CF" w:rsidP="00405C1A">
            <w:pPr>
              <w:pStyle w:val="TAC"/>
            </w:pPr>
            <w:r w:rsidRPr="008E1038">
              <w:t xml:space="preserve">Vertical element separation </w:t>
            </w:r>
          </w:p>
        </w:tc>
        <w:tc>
          <w:tcPr>
            <w:tcW w:w="0" w:type="auto"/>
          </w:tcPr>
          <w:p w14:paraId="6C8853D7" w14:textId="77777777" w:rsidR="00C019CF" w:rsidRPr="008E1038" w:rsidRDefault="00C019CF" w:rsidP="00405C1A">
            <w:pPr>
              <w:pStyle w:val="TAC"/>
              <w:rPr>
                <w:rFonts w:ascii="Cambria Math" w:hAnsi="Cambria Math"/>
                <w:i/>
              </w:rPr>
            </w:pPr>
            <w:r w:rsidRPr="008E1038">
              <w:rPr>
                <w:rFonts w:ascii="Cambria Math" w:hAnsi="Cambria Math"/>
                <w:i/>
              </w:rPr>
              <w:t>d</w:t>
            </w:r>
            <w:r w:rsidRPr="008E1038">
              <w:rPr>
                <w:rFonts w:ascii="Cambria Math" w:hAnsi="Cambria Math"/>
                <w:i/>
                <w:vertAlign w:val="subscript"/>
              </w:rPr>
              <w:t>v,sub</w:t>
            </w:r>
          </w:p>
        </w:tc>
        <w:tc>
          <w:tcPr>
            <w:tcW w:w="0" w:type="auto"/>
          </w:tcPr>
          <w:p w14:paraId="45055019" w14:textId="77777777" w:rsidR="00C019CF" w:rsidRPr="008E1038" w:rsidRDefault="00C019CF" w:rsidP="00405C1A">
            <w:pPr>
              <w:pStyle w:val="TAC"/>
            </w:pPr>
            <w:r w:rsidRPr="008E1038">
              <w:t>m</w:t>
            </w:r>
          </w:p>
        </w:tc>
      </w:tr>
      <w:tr w:rsidR="00C019CF" w:rsidRPr="008E4460" w14:paraId="2BF8C803" w14:textId="77777777" w:rsidTr="00405C1A">
        <w:trPr>
          <w:jc w:val="center"/>
        </w:trPr>
        <w:tc>
          <w:tcPr>
            <w:tcW w:w="0" w:type="auto"/>
            <w:vMerge/>
          </w:tcPr>
          <w:p w14:paraId="3384BD19" w14:textId="77777777" w:rsidR="00C019CF" w:rsidRPr="008E1038" w:rsidRDefault="00C019CF" w:rsidP="00405C1A">
            <w:pPr>
              <w:pStyle w:val="TAC"/>
            </w:pPr>
          </w:p>
        </w:tc>
        <w:tc>
          <w:tcPr>
            <w:tcW w:w="0" w:type="auto"/>
          </w:tcPr>
          <w:p w14:paraId="06573723" w14:textId="77777777" w:rsidR="00C019CF" w:rsidRPr="008E1038" w:rsidRDefault="00C019CF" w:rsidP="00405C1A">
            <w:pPr>
              <w:pStyle w:val="TAC"/>
            </w:pPr>
            <w:r w:rsidRPr="008E1038">
              <w:t>Electrical pre-set sub-array down-tilt angle</w:t>
            </w:r>
          </w:p>
        </w:tc>
        <w:tc>
          <w:tcPr>
            <w:tcW w:w="0" w:type="auto"/>
          </w:tcPr>
          <w:p w14:paraId="5AEADF07" w14:textId="77777777" w:rsidR="00C019CF" w:rsidRPr="008E1038" w:rsidRDefault="00C019CF" w:rsidP="00405C1A">
            <w:pPr>
              <w:pStyle w:val="TAC"/>
              <w:rPr>
                <w:rFonts w:ascii="Cambria Math" w:hAnsi="Cambria Math"/>
                <w:i/>
              </w:rPr>
            </w:pPr>
            <w:r w:rsidRPr="008E1038">
              <w:rPr>
                <w:rFonts w:ascii="Symbol" w:hAnsi="Symbol"/>
                <w:i/>
              </w:rPr>
              <w:t></w:t>
            </w:r>
            <w:r w:rsidRPr="008E1038">
              <w:rPr>
                <w:rFonts w:ascii="Cambria Math" w:hAnsi="Cambria Math"/>
                <w:i/>
                <w:vertAlign w:val="subscript"/>
              </w:rPr>
              <w:t>subtilt</w:t>
            </w:r>
          </w:p>
        </w:tc>
        <w:tc>
          <w:tcPr>
            <w:tcW w:w="0" w:type="auto"/>
          </w:tcPr>
          <w:p w14:paraId="7F7AFAE9" w14:textId="77777777" w:rsidR="00C019CF" w:rsidRPr="008E1038" w:rsidRDefault="00C019CF" w:rsidP="00405C1A">
            <w:pPr>
              <w:pStyle w:val="TAC"/>
            </w:pPr>
            <w:r w:rsidRPr="008E1038">
              <w:t>Degrees</w:t>
            </w:r>
          </w:p>
        </w:tc>
      </w:tr>
      <w:tr w:rsidR="00C019CF" w:rsidRPr="008E4460" w14:paraId="09C27600" w14:textId="77777777" w:rsidTr="00405C1A">
        <w:trPr>
          <w:jc w:val="center"/>
        </w:trPr>
        <w:tc>
          <w:tcPr>
            <w:tcW w:w="0" w:type="auto"/>
            <w:vMerge w:val="restart"/>
          </w:tcPr>
          <w:p w14:paraId="021DEF3D" w14:textId="77777777" w:rsidR="00C019CF" w:rsidRPr="007B015D" w:rsidRDefault="00C019CF" w:rsidP="00405C1A">
            <w:pPr>
              <w:pStyle w:val="TAC"/>
            </w:pPr>
          </w:p>
          <w:p w14:paraId="516FA9F6" w14:textId="77777777" w:rsidR="00C019CF" w:rsidRPr="007B015D" w:rsidRDefault="00C019CF" w:rsidP="00405C1A">
            <w:pPr>
              <w:pStyle w:val="TAC"/>
            </w:pPr>
          </w:p>
          <w:p w14:paraId="43D8220E" w14:textId="77777777" w:rsidR="00C019CF" w:rsidRPr="007B015D" w:rsidRDefault="00C019CF" w:rsidP="00405C1A">
            <w:pPr>
              <w:pStyle w:val="TAC"/>
            </w:pPr>
            <w:r w:rsidRPr="007B015D">
              <w:t>Array</w:t>
            </w:r>
          </w:p>
        </w:tc>
        <w:tc>
          <w:tcPr>
            <w:tcW w:w="0" w:type="auto"/>
          </w:tcPr>
          <w:p w14:paraId="559F3BD7" w14:textId="77777777" w:rsidR="00C019CF" w:rsidRPr="007B015D" w:rsidRDefault="00C019CF" w:rsidP="00405C1A">
            <w:pPr>
              <w:pStyle w:val="TAC"/>
            </w:pPr>
            <w:r w:rsidRPr="007B015D">
              <w:t xml:space="preserve">Number of </w:t>
            </w:r>
            <w:r>
              <w:t>elements/</w:t>
            </w:r>
            <w:r w:rsidRPr="007B015D">
              <w:t>sub-array rows</w:t>
            </w:r>
          </w:p>
        </w:tc>
        <w:tc>
          <w:tcPr>
            <w:tcW w:w="0" w:type="auto"/>
          </w:tcPr>
          <w:p w14:paraId="58C78F41" w14:textId="77777777" w:rsidR="00C019CF" w:rsidRPr="00B075CD" w:rsidRDefault="00C019CF" w:rsidP="00405C1A">
            <w:pPr>
              <w:pStyle w:val="TAC"/>
              <w:rPr>
                <w:rFonts w:ascii="Cambria Math" w:hAnsi="Cambria Math"/>
                <w:i/>
              </w:rPr>
            </w:pPr>
            <w:r w:rsidRPr="00B075CD">
              <w:rPr>
                <w:rFonts w:ascii="Cambria Math" w:hAnsi="Cambria Math"/>
                <w:i/>
              </w:rPr>
              <w:t>M</w:t>
            </w:r>
          </w:p>
        </w:tc>
        <w:tc>
          <w:tcPr>
            <w:tcW w:w="0" w:type="auto"/>
          </w:tcPr>
          <w:p w14:paraId="7ACF9CE2" w14:textId="77777777" w:rsidR="00C019CF" w:rsidRPr="007B015D" w:rsidRDefault="00C019CF" w:rsidP="00405C1A">
            <w:pPr>
              <w:pStyle w:val="TAC"/>
            </w:pPr>
            <w:r w:rsidRPr="007B015D">
              <w:t>Integer</w:t>
            </w:r>
          </w:p>
        </w:tc>
      </w:tr>
      <w:tr w:rsidR="00C019CF" w:rsidRPr="008E4460" w14:paraId="6ECA7391" w14:textId="77777777" w:rsidTr="00405C1A">
        <w:trPr>
          <w:jc w:val="center"/>
        </w:trPr>
        <w:tc>
          <w:tcPr>
            <w:tcW w:w="0" w:type="auto"/>
            <w:vMerge/>
          </w:tcPr>
          <w:p w14:paraId="0435A70F"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1956A1C0" w14:textId="77777777" w:rsidR="00C019CF" w:rsidRPr="007B015D" w:rsidRDefault="00C019CF" w:rsidP="00405C1A">
            <w:pPr>
              <w:pStyle w:val="TAC"/>
            </w:pPr>
            <w:r w:rsidRPr="007B015D">
              <w:t xml:space="preserve">Number of </w:t>
            </w:r>
            <w:r>
              <w:t>elements</w:t>
            </w:r>
            <w:r w:rsidRPr="007B015D">
              <w:t xml:space="preserve"> columns</w:t>
            </w:r>
          </w:p>
        </w:tc>
        <w:tc>
          <w:tcPr>
            <w:tcW w:w="0" w:type="auto"/>
          </w:tcPr>
          <w:p w14:paraId="2B87F82D" w14:textId="77777777" w:rsidR="00C019CF" w:rsidRPr="00B075CD" w:rsidRDefault="00C019CF" w:rsidP="00405C1A">
            <w:pPr>
              <w:pStyle w:val="TAC"/>
              <w:rPr>
                <w:rFonts w:ascii="Cambria Math" w:hAnsi="Cambria Math"/>
                <w:i/>
              </w:rPr>
            </w:pPr>
            <w:r w:rsidRPr="00B075CD">
              <w:rPr>
                <w:rFonts w:ascii="Cambria Math" w:hAnsi="Cambria Math"/>
                <w:i/>
              </w:rPr>
              <w:t>N</w:t>
            </w:r>
          </w:p>
        </w:tc>
        <w:tc>
          <w:tcPr>
            <w:tcW w:w="0" w:type="auto"/>
          </w:tcPr>
          <w:p w14:paraId="1A489D62" w14:textId="77777777" w:rsidR="00C019CF" w:rsidRPr="007B015D" w:rsidRDefault="00C019CF" w:rsidP="00405C1A">
            <w:pPr>
              <w:pStyle w:val="TAC"/>
            </w:pPr>
            <w:r w:rsidRPr="007B015D">
              <w:t>Integer</w:t>
            </w:r>
          </w:p>
        </w:tc>
      </w:tr>
      <w:tr w:rsidR="00C019CF" w:rsidRPr="008E4460" w14:paraId="6E4376A4" w14:textId="77777777" w:rsidTr="00405C1A">
        <w:trPr>
          <w:jc w:val="center"/>
        </w:trPr>
        <w:tc>
          <w:tcPr>
            <w:tcW w:w="0" w:type="auto"/>
            <w:vMerge/>
          </w:tcPr>
          <w:p w14:paraId="67C08001"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5EFB89CB" w14:textId="77777777" w:rsidR="00C019CF" w:rsidRPr="007B015D" w:rsidRDefault="00C019CF" w:rsidP="00405C1A">
            <w:pPr>
              <w:pStyle w:val="TAC"/>
            </w:pPr>
            <w:r w:rsidRPr="007B015D">
              <w:t xml:space="preserve">Horizontal </w:t>
            </w:r>
            <w:r>
              <w:t>element</w:t>
            </w:r>
            <w:r w:rsidRPr="007B015D">
              <w:t xml:space="preserve"> separation</w:t>
            </w:r>
          </w:p>
        </w:tc>
        <w:tc>
          <w:tcPr>
            <w:tcW w:w="0" w:type="auto"/>
          </w:tcPr>
          <w:p w14:paraId="72E20C02" w14:textId="77777777" w:rsidR="00C019CF" w:rsidRPr="007B015D" w:rsidRDefault="00C019CF" w:rsidP="00405C1A">
            <w:pPr>
              <w:pStyle w:val="TAC"/>
              <w:rPr>
                <w:rFonts w:ascii="Cambria Math" w:hAnsi="Cambria Math"/>
              </w:rPr>
            </w:pPr>
            <w:r w:rsidRPr="00B075CD">
              <w:rPr>
                <w:rFonts w:ascii="Cambria Math" w:hAnsi="Cambria Math"/>
                <w:i/>
              </w:rPr>
              <w:t>d</w:t>
            </w:r>
            <w:r w:rsidRPr="00B075CD">
              <w:rPr>
                <w:rFonts w:ascii="Cambria Math" w:hAnsi="Cambria Math"/>
                <w:i/>
                <w:vertAlign w:val="subscript"/>
              </w:rPr>
              <w:t>h</w:t>
            </w:r>
          </w:p>
        </w:tc>
        <w:tc>
          <w:tcPr>
            <w:tcW w:w="0" w:type="auto"/>
          </w:tcPr>
          <w:p w14:paraId="64F38BB4" w14:textId="77777777" w:rsidR="00C019CF" w:rsidRPr="007B015D" w:rsidRDefault="00C019CF" w:rsidP="00405C1A">
            <w:pPr>
              <w:pStyle w:val="TAC"/>
            </w:pPr>
            <w:r w:rsidRPr="007B015D">
              <w:t>m</w:t>
            </w:r>
          </w:p>
        </w:tc>
      </w:tr>
      <w:tr w:rsidR="00C019CF" w:rsidRPr="008E4460" w14:paraId="33552DE6" w14:textId="77777777" w:rsidTr="00405C1A">
        <w:trPr>
          <w:jc w:val="center"/>
        </w:trPr>
        <w:tc>
          <w:tcPr>
            <w:tcW w:w="0" w:type="auto"/>
            <w:vMerge/>
          </w:tcPr>
          <w:p w14:paraId="2D2B7441"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7717B30F" w14:textId="77777777" w:rsidR="00C019CF" w:rsidRPr="007B015D" w:rsidRDefault="00C019CF" w:rsidP="00405C1A">
            <w:pPr>
              <w:pStyle w:val="TAC"/>
            </w:pPr>
            <w:r w:rsidRPr="007B015D">
              <w:t xml:space="preserve">Vertical </w:t>
            </w:r>
            <w:r>
              <w:t>element/</w:t>
            </w:r>
            <w:r w:rsidRPr="007B015D">
              <w:t>sub-array separation</w:t>
            </w:r>
          </w:p>
        </w:tc>
        <w:tc>
          <w:tcPr>
            <w:tcW w:w="0" w:type="auto"/>
          </w:tcPr>
          <w:p w14:paraId="633D314C" w14:textId="77777777" w:rsidR="00C019CF" w:rsidRPr="007B015D" w:rsidRDefault="00C019CF" w:rsidP="00405C1A">
            <w:pPr>
              <w:pStyle w:val="TAC"/>
              <w:rPr>
                <w:rFonts w:ascii="Cambria Math" w:hAnsi="Cambria Math"/>
              </w:rPr>
            </w:pPr>
            <w:r w:rsidRPr="00B075CD">
              <w:rPr>
                <w:rFonts w:ascii="Cambria Math" w:hAnsi="Cambria Math"/>
                <w:i/>
              </w:rPr>
              <w:t>d</w:t>
            </w:r>
            <w:r w:rsidRPr="00B075CD">
              <w:rPr>
                <w:rFonts w:ascii="Cambria Math" w:hAnsi="Cambria Math"/>
                <w:i/>
                <w:vertAlign w:val="subscript"/>
              </w:rPr>
              <w:t>v</w:t>
            </w:r>
          </w:p>
        </w:tc>
        <w:tc>
          <w:tcPr>
            <w:tcW w:w="0" w:type="auto"/>
          </w:tcPr>
          <w:p w14:paraId="3D990B59" w14:textId="77777777" w:rsidR="00C019CF" w:rsidRPr="007B015D" w:rsidRDefault="00C019CF" w:rsidP="00405C1A">
            <w:pPr>
              <w:pStyle w:val="TAC"/>
            </w:pPr>
            <w:r w:rsidRPr="007B015D">
              <w:t>m</w:t>
            </w:r>
          </w:p>
        </w:tc>
      </w:tr>
      <w:tr w:rsidR="00C019CF" w:rsidRPr="008E4460" w14:paraId="5EFA7F54" w14:textId="77777777" w:rsidTr="00405C1A">
        <w:trPr>
          <w:jc w:val="center"/>
        </w:trPr>
        <w:tc>
          <w:tcPr>
            <w:tcW w:w="0" w:type="auto"/>
            <w:vMerge/>
          </w:tcPr>
          <w:p w14:paraId="65CE9EDA"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42B10A48" w14:textId="77777777" w:rsidR="00C019CF" w:rsidRPr="007B015D" w:rsidRDefault="00C019CF" w:rsidP="00405C1A">
            <w:pPr>
              <w:pStyle w:val="TAC"/>
            </w:pPr>
            <w:r w:rsidRPr="007B015D">
              <w:t>Electrical down-tilt angle</w:t>
            </w:r>
          </w:p>
        </w:tc>
        <w:tc>
          <w:tcPr>
            <w:tcW w:w="0" w:type="auto"/>
          </w:tcPr>
          <w:p w14:paraId="1CE43404" w14:textId="77777777" w:rsidR="00C019CF" w:rsidRPr="007B015D" w:rsidRDefault="00C019CF" w:rsidP="00405C1A">
            <w:pPr>
              <w:pStyle w:val="TAC"/>
              <w:rPr>
                <w:rFonts w:ascii="Cambria Math" w:hAnsi="Cambria Math"/>
              </w:rPr>
            </w:pPr>
            <w:r w:rsidRPr="00B075CD">
              <w:rPr>
                <w:rFonts w:ascii="Symbol" w:hAnsi="Symbol"/>
                <w:i/>
              </w:rPr>
              <w:t></w:t>
            </w:r>
            <w:r w:rsidRPr="00B075CD">
              <w:rPr>
                <w:rFonts w:ascii="Cambria Math" w:hAnsi="Cambria Math"/>
                <w:i/>
                <w:vertAlign w:val="subscript"/>
              </w:rPr>
              <w:t>etilt</w:t>
            </w:r>
          </w:p>
        </w:tc>
        <w:tc>
          <w:tcPr>
            <w:tcW w:w="0" w:type="auto"/>
          </w:tcPr>
          <w:p w14:paraId="79AC3858" w14:textId="77777777" w:rsidR="00C019CF" w:rsidRPr="007B015D" w:rsidRDefault="00C019CF" w:rsidP="00405C1A">
            <w:pPr>
              <w:pStyle w:val="TAC"/>
            </w:pPr>
            <w:r w:rsidRPr="007B015D">
              <w:t>Degrees</w:t>
            </w:r>
          </w:p>
        </w:tc>
      </w:tr>
      <w:tr w:rsidR="00C019CF" w:rsidRPr="008E4460" w14:paraId="28B53605" w14:textId="77777777" w:rsidTr="00405C1A">
        <w:trPr>
          <w:jc w:val="center"/>
        </w:trPr>
        <w:tc>
          <w:tcPr>
            <w:tcW w:w="0" w:type="auto"/>
            <w:vMerge/>
          </w:tcPr>
          <w:p w14:paraId="4AF3A0FE"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7F740431" w14:textId="77777777" w:rsidR="00C019CF" w:rsidRPr="007B015D" w:rsidRDefault="00C019CF" w:rsidP="00405C1A">
            <w:pPr>
              <w:pStyle w:val="TAC"/>
            </w:pPr>
            <w:r w:rsidRPr="007B015D">
              <w:t>Electrical scan angle</w:t>
            </w:r>
          </w:p>
        </w:tc>
        <w:tc>
          <w:tcPr>
            <w:tcW w:w="0" w:type="auto"/>
          </w:tcPr>
          <w:p w14:paraId="20D1B66D" w14:textId="77777777" w:rsidR="00C019CF" w:rsidRPr="007B015D" w:rsidRDefault="00C019CF" w:rsidP="00405C1A">
            <w:pPr>
              <w:pStyle w:val="TAC"/>
              <w:rPr>
                <w:rFonts w:ascii="Cambria Math" w:hAnsi="Cambria Math"/>
              </w:rPr>
            </w:pPr>
            <w:r w:rsidRPr="00B075CD">
              <w:rPr>
                <w:rFonts w:ascii="Symbol" w:hAnsi="Symbol"/>
                <w:i/>
              </w:rPr>
              <w:t></w:t>
            </w:r>
            <w:r w:rsidRPr="00B075CD">
              <w:rPr>
                <w:rFonts w:ascii="Cambria Math" w:hAnsi="Cambria Math"/>
                <w:i/>
                <w:vertAlign w:val="subscript"/>
              </w:rPr>
              <w:t>escan</w:t>
            </w:r>
          </w:p>
        </w:tc>
        <w:tc>
          <w:tcPr>
            <w:tcW w:w="0" w:type="auto"/>
          </w:tcPr>
          <w:p w14:paraId="2850395C" w14:textId="77777777" w:rsidR="00C019CF" w:rsidRPr="007B015D" w:rsidRDefault="00C019CF" w:rsidP="00405C1A">
            <w:pPr>
              <w:pStyle w:val="TAC"/>
            </w:pPr>
            <w:r w:rsidRPr="007B015D">
              <w:t>Degrees</w:t>
            </w:r>
          </w:p>
        </w:tc>
      </w:tr>
    </w:tbl>
    <w:p w14:paraId="4AE62F1D" w14:textId="77777777" w:rsidR="00C019CF" w:rsidRDefault="00C019CF" w:rsidP="00C019CF">
      <w:pPr>
        <w:rPr>
          <w:lang w:eastAsia="ja-JP"/>
        </w:rPr>
      </w:pPr>
    </w:p>
    <w:p w14:paraId="7BAA4871" w14:textId="71FA47A5" w:rsidR="00C019CF" w:rsidRDefault="00C019CF" w:rsidP="00C019CF">
      <w:r>
        <w:t>The parameterized antenna model is built around array antenna model where the element factor, array factor and linear phase progressing is characterized as described by equations in Table 6.1</w:t>
      </w:r>
      <w:r w:rsidRPr="00DB46E2">
        <w:t>.2.3.2</w:t>
      </w:r>
      <w:r>
        <w:t>-2.</w:t>
      </w:r>
    </w:p>
    <w:p w14:paraId="4EAA203E" w14:textId="77777777" w:rsidR="00C019CF" w:rsidRPr="006B7740" w:rsidRDefault="00C019CF" w:rsidP="00C019CF">
      <w:pPr>
        <w:rPr>
          <w:lang w:eastAsia="ja-JP"/>
        </w:rPr>
      </w:pPr>
    </w:p>
    <w:p w14:paraId="6FA3DAD7" w14:textId="299B80F3" w:rsidR="00C019CF" w:rsidRDefault="00C019CF" w:rsidP="00C019CF">
      <w:pPr>
        <w:pStyle w:val="TH"/>
      </w:pPr>
      <w:r>
        <w:lastRenderedPageBreak/>
        <w:t>Table 6.1</w:t>
      </w:r>
      <w:r w:rsidRPr="00DB46E2">
        <w:t>.2.3.2</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019CF" w14:paraId="07E37611" w14:textId="77777777" w:rsidTr="00405C1A">
        <w:trPr>
          <w:tblHeader/>
          <w:jc w:val="center"/>
        </w:trPr>
        <w:tc>
          <w:tcPr>
            <w:tcW w:w="1838" w:type="dxa"/>
          </w:tcPr>
          <w:p w14:paraId="7C0F4EA8" w14:textId="77777777" w:rsidR="00C019CF" w:rsidRDefault="00C019CF" w:rsidP="00405C1A">
            <w:pPr>
              <w:pStyle w:val="TAH"/>
            </w:pPr>
            <w:r>
              <w:t>Description</w:t>
            </w:r>
          </w:p>
        </w:tc>
        <w:tc>
          <w:tcPr>
            <w:tcW w:w="7796" w:type="dxa"/>
            <w:shd w:val="clear" w:color="auto" w:fill="auto"/>
          </w:tcPr>
          <w:p w14:paraId="72497A3D" w14:textId="77777777" w:rsidR="00C019CF" w:rsidRDefault="00C019CF" w:rsidP="00405C1A">
            <w:pPr>
              <w:pStyle w:val="TAH"/>
            </w:pPr>
            <w:r>
              <w:t>Equation</w:t>
            </w:r>
          </w:p>
        </w:tc>
      </w:tr>
      <w:tr w:rsidR="00C019CF" w14:paraId="30904E5A" w14:textId="77777777" w:rsidTr="00405C1A">
        <w:trPr>
          <w:jc w:val="center"/>
        </w:trPr>
        <w:tc>
          <w:tcPr>
            <w:tcW w:w="1838" w:type="dxa"/>
          </w:tcPr>
          <w:p w14:paraId="3C35200D" w14:textId="77777777" w:rsidR="00C019CF" w:rsidRDefault="00C019CF" w:rsidP="00405C1A">
            <w:pPr>
              <w:pStyle w:val="TAC"/>
              <w:rPr>
                <w:lang w:eastAsia="zh-CN"/>
              </w:rPr>
            </w:pPr>
            <w:r>
              <w:rPr>
                <w:lang w:eastAsia="zh-CN"/>
              </w:rPr>
              <w:t>Peak normalized element radiation pattern</w:t>
            </w:r>
          </w:p>
        </w:tc>
        <w:tc>
          <w:tcPr>
            <w:tcW w:w="7796" w:type="dxa"/>
            <w:shd w:val="clear" w:color="auto" w:fill="auto"/>
          </w:tcPr>
          <w:p w14:paraId="5D1B5D33" w14:textId="77777777" w:rsidR="00C019CF" w:rsidRDefault="00C019CF" w:rsidP="00405C1A">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DD35C7E" w14:textId="77777777" w:rsidR="00C019CF" w:rsidRDefault="00C019CF" w:rsidP="00405C1A">
            <w:pPr>
              <w:keepNext/>
              <w:keepLines/>
              <w:spacing w:after="0"/>
              <w:jc w:val="center"/>
              <w:rPr>
                <w:rFonts w:ascii="Arial" w:hAnsi="Arial"/>
                <w:sz w:val="18"/>
                <w:szCs w:val="18"/>
                <w:lang w:eastAsia="zh-CN"/>
              </w:rPr>
            </w:pPr>
          </w:p>
        </w:tc>
      </w:tr>
      <w:tr w:rsidR="00C019CF" w14:paraId="1375A280" w14:textId="77777777" w:rsidTr="00405C1A">
        <w:trPr>
          <w:jc w:val="center"/>
        </w:trPr>
        <w:tc>
          <w:tcPr>
            <w:tcW w:w="1838" w:type="dxa"/>
          </w:tcPr>
          <w:p w14:paraId="2B1AA0D9" w14:textId="77777777" w:rsidR="00C019CF" w:rsidRDefault="00C019CF" w:rsidP="00405C1A">
            <w:pPr>
              <w:pStyle w:val="TAC"/>
              <w:rPr>
                <w:lang w:eastAsia="zh-CN"/>
              </w:rPr>
            </w:pPr>
            <w:r>
              <w:rPr>
                <w:lang w:eastAsia="zh-CN"/>
              </w:rPr>
              <w:t>Peak gain normalized element radiation pattern</w:t>
            </w:r>
          </w:p>
        </w:tc>
        <w:tc>
          <w:tcPr>
            <w:tcW w:w="7796" w:type="dxa"/>
            <w:shd w:val="clear" w:color="auto" w:fill="auto"/>
          </w:tcPr>
          <w:p w14:paraId="3799699E" w14:textId="77777777" w:rsidR="00C019CF" w:rsidRDefault="00000000" w:rsidP="00405C1A">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C019CF" w14:paraId="4B8F866E" w14:textId="77777777" w:rsidTr="00405C1A">
        <w:trPr>
          <w:jc w:val="center"/>
        </w:trPr>
        <w:tc>
          <w:tcPr>
            <w:tcW w:w="1838" w:type="dxa"/>
          </w:tcPr>
          <w:p w14:paraId="22E7C2A5" w14:textId="77777777" w:rsidR="00C019CF" w:rsidRDefault="00C019CF" w:rsidP="00405C1A">
            <w:pPr>
              <w:pStyle w:val="TAC"/>
              <w:rPr>
                <w:lang w:eastAsia="zh-CN"/>
              </w:rPr>
            </w:pPr>
            <w:r>
              <w:rPr>
                <w:lang w:eastAsia="zh-CN"/>
              </w:rPr>
              <w:t>Sub-array excitation</w:t>
            </w:r>
          </w:p>
        </w:tc>
        <w:tc>
          <w:tcPr>
            <w:tcW w:w="7796" w:type="dxa"/>
            <w:shd w:val="clear" w:color="auto" w:fill="auto"/>
          </w:tcPr>
          <w:p w14:paraId="30230BFC"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C019CF" w14:paraId="5967DD12" w14:textId="77777777" w:rsidTr="00405C1A">
        <w:trPr>
          <w:jc w:val="center"/>
        </w:trPr>
        <w:tc>
          <w:tcPr>
            <w:tcW w:w="1838" w:type="dxa"/>
          </w:tcPr>
          <w:p w14:paraId="5C251987" w14:textId="77777777" w:rsidR="00C019CF" w:rsidRDefault="00C019CF" w:rsidP="00405C1A">
            <w:pPr>
              <w:pStyle w:val="TAC"/>
              <w:rPr>
                <w:lang w:eastAsia="zh-CN"/>
              </w:rPr>
            </w:pPr>
            <w:r>
              <w:rPr>
                <w:lang w:eastAsia="zh-CN"/>
              </w:rPr>
              <w:t>Sub-array radiation pattern</w:t>
            </w:r>
          </w:p>
        </w:tc>
        <w:tc>
          <w:tcPr>
            <w:tcW w:w="7796" w:type="dxa"/>
            <w:shd w:val="clear" w:color="auto" w:fill="auto"/>
          </w:tcPr>
          <w:p w14:paraId="16513BA5"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4569D620" w14:textId="77777777" w:rsidR="00C019CF" w:rsidRDefault="00C019CF" w:rsidP="00405C1A">
            <w:pPr>
              <w:keepNext/>
              <w:keepLines/>
              <w:spacing w:after="0"/>
              <w:jc w:val="center"/>
              <w:rPr>
                <w:rFonts w:ascii="Arial" w:hAnsi="Arial"/>
                <w:iCs/>
                <w:sz w:val="18"/>
                <w:lang w:eastAsia="zh-CN"/>
              </w:rPr>
            </w:pPr>
            <w:r>
              <w:rPr>
                <w:rFonts w:ascii="Arial" w:hAnsi="Arial"/>
                <w:iCs/>
                <w:sz w:val="18"/>
                <w:lang w:eastAsia="zh-CN"/>
              </w:rPr>
              <w:t>, where</w:t>
            </w:r>
          </w:p>
          <w:p w14:paraId="08485169"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C019CF" w14:paraId="1867A3ED" w14:textId="77777777" w:rsidTr="00405C1A">
        <w:trPr>
          <w:jc w:val="center"/>
        </w:trPr>
        <w:tc>
          <w:tcPr>
            <w:tcW w:w="1838" w:type="dxa"/>
          </w:tcPr>
          <w:p w14:paraId="0098D0A9" w14:textId="77777777" w:rsidR="00C019CF" w:rsidRDefault="00C019CF" w:rsidP="00405C1A">
            <w:pPr>
              <w:pStyle w:val="TAC"/>
              <w:rPr>
                <w:lang w:eastAsia="zh-CN"/>
              </w:rPr>
            </w:pPr>
            <w:r>
              <w:rPr>
                <w:lang w:eastAsia="zh-CN"/>
              </w:rPr>
              <w:t>Array excitation</w:t>
            </w:r>
          </w:p>
        </w:tc>
        <w:tc>
          <w:tcPr>
            <w:tcW w:w="7796" w:type="dxa"/>
            <w:shd w:val="clear" w:color="auto" w:fill="auto"/>
          </w:tcPr>
          <w:p w14:paraId="0189A410" w14:textId="77777777" w:rsidR="00C019CF" w:rsidRPr="006B7740" w:rsidRDefault="00000000" w:rsidP="00405C1A">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C019CF" w14:paraId="0D0CF8CA" w14:textId="77777777" w:rsidTr="00405C1A">
        <w:trPr>
          <w:jc w:val="center"/>
        </w:trPr>
        <w:tc>
          <w:tcPr>
            <w:tcW w:w="1838" w:type="dxa"/>
          </w:tcPr>
          <w:p w14:paraId="5B087D38" w14:textId="77777777" w:rsidR="00C019CF" w:rsidRDefault="00C019CF" w:rsidP="00405C1A">
            <w:pPr>
              <w:pStyle w:val="TAC"/>
              <w:rPr>
                <w:lang w:eastAsia="zh-CN"/>
              </w:rPr>
            </w:pPr>
            <w:r>
              <w:rPr>
                <w:lang w:eastAsia="zh-CN"/>
              </w:rPr>
              <w:t>Composite array radiation pattern</w:t>
            </w:r>
          </w:p>
        </w:tc>
        <w:tc>
          <w:tcPr>
            <w:tcW w:w="7796" w:type="dxa"/>
            <w:shd w:val="clear" w:color="auto" w:fill="auto"/>
          </w:tcPr>
          <w:p w14:paraId="6FB8AEC9"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B164AA9" w14:textId="77777777" w:rsidR="00C019CF" w:rsidRDefault="00C019CF" w:rsidP="00405C1A">
            <w:pPr>
              <w:keepNext/>
              <w:keepLines/>
              <w:spacing w:after="0"/>
              <w:jc w:val="center"/>
              <w:rPr>
                <w:rFonts w:ascii="Arial" w:hAnsi="Arial"/>
                <w:iCs/>
                <w:sz w:val="18"/>
                <w:lang w:eastAsia="zh-CN"/>
              </w:rPr>
            </w:pPr>
            <w:r>
              <w:rPr>
                <w:rFonts w:ascii="Arial" w:hAnsi="Arial"/>
                <w:iCs/>
                <w:sz w:val="18"/>
                <w:lang w:eastAsia="zh-CN"/>
              </w:rPr>
              <w:t>, where</w:t>
            </w:r>
          </w:p>
          <w:p w14:paraId="413AEFC4" w14:textId="77777777" w:rsidR="00C019CF" w:rsidRPr="006B7740" w:rsidRDefault="00000000" w:rsidP="00405C1A">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45B114E8" w14:textId="77777777" w:rsidR="00C019CF" w:rsidRDefault="00C019CF" w:rsidP="00C019CF">
      <w:pPr>
        <w:rPr>
          <w:lang w:eastAsia="ja-JP"/>
        </w:rPr>
      </w:pPr>
    </w:p>
    <w:p w14:paraId="357BD29C" w14:textId="4DAEB56E" w:rsidR="00C019CF" w:rsidRPr="00A545C2" w:rsidRDefault="00C019CF" w:rsidP="00C019CF">
      <w:pPr>
        <w:rPr>
          <w:lang w:val="en-US"/>
        </w:rPr>
      </w:pPr>
      <w:r>
        <w:rPr>
          <w:lang w:val="en-US"/>
        </w:rPr>
        <w:t>In Table 6.1</w:t>
      </w:r>
      <w:r w:rsidRPr="002D1632">
        <w:rPr>
          <w:lang w:val="en-US"/>
        </w:rPr>
        <w:t>.2.3.2</w:t>
      </w:r>
      <w:r>
        <w:rPr>
          <w:lang w:val="en-US"/>
        </w:rPr>
        <w:t xml:space="preserve">-3, representable parameter sets relevant for an AAS base station operating within </w:t>
      </w:r>
      <w:r w:rsidRPr="00751BDF">
        <w:rPr>
          <w:rFonts w:eastAsia="SimSun"/>
          <w:szCs w:val="21"/>
          <w:lang w:eastAsia="zh-CN"/>
        </w:rPr>
        <w:t>14800 - 15350 MHz</w:t>
      </w:r>
      <w:r>
        <w:rPr>
          <w:lang w:val="en-US"/>
        </w:rPr>
        <w:t xml:space="preserve"> are provided. </w:t>
      </w:r>
    </w:p>
    <w:p w14:paraId="6A4B8BB4" w14:textId="42731DEB" w:rsidR="00C019CF" w:rsidRDefault="00C019CF" w:rsidP="00C019CF">
      <w:pPr>
        <w:pStyle w:val="TH"/>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C019CF" w14:paraId="233F5732" w14:textId="77777777" w:rsidTr="00405C1A">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6F3B5AD8" w14:textId="77777777" w:rsidR="00C019CF" w:rsidRPr="00E16BCA" w:rsidRDefault="00C019CF" w:rsidP="00405C1A">
            <w:pPr>
              <w:pStyle w:val="TAH"/>
            </w:pPr>
            <w:r>
              <w:t>Parameter</w:t>
            </w:r>
          </w:p>
        </w:tc>
        <w:tc>
          <w:tcPr>
            <w:tcW w:w="1232" w:type="pct"/>
            <w:tcBorders>
              <w:top w:val="single" w:sz="4" w:space="0" w:color="auto"/>
              <w:left w:val="single" w:sz="4" w:space="0" w:color="auto"/>
              <w:bottom w:val="single" w:sz="4" w:space="0" w:color="auto"/>
              <w:right w:val="single" w:sz="4" w:space="0" w:color="auto"/>
            </w:tcBorders>
          </w:tcPr>
          <w:p w14:paraId="5319043B" w14:textId="77777777" w:rsidR="00C019CF" w:rsidRPr="00E16BCA" w:rsidRDefault="00C019CF" w:rsidP="00405C1A">
            <w:pPr>
              <w:pStyle w:val="TAH"/>
            </w:pPr>
            <w:r w:rsidRPr="007849B1">
              <w:rPr>
                <w:rFonts w:hint="eastAsia"/>
                <w:lang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1C43DB4" w14:textId="77777777" w:rsidR="00C019CF" w:rsidRPr="008A2DDD" w:rsidRDefault="00C019CF" w:rsidP="00405C1A">
            <w:pPr>
              <w:pStyle w:val="TAH"/>
              <w:rPr>
                <w:bCs/>
              </w:rPr>
            </w:pPr>
            <w:r w:rsidRPr="007849B1">
              <w:rPr>
                <w:rFonts w:hint="eastAsia"/>
                <w:lang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07FD5F1" w14:textId="77777777" w:rsidR="00C019CF" w:rsidRPr="00E16BCA" w:rsidRDefault="00C019CF" w:rsidP="00405C1A">
            <w:pPr>
              <w:pStyle w:val="TAH"/>
            </w:pPr>
            <w:r w:rsidRPr="007849B1">
              <w:rPr>
                <w:rFonts w:hint="eastAsia"/>
                <w:lang w:eastAsia="ja-JP"/>
              </w:rPr>
              <w:t>Dense urban</w:t>
            </w:r>
          </w:p>
        </w:tc>
      </w:tr>
      <w:tr w:rsidR="00C019CF" w14:paraId="6860515C"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00DF12" w14:textId="77777777" w:rsidR="00C019CF" w:rsidRPr="00E16BCA" w:rsidRDefault="00C019CF" w:rsidP="00405C1A">
            <w:pPr>
              <w:pStyle w:val="TAL"/>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7AA16F" w14:textId="77777777" w:rsidR="00C019CF" w:rsidRPr="00E16BCA" w:rsidRDefault="00C019CF" w:rsidP="00405C1A">
            <w:pPr>
              <w:pStyle w:val="TAC"/>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900EBF" w14:textId="77777777" w:rsidR="00C019CF" w:rsidRPr="00E16BCA" w:rsidRDefault="00C019CF" w:rsidP="00405C1A">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C926CB0" w14:textId="77777777" w:rsidR="00C019CF" w:rsidRPr="00E16BCA" w:rsidRDefault="00C019CF" w:rsidP="00405C1A">
            <w:pPr>
              <w:pStyle w:val="TAC"/>
              <w:rPr>
                <w:rFonts w:eastAsia="Calibri"/>
              </w:rPr>
            </w:pPr>
            <w:r>
              <w:t>6.4</w:t>
            </w:r>
          </w:p>
        </w:tc>
      </w:tr>
      <w:tr w:rsidR="00C019CF" w14:paraId="77461DB4"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21E23D1" w14:textId="77777777" w:rsidR="00C019CF" w:rsidRPr="00E16BCA" w:rsidRDefault="00C019CF" w:rsidP="00405C1A">
            <w:pPr>
              <w:pStyle w:val="TAL"/>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50EA41"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37BDF1"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57EA9D4"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C019CF" w14:paraId="02FE956C"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EE6D9D" w14:textId="77777777" w:rsidR="00C019CF" w:rsidRPr="00E16BCA" w:rsidRDefault="00C019CF" w:rsidP="00405C1A">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EFF72D" w14:textId="77777777" w:rsidR="00C019CF" w:rsidRPr="00E16BCA" w:rsidRDefault="00C019CF" w:rsidP="00405C1A">
            <w:pPr>
              <w:pStyle w:val="TAC"/>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EA5CB4" w14:textId="77777777" w:rsidR="00C019CF" w:rsidRPr="00E16BCA" w:rsidRDefault="00C019CF" w:rsidP="00405C1A">
            <w:pPr>
              <w:pStyle w:val="TAC"/>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F339D5" w14:textId="77777777" w:rsidR="00C019CF" w:rsidRPr="00E16BCA" w:rsidRDefault="00C019CF" w:rsidP="00405C1A">
            <w:pPr>
              <w:pStyle w:val="TAC"/>
              <w:rPr>
                <w:rFonts w:eastAsia="Calibri"/>
              </w:rPr>
            </w:pPr>
            <w:r w:rsidRPr="00E16BCA">
              <w:t>30 for both H/V</w:t>
            </w:r>
          </w:p>
        </w:tc>
      </w:tr>
      <w:tr w:rsidR="00C019CF" w14:paraId="31BE2EF3"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BB6F938" w14:textId="77777777" w:rsidR="00C019CF" w:rsidRPr="00E16BCA" w:rsidRDefault="00C019CF" w:rsidP="00405C1A">
            <w:pPr>
              <w:pStyle w:val="TAL"/>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83C0E6" w14:textId="77777777" w:rsidR="00C019CF" w:rsidRPr="00E16BCA" w:rsidRDefault="00C019CF" w:rsidP="00405C1A">
            <w:pPr>
              <w:pStyle w:val="TAC"/>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8C0329" w14:textId="77777777" w:rsidR="00C019CF" w:rsidRPr="00E16BCA" w:rsidRDefault="00C019CF" w:rsidP="00405C1A">
            <w:pPr>
              <w:pStyle w:val="TAC"/>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61F9F0" w14:textId="77777777" w:rsidR="00C019CF" w:rsidRPr="00E16BCA" w:rsidRDefault="00C019CF" w:rsidP="00405C1A">
            <w:pPr>
              <w:pStyle w:val="TAC"/>
              <w:rPr>
                <w:rFonts w:eastAsia="Calibri"/>
              </w:rPr>
            </w:pPr>
            <w:r w:rsidRPr="00E16BCA">
              <w:t>Linear ±45</w:t>
            </w:r>
            <w:r w:rsidRPr="00E16BCA">
              <w:rPr>
                <w:lang w:eastAsia="ko-KR"/>
              </w:rPr>
              <w:t>º</w:t>
            </w:r>
          </w:p>
        </w:tc>
      </w:tr>
      <w:tr w:rsidR="00C019CF" w14:paraId="6AA96E4D"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81BF40C" w14:textId="554F9BDC" w:rsidR="00C019CF" w:rsidRPr="00E16BCA" w:rsidRDefault="00C019CF" w:rsidP="00405C1A">
            <w:pPr>
              <w:pStyle w:val="TAL"/>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6E4D0C" w14:textId="2C8598DE" w:rsidR="00C019CF" w:rsidRPr="00E16BCA" w:rsidRDefault="00C019CF" w:rsidP="00405C1A">
            <w:pPr>
              <w:pStyle w:val="TAC"/>
              <w:rPr>
                <w:rFonts w:eastAsia="Calibri"/>
              </w:rPr>
            </w:pPr>
            <w:r>
              <w:t>[8 x 8 / 4 x 4]</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8E934A" w14:textId="67BB7AEA" w:rsidR="00C019CF" w:rsidRPr="00E16BCA" w:rsidRDefault="00310705" w:rsidP="00405C1A">
            <w:pPr>
              <w:pStyle w:val="TAC"/>
              <w:rPr>
                <w:rFonts w:eastAsia="Calibri"/>
              </w:rPr>
            </w:pPr>
            <w:r>
              <w:t>16</w:t>
            </w:r>
            <w:r w:rsidR="00C019CF">
              <w:t xml:space="preserve"> x 24 / </w:t>
            </w:r>
            <w:r>
              <w:t>8</w:t>
            </w:r>
            <w:r w:rsidR="00C019CF">
              <w:t xml:space="preserve"> x 32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B52DC3" w14:textId="7D424380" w:rsidR="00C019CF" w:rsidRPr="00E16BCA" w:rsidRDefault="00C019CF" w:rsidP="00405C1A">
            <w:pPr>
              <w:pStyle w:val="TAC"/>
              <w:rPr>
                <w:rFonts w:eastAsia="Calibri"/>
                <w:lang w:eastAsia="ko-KR"/>
              </w:rPr>
            </w:pPr>
            <w:r>
              <w:t xml:space="preserve">16 x 24 / </w:t>
            </w:r>
            <w:r w:rsidR="00310705">
              <w:t>8</w:t>
            </w:r>
            <w:r>
              <w:t xml:space="preserve"> x 32</w:t>
            </w:r>
          </w:p>
        </w:tc>
      </w:tr>
      <w:tr w:rsidR="00C019CF" w14:paraId="4D451EC5"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0F95F5C" w14:textId="77777777" w:rsidR="00C019CF" w:rsidRPr="00E16BCA" w:rsidRDefault="00C019CF" w:rsidP="00405C1A">
            <w:pPr>
              <w:pStyle w:val="TAL"/>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9CC08A9" w14:textId="77777777" w:rsidR="00C019CF" w:rsidRPr="00E16BCA" w:rsidRDefault="00C019CF" w:rsidP="00405C1A">
            <w:pPr>
              <w:pStyle w:val="TAC"/>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3753D19" w14:textId="15F8AE93" w:rsidR="00C019CF" w:rsidRPr="00E16BCA" w:rsidRDefault="00C019CF" w:rsidP="00405C1A">
            <w:pPr>
              <w:pStyle w:val="TAC"/>
              <w:rPr>
                <w:rFonts w:eastAsia="Calibri"/>
              </w:rPr>
            </w:pPr>
            <w:r w:rsidRPr="00E16BCA">
              <w:t xml:space="preserve">0.5 of wavelength for H, </w:t>
            </w:r>
            <w:r>
              <w:rPr>
                <w:rFonts w:eastAsia="Calibri"/>
                <w:lang w:eastAsia="ko-KR"/>
              </w:rPr>
              <w:t>2.8/5.6</w:t>
            </w:r>
            <w:r w:rsidRPr="00E16BCA">
              <w:t xml:space="preserve"> of wavelength for V</w:t>
            </w:r>
            <w:r w:rsidR="00310705">
              <w:t xml:space="preserve"> </w:t>
            </w:r>
            <w:r w:rsidR="00310705" w:rsidRPr="0070615D">
              <w:rPr>
                <w:vertAlign w:val="superscript"/>
                <w:lang w:eastAsia="ko-KR"/>
              </w:rPr>
              <w:t xml:space="preserve">(Note </w:t>
            </w:r>
            <w:r w:rsidR="00310705">
              <w:rPr>
                <w:vertAlign w:val="superscript"/>
                <w:lang w:eastAsia="ko-KR"/>
              </w:rPr>
              <w:t>5</w:t>
            </w:r>
            <w:r w:rsidR="00310705"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3B5B748" w14:textId="70338ED7" w:rsidR="00C019CF" w:rsidRPr="00E16BCA" w:rsidRDefault="00C019CF" w:rsidP="00405C1A">
            <w:pPr>
              <w:pStyle w:val="TAC"/>
              <w:rPr>
                <w:rFonts w:eastAsia="Calibri"/>
              </w:rPr>
            </w:pPr>
            <w:r w:rsidRPr="00E16BCA">
              <w:t xml:space="preserve">0.5 of wavelength for H, </w:t>
            </w:r>
            <w:r>
              <w:rPr>
                <w:rFonts w:eastAsia="Calibri"/>
                <w:lang w:eastAsia="ko-KR"/>
              </w:rPr>
              <w:t>2.8/5.6</w:t>
            </w:r>
            <w:r w:rsidRPr="00E16BCA">
              <w:t xml:space="preserve"> of wavelength for V</w:t>
            </w:r>
            <w:r w:rsidR="00310705">
              <w:t xml:space="preserve"> </w:t>
            </w:r>
            <w:r w:rsidR="00310705" w:rsidRPr="0070615D">
              <w:rPr>
                <w:vertAlign w:val="superscript"/>
                <w:lang w:eastAsia="ko-KR"/>
              </w:rPr>
              <w:t xml:space="preserve">(Note </w:t>
            </w:r>
            <w:r w:rsidR="00310705">
              <w:rPr>
                <w:vertAlign w:val="superscript"/>
                <w:lang w:eastAsia="ko-KR"/>
              </w:rPr>
              <w:t>5</w:t>
            </w:r>
            <w:r w:rsidR="00310705" w:rsidRPr="0070615D">
              <w:rPr>
                <w:vertAlign w:val="superscript"/>
                <w:lang w:eastAsia="ko-KR"/>
              </w:rPr>
              <w:t>)</w:t>
            </w:r>
          </w:p>
        </w:tc>
      </w:tr>
      <w:tr w:rsidR="00C019CF" w14:paraId="7CC8F623"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BA4EB2" w14:textId="77777777" w:rsidR="00C019CF" w:rsidRPr="00E16BCA" w:rsidRDefault="00C019CF" w:rsidP="00405C1A">
            <w:pPr>
              <w:pStyle w:val="TAL"/>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969E86A" w14:textId="77777777" w:rsidR="00C019CF" w:rsidRPr="00E16BCA" w:rsidRDefault="00C019CF" w:rsidP="00405C1A">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061E1F" w14:textId="77777777" w:rsidR="00C019CF" w:rsidRPr="00E16BCA" w:rsidRDefault="00C019CF" w:rsidP="00405C1A">
            <w:pPr>
              <w:pStyle w:val="TAC"/>
              <w:rPr>
                <w:rFonts w:eastAsia="Calibri"/>
                <w:lang w:eastAsia="ko-KR"/>
              </w:rPr>
            </w:pPr>
            <w:r>
              <w:rPr>
                <w:rFonts w:eastAsia="Calibri"/>
                <w:lang w:eastAsia="ko-KR"/>
              </w:rPr>
              <w:t>4/8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BE6F84" w14:textId="77777777" w:rsidR="00C019CF" w:rsidRPr="00E16BCA" w:rsidRDefault="00C019CF" w:rsidP="00405C1A">
            <w:pPr>
              <w:pStyle w:val="TAC"/>
              <w:rPr>
                <w:rFonts w:eastAsia="Calibri"/>
                <w:lang w:eastAsia="ko-KR"/>
              </w:rPr>
            </w:pPr>
            <w:r>
              <w:rPr>
                <w:rFonts w:eastAsia="Calibri"/>
                <w:lang w:eastAsia="ko-KR"/>
              </w:rPr>
              <w:t>4/8</w:t>
            </w:r>
          </w:p>
        </w:tc>
      </w:tr>
      <w:tr w:rsidR="00C019CF" w14:paraId="7B565D40"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4979F17" w14:textId="77777777" w:rsidR="00C019CF" w:rsidRPr="00E16BCA" w:rsidRDefault="00C019CF" w:rsidP="00405C1A">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BF114C" w14:textId="77777777" w:rsidR="00C019CF" w:rsidRPr="00E16BCA" w:rsidRDefault="00C019CF" w:rsidP="00405C1A">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073F37" w14:textId="7224731E" w:rsidR="00C019CF" w:rsidRPr="00E16BCA" w:rsidRDefault="00C019CF" w:rsidP="00405C1A">
            <w:pPr>
              <w:pStyle w:val="TAC"/>
              <w:rPr>
                <w:rFonts w:eastAsia="Calibri"/>
                <w:lang w:eastAsia="ko-KR"/>
              </w:rPr>
            </w:pPr>
            <w:r w:rsidRPr="00E16BCA">
              <w:rPr>
                <w:rFonts w:eastAsia="Calibri"/>
                <w:lang w:eastAsia="ko-KR"/>
              </w:rPr>
              <w:t>0.</w:t>
            </w:r>
            <w:r w:rsidR="00310705">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910FA12" w14:textId="7B613C35" w:rsidR="00C019CF" w:rsidRPr="00E16BCA" w:rsidRDefault="00C019CF" w:rsidP="00405C1A">
            <w:pPr>
              <w:pStyle w:val="TAC"/>
              <w:rPr>
                <w:rFonts w:eastAsia="Calibri"/>
                <w:lang w:eastAsia="ko-KR"/>
              </w:rPr>
            </w:pPr>
            <w:r w:rsidRPr="00E16BCA">
              <w:rPr>
                <w:rFonts w:eastAsia="Calibri"/>
                <w:lang w:eastAsia="ko-KR"/>
              </w:rPr>
              <w:t>0.</w:t>
            </w:r>
            <w:r w:rsidR="00310705">
              <w:rPr>
                <w:rFonts w:eastAsia="Calibri"/>
                <w:lang w:eastAsia="ko-KR"/>
              </w:rPr>
              <w:t>7</w:t>
            </w:r>
            <w:r w:rsidRPr="00E16BCA">
              <w:rPr>
                <w:rFonts w:eastAsia="Calibri"/>
                <w:lang w:eastAsia="ko-KR"/>
              </w:rPr>
              <w:t xml:space="preserve"> of wavelength of V</w:t>
            </w:r>
          </w:p>
        </w:tc>
      </w:tr>
      <w:tr w:rsidR="00C019CF" w14:paraId="05DCF56A"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B4462DA" w14:textId="77777777" w:rsidR="00C019CF" w:rsidRPr="00E16BCA" w:rsidRDefault="00C019CF" w:rsidP="00405C1A">
            <w:pPr>
              <w:pStyle w:val="TAL"/>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9910FC0" w14:textId="5C4FB643" w:rsidR="00C019CF" w:rsidRPr="00E16BCA" w:rsidRDefault="00310705" w:rsidP="00405C1A">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D160853" w14:textId="77777777" w:rsidR="00C019CF" w:rsidRPr="00E16BCA" w:rsidRDefault="00C019CF" w:rsidP="00405C1A">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4A2E3F" w14:textId="77777777" w:rsidR="00C019CF" w:rsidRPr="00E16BCA" w:rsidRDefault="00C019CF" w:rsidP="00405C1A">
            <w:pPr>
              <w:pStyle w:val="TAC"/>
              <w:rPr>
                <w:rFonts w:eastAsia="Calibri"/>
                <w:lang w:eastAsia="ko-KR"/>
              </w:rPr>
            </w:pPr>
            <w:r w:rsidRPr="00E16BCA">
              <w:rPr>
                <w:rFonts w:eastAsia="Calibri"/>
                <w:lang w:eastAsia="ko-KR"/>
              </w:rPr>
              <w:t>3</w:t>
            </w:r>
          </w:p>
        </w:tc>
      </w:tr>
      <w:tr w:rsidR="00C019CF" w14:paraId="1B98C254"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8BFA4C6" w14:textId="77777777" w:rsidR="00C019CF" w:rsidRPr="00E16BCA" w:rsidRDefault="00C019CF" w:rsidP="00405C1A">
            <w:pPr>
              <w:pStyle w:val="TAL"/>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B20FB6C" w14:textId="77777777" w:rsidR="00C019CF" w:rsidRPr="00E16BCA" w:rsidRDefault="00C019CF" w:rsidP="00405C1A">
            <w:pPr>
              <w:pStyle w:val="TAC"/>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5A409D" w14:textId="77777777" w:rsidR="00C019CF" w:rsidRPr="00E16BCA" w:rsidRDefault="00C019CF" w:rsidP="00405C1A">
            <w:pPr>
              <w:pStyle w:val="TAC"/>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06DB3D5" w14:textId="77777777" w:rsidR="00C019CF" w:rsidRPr="00E16BCA" w:rsidRDefault="00C019CF" w:rsidP="00405C1A">
            <w:pPr>
              <w:pStyle w:val="TAC"/>
              <w:rPr>
                <w:rFonts w:eastAsia="Calibri"/>
              </w:rPr>
            </w:pPr>
            <w:r w:rsidRPr="00E16BCA">
              <w:rPr>
                <w:rFonts w:eastAsia="Calibri"/>
                <w:lang w:eastAsia="ko-KR"/>
              </w:rPr>
              <w:t>2</w:t>
            </w:r>
          </w:p>
        </w:tc>
      </w:tr>
      <w:tr w:rsidR="00C019CF" w14:paraId="511FA546"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E63E316" w14:textId="5679CAE8" w:rsidR="00C019CF" w:rsidRPr="00E16BCA" w:rsidRDefault="00C019CF" w:rsidP="00405C1A">
            <w:pPr>
              <w:pStyle w:val="TAL"/>
              <w:rPr>
                <w:lang w:eastAsia="ko-KR"/>
              </w:rPr>
            </w:pPr>
            <w:r w:rsidRPr="00E16BCA">
              <w:rPr>
                <w:lang w:eastAsia="ko-KR"/>
              </w:rPr>
              <w:t>Conducted power (before Ohmic loss) per sub-array</w:t>
            </w:r>
            <w:r w:rsidRPr="00E16BCA">
              <w:rPr>
                <w:lang w:eastAsia="zh-CN"/>
              </w:rPr>
              <w:t xml:space="preserve"> </w:t>
            </w:r>
            <w:r w:rsidR="00310705">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0BA346" w14:textId="79100FAA" w:rsidR="00C019CF" w:rsidRPr="00E16BCA" w:rsidRDefault="00C019CF" w:rsidP="00405C1A">
            <w:pPr>
              <w:pStyle w:val="TAC"/>
              <w:rPr>
                <w:rFonts w:eastAsia="Calibri"/>
                <w:lang w:eastAsia="ko-KR"/>
              </w:rPr>
            </w:pPr>
            <w:r>
              <w:rPr>
                <w:rFonts w:eastAsia="Calibri"/>
                <w:lang w:eastAsia="ko-KR"/>
              </w:rPr>
              <w:t>[</w:t>
            </w:r>
            <w:r w:rsidR="00310705">
              <w:rPr>
                <w:rFonts w:eastAsia="Calibri"/>
                <w:lang w:eastAsia="ko-KR"/>
              </w:rPr>
              <w:t>2/8</w:t>
            </w:r>
            <w:r>
              <w:rPr>
                <w:rFonts w:eastAsia="Calibri"/>
                <w:lang w:eastAsia="ko-KR"/>
              </w:rPr>
              <w:t>]</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E839DED" w14:textId="44D6AD76" w:rsidR="00C019CF" w:rsidRPr="00E16BCA" w:rsidRDefault="00310705" w:rsidP="00405C1A">
            <w:pPr>
              <w:pStyle w:val="TAC"/>
              <w:rPr>
                <w:rFonts w:eastAsia="Calibri"/>
                <w:lang w:eastAsia="ko-KR"/>
              </w:rPr>
            </w:pPr>
            <w:r>
              <w:rPr>
                <w:rFonts w:eastAsia="Calibri"/>
                <w:lang w:eastAsia="ko-KR"/>
              </w:rPr>
              <w:t>17.14</w:t>
            </w:r>
            <w:r w:rsidR="00C019CF">
              <w:rPr>
                <w:rFonts w:eastAsia="Calibri"/>
                <w:lang w:eastAsia="ko-KR"/>
              </w:rPr>
              <w:t>/</w:t>
            </w:r>
            <w:r>
              <w:rPr>
                <w:rFonts w:eastAsia="Calibri"/>
                <w:lang w:eastAsia="ko-KR"/>
              </w:rPr>
              <w:t>18.9</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A4E83B6" w14:textId="19ADBA54" w:rsidR="00C019CF" w:rsidRPr="00E16BCA" w:rsidRDefault="00310705" w:rsidP="00405C1A">
            <w:pPr>
              <w:pStyle w:val="TAC"/>
              <w:rPr>
                <w:rFonts w:eastAsia="Calibri"/>
              </w:rPr>
            </w:pPr>
            <w:r>
              <w:rPr>
                <w:rFonts w:eastAsia="Calibri"/>
                <w:lang w:eastAsia="ko-KR"/>
              </w:rPr>
              <w:t>7.1</w:t>
            </w:r>
            <w:r w:rsidR="00C019CF">
              <w:rPr>
                <w:rFonts w:eastAsia="Calibri"/>
                <w:lang w:eastAsia="ko-KR"/>
              </w:rPr>
              <w:t>/</w:t>
            </w:r>
            <w:r>
              <w:rPr>
                <w:rFonts w:eastAsia="Calibri"/>
                <w:lang w:eastAsia="ko-KR"/>
              </w:rPr>
              <w:t>8.9</w:t>
            </w:r>
          </w:p>
        </w:tc>
      </w:tr>
      <w:tr w:rsidR="00C019CF" w14:paraId="135493FB"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6144532" w14:textId="77777777" w:rsidR="00C019CF" w:rsidRPr="00E16BCA" w:rsidRDefault="00C019CF" w:rsidP="00405C1A">
            <w:pPr>
              <w:pStyle w:val="TAL"/>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2AF760B" w14:textId="77777777" w:rsidR="00C019CF" w:rsidRPr="00E16BCA" w:rsidRDefault="00C019CF" w:rsidP="00405C1A">
            <w:pPr>
              <w:pStyle w:val="TAC"/>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504688" w14:textId="77777777" w:rsidR="00C019CF" w:rsidRPr="00E16BCA" w:rsidRDefault="00C019CF" w:rsidP="00405C1A">
            <w:pPr>
              <w:pStyle w:val="TAC"/>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AEB4A2" w14:textId="77777777" w:rsidR="00C019CF" w:rsidRPr="00E16BCA" w:rsidRDefault="00C019CF" w:rsidP="00405C1A">
            <w:pPr>
              <w:pStyle w:val="TAC"/>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C019CF" w14:paraId="26D819C9"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EBDB197" w14:textId="77777777" w:rsidR="00C019CF" w:rsidRPr="00E16BCA" w:rsidRDefault="00C019CF" w:rsidP="00405C1A">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E52CA8B" w14:textId="77777777" w:rsidR="00C019CF" w:rsidRPr="00E16BCA" w:rsidRDefault="00C019CF" w:rsidP="00405C1A">
            <w:pPr>
              <w:pStyle w:val="TAC"/>
              <w:rPr>
                <w:rFonts w:eastAsia="Calibri"/>
                <w:lang w:eastAsia="ko-KR"/>
              </w:rPr>
            </w:pPr>
            <w:r w:rsidRPr="00E16BCA">
              <w:rPr>
                <w:lang w:val="en-US" w:eastAsia="zh-CN"/>
              </w:rPr>
              <w:t>0-1</w:t>
            </w:r>
            <w:r>
              <w:rPr>
                <w:lang w:val="en-US" w:eastAsia="zh-CN"/>
              </w:rPr>
              <w:t>8</w:t>
            </w:r>
            <w:r w:rsidRPr="00E16BCA">
              <w:rPr>
                <w:lang w:val="en-US" w:eastAsia="zh-CN"/>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31046D" w14:textId="77777777" w:rsidR="00C019CF" w:rsidRPr="00E16BCA" w:rsidRDefault="00C019CF" w:rsidP="00405C1A">
            <w:pPr>
              <w:pStyle w:val="TAC"/>
              <w:rPr>
                <w:rFonts w:eastAsia="Calibri"/>
                <w:lang w:eastAsia="ko-KR"/>
              </w:rPr>
            </w:pPr>
            <w:r w:rsidRPr="00E16BCA">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83797A" w14:textId="77777777" w:rsidR="00C019CF" w:rsidRPr="00E16BCA" w:rsidRDefault="00C019CF" w:rsidP="00405C1A">
            <w:pPr>
              <w:pStyle w:val="TAC"/>
              <w:rPr>
                <w:rFonts w:eastAsia="Calibri"/>
                <w:lang w:eastAsia="ko-KR"/>
              </w:rPr>
            </w:pPr>
            <w:r w:rsidRPr="00E16BCA">
              <w:rPr>
                <w:lang w:val="en-US" w:eastAsia="zh-CN"/>
              </w:rPr>
              <w:t>90-1</w:t>
            </w:r>
            <w:r>
              <w:rPr>
                <w:lang w:val="en-US" w:eastAsia="zh-CN"/>
              </w:rPr>
              <w:t>0</w:t>
            </w:r>
            <w:r w:rsidRPr="00E16BCA">
              <w:rPr>
                <w:lang w:val="en-US" w:eastAsia="zh-CN"/>
              </w:rPr>
              <w:t>0</w:t>
            </w:r>
          </w:p>
        </w:tc>
      </w:tr>
      <w:tr w:rsidR="00C019CF" w14:paraId="1144A7B1"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B61ED0A" w14:textId="77777777" w:rsidR="00C019CF" w:rsidRPr="00E16BCA" w:rsidRDefault="00C019CF" w:rsidP="00405C1A">
            <w:pPr>
              <w:pStyle w:val="TAL"/>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6CF7B3E" w14:textId="77777777" w:rsidR="00C019CF" w:rsidRPr="00E16BCA" w:rsidRDefault="00C019CF" w:rsidP="00405C1A">
            <w:pPr>
              <w:pStyle w:val="TAC"/>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B7AE7F" w14:textId="77777777" w:rsidR="00C019CF" w:rsidRPr="00E16BCA" w:rsidRDefault="00C019CF" w:rsidP="00405C1A">
            <w:pPr>
              <w:pStyle w:val="TAC"/>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1AE2817" w14:textId="77777777" w:rsidR="00C019CF" w:rsidRPr="00E16BCA" w:rsidRDefault="00C019CF" w:rsidP="00405C1A">
            <w:pPr>
              <w:pStyle w:val="TAC"/>
              <w:rPr>
                <w:rFonts w:eastAsia="Calibri"/>
                <w:lang w:eastAsia="ko-KR"/>
              </w:rPr>
            </w:pPr>
            <w:r>
              <w:rPr>
                <w:lang w:val="en-US" w:eastAsia="zh-CN"/>
              </w:rPr>
              <w:t>6</w:t>
            </w:r>
          </w:p>
        </w:tc>
      </w:tr>
      <w:tr w:rsidR="00C019CF" w14:paraId="3AAACBAA" w14:textId="77777777" w:rsidTr="00405C1A">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E1E0A9" w14:textId="77777777" w:rsidR="00C019CF" w:rsidRPr="00820DF6" w:rsidRDefault="00C019CF" w:rsidP="00405C1A">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21747615" w14:textId="77777777" w:rsidR="00C019CF" w:rsidRPr="00820DF6" w:rsidRDefault="00C019CF" w:rsidP="00405C1A">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BE2D06F" w14:textId="28D5DA2B" w:rsidR="00C019CF" w:rsidRPr="00820DF6" w:rsidRDefault="00C019CF" w:rsidP="00405C1A">
            <w:pPr>
              <w:pStyle w:val="TAN"/>
              <w:rPr>
                <w:lang w:val="en-US" w:eastAsia="zh-CN"/>
              </w:rPr>
            </w:pPr>
            <w:r w:rsidRPr="00820DF6">
              <w:rPr>
                <w:lang w:val="en-US" w:eastAsia="zh-CN"/>
              </w:rPr>
              <w:t>Note 3:</w:t>
            </w:r>
            <w:r>
              <w:rPr>
                <w:lang w:val="en-US" w:eastAsia="zh-CN"/>
              </w:rPr>
              <w:t xml:space="preserve"> </w:t>
            </w:r>
            <w:r w:rsidR="00310705" w:rsidRPr="006243E4">
              <w:rPr>
                <w:lang w:eastAsia="zh-CN"/>
              </w:rPr>
              <w:t xml:space="preserve">The conducted power per sub-array assumes </w:t>
            </w:r>
            <w:r w:rsidR="00310705">
              <w:rPr>
                <w:lang w:eastAsia="zh-CN"/>
              </w:rPr>
              <w:t>16</w:t>
            </w:r>
            <w:r w:rsidR="00310705" w:rsidRPr="006243E4">
              <w:rPr>
                <w:lang w:eastAsia="zh-CN"/>
              </w:rPr>
              <w:t xml:space="preserve"> × </w:t>
            </w:r>
            <w:r w:rsidR="00310705">
              <w:rPr>
                <w:lang w:eastAsia="zh-CN"/>
              </w:rPr>
              <w:t>24</w:t>
            </w:r>
            <w:r w:rsidR="00310705" w:rsidRPr="006243E4">
              <w:rPr>
                <w:lang w:eastAsia="zh-CN"/>
              </w:rPr>
              <w:t xml:space="preserve"> </w:t>
            </w:r>
            <w:r w:rsidR="00310705">
              <w:rPr>
                <w:lang w:eastAsia="zh-CN"/>
              </w:rPr>
              <w:t xml:space="preserve">/ 8 x 32 </w:t>
            </w:r>
            <w:r w:rsidR="00310705" w:rsidRPr="006243E4">
              <w:rPr>
                <w:lang w:eastAsia="zh-CN"/>
              </w:rPr>
              <w:t>sub-arrays and 2 polarizations for urban macro</w:t>
            </w:r>
            <w:r w:rsidR="00310705">
              <w:rPr>
                <w:lang w:eastAsia="zh-CN"/>
              </w:rPr>
              <w:t xml:space="preserve"> and</w:t>
            </w:r>
            <w:r w:rsidR="00310705" w:rsidRPr="006243E4">
              <w:rPr>
                <w:lang w:eastAsia="zh-CN"/>
              </w:rPr>
              <w:t xml:space="preserve"> </w:t>
            </w:r>
            <w:r w:rsidR="00310705">
              <w:rPr>
                <w:lang w:eastAsia="zh-CN"/>
              </w:rPr>
              <w:t xml:space="preserve">dense </w:t>
            </w:r>
            <w:r w:rsidR="00310705" w:rsidRPr="006243E4">
              <w:rPr>
                <w:lang w:eastAsia="zh-CN"/>
              </w:rPr>
              <w:t>urban case</w:t>
            </w:r>
            <w:r w:rsidR="00310705">
              <w:rPr>
                <w:lang w:eastAsia="zh-CN"/>
              </w:rPr>
              <w:t>s</w:t>
            </w:r>
            <w:r w:rsidR="00310705" w:rsidRPr="006243E4">
              <w:rPr>
                <w:lang w:eastAsia="zh-CN"/>
              </w:rPr>
              <w:t xml:space="preserve">; the conducted power per element assumes </w:t>
            </w:r>
            <w:r w:rsidR="00310705">
              <w:rPr>
                <w:lang w:eastAsia="zh-CN"/>
              </w:rPr>
              <w:t>[</w:t>
            </w:r>
            <w:r w:rsidR="00310705" w:rsidRPr="006243E4">
              <w:rPr>
                <w:lang w:eastAsia="zh-CN"/>
              </w:rPr>
              <w:t>8 × 8</w:t>
            </w:r>
            <w:r w:rsidR="00310705">
              <w:rPr>
                <w:lang w:eastAsia="zh-CN"/>
              </w:rPr>
              <w:t xml:space="preserve"> / 4 x 4]</w:t>
            </w:r>
            <w:r w:rsidR="00310705" w:rsidRPr="006243E4">
              <w:rPr>
                <w:lang w:eastAsia="zh-CN"/>
              </w:rPr>
              <w:t xml:space="preserve"> elements and 2 polarizations for </w:t>
            </w:r>
            <w:r w:rsidR="00310705">
              <w:rPr>
                <w:lang w:eastAsia="zh-CN"/>
              </w:rPr>
              <w:t>indoor</w:t>
            </w:r>
            <w:r w:rsidR="00310705" w:rsidRPr="006243E4">
              <w:rPr>
                <w:lang w:eastAsia="zh-CN"/>
              </w:rPr>
              <w:t xml:space="preserve"> case</w:t>
            </w:r>
          </w:p>
          <w:p w14:paraId="1762ECC5" w14:textId="12D45872" w:rsidR="00C019CF" w:rsidRPr="00820DF6" w:rsidRDefault="00C019CF" w:rsidP="00405C1A">
            <w:pPr>
              <w:pStyle w:val="TAN"/>
              <w:rPr>
                <w:lang w:val="en-US" w:eastAsia="zh-CN"/>
              </w:rPr>
            </w:pPr>
            <w:r w:rsidRPr="00820DF6">
              <w:rPr>
                <w:lang w:val="en-US" w:eastAsia="zh-CN"/>
              </w:rPr>
              <w:t>Note 4</w:t>
            </w:r>
            <w:r>
              <w:rPr>
                <w:lang w:val="en-US" w:eastAsia="zh-CN"/>
              </w:rPr>
              <w:t xml:space="preserve">: </w:t>
            </w:r>
            <w:r w:rsidR="00310705">
              <w:rPr>
                <w:lang w:val="en-US" w:eastAsia="zh-CN"/>
              </w:rPr>
              <w:t>1</w:t>
            </w:r>
            <w:r>
              <w:rPr>
                <w:rFonts w:eastAsia="Calibri"/>
                <w:lang w:eastAsia="ko-KR"/>
              </w:rPr>
              <w:t>6</w:t>
            </w:r>
            <w:r w:rsidRPr="00820DF6">
              <w:rPr>
                <w:lang w:val="en-US" w:eastAsia="zh-CN"/>
              </w:rPr>
              <w:t xml:space="preserve"> × </w:t>
            </w:r>
            <w:r>
              <w:rPr>
                <w:rFonts w:eastAsia="Calibri"/>
                <w:lang w:eastAsia="ko-KR"/>
              </w:rPr>
              <w:t>24/32</w:t>
            </w:r>
            <w:r w:rsidRPr="00820DF6">
              <w:rPr>
                <w:lang w:val="en-US" w:eastAsia="zh-CN"/>
              </w:rPr>
              <w:t xml:space="preserve"> means there are </w:t>
            </w:r>
            <w:r w:rsidR="00310705">
              <w:rPr>
                <w:lang w:val="en-US" w:eastAsia="zh-CN"/>
              </w:rPr>
              <w:t>1</w:t>
            </w:r>
            <w:r>
              <w:rPr>
                <w:rFonts w:eastAsia="Calibri"/>
                <w:lang w:eastAsia="ko-KR"/>
              </w:rPr>
              <w:t>6</w:t>
            </w:r>
            <w:r w:rsidRPr="00820DF6">
              <w:rPr>
                <w:lang w:val="en-US" w:eastAsia="zh-CN"/>
              </w:rPr>
              <w:t xml:space="preserve"> vertical and </w:t>
            </w:r>
            <w:r>
              <w:rPr>
                <w:rFonts w:eastAsia="Calibri"/>
                <w:lang w:eastAsia="ko-KR"/>
              </w:rPr>
              <w:t>24/32</w:t>
            </w:r>
            <w:r w:rsidRPr="00820DF6">
              <w:rPr>
                <w:lang w:val="en-US" w:eastAsia="zh-CN"/>
              </w:rPr>
              <w:t xml:space="preserve"> horizontal radiating sub-arrays</w:t>
            </w:r>
            <w:r w:rsidR="00310705">
              <w:rPr>
                <w:lang w:val="en-US" w:eastAsia="zh-CN"/>
              </w:rPr>
              <w:t xml:space="preserve"> </w:t>
            </w:r>
            <w:r w:rsidR="00310705" w:rsidRPr="006243E4">
              <w:rPr>
                <w:lang w:eastAsia="zh-CN"/>
              </w:rPr>
              <w:t xml:space="preserve">for urban macro </w:t>
            </w:r>
            <w:r w:rsidR="00310705">
              <w:rPr>
                <w:lang w:eastAsia="zh-CN"/>
              </w:rPr>
              <w:t>and</w:t>
            </w:r>
            <w:r w:rsidR="00310705" w:rsidRPr="006243E4">
              <w:rPr>
                <w:lang w:eastAsia="zh-CN"/>
              </w:rPr>
              <w:t xml:space="preserve"> </w:t>
            </w:r>
            <w:r w:rsidR="00310705">
              <w:rPr>
                <w:lang w:eastAsia="zh-CN"/>
              </w:rPr>
              <w:t xml:space="preserve">dense </w:t>
            </w:r>
            <w:r w:rsidR="00310705" w:rsidRPr="006243E4">
              <w:rPr>
                <w:lang w:eastAsia="zh-CN"/>
              </w:rPr>
              <w:t>urban case</w:t>
            </w:r>
            <w:r w:rsidR="00310705">
              <w:rPr>
                <w:lang w:eastAsia="zh-CN"/>
              </w:rPr>
              <w:t>s</w:t>
            </w:r>
            <w:r w:rsidR="00310705" w:rsidRPr="006243E4">
              <w:rPr>
                <w:lang w:eastAsia="zh-CN"/>
              </w:rPr>
              <w:t xml:space="preserve">; </w:t>
            </w:r>
            <w:r w:rsidR="00310705">
              <w:rPr>
                <w:lang w:eastAsia="zh-CN"/>
              </w:rPr>
              <w:t>[</w:t>
            </w:r>
            <w:r w:rsidR="00310705" w:rsidRPr="006243E4">
              <w:rPr>
                <w:lang w:eastAsia="zh-CN"/>
              </w:rPr>
              <w:t>8 × 8</w:t>
            </w:r>
            <w:r w:rsidR="00310705">
              <w:rPr>
                <w:lang w:eastAsia="zh-CN"/>
              </w:rPr>
              <w:t xml:space="preserve"> / 4 x 4]</w:t>
            </w:r>
            <w:r w:rsidR="00310705" w:rsidRPr="006243E4">
              <w:rPr>
                <w:lang w:eastAsia="zh-CN"/>
              </w:rPr>
              <w:t xml:space="preserve"> </w:t>
            </w:r>
            <w:r w:rsidR="00310705" w:rsidRPr="0070615D">
              <w:rPr>
                <w:lang w:eastAsia="zh-CN"/>
              </w:rPr>
              <w:t xml:space="preserve">means there are </w:t>
            </w:r>
            <w:r w:rsidR="00310705">
              <w:rPr>
                <w:lang w:eastAsia="zh-CN"/>
              </w:rPr>
              <w:t xml:space="preserve">[8 / 4] </w:t>
            </w:r>
            <w:r w:rsidR="00310705" w:rsidRPr="0070615D">
              <w:rPr>
                <w:lang w:eastAsia="zh-CN"/>
              </w:rPr>
              <w:t xml:space="preserve">vertical and </w:t>
            </w:r>
            <w:r w:rsidR="00310705">
              <w:rPr>
                <w:lang w:eastAsia="zh-CN"/>
              </w:rPr>
              <w:t>[8 / 4]</w:t>
            </w:r>
            <w:r w:rsidR="00310705" w:rsidRPr="0070615D">
              <w:rPr>
                <w:lang w:eastAsia="zh-CN"/>
              </w:rPr>
              <w:t xml:space="preserve"> horizontal radiating</w:t>
            </w:r>
            <w:r w:rsidR="00310705" w:rsidRPr="006243E4">
              <w:rPr>
                <w:lang w:eastAsia="zh-CN"/>
              </w:rPr>
              <w:t xml:space="preserve"> elements for </w:t>
            </w:r>
            <w:r w:rsidR="00310705">
              <w:rPr>
                <w:lang w:eastAsia="zh-CN"/>
              </w:rPr>
              <w:t>indoor</w:t>
            </w:r>
            <w:r w:rsidR="00310705" w:rsidRPr="006243E4">
              <w:rPr>
                <w:lang w:eastAsia="zh-CN"/>
              </w:rPr>
              <w:t xml:space="preserve"> cas</w:t>
            </w:r>
            <w:r w:rsidR="00310705">
              <w:rPr>
                <w:lang w:eastAsia="zh-CN"/>
              </w:rPr>
              <w:t>e.</w:t>
            </w:r>
          </w:p>
          <w:p w14:paraId="49220F1E" w14:textId="77777777" w:rsidR="00C019CF" w:rsidRPr="00E16BCA" w:rsidRDefault="00C019CF" w:rsidP="00405C1A">
            <w:pPr>
              <w:pStyle w:val="TAN"/>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4/8</w:t>
            </w:r>
            <w:r w:rsidRPr="00820DF6">
              <w:rPr>
                <w:lang w:val="en-US" w:eastAsia="zh-CN"/>
              </w:rPr>
              <w:t xml:space="preserve"> elements per sub array, dv will be </w:t>
            </w:r>
            <w:r>
              <w:rPr>
                <w:rFonts w:eastAsia="Calibri"/>
                <w:lang w:eastAsia="ko-KR"/>
              </w:rPr>
              <w:t>2.8/5.6</w:t>
            </w:r>
            <w:r w:rsidRPr="00820DF6">
              <w:rPr>
                <w:lang w:val="en-US" w:eastAsia="zh-CN"/>
              </w:rPr>
              <w:t xml:space="preserve"> wavelengths.</w:t>
            </w:r>
          </w:p>
        </w:tc>
      </w:tr>
    </w:tbl>
    <w:p w14:paraId="45540376" w14:textId="77777777" w:rsidR="00C019CF" w:rsidRDefault="00C019CF" w:rsidP="00C019CF">
      <w:pPr>
        <w:rPr>
          <w:lang w:val="en-US"/>
        </w:rPr>
      </w:pPr>
    </w:p>
    <w:p w14:paraId="4315A361" w14:textId="77777777" w:rsidR="00C019CF" w:rsidRDefault="00C019CF" w:rsidP="00C019CF">
      <w:pPr>
        <w:rPr>
          <w:lang w:eastAsia="ja-JP"/>
        </w:rPr>
      </w:pPr>
    </w:p>
    <w:p w14:paraId="30298E17" w14:textId="77777777" w:rsidR="00C019CF" w:rsidRPr="007849B1" w:rsidRDefault="00C019CF" w:rsidP="00872F18">
      <w:pPr>
        <w:pStyle w:val="Heading5"/>
        <w:rPr>
          <w:lang w:eastAsia="ja-JP"/>
        </w:rPr>
      </w:pPr>
      <w:bookmarkStart w:id="147" w:name="_Toc494384420"/>
      <w:bookmarkStart w:id="148" w:name="_Toc98750630"/>
      <w:r>
        <w:rPr>
          <w:lang w:eastAsia="ja-JP"/>
        </w:rPr>
        <w:t>6.1</w:t>
      </w:r>
      <w:r w:rsidRPr="007849B1">
        <w:rPr>
          <w:rFonts w:hint="eastAsia"/>
          <w:lang w:eastAsia="ja-JP"/>
        </w:rPr>
        <w:t>.2.3.3</w:t>
      </w:r>
      <w:r w:rsidRPr="007849B1">
        <w:rPr>
          <w:rFonts w:eastAsia="SimSun"/>
        </w:rPr>
        <w:tab/>
      </w:r>
      <w:r w:rsidRPr="007849B1">
        <w:rPr>
          <w:rFonts w:hint="eastAsia"/>
          <w:lang w:eastAsia="ja-JP"/>
        </w:rPr>
        <w:tab/>
        <w:t>UE antenna element pattern</w:t>
      </w:r>
      <w:bookmarkEnd w:id="147"/>
      <w:bookmarkEnd w:id="148"/>
    </w:p>
    <w:p w14:paraId="453CD7A1" w14:textId="77777777" w:rsidR="00C019CF" w:rsidRPr="007849B1" w:rsidRDefault="00C019CF" w:rsidP="00872F18">
      <w:pPr>
        <w:pStyle w:val="Heading6"/>
        <w:rPr>
          <w:lang w:eastAsia="ja-JP"/>
        </w:rPr>
      </w:pPr>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 like</w:t>
      </w:r>
    </w:p>
    <w:p w14:paraId="4A291C12" w14:textId="77777777" w:rsidR="00C019CF" w:rsidRPr="00A545C2" w:rsidRDefault="00C019CF" w:rsidP="00C019CF">
      <w:pPr>
        <w:rPr>
          <w:lang w:val="en-US"/>
        </w:rPr>
      </w:pPr>
      <w:r w:rsidRPr="008C424F">
        <w:rPr>
          <w:lang w:val="en-US"/>
        </w:rPr>
        <w:t xml:space="preserve">In this approach, a UE will </w:t>
      </w:r>
      <w:r>
        <w:rPr>
          <w:lang w:val="en-US"/>
        </w:rPr>
        <w:t xml:space="preserve">most likely </w:t>
      </w:r>
      <w:r w:rsidRPr="008C424F">
        <w:rPr>
          <w:lang w:val="en-US"/>
        </w:rPr>
        <w:t xml:space="preserve">have a conducted interface with an assumed isotropic radiation pattern antenna </w:t>
      </w:r>
      <w:r>
        <w:rPr>
          <w:lang w:val="en-US"/>
        </w:rPr>
        <w:t xml:space="preserve">with [0 or 5] dB receive diversity gain </w:t>
      </w:r>
      <w:r w:rsidRPr="008C424F">
        <w:rPr>
          <w:lang w:val="en-US"/>
        </w:rPr>
        <w:t>and no beamforming</w:t>
      </w:r>
      <w:r>
        <w:rPr>
          <w:lang w:val="en-US"/>
        </w:rPr>
        <w:t xml:space="preserve">. </w:t>
      </w:r>
    </w:p>
    <w:p w14:paraId="2626BD8D" w14:textId="77777777" w:rsidR="00C019CF" w:rsidRPr="007849B1" w:rsidRDefault="00C019CF" w:rsidP="00C019CF">
      <w:pPr>
        <w:rPr>
          <w:lang w:eastAsia="ja-JP"/>
        </w:rPr>
      </w:pPr>
    </w:p>
    <w:p w14:paraId="374289FD" w14:textId="77777777" w:rsidR="00C019CF" w:rsidRPr="007849B1" w:rsidRDefault="00C019CF" w:rsidP="00872F18">
      <w:pPr>
        <w:pStyle w:val="Heading6"/>
        <w:rPr>
          <w:lang w:eastAsia="ja-JP"/>
        </w:rPr>
      </w:pPr>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FR2 like</w:t>
      </w:r>
    </w:p>
    <w:p w14:paraId="0EB4787E" w14:textId="77777777" w:rsidR="00C019CF" w:rsidRPr="007849B1" w:rsidRDefault="00C019CF" w:rsidP="00C019CF">
      <w:pPr>
        <w:pStyle w:val="TH"/>
        <w:rPr>
          <w:lang w:eastAsia="ja-JP"/>
        </w:rPr>
      </w:pPr>
      <w:r w:rsidRPr="007849B1">
        <w:rPr>
          <w:lang w:eastAsia="ko-KR"/>
        </w:rPr>
        <w:t xml:space="preserve">Table </w:t>
      </w:r>
      <w:r>
        <w:rPr>
          <w:lang w:eastAsia="ja-JP"/>
        </w:rPr>
        <w:t>6.1</w:t>
      </w:r>
      <w:r w:rsidRPr="007849B1">
        <w:rPr>
          <w:rFonts w:hint="eastAsia"/>
          <w:lang w:eastAsia="ja-JP"/>
        </w:rPr>
        <w:t>.2.3.3</w:t>
      </w:r>
      <w:r>
        <w:rPr>
          <w:lang w:eastAsia="ja-JP"/>
        </w:rPr>
        <w:t>.2</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1519EB5A" w14:textId="77777777" w:rsidTr="00405C1A">
        <w:trPr>
          <w:cantSplit/>
          <w:trHeight w:val="182"/>
          <w:jc w:val="center"/>
        </w:trPr>
        <w:tc>
          <w:tcPr>
            <w:tcW w:w="2290" w:type="dxa"/>
            <w:shd w:val="clear" w:color="auto" w:fill="E0E0E0"/>
            <w:vAlign w:val="center"/>
          </w:tcPr>
          <w:p w14:paraId="3C7F3B7C" w14:textId="77777777" w:rsidR="00C019CF" w:rsidRPr="007849B1" w:rsidRDefault="00C019CF" w:rsidP="00405C1A">
            <w:pPr>
              <w:pStyle w:val="TAH"/>
            </w:pPr>
            <w:r w:rsidRPr="007849B1">
              <w:t>Parameter</w:t>
            </w:r>
          </w:p>
        </w:tc>
        <w:tc>
          <w:tcPr>
            <w:tcW w:w="7495" w:type="dxa"/>
            <w:shd w:val="clear" w:color="auto" w:fill="E0E0E0"/>
            <w:vAlign w:val="center"/>
          </w:tcPr>
          <w:p w14:paraId="7819E959" w14:textId="77777777" w:rsidR="00C019CF" w:rsidRPr="007849B1" w:rsidRDefault="00C019CF" w:rsidP="00405C1A">
            <w:pPr>
              <w:pStyle w:val="TAH"/>
            </w:pPr>
            <w:r w:rsidRPr="007849B1">
              <w:t>Values</w:t>
            </w:r>
          </w:p>
        </w:tc>
      </w:tr>
      <w:tr w:rsidR="00C019CF" w:rsidRPr="007849B1" w14:paraId="6FFFEB5E" w14:textId="77777777" w:rsidTr="00405C1A">
        <w:trPr>
          <w:cantSplit/>
          <w:trHeight w:val="824"/>
          <w:jc w:val="center"/>
        </w:trPr>
        <w:tc>
          <w:tcPr>
            <w:tcW w:w="2290" w:type="dxa"/>
            <w:shd w:val="clear" w:color="auto" w:fill="auto"/>
            <w:vAlign w:val="center"/>
          </w:tcPr>
          <w:p w14:paraId="1E66A474" w14:textId="77777777" w:rsidR="00C019CF" w:rsidRPr="007849B1" w:rsidRDefault="00C019CF" w:rsidP="00405C1A">
            <w:pPr>
              <w:pStyle w:val="TAL"/>
            </w:pPr>
            <w:r w:rsidRPr="007849B1">
              <w:t>Antenna element vertical radiation pattern (dB)</w:t>
            </w:r>
          </w:p>
        </w:tc>
        <w:tc>
          <w:tcPr>
            <w:tcW w:w="7495" w:type="dxa"/>
            <w:vAlign w:val="center"/>
          </w:tcPr>
          <w:p w14:paraId="62BFB7ED" w14:textId="77777777" w:rsidR="00C019CF" w:rsidRPr="007849B1" w:rsidRDefault="00000000" w:rsidP="00405C1A">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C019CF" w:rsidRPr="007849B1" w14:paraId="750BEF68" w14:textId="77777777" w:rsidTr="00405C1A">
        <w:trPr>
          <w:cantSplit/>
          <w:trHeight w:val="809"/>
          <w:jc w:val="center"/>
        </w:trPr>
        <w:tc>
          <w:tcPr>
            <w:tcW w:w="2290" w:type="dxa"/>
            <w:shd w:val="clear" w:color="auto" w:fill="auto"/>
            <w:vAlign w:val="center"/>
          </w:tcPr>
          <w:p w14:paraId="47F5610C" w14:textId="77777777" w:rsidR="00C019CF" w:rsidRPr="007849B1" w:rsidRDefault="00C019CF" w:rsidP="00405C1A">
            <w:pPr>
              <w:pStyle w:val="TAL"/>
            </w:pPr>
            <w:r w:rsidRPr="007849B1">
              <w:t>Antenna element horizontal radiation pattern (dB)</w:t>
            </w:r>
          </w:p>
        </w:tc>
        <w:tc>
          <w:tcPr>
            <w:tcW w:w="7495" w:type="dxa"/>
            <w:vAlign w:val="center"/>
          </w:tcPr>
          <w:p w14:paraId="2B98D26B" w14:textId="77777777" w:rsidR="00C019CF" w:rsidRPr="007849B1" w:rsidRDefault="00000000" w:rsidP="00405C1A">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20CD0A2C" w14:textId="77777777" w:rsidR="00C019CF" w:rsidRPr="007849B1" w:rsidRDefault="00C019CF" w:rsidP="00405C1A">
            <w:pPr>
              <w:pStyle w:val="TAC"/>
              <w:rPr>
                <w:rFonts w:eastAsia="SimSun"/>
              </w:rPr>
            </w:pPr>
          </w:p>
        </w:tc>
      </w:tr>
      <w:tr w:rsidR="00C019CF" w:rsidRPr="007849B1" w14:paraId="06EF342E" w14:textId="77777777" w:rsidTr="00405C1A">
        <w:trPr>
          <w:cantSplit/>
          <w:trHeight w:val="378"/>
          <w:jc w:val="center"/>
        </w:trPr>
        <w:tc>
          <w:tcPr>
            <w:tcW w:w="2290" w:type="dxa"/>
            <w:shd w:val="clear" w:color="auto" w:fill="auto"/>
            <w:vAlign w:val="center"/>
          </w:tcPr>
          <w:p w14:paraId="65EC562D" w14:textId="77777777" w:rsidR="00C019CF" w:rsidRPr="007849B1" w:rsidRDefault="00C019CF" w:rsidP="00405C1A">
            <w:pPr>
              <w:pStyle w:val="TAL"/>
            </w:pPr>
            <w:r w:rsidRPr="007849B1">
              <w:t>Combining method for 3D antenna element pattern (dB)</w:t>
            </w:r>
          </w:p>
        </w:tc>
        <w:tc>
          <w:tcPr>
            <w:tcW w:w="7495" w:type="dxa"/>
            <w:vAlign w:val="center"/>
          </w:tcPr>
          <w:p w14:paraId="36B2DDAE" w14:textId="77777777" w:rsidR="00C019CF" w:rsidRPr="007849B1" w:rsidRDefault="00000000" w:rsidP="00405C1A">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31569CC9" w14:textId="77777777" w:rsidTr="00405C1A">
        <w:trPr>
          <w:cantSplit/>
          <w:trHeight w:val="391"/>
          <w:jc w:val="center"/>
        </w:trPr>
        <w:tc>
          <w:tcPr>
            <w:tcW w:w="2290" w:type="dxa"/>
            <w:shd w:val="clear" w:color="auto" w:fill="auto"/>
            <w:vAlign w:val="center"/>
          </w:tcPr>
          <w:p w14:paraId="21B185A1" w14:textId="77777777" w:rsidR="00C019CF" w:rsidRPr="007849B1" w:rsidRDefault="00C019CF" w:rsidP="00405C1A">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32603ED1" w14:textId="77777777" w:rsidR="00C019CF" w:rsidRPr="007849B1" w:rsidRDefault="00C019CF" w:rsidP="00405C1A">
            <w:pPr>
              <w:pStyle w:val="TAC"/>
              <w:rPr>
                <w:rFonts w:eastAsia="SimSun"/>
              </w:rPr>
            </w:pPr>
            <w:r>
              <w:rPr>
                <w:lang w:eastAsia="ja-JP"/>
              </w:rPr>
              <w:t>5</w:t>
            </w:r>
            <w:r w:rsidRPr="007849B1">
              <w:rPr>
                <w:rFonts w:eastAsia="SimSun"/>
              </w:rPr>
              <w:t xml:space="preserve"> dBi</w:t>
            </w:r>
          </w:p>
        </w:tc>
      </w:tr>
      <w:tr w:rsidR="00C019CF" w:rsidRPr="007849B1" w14:paraId="20D41BA8" w14:textId="77777777" w:rsidTr="00405C1A">
        <w:trPr>
          <w:cantSplit/>
          <w:trHeight w:val="391"/>
          <w:jc w:val="center"/>
        </w:trPr>
        <w:tc>
          <w:tcPr>
            <w:tcW w:w="2290" w:type="dxa"/>
            <w:shd w:val="clear" w:color="auto" w:fill="auto"/>
            <w:vAlign w:val="center"/>
          </w:tcPr>
          <w:p w14:paraId="62C9A216" w14:textId="77777777" w:rsidR="00C019CF" w:rsidRPr="007849B1" w:rsidRDefault="00C019CF" w:rsidP="00405C1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6C5C0260" w14:textId="77777777" w:rsidR="00C019CF" w:rsidRPr="007849B1" w:rsidRDefault="00C019CF" w:rsidP="00405C1A">
            <w:pPr>
              <w:pStyle w:val="TAC"/>
              <w:rPr>
                <w:lang w:eastAsia="ja-JP"/>
              </w:rPr>
            </w:pPr>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p>
        </w:tc>
      </w:tr>
      <w:tr w:rsidR="00C019CF" w:rsidRPr="007849B1" w14:paraId="59DB7923" w14:textId="77777777" w:rsidTr="00405C1A">
        <w:trPr>
          <w:cantSplit/>
          <w:trHeight w:val="391"/>
          <w:jc w:val="center"/>
        </w:trPr>
        <w:tc>
          <w:tcPr>
            <w:tcW w:w="2290" w:type="dxa"/>
            <w:shd w:val="clear" w:color="auto" w:fill="auto"/>
            <w:vAlign w:val="center"/>
          </w:tcPr>
          <w:p w14:paraId="0435BC66" w14:textId="77777777" w:rsidR="00C019CF" w:rsidRPr="007849B1" w:rsidRDefault="00C019CF" w:rsidP="00405C1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1C8949A8" w14:textId="77777777" w:rsidR="00C019CF" w:rsidRPr="007849B1" w:rsidRDefault="00C019CF" w:rsidP="00405C1A">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019CF" w:rsidRPr="007849B1" w14:paraId="2C25E6A9" w14:textId="77777777" w:rsidTr="00405C1A">
        <w:trPr>
          <w:cantSplit/>
          <w:trHeight w:val="391"/>
          <w:jc w:val="center"/>
        </w:trPr>
        <w:tc>
          <w:tcPr>
            <w:tcW w:w="2290" w:type="dxa"/>
            <w:shd w:val="clear" w:color="auto" w:fill="auto"/>
            <w:vAlign w:val="center"/>
          </w:tcPr>
          <w:p w14:paraId="53C31C04" w14:textId="77777777" w:rsidR="00C019CF" w:rsidRPr="007849B1" w:rsidRDefault="00C019CF" w:rsidP="00405C1A">
            <w:pPr>
              <w:pStyle w:val="TAL"/>
              <w:rPr>
                <w:lang w:eastAsia="ja-JP"/>
              </w:rPr>
            </w:pPr>
            <w:r w:rsidRPr="007849B1">
              <w:rPr>
                <w:lang w:val="en-US" w:eastAsia="ja-JP"/>
              </w:rPr>
              <w:t>UE orientation</w:t>
            </w:r>
          </w:p>
        </w:tc>
        <w:tc>
          <w:tcPr>
            <w:tcW w:w="7495" w:type="dxa"/>
            <w:vAlign w:val="center"/>
          </w:tcPr>
          <w:p w14:paraId="7F16994B" w14:textId="77777777" w:rsidR="00C019CF" w:rsidRPr="007849B1" w:rsidRDefault="00C019CF" w:rsidP="00405C1A">
            <w:pPr>
              <w:pStyle w:val="TAC"/>
              <w:ind w:left="-56"/>
              <w:rPr>
                <w:lang w:eastAsia="ja-JP"/>
              </w:rPr>
            </w:pPr>
            <w:r w:rsidRPr="007849B1">
              <w:rPr>
                <w:lang w:val="en-US" w:eastAsia="ja-JP"/>
              </w:rPr>
              <w:t>Random orientation in the azimuth domain: uniformly distributed between -90 and 90 degrees*</w:t>
            </w:r>
          </w:p>
          <w:p w14:paraId="2103DC44" w14:textId="77777777" w:rsidR="00C019CF" w:rsidRPr="007849B1" w:rsidRDefault="00C019CF" w:rsidP="00405C1A">
            <w:pPr>
              <w:pStyle w:val="TAC"/>
              <w:ind w:left="-56"/>
              <w:rPr>
                <w:lang w:eastAsia="ja-JP"/>
              </w:rPr>
            </w:pPr>
            <w:r w:rsidRPr="007849B1">
              <w:rPr>
                <w:lang w:val="en-US" w:eastAsia="ja-JP"/>
              </w:rPr>
              <w:t>Fixed elevation: 90 degrees</w:t>
            </w:r>
          </w:p>
        </w:tc>
      </w:tr>
      <w:tr w:rsidR="00C019CF" w:rsidRPr="007849B1" w14:paraId="5D0D0E30" w14:textId="77777777" w:rsidTr="00405C1A">
        <w:trPr>
          <w:cantSplit/>
          <w:trHeight w:val="391"/>
          <w:jc w:val="center"/>
        </w:trPr>
        <w:tc>
          <w:tcPr>
            <w:tcW w:w="9785" w:type="dxa"/>
            <w:gridSpan w:val="2"/>
            <w:shd w:val="clear" w:color="auto" w:fill="auto"/>
            <w:vAlign w:val="center"/>
          </w:tcPr>
          <w:p w14:paraId="450E9F96" w14:textId="77777777" w:rsidR="00C019CF" w:rsidRPr="007849B1" w:rsidRDefault="00C019CF" w:rsidP="00405C1A">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58E63954" w14:textId="77777777" w:rsidR="00C019CF" w:rsidRPr="007849B1" w:rsidRDefault="00C019CF" w:rsidP="00C019CF">
      <w:pPr>
        <w:rPr>
          <w:lang w:eastAsia="ja-JP"/>
        </w:rPr>
      </w:pPr>
    </w:p>
    <w:p w14:paraId="133228F4" w14:textId="77777777" w:rsidR="00C019CF" w:rsidRPr="007849B1" w:rsidRDefault="00C019CF" w:rsidP="00C61ED5">
      <w:pPr>
        <w:pStyle w:val="Heading5"/>
        <w:rPr>
          <w:lang w:eastAsia="ja-JP"/>
        </w:rPr>
      </w:pPr>
      <w:bookmarkStart w:id="149" w:name="_Toc494384425"/>
      <w:bookmarkStart w:id="150" w:name="_Toc98750635"/>
      <w:r>
        <w:rPr>
          <w:lang w:eastAsia="ja-JP"/>
        </w:rPr>
        <w:t>6.1.2.4</w:t>
      </w:r>
      <w:r w:rsidRPr="007849B1">
        <w:rPr>
          <w:lang w:eastAsia="ja-JP"/>
        </w:rPr>
        <w:tab/>
      </w:r>
      <w:r w:rsidRPr="007849B1">
        <w:rPr>
          <w:rFonts w:hint="eastAsia"/>
          <w:lang w:eastAsia="ja-JP"/>
        </w:rPr>
        <w:t>Other simulation parameters</w:t>
      </w:r>
      <w:bookmarkEnd w:id="149"/>
      <w:bookmarkEnd w:id="150"/>
    </w:p>
    <w:p w14:paraId="0659DF87" w14:textId="77777777" w:rsidR="00C019CF" w:rsidRPr="007849B1" w:rsidRDefault="00C019CF" w:rsidP="00C019CF">
      <w:pPr>
        <w:pStyle w:val="TH"/>
      </w:pPr>
      <w:r w:rsidRPr="007849B1">
        <w:rPr>
          <w:rFonts w:hint="eastAsia"/>
        </w:rPr>
        <w:t xml:space="preserve">Table </w:t>
      </w:r>
      <w:r>
        <w:rPr>
          <w:lang w:eastAsia="ja-JP"/>
        </w:rPr>
        <w:t>6.1.2.4</w:t>
      </w:r>
      <w:r w:rsidRPr="007849B1">
        <w:rPr>
          <w:rFonts w:hint="eastAsia"/>
          <w:lang w:eastAsia="ja-JP"/>
        </w:rPr>
        <w:t>-1</w:t>
      </w:r>
      <w:r w:rsidRPr="007849B1">
        <w:rPr>
          <w:rFonts w:hint="eastAsia"/>
        </w:rPr>
        <w:t xml:space="preserve">: </w:t>
      </w:r>
      <w:r w:rsidRPr="007849B1">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C019CF" w:rsidRPr="007849B1" w14:paraId="4A3DA58C" w14:textId="77777777" w:rsidTr="00405C1A">
        <w:tc>
          <w:tcPr>
            <w:tcW w:w="2375" w:type="dxa"/>
            <w:shd w:val="clear" w:color="auto" w:fill="auto"/>
          </w:tcPr>
          <w:p w14:paraId="40E0EB13" w14:textId="77777777" w:rsidR="00C019CF" w:rsidRPr="007849B1" w:rsidRDefault="00C019CF" w:rsidP="00405C1A">
            <w:pPr>
              <w:pStyle w:val="TAH"/>
              <w:rPr>
                <w:lang w:eastAsia="ja-JP"/>
              </w:rPr>
            </w:pPr>
            <w:r w:rsidRPr="007849B1">
              <w:rPr>
                <w:rFonts w:hint="eastAsia"/>
                <w:lang w:eastAsia="ja-JP"/>
              </w:rPr>
              <w:t>Parameters</w:t>
            </w:r>
          </w:p>
        </w:tc>
        <w:tc>
          <w:tcPr>
            <w:tcW w:w="2349" w:type="dxa"/>
            <w:shd w:val="clear" w:color="auto" w:fill="auto"/>
          </w:tcPr>
          <w:p w14:paraId="0FA7181D" w14:textId="77777777" w:rsidR="00C019CF" w:rsidRPr="007849B1" w:rsidRDefault="00C019CF" w:rsidP="00405C1A">
            <w:pPr>
              <w:pStyle w:val="TAH"/>
              <w:rPr>
                <w:lang w:eastAsia="ja-JP"/>
              </w:rPr>
            </w:pPr>
            <w:r w:rsidRPr="007849B1">
              <w:rPr>
                <w:rFonts w:hint="eastAsia"/>
                <w:lang w:eastAsia="ja-JP"/>
              </w:rPr>
              <w:t>Indoor</w:t>
            </w:r>
          </w:p>
        </w:tc>
        <w:tc>
          <w:tcPr>
            <w:tcW w:w="2348" w:type="dxa"/>
            <w:shd w:val="clear" w:color="auto" w:fill="auto"/>
          </w:tcPr>
          <w:p w14:paraId="1854CCB5" w14:textId="77777777" w:rsidR="00C019CF" w:rsidRPr="007849B1" w:rsidRDefault="00C019CF" w:rsidP="00405C1A">
            <w:pPr>
              <w:pStyle w:val="TAH"/>
              <w:rPr>
                <w:lang w:eastAsia="ja-JP"/>
              </w:rPr>
            </w:pPr>
            <w:r w:rsidRPr="007849B1">
              <w:rPr>
                <w:rFonts w:hint="eastAsia"/>
                <w:lang w:eastAsia="ja-JP"/>
              </w:rPr>
              <w:t>Urban macro</w:t>
            </w:r>
          </w:p>
        </w:tc>
        <w:tc>
          <w:tcPr>
            <w:tcW w:w="2349" w:type="dxa"/>
            <w:shd w:val="clear" w:color="auto" w:fill="auto"/>
          </w:tcPr>
          <w:p w14:paraId="083DE9C3" w14:textId="77777777" w:rsidR="00C019CF" w:rsidRPr="007849B1" w:rsidRDefault="00C019CF" w:rsidP="00405C1A">
            <w:pPr>
              <w:pStyle w:val="TAH"/>
              <w:rPr>
                <w:lang w:eastAsia="ja-JP"/>
              </w:rPr>
            </w:pPr>
            <w:r w:rsidRPr="007849B1">
              <w:rPr>
                <w:rFonts w:hint="eastAsia"/>
                <w:lang w:eastAsia="ja-JP"/>
              </w:rPr>
              <w:t>Dense urban</w:t>
            </w:r>
          </w:p>
        </w:tc>
      </w:tr>
      <w:tr w:rsidR="00C019CF" w:rsidRPr="007849B1" w14:paraId="00FB89D0" w14:textId="77777777" w:rsidTr="00405C1A">
        <w:tc>
          <w:tcPr>
            <w:tcW w:w="2375" w:type="dxa"/>
            <w:shd w:val="clear" w:color="auto" w:fill="auto"/>
          </w:tcPr>
          <w:p w14:paraId="3A04BF2E" w14:textId="77777777" w:rsidR="00C019CF" w:rsidRPr="007849B1" w:rsidRDefault="00C019CF" w:rsidP="00405C1A">
            <w:pPr>
              <w:pStyle w:val="TAL"/>
              <w:rPr>
                <w:b/>
                <w:lang w:eastAsia="ja-JP"/>
              </w:rPr>
            </w:pPr>
            <w:r w:rsidRPr="007849B1">
              <w:rPr>
                <w:rFonts w:hint="eastAsia"/>
                <w:b/>
                <w:lang w:eastAsia="ja-JP"/>
              </w:rPr>
              <w:t>Channel bandwidth</w:t>
            </w:r>
          </w:p>
        </w:tc>
        <w:tc>
          <w:tcPr>
            <w:tcW w:w="2349" w:type="dxa"/>
            <w:shd w:val="clear" w:color="auto" w:fill="auto"/>
          </w:tcPr>
          <w:p w14:paraId="632720F3"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6F27F0ED"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6A52AE74"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788F33E4" w14:textId="77777777" w:rsidTr="00405C1A">
        <w:tc>
          <w:tcPr>
            <w:tcW w:w="2375" w:type="dxa"/>
            <w:shd w:val="clear" w:color="auto" w:fill="auto"/>
          </w:tcPr>
          <w:p w14:paraId="4CE292BB" w14:textId="77777777" w:rsidR="00C019CF" w:rsidRPr="007849B1" w:rsidRDefault="00C019CF" w:rsidP="00405C1A">
            <w:pPr>
              <w:pStyle w:val="TAL"/>
              <w:rPr>
                <w:b/>
                <w:lang w:eastAsia="ja-JP"/>
              </w:rPr>
            </w:pPr>
            <w:r w:rsidRPr="007849B1">
              <w:rPr>
                <w:rFonts w:hint="eastAsia"/>
                <w:b/>
                <w:lang w:eastAsia="ja-JP"/>
              </w:rPr>
              <w:t>Scheduled channel bandwidth per UE (DL)</w:t>
            </w:r>
          </w:p>
        </w:tc>
        <w:tc>
          <w:tcPr>
            <w:tcW w:w="2349" w:type="dxa"/>
            <w:shd w:val="clear" w:color="auto" w:fill="auto"/>
          </w:tcPr>
          <w:p w14:paraId="2B23E32F"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1ACF3973"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1ADBAD2C"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192AF4B8" w14:textId="77777777" w:rsidTr="00405C1A">
        <w:tc>
          <w:tcPr>
            <w:tcW w:w="2375" w:type="dxa"/>
            <w:shd w:val="clear" w:color="auto" w:fill="auto"/>
          </w:tcPr>
          <w:p w14:paraId="28C6B9E6" w14:textId="77777777" w:rsidR="00C019CF" w:rsidRPr="007849B1" w:rsidRDefault="00C019CF" w:rsidP="00405C1A">
            <w:pPr>
              <w:pStyle w:val="TAL"/>
              <w:rPr>
                <w:b/>
                <w:lang w:eastAsia="ja-JP"/>
              </w:rPr>
            </w:pPr>
            <w:r w:rsidRPr="007849B1">
              <w:rPr>
                <w:rFonts w:hint="eastAsia"/>
                <w:b/>
                <w:lang w:eastAsia="ja-JP"/>
              </w:rPr>
              <w:t>Scheduled channel bandwidth per UE (UL)</w:t>
            </w:r>
          </w:p>
        </w:tc>
        <w:tc>
          <w:tcPr>
            <w:tcW w:w="2349" w:type="dxa"/>
            <w:shd w:val="clear" w:color="auto" w:fill="auto"/>
          </w:tcPr>
          <w:p w14:paraId="6AD680FF"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421FABAD"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5409DB32"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308340AE" w14:textId="77777777" w:rsidTr="00405C1A">
        <w:tc>
          <w:tcPr>
            <w:tcW w:w="2375" w:type="dxa"/>
            <w:shd w:val="clear" w:color="auto" w:fill="auto"/>
          </w:tcPr>
          <w:p w14:paraId="1FFAEB5F" w14:textId="77777777" w:rsidR="00C019CF" w:rsidRPr="007849B1" w:rsidRDefault="00C019CF" w:rsidP="00405C1A">
            <w:pPr>
              <w:pStyle w:val="TAL"/>
              <w:rPr>
                <w:b/>
                <w:lang w:eastAsia="ja-JP"/>
              </w:rPr>
            </w:pPr>
            <w:r w:rsidRPr="007849B1">
              <w:rPr>
                <w:b/>
                <w:lang w:eastAsia="ja-JP"/>
              </w:rPr>
              <w:t>T</w:t>
            </w:r>
            <w:r w:rsidRPr="007849B1">
              <w:rPr>
                <w:rFonts w:hint="eastAsia"/>
                <w:b/>
                <w:lang w:eastAsia="ja-JP"/>
              </w:rPr>
              <w:t>he number of active UE (DL)</w:t>
            </w:r>
          </w:p>
        </w:tc>
        <w:tc>
          <w:tcPr>
            <w:tcW w:w="2349" w:type="dxa"/>
            <w:shd w:val="clear" w:color="auto" w:fill="auto"/>
          </w:tcPr>
          <w:p w14:paraId="78245BA6"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c>
          <w:tcPr>
            <w:tcW w:w="2348" w:type="dxa"/>
            <w:shd w:val="clear" w:color="auto" w:fill="auto"/>
          </w:tcPr>
          <w:p w14:paraId="25DCDBBA"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c>
          <w:tcPr>
            <w:tcW w:w="2349" w:type="dxa"/>
            <w:shd w:val="clear" w:color="auto" w:fill="auto"/>
          </w:tcPr>
          <w:p w14:paraId="24E6421E"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r>
      <w:tr w:rsidR="00C019CF" w:rsidRPr="007849B1" w14:paraId="7C52C760" w14:textId="77777777" w:rsidTr="00405C1A">
        <w:tc>
          <w:tcPr>
            <w:tcW w:w="2375" w:type="dxa"/>
            <w:shd w:val="clear" w:color="auto" w:fill="auto"/>
          </w:tcPr>
          <w:p w14:paraId="36552D80" w14:textId="77777777" w:rsidR="00C019CF" w:rsidRPr="007849B1" w:rsidRDefault="00C019CF" w:rsidP="00405C1A">
            <w:pPr>
              <w:pStyle w:val="TAL"/>
              <w:rPr>
                <w:rFonts w:eastAsia="SimSun"/>
                <w:b/>
                <w:lang w:eastAsia="ja-JP"/>
              </w:rPr>
            </w:pPr>
            <w:r w:rsidRPr="007849B1">
              <w:rPr>
                <w:b/>
                <w:lang w:eastAsia="ja-JP"/>
              </w:rPr>
              <w:t>T</w:t>
            </w:r>
            <w:r w:rsidRPr="007849B1">
              <w:rPr>
                <w:rFonts w:hint="eastAsia"/>
                <w:b/>
                <w:lang w:eastAsia="ja-JP"/>
              </w:rPr>
              <w:t>he number of active UE (UL)</w:t>
            </w:r>
          </w:p>
        </w:tc>
        <w:tc>
          <w:tcPr>
            <w:tcW w:w="2349" w:type="dxa"/>
            <w:shd w:val="clear" w:color="auto" w:fill="auto"/>
          </w:tcPr>
          <w:p w14:paraId="7CBF5C9D" w14:textId="77777777" w:rsidR="00C019CF" w:rsidRDefault="00C019CF" w:rsidP="00405C1A">
            <w:pPr>
              <w:pStyle w:val="TAL"/>
              <w:rPr>
                <w:lang w:eastAsia="ja-JP"/>
              </w:rPr>
            </w:pPr>
            <w:r>
              <w:rPr>
                <w:lang w:eastAsia="ja-JP"/>
              </w:rPr>
              <w:t>1 UE per slot (first priority)</w:t>
            </w:r>
          </w:p>
          <w:p w14:paraId="5451006D" w14:textId="77777777" w:rsidR="00C019CF" w:rsidRPr="007849B1" w:rsidRDefault="00C019CF" w:rsidP="00405C1A">
            <w:pPr>
              <w:pStyle w:val="TAL"/>
              <w:rPr>
                <w:lang w:eastAsia="ja-JP"/>
              </w:rPr>
            </w:pPr>
            <w:r>
              <w:rPr>
                <w:lang w:eastAsia="ja-JP"/>
              </w:rPr>
              <w:t>3 UE per slot (second priority)</w:t>
            </w:r>
          </w:p>
        </w:tc>
        <w:tc>
          <w:tcPr>
            <w:tcW w:w="2348" w:type="dxa"/>
            <w:shd w:val="clear" w:color="auto" w:fill="auto"/>
          </w:tcPr>
          <w:p w14:paraId="428A2625" w14:textId="77777777" w:rsidR="00C019CF" w:rsidRDefault="00C019CF" w:rsidP="00405C1A">
            <w:pPr>
              <w:pStyle w:val="TAL"/>
              <w:rPr>
                <w:lang w:eastAsia="ja-JP"/>
              </w:rPr>
            </w:pPr>
            <w:r>
              <w:rPr>
                <w:lang w:eastAsia="ja-JP"/>
              </w:rPr>
              <w:t>1 UE per slot (first priority)</w:t>
            </w:r>
          </w:p>
          <w:p w14:paraId="48E63D65" w14:textId="77777777" w:rsidR="00C019CF" w:rsidRPr="007849B1" w:rsidRDefault="00C019CF" w:rsidP="00405C1A">
            <w:pPr>
              <w:pStyle w:val="TAL"/>
              <w:rPr>
                <w:lang w:eastAsia="ja-JP"/>
              </w:rPr>
            </w:pPr>
            <w:r>
              <w:rPr>
                <w:lang w:eastAsia="ja-JP"/>
              </w:rPr>
              <w:t>3 UE per slot (second priority)</w:t>
            </w:r>
          </w:p>
        </w:tc>
        <w:tc>
          <w:tcPr>
            <w:tcW w:w="2349" w:type="dxa"/>
            <w:shd w:val="clear" w:color="auto" w:fill="auto"/>
          </w:tcPr>
          <w:p w14:paraId="43CE315F" w14:textId="77777777" w:rsidR="00C019CF" w:rsidRDefault="00C019CF" w:rsidP="00405C1A">
            <w:pPr>
              <w:pStyle w:val="TAL"/>
              <w:rPr>
                <w:lang w:eastAsia="ja-JP"/>
              </w:rPr>
            </w:pPr>
            <w:r>
              <w:rPr>
                <w:lang w:eastAsia="ja-JP"/>
              </w:rPr>
              <w:t>1 UE per slot (first priority)</w:t>
            </w:r>
          </w:p>
          <w:p w14:paraId="5848CFA5" w14:textId="77777777" w:rsidR="00C019CF" w:rsidRPr="007849B1" w:rsidRDefault="00C019CF" w:rsidP="00405C1A">
            <w:pPr>
              <w:pStyle w:val="TAL"/>
              <w:rPr>
                <w:lang w:eastAsia="ja-JP"/>
              </w:rPr>
            </w:pPr>
            <w:r>
              <w:rPr>
                <w:lang w:eastAsia="ja-JP"/>
              </w:rPr>
              <w:t>3 UE per slot (second priority)</w:t>
            </w:r>
          </w:p>
        </w:tc>
      </w:tr>
      <w:tr w:rsidR="00C019CF" w:rsidRPr="007849B1" w14:paraId="6DB393D1" w14:textId="77777777" w:rsidTr="00405C1A">
        <w:tc>
          <w:tcPr>
            <w:tcW w:w="2375" w:type="dxa"/>
            <w:shd w:val="clear" w:color="auto" w:fill="auto"/>
          </w:tcPr>
          <w:p w14:paraId="0EB7B74C" w14:textId="77777777" w:rsidR="00C019CF" w:rsidRPr="007849B1" w:rsidRDefault="00C019CF" w:rsidP="00405C1A">
            <w:pPr>
              <w:pStyle w:val="TAL"/>
              <w:rPr>
                <w:rFonts w:eastAsia="SimSun"/>
                <w:b/>
                <w:lang w:eastAsia="ja-JP"/>
              </w:rPr>
            </w:pPr>
            <w:r w:rsidRPr="007849B1">
              <w:rPr>
                <w:rFonts w:eastAsia="SimSun" w:hint="eastAsia"/>
                <w:b/>
                <w:lang w:eastAsia="ja-JP"/>
              </w:rPr>
              <w:t>Traffic model</w:t>
            </w:r>
          </w:p>
        </w:tc>
        <w:tc>
          <w:tcPr>
            <w:tcW w:w="2349" w:type="dxa"/>
            <w:shd w:val="clear" w:color="auto" w:fill="auto"/>
          </w:tcPr>
          <w:p w14:paraId="38FF972E" w14:textId="77777777" w:rsidR="00C019CF" w:rsidRPr="007849B1" w:rsidRDefault="00C019CF" w:rsidP="00405C1A">
            <w:pPr>
              <w:pStyle w:val="TAL"/>
              <w:rPr>
                <w:lang w:eastAsia="ja-JP"/>
              </w:rPr>
            </w:pPr>
            <w:r w:rsidRPr="007849B1">
              <w:rPr>
                <w:lang w:eastAsia="ja-JP"/>
              </w:rPr>
              <w:t>F</w:t>
            </w:r>
            <w:r w:rsidRPr="007849B1">
              <w:rPr>
                <w:rFonts w:hint="eastAsia"/>
                <w:lang w:eastAsia="ja-JP"/>
              </w:rPr>
              <w:t>ull buffer</w:t>
            </w:r>
          </w:p>
        </w:tc>
        <w:tc>
          <w:tcPr>
            <w:tcW w:w="2348" w:type="dxa"/>
            <w:shd w:val="clear" w:color="auto" w:fill="auto"/>
          </w:tcPr>
          <w:p w14:paraId="40579EDF" w14:textId="77777777" w:rsidR="00C019CF" w:rsidRPr="007849B1" w:rsidRDefault="00C019CF" w:rsidP="00405C1A">
            <w:pPr>
              <w:pStyle w:val="TAL"/>
              <w:rPr>
                <w:rFonts w:eastAsia="SimSun"/>
              </w:rPr>
            </w:pPr>
            <w:r w:rsidRPr="007849B1">
              <w:rPr>
                <w:lang w:eastAsia="ja-JP"/>
              </w:rPr>
              <w:t>F</w:t>
            </w:r>
            <w:r w:rsidRPr="007849B1">
              <w:rPr>
                <w:rFonts w:hint="eastAsia"/>
                <w:lang w:eastAsia="ja-JP"/>
              </w:rPr>
              <w:t>ull buffer</w:t>
            </w:r>
          </w:p>
        </w:tc>
        <w:tc>
          <w:tcPr>
            <w:tcW w:w="2349" w:type="dxa"/>
            <w:shd w:val="clear" w:color="auto" w:fill="auto"/>
          </w:tcPr>
          <w:p w14:paraId="7C769EB6" w14:textId="77777777" w:rsidR="00C019CF" w:rsidRPr="007849B1" w:rsidRDefault="00C019CF" w:rsidP="00405C1A">
            <w:pPr>
              <w:pStyle w:val="TAL"/>
              <w:rPr>
                <w:rFonts w:eastAsia="SimSun"/>
              </w:rPr>
            </w:pPr>
            <w:r w:rsidRPr="007849B1">
              <w:rPr>
                <w:lang w:eastAsia="ja-JP"/>
              </w:rPr>
              <w:t>F</w:t>
            </w:r>
            <w:r w:rsidRPr="007849B1">
              <w:rPr>
                <w:rFonts w:hint="eastAsia"/>
                <w:lang w:eastAsia="ja-JP"/>
              </w:rPr>
              <w:t>ull buffer</w:t>
            </w:r>
          </w:p>
        </w:tc>
      </w:tr>
      <w:tr w:rsidR="00C019CF" w:rsidRPr="007849B1" w14:paraId="59AD4E75" w14:textId="77777777" w:rsidTr="00405C1A">
        <w:tc>
          <w:tcPr>
            <w:tcW w:w="2375" w:type="dxa"/>
            <w:shd w:val="clear" w:color="auto" w:fill="auto"/>
          </w:tcPr>
          <w:p w14:paraId="1D3AA1C1" w14:textId="77777777" w:rsidR="00C019CF" w:rsidRPr="007849B1" w:rsidRDefault="00C019CF" w:rsidP="00405C1A">
            <w:pPr>
              <w:pStyle w:val="TAL"/>
              <w:rPr>
                <w:b/>
                <w:lang w:eastAsia="ja-JP"/>
              </w:rPr>
            </w:pPr>
            <w:r w:rsidRPr="007849B1">
              <w:rPr>
                <w:rFonts w:hint="eastAsia"/>
                <w:b/>
                <w:lang w:eastAsia="ja-JP"/>
              </w:rPr>
              <w:t>DL power control</w:t>
            </w:r>
          </w:p>
        </w:tc>
        <w:tc>
          <w:tcPr>
            <w:tcW w:w="2349" w:type="dxa"/>
            <w:shd w:val="clear" w:color="auto" w:fill="auto"/>
          </w:tcPr>
          <w:p w14:paraId="6D5C2115" w14:textId="77777777" w:rsidR="00C019CF" w:rsidRPr="007849B1" w:rsidRDefault="00C019CF" w:rsidP="00405C1A">
            <w:pPr>
              <w:pStyle w:val="TAL"/>
              <w:rPr>
                <w:lang w:eastAsia="ja-JP"/>
              </w:rPr>
            </w:pPr>
            <w:r w:rsidRPr="007849B1">
              <w:rPr>
                <w:rFonts w:hint="eastAsia"/>
                <w:lang w:eastAsia="ja-JP"/>
              </w:rPr>
              <w:t>NO</w:t>
            </w:r>
          </w:p>
        </w:tc>
        <w:tc>
          <w:tcPr>
            <w:tcW w:w="2348" w:type="dxa"/>
            <w:shd w:val="clear" w:color="auto" w:fill="auto"/>
          </w:tcPr>
          <w:p w14:paraId="026E16C6" w14:textId="77777777" w:rsidR="00C019CF" w:rsidRPr="007849B1" w:rsidRDefault="00C019CF" w:rsidP="00405C1A">
            <w:pPr>
              <w:pStyle w:val="TAL"/>
              <w:rPr>
                <w:lang w:eastAsia="ja-JP"/>
              </w:rPr>
            </w:pPr>
            <w:r w:rsidRPr="007849B1">
              <w:rPr>
                <w:rFonts w:hint="eastAsia"/>
                <w:lang w:eastAsia="ja-JP"/>
              </w:rPr>
              <w:t>NO</w:t>
            </w:r>
          </w:p>
        </w:tc>
        <w:tc>
          <w:tcPr>
            <w:tcW w:w="2349" w:type="dxa"/>
            <w:shd w:val="clear" w:color="auto" w:fill="auto"/>
          </w:tcPr>
          <w:p w14:paraId="546C4C05" w14:textId="77777777" w:rsidR="00C019CF" w:rsidRPr="007849B1" w:rsidRDefault="00C019CF" w:rsidP="00405C1A">
            <w:pPr>
              <w:pStyle w:val="TAL"/>
              <w:rPr>
                <w:lang w:eastAsia="ja-JP"/>
              </w:rPr>
            </w:pPr>
            <w:r w:rsidRPr="007849B1">
              <w:rPr>
                <w:rFonts w:hint="eastAsia"/>
                <w:lang w:eastAsia="ja-JP"/>
              </w:rPr>
              <w:t>NO</w:t>
            </w:r>
          </w:p>
        </w:tc>
      </w:tr>
      <w:tr w:rsidR="00C019CF" w:rsidRPr="007849B1" w14:paraId="4568C9D9" w14:textId="77777777" w:rsidTr="00405C1A">
        <w:tc>
          <w:tcPr>
            <w:tcW w:w="2375" w:type="dxa"/>
            <w:shd w:val="clear" w:color="auto" w:fill="auto"/>
          </w:tcPr>
          <w:p w14:paraId="68A7CBE6" w14:textId="77777777" w:rsidR="00C019CF" w:rsidRPr="007849B1" w:rsidRDefault="00C019CF" w:rsidP="00405C1A">
            <w:pPr>
              <w:pStyle w:val="TAL"/>
              <w:rPr>
                <w:b/>
                <w:lang w:eastAsia="ja-JP"/>
              </w:rPr>
            </w:pPr>
            <w:r w:rsidRPr="007849B1">
              <w:rPr>
                <w:rFonts w:eastAsia="SimSun" w:hint="eastAsia"/>
                <w:b/>
                <w:lang w:eastAsia="ja-JP"/>
              </w:rPr>
              <w:t>UL power control</w:t>
            </w:r>
          </w:p>
        </w:tc>
        <w:tc>
          <w:tcPr>
            <w:tcW w:w="2349" w:type="dxa"/>
            <w:shd w:val="clear" w:color="auto" w:fill="auto"/>
          </w:tcPr>
          <w:p w14:paraId="084617E4" w14:textId="77777777" w:rsidR="00C019CF" w:rsidRPr="007849B1" w:rsidRDefault="00C019CF" w:rsidP="00405C1A">
            <w:pPr>
              <w:pStyle w:val="TAL"/>
              <w:rPr>
                <w:lang w:eastAsia="ja-JP"/>
              </w:rPr>
            </w:pPr>
            <w:r w:rsidRPr="007849B1">
              <w:rPr>
                <w:rFonts w:hint="eastAsia"/>
                <w:lang w:eastAsia="ja-JP"/>
              </w:rPr>
              <w:t>YES</w:t>
            </w:r>
          </w:p>
        </w:tc>
        <w:tc>
          <w:tcPr>
            <w:tcW w:w="2348" w:type="dxa"/>
            <w:shd w:val="clear" w:color="auto" w:fill="auto"/>
          </w:tcPr>
          <w:p w14:paraId="040F376F" w14:textId="77777777" w:rsidR="00C019CF" w:rsidRPr="007849B1" w:rsidRDefault="00C019CF" w:rsidP="00405C1A">
            <w:pPr>
              <w:pStyle w:val="TAL"/>
              <w:rPr>
                <w:lang w:eastAsia="ja-JP"/>
              </w:rPr>
            </w:pPr>
            <w:r w:rsidRPr="007849B1">
              <w:rPr>
                <w:rFonts w:hint="eastAsia"/>
                <w:lang w:eastAsia="ja-JP"/>
              </w:rPr>
              <w:t>YES</w:t>
            </w:r>
          </w:p>
        </w:tc>
        <w:tc>
          <w:tcPr>
            <w:tcW w:w="2349" w:type="dxa"/>
            <w:shd w:val="clear" w:color="auto" w:fill="auto"/>
          </w:tcPr>
          <w:p w14:paraId="56CE5A3D" w14:textId="77777777" w:rsidR="00C019CF" w:rsidRPr="007849B1" w:rsidRDefault="00C019CF" w:rsidP="00405C1A">
            <w:pPr>
              <w:pStyle w:val="TAL"/>
              <w:rPr>
                <w:lang w:eastAsia="ja-JP"/>
              </w:rPr>
            </w:pPr>
            <w:r w:rsidRPr="007849B1">
              <w:rPr>
                <w:rFonts w:hint="eastAsia"/>
                <w:lang w:eastAsia="ja-JP"/>
              </w:rPr>
              <w:t>YES</w:t>
            </w:r>
          </w:p>
        </w:tc>
      </w:tr>
      <w:tr w:rsidR="00C019CF" w:rsidRPr="007849B1" w14:paraId="32570FBA" w14:textId="77777777" w:rsidTr="00405C1A">
        <w:tc>
          <w:tcPr>
            <w:tcW w:w="2375" w:type="dxa"/>
            <w:shd w:val="clear" w:color="auto" w:fill="auto"/>
          </w:tcPr>
          <w:p w14:paraId="6014750E" w14:textId="29E03C4F" w:rsidR="00C019CF" w:rsidRPr="007849B1" w:rsidRDefault="00C019CF" w:rsidP="00405C1A">
            <w:pPr>
              <w:pStyle w:val="TAL"/>
              <w:rPr>
                <w:rFonts w:eastAsia="SimSun"/>
                <w:b/>
                <w:lang w:eastAsia="ja-JP"/>
              </w:rPr>
            </w:pPr>
            <w:r w:rsidRPr="007849B1">
              <w:rPr>
                <w:rFonts w:eastAsia="SimSun"/>
                <w:b/>
                <w:lang w:eastAsia="ja-JP"/>
              </w:rPr>
              <w:t>BS max TX power in dBm</w:t>
            </w:r>
            <w:r w:rsidR="00660F13">
              <w:rPr>
                <w:rFonts w:eastAsia="SimSun"/>
                <w:b/>
                <w:lang w:eastAsia="ja-JP"/>
              </w:rPr>
              <w:t xml:space="preserve"> (2 polarizations)</w:t>
            </w:r>
          </w:p>
        </w:tc>
        <w:tc>
          <w:tcPr>
            <w:tcW w:w="2349" w:type="dxa"/>
            <w:shd w:val="clear" w:color="auto" w:fill="auto"/>
          </w:tcPr>
          <w:p w14:paraId="0BDB7128" w14:textId="77777777" w:rsidR="00C019CF" w:rsidRPr="007849B1" w:rsidRDefault="00C019CF" w:rsidP="00405C1A">
            <w:pPr>
              <w:pStyle w:val="TAL"/>
              <w:rPr>
                <w:lang w:eastAsia="ja-JP"/>
              </w:rPr>
            </w:pPr>
            <w:r w:rsidRPr="007849B1">
              <w:rPr>
                <w:rFonts w:hint="eastAsia"/>
                <w:lang w:eastAsia="ja-JP"/>
              </w:rPr>
              <w:t>23dBm</w:t>
            </w:r>
          </w:p>
        </w:tc>
        <w:tc>
          <w:tcPr>
            <w:tcW w:w="2348" w:type="dxa"/>
            <w:shd w:val="clear" w:color="auto" w:fill="auto"/>
          </w:tcPr>
          <w:p w14:paraId="7C90C18D" w14:textId="7751CAA1" w:rsidR="00C019CF" w:rsidRPr="007849B1" w:rsidRDefault="00C019CF" w:rsidP="00405C1A">
            <w:pPr>
              <w:pStyle w:val="TAL"/>
              <w:rPr>
                <w:lang w:eastAsia="ja-JP"/>
              </w:rPr>
            </w:pPr>
            <w:r w:rsidRPr="007849B1">
              <w:rPr>
                <w:rFonts w:hint="eastAsia"/>
                <w:lang w:eastAsia="ja-JP"/>
              </w:rPr>
              <w:t>4</w:t>
            </w:r>
            <w:r w:rsidR="00660F13">
              <w:rPr>
                <w:lang w:eastAsia="ja-JP"/>
              </w:rPr>
              <w:t>6</w:t>
            </w:r>
            <w:r w:rsidRPr="007849B1">
              <w:rPr>
                <w:rFonts w:hint="eastAsia"/>
                <w:lang w:eastAsia="ja-JP"/>
              </w:rPr>
              <w:t>dBm</w:t>
            </w:r>
          </w:p>
        </w:tc>
        <w:tc>
          <w:tcPr>
            <w:tcW w:w="2349" w:type="dxa"/>
            <w:shd w:val="clear" w:color="auto" w:fill="auto"/>
          </w:tcPr>
          <w:p w14:paraId="585E3D00" w14:textId="17D76BB1" w:rsidR="00C019CF" w:rsidRPr="007849B1" w:rsidRDefault="00C019CF" w:rsidP="00405C1A">
            <w:pPr>
              <w:pStyle w:val="TAL"/>
              <w:rPr>
                <w:lang w:eastAsia="ja-JP"/>
              </w:rPr>
            </w:pPr>
            <w:r w:rsidRPr="007849B1">
              <w:rPr>
                <w:rFonts w:hint="eastAsia"/>
                <w:lang w:eastAsia="ja-JP"/>
              </w:rPr>
              <w:t>3</w:t>
            </w:r>
            <w:r w:rsidR="00660F13">
              <w:rPr>
                <w:lang w:eastAsia="ja-JP"/>
              </w:rPr>
              <w:t>6</w:t>
            </w:r>
            <w:r w:rsidRPr="007849B1">
              <w:rPr>
                <w:rFonts w:hint="eastAsia"/>
                <w:lang w:eastAsia="ja-JP"/>
              </w:rPr>
              <w:t>dBm</w:t>
            </w:r>
          </w:p>
        </w:tc>
      </w:tr>
      <w:tr w:rsidR="00660F13" w:rsidRPr="007849B1" w14:paraId="07D684F6" w14:textId="77777777" w:rsidTr="00405C1A">
        <w:tc>
          <w:tcPr>
            <w:tcW w:w="2375" w:type="dxa"/>
            <w:shd w:val="clear" w:color="auto" w:fill="auto"/>
            <w:vAlign w:val="center"/>
          </w:tcPr>
          <w:p w14:paraId="51032D88" w14:textId="77777777" w:rsidR="00660F13" w:rsidRPr="007849B1" w:rsidRDefault="00660F13" w:rsidP="00660F1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p>
        </w:tc>
        <w:tc>
          <w:tcPr>
            <w:tcW w:w="2349" w:type="dxa"/>
            <w:shd w:val="clear" w:color="auto" w:fill="auto"/>
          </w:tcPr>
          <w:p w14:paraId="1B462A32"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(first priority)</w:t>
            </w:r>
          </w:p>
          <w:p w14:paraId="01F6A7E1" w14:textId="3ADBE2CF"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c>
          <w:tcPr>
            <w:tcW w:w="2348" w:type="dxa"/>
            <w:shd w:val="clear" w:color="auto" w:fill="auto"/>
          </w:tcPr>
          <w:p w14:paraId="053AEB71"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(first priority)</w:t>
            </w:r>
          </w:p>
          <w:p w14:paraId="6E9324AC" w14:textId="72212C1C"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c>
          <w:tcPr>
            <w:tcW w:w="2349" w:type="dxa"/>
            <w:shd w:val="clear" w:color="auto" w:fill="auto"/>
          </w:tcPr>
          <w:p w14:paraId="10FF09AE"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(first priority)</w:t>
            </w:r>
          </w:p>
          <w:p w14:paraId="1DF2D4B2" w14:textId="52B9E718"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r>
      <w:tr w:rsidR="00660F13" w:rsidRPr="007849B1" w14:paraId="23CF935B" w14:textId="77777777" w:rsidTr="00405C1A">
        <w:tc>
          <w:tcPr>
            <w:tcW w:w="2375" w:type="dxa"/>
            <w:shd w:val="clear" w:color="auto" w:fill="auto"/>
            <w:vAlign w:val="center"/>
          </w:tcPr>
          <w:p w14:paraId="4BB7921B" w14:textId="77777777" w:rsidR="00660F13" w:rsidRPr="007849B1" w:rsidRDefault="00660F13" w:rsidP="00660F1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p>
        </w:tc>
        <w:tc>
          <w:tcPr>
            <w:tcW w:w="2349" w:type="dxa"/>
            <w:shd w:val="clear" w:color="auto" w:fill="auto"/>
          </w:tcPr>
          <w:p w14:paraId="5C6CED40" w14:textId="77777777" w:rsidR="00660F13" w:rsidRPr="007849B1" w:rsidRDefault="00660F13" w:rsidP="00660F13">
            <w:pPr>
              <w:pStyle w:val="TAL"/>
              <w:rPr>
                <w:lang w:eastAsia="ja-JP"/>
              </w:rPr>
            </w:pPr>
            <w:r w:rsidRPr="007849B1">
              <w:rPr>
                <w:rFonts w:eastAsia="SimSun" w:hint="eastAsia"/>
              </w:rPr>
              <w:t>-40dBm</w:t>
            </w:r>
          </w:p>
        </w:tc>
        <w:tc>
          <w:tcPr>
            <w:tcW w:w="2348" w:type="dxa"/>
            <w:shd w:val="clear" w:color="auto" w:fill="auto"/>
          </w:tcPr>
          <w:p w14:paraId="59D6891D" w14:textId="77777777" w:rsidR="00660F13" w:rsidRPr="007849B1" w:rsidRDefault="00660F13" w:rsidP="00660F13">
            <w:pPr>
              <w:pStyle w:val="TAL"/>
              <w:rPr>
                <w:lang w:eastAsia="ja-JP"/>
              </w:rPr>
            </w:pPr>
            <w:r w:rsidRPr="007849B1">
              <w:rPr>
                <w:rFonts w:eastAsia="SimSun" w:hint="eastAsia"/>
              </w:rPr>
              <w:t>-40dBm</w:t>
            </w:r>
          </w:p>
        </w:tc>
        <w:tc>
          <w:tcPr>
            <w:tcW w:w="2349" w:type="dxa"/>
            <w:shd w:val="clear" w:color="auto" w:fill="auto"/>
          </w:tcPr>
          <w:p w14:paraId="165707B6" w14:textId="77777777" w:rsidR="00660F13" w:rsidRPr="007849B1" w:rsidRDefault="00660F13" w:rsidP="00660F13">
            <w:pPr>
              <w:pStyle w:val="TAL"/>
              <w:rPr>
                <w:lang w:eastAsia="ja-JP"/>
              </w:rPr>
            </w:pPr>
            <w:r w:rsidRPr="007849B1">
              <w:rPr>
                <w:rFonts w:eastAsia="SimSun" w:hint="eastAsia"/>
              </w:rPr>
              <w:t>-40dBm</w:t>
            </w:r>
          </w:p>
        </w:tc>
      </w:tr>
      <w:tr w:rsidR="00660F13" w:rsidRPr="007849B1" w14:paraId="3467A613" w14:textId="77777777" w:rsidTr="00405C1A">
        <w:tc>
          <w:tcPr>
            <w:tcW w:w="2375" w:type="dxa"/>
            <w:shd w:val="clear" w:color="auto" w:fill="auto"/>
            <w:vAlign w:val="center"/>
          </w:tcPr>
          <w:p w14:paraId="6D54D369" w14:textId="77777777" w:rsidR="00660F13" w:rsidRPr="007849B1" w:rsidRDefault="00660F13" w:rsidP="00660F13">
            <w:pPr>
              <w:pStyle w:val="TAL"/>
              <w:rPr>
                <w:rFonts w:eastAsia="SimSun"/>
                <w:b/>
                <w:lang w:eastAsia="ja-JP"/>
              </w:rPr>
            </w:pPr>
            <w:r w:rsidRPr="007849B1">
              <w:rPr>
                <w:rFonts w:eastAsia="SimSun" w:hint="eastAsia"/>
                <w:b/>
                <w:lang w:eastAsia="ja-JP"/>
              </w:rPr>
              <w:t>BS Noise figure in dB</w:t>
            </w:r>
          </w:p>
        </w:tc>
        <w:tc>
          <w:tcPr>
            <w:tcW w:w="2349" w:type="dxa"/>
            <w:shd w:val="clear" w:color="auto" w:fill="auto"/>
          </w:tcPr>
          <w:p w14:paraId="6A3F5CAD" w14:textId="77777777" w:rsidR="00660F13" w:rsidRPr="007849B1" w:rsidRDefault="00660F13" w:rsidP="00660F13">
            <w:pPr>
              <w:pStyle w:val="TAL"/>
              <w:rPr>
                <w:lang w:eastAsia="ja-JP"/>
              </w:rPr>
            </w:pPr>
            <w:r>
              <w:rPr>
                <w:lang w:eastAsia="ja-JP"/>
              </w:rPr>
              <w:t>16</w:t>
            </w:r>
          </w:p>
        </w:tc>
        <w:tc>
          <w:tcPr>
            <w:tcW w:w="2348" w:type="dxa"/>
            <w:shd w:val="clear" w:color="auto" w:fill="auto"/>
          </w:tcPr>
          <w:p w14:paraId="1BD34AAB" w14:textId="77777777" w:rsidR="00660F13" w:rsidRPr="007849B1" w:rsidRDefault="00660F13" w:rsidP="00660F13">
            <w:pPr>
              <w:pStyle w:val="TAL"/>
              <w:rPr>
                <w:lang w:eastAsia="ja-JP"/>
              </w:rPr>
            </w:pPr>
            <w:r>
              <w:rPr>
                <w:lang w:eastAsia="ja-JP"/>
              </w:rPr>
              <w:t>8</w:t>
            </w:r>
          </w:p>
        </w:tc>
        <w:tc>
          <w:tcPr>
            <w:tcW w:w="2349" w:type="dxa"/>
            <w:shd w:val="clear" w:color="auto" w:fill="auto"/>
          </w:tcPr>
          <w:p w14:paraId="13E4323A" w14:textId="77777777" w:rsidR="00660F13" w:rsidRPr="007849B1" w:rsidRDefault="00660F13" w:rsidP="00660F13">
            <w:pPr>
              <w:pStyle w:val="TAL"/>
              <w:rPr>
                <w:lang w:eastAsia="ja-JP"/>
              </w:rPr>
            </w:pPr>
            <w:r>
              <w:rPr>
                <w:lang w:eastAsia="ja-JP"/>
              </w:rPr>
              <w:t>13</w:t>
            </w:r>
          </w:p>
        </w:tc>
      </w:tr>
      <w:tr w:rsidR="00660F13" w:rsidRPr="007849B1" w14:paraId="2A7FCD3D" w14:textId="77777777" w:rsidTr="00405C1A">
        <w:tc>
          <w:tcPr>
            <w:tcW w:w="2375" w:type="dxa"/>
            <w:shd w:val="clear" w:color="auto" w:fill="auto"/>
            <w:vAlign w:val="center"/>
          </w:tcPr>
          <w:p w14:paraId="075AF9ED" w14:textId="77777777" w:rsidR="00660F13" w:rsidRPr="00405C1A" w:rsidRDefault="00660F13" w:rsidP="00660F13">
            <w:pPr>
              <w:pStyle w:val="TAL"/>
              <w:rPr>
                <w:rFonts w:eastAsia="SimSun"/>
                <w:b/>
                <w:lang w:val="fr-FR" w:eastAsia="ja-JP"/>
              </w:rPr>
            </w:pPr>
            <w:r w:rsidRPr="00405C1A">
              <w:rPr>
                <w:rFonts w:eastAsia="SimSun" w:hint="eastAsia"/>
                <w:b/>
                <w:lang w:val="fr-FR" w:eastAsia="ja-JP"/>
              </w:rPr>
              <w:t>UE Noise figure in dB</w:t>
            </w:r>
          </w:p>
        </w:tc>
        <w:tc>
          <w:tcPr>
            <w:tcW w:w="2349" w:type="dxa"/>
            <w:shd w:val="clear" w:color="auto" w:fill="auto"/>
          </w:tcPr>
          <w:p w14:paraId="4832B677" w14:textId="77777777" w:rsidR="00660F13" w:rsidRPr="007849B1" w:rsidRDefault="00660F13" w:rsidP="00660F13">
            <w:pPr>
              <w:pStyle w:val="TAL"/>
              <w:rPr>
                <w:lang w:eastAsia="ja-JP"/>
              </w:rPr>
            </w:pPr>
            <w:r>
              <w:rPr>
                <w:lang w:eastAsia="ja-JP"/>
              </w:rPr>
              <w:t>11</w:t>
            </w:r>
          </w:p>
        </w:tc>
        <w:tc>
          <w:tcPr>
            <w:tcW w:w="2348" w:type="dxa"/>
            <w:shd w:val="clear" w:color="auto" w:fill="auto"/>
          </w:tcPr>
          <w:p w14:paraId="5C8EC400" w14:textId="77777777" w:rsidR="00660F13" w:rsidRPr="007849B1" w:rsidRDefault="00660F13" w:rsidP="00660F13">
            <w:pPr>
              <w:pStyle w:val="TAL"/>
              <w:rPr>
                <w:lang w:eastAsia="ja-JP"/>
              </w:rPr>
            </w:pPr>
            <w:r>
              <w:rPr>
                <w:lang w:eastAsia="ja-JP"/>
              </w:rPr>
              <w:t>11</w:t>
            </w:r>
          </w:p>
        </w:tc>
        <w:tc>
          <w:tcPr>
            <w:tcW w:w="2349" w:type="dxa"/>
            <w:shd w:val="clear" w:color="auto" w:fill="auto"/>
          </w:tcPr>
          <w:p w14:paraId="6C022CDB" w14:textId="77777777" w:rsidR="00660F13" w:rsidRPr="007849B1" w:rsidRDefault="00660F13" w:rsidP="00660F13">
            <w:pPr>
              <w:pStyle w:val="TAL"/>
              <w:rPr>
                <w:lang w:eastAsia="ja-JP"/>
              </w:rPr>
            </w:pPr>
            <w:r>
              <w:rPr>
                <w:lang w:eastAsia="ja-JP"/>
              </w:rPr>
              <w:t>11</w:t>
            </w:r>
          </w:p>
        </w:tc>
      </w:tr>
      <w:tr w:rsidR="00660F13" w:rsidRPr="007849B1" w14:paraId="7386D22F" w14:textId="77777777" w:rsidTr="00405C1A">
        <w:tc>
          <w:tcPr>
            <w:tcW w:w="2375" w:type="dxa"/>
            <w:shd w:val="clear" w:color="auto" w:fill="auto"/>
            <w:vAlign w:val="center"/>
          </w:tcPr>
          <w:p w14:paraId="03F1646C" w14:textId="77777777" w:rsidR="00660F13" w:rsidRPr="007849B1" w:rsidRDefault="00660F13" w:rsidP="00660F13">
            <w:pPr>
              <w:pStyle w:val="TAL"/>
              <w:rPr>
                <w:rFonts w:eastAsia="SimSun"/>
                <w:b/>
                <w:lang w:eastAsia="ja-JP"/>
              </w:rPr>
            </w:pPr>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p>
        </w:tc>
        <w:tc>
          <w:tcPr>
            <w:tcW w:w="2349" w:type="dxa"/>
            <w:shd w:val="clear" w:color="auto" w:fill="auto"/>
          </w:tcPr>
          <w:p w14:paraId="5EA62CBE" w14:textId="77777777" w:rsidR="00660F13" w:rsidRPr="007849B1" w:rsidRDefault="00660F13" w:rsidP="00660F13">
            <w:pPr>
              <w:pStyle w:val="TAL"/>
              <w:rPr>
                <w:lang w:eastAsia="ja-JP"/>
              </w:rPr>
            </w:pPr>
            <w:r w:rsidRPr="007849B1">
              <w:rPr>
                <w:rFonts w:hint="eastAsia"/>
                <w:lang w:eastAsia="ja-JP"/>
              </w:rPr>
              <w:t>3dB</w:t>
            </w:r>
          </w:p>
        </w:tc>
        <w:tc>
          <w:tcPr>
            <w:tcW w:w="2348" w:type="dxa"/>
            <w:shd w:val="clear" w:color="auto" w:fill="auto"/>
          </w:tcPr>
          <w:p w14:paraId="280F66FE" w14:textId="77777777" w:rsidR="00660F13" w:rsidRPr="007849B1" w:rsidRDefault="00660F13" w:rsidP="00660F13">
            <w:pPr>
              <w:pStyle w:val="TAL"/>
              <w:rPr>
                <w:lang w:eastAsia="ja-JP"/>
              </w:rPr>
            </w:pPr>
            <w:r w:rsidRPr="007849B1">
              <w:rPr>
                <w:rFonts w:hint="eastAsia"/>
                <w:lang w:eastAsia="ja-JP"/>
              </w:rPr>
              <w:t>3dB</w:t>
            </w:r>
          </w:p>
        </w:tc>
        <w:tc>
          <w:tcPr>
            <w:tcW w:w="2349" w:type="dxa"/>
            <w:shd w:val="clear" w:color="auto" w:fill="auto"/>
          </w:tcPr>
          <w:p w14:paraId="71EEDC50" w14:textId="77777777" w:rsidR="00660F13" w:rsidRPr="007849B1" w:rsidRDefault="00660F13" w:rsidP="00660F13">
            <w:pPr>
              <w:pStyle w:val="TAL"/>
              <w:rPr>
                <w:lang w:eastAsia="ja-JP"/>
              </w:rPr>
            </w:pPr>
            <w:r w:rsidRPr="007849B1">
              <w:rPr>
                <w:rFonts w:hint="eastAsia"/>
                <w:lang w:eastAsia="ja-JP"/>
              </w:rPr>
              <w:t>3dB</w:t>
            </w:r>
          </w:p>
        </w:tc>
      </w:tr>
    </w:tbl>
    <w:p w14:paraId="7D32AB00" w14:textId="77777777" w:rsidR="00C019CF" w:rsidRPr="00F51E2B" w:rsidRDefault="00C019CF" w:rsidP="00872F18"/>
    <w:p w14:paraId="63BFB79C" w14:textId="3AFE77F8" w:rsidR="00005CBD" w:rsidRDefault="001853D1" w:rsidP="001853D1">
      <w:pPr>
        <w:pStyle w:val="Heading3"/>
        <w:rPr>
          <w:rFonts w:eastAsia="MS Mincho"/>
        </w:rPr>
      </w:pPr>
      <w:bookmarkStart w:id="151" w:name="_Toc66101014"/>
      <w:bookmarkStart w:id="152" w:name="_Toc67990371"/>
      <w:bookmarkStart w:id="153" w:name="_Toc98749982"/>
      <w:bookmarkStart w:id="154" w:name="_Toc165559059"/>
      <w:r>
        <w:rPr>
          <w:rFonts w:eastAsia="MS Mincho"/>
        </w:rPr>
        <w:lastRenderedPageBreak/>
        <w:t>6.1</w:t>
      </w:r>
      <w:r w:rsidR="00005CBD">
        <w:rPr>
          <w:rFonts w:eastAsia="MS Mincho"/>
        </w:rPr>
        <w:t>.3</w:t>
      </w:r>
      <w:r w:rsidR="00005CBD">
        <w:rPr>
          <w:rFonts w:eastAsia="MS Mincho"/>
        </w:rPr>
        <w:tab/>
      </w:r>
      <w:r w:rsidR="00005CBD" w:rsidRPr="00821AA0">
        <w:rPr>
          <w:rFonts w:eastAsia="MS Mincho"/>
        </w:rPr>
        <w:t>Co-existence simulation results</w:t>
      </w:r>
      <w:bookmarkEnd w:id="151"/>
      <w:bookmarkEnd w:id="152"/>
      <w:bookmarkEnd w:id="153"/>
      <w:bookmarkEnd w:id="154"/>
    </w:p>
    <w:p w14:paraId="2F65AF08" w14:textId="41EBAD7D" w:rsidR="00005CBD" w:rsidRDefault="001853D1" w:rsidP="001853D1">
      <w:pPr>
        <w:pStyle w:val="Heading2"/>
        <w:rPr>
          <w:rFonts w:eastAsia="MS Mincho"/>
        </w:rPr>
      </w:pPr>
      <w:bookmarkStart w:id="155" w:name="_Toc66101021"/>
      <w:bookmarkStart w:id="156" w:name="_Toc67990378"/>
      <w:bookmarkStart w:id="157" w:name="_Toc98749989"/>
      <w:bookmarkStart w:id="158" w:name="_Toc165559060"/>
      <w:r>
        <w:t>6.2</w:t>
      </w:r>
      <w:r w:rsidR="00005CBD">
        <w:tab/>
        <w:t>General parameters</w:t>
      </w:r>
      <w:bookmarkEnd w:id="155"/>
      <w:bookmarkEnd w:id="156"/>
      <w:bookmarkEnd w:id="157"/>
      <w:bookmarkEnd w:id="158"/>
    </w:p>
    <w:p w14:paraId="6AF89853" w14:textId="54D69271" w:rsidR="00005CBD" w:rsidRDefault="001853D1" w:rsidP="001853D1">
      <w:pPr>
        <w:pStyle w:val="Heading3"/>
      </w:pPr>
      <w:bookmarkStart w:id="159" w:name="_Toc66101022"/>
      <w:bookmarkStart w:id="160" w:name="_Toc67990379"/>
      <w:bookmarkStart w:id="161" w:name="_Toc98749990"/>
      <w:bookmarkStart w:id="162" w:name="_Toc165559061"/>
      <w:r>
        <w:t>6.2</w:t>
      </w:r>
      <w:r w:rsidR="00005CBD">
        <w:t>.1</w:t>
      </w:r>
      <w:r w:rsidR="00005CBD">
        <w:tab/>
        <w:t>Duplex mode</w:t>
      </w:r>
      <w:bookmarkEnd w:id="159"/>
      <w:bookmarkEnd w:id="160"/>
      <w:bookmarkEnd w:id="161"/>
      <w:bookmarkEnd w:id="162"/>
    </w:p>
    <w:p w14:paraId="264009BD" w14:textId="089264A4" w:rsidR="00005CBD" w:rsidRDefault="001853D1" w:rsidP="001853D1">
      <w:pPr>
        <w:pStyle w:val="Heading3"/>
      </w:pPr>
      <w:bookmarkStart w:id="163" w:name="_Toc66101023"/>
      <w:bookmarkStart w:id="164" w:name="_Toc67990380"/>
      <w:bookmarkStart w:id="165" w:name="_Toc98749991"/>
      <w:bookmarkStart w:id="166" w:name="_Toc165559062"/>
      <w:r>
        <w:t>6.2</w:t>
      </w:r>
      <w:r w:rsidR="00005CBD">
        <w:t>.2</w:t>
      </w:r>
      <w:r w:rsidR="00005CBD">
        <w:tab/>
        <w:t>Channel Bandwidth</w:t>
      </w:r>
      <w:bookmarkEnd w:id="163"/>
      <w:bookmarkEnd w:id="164"/>
      <w:bookmarkEnd w:id="165"/>
      <w:bookmarkEnd w:id="166"/>
    </w:p>
    <w:p w14:paraId="1B07B2FE" w14:textId="659051E4" w:rsidR="00005CBD" w:rsidRDefault="001853D1" w:rsidP="001853D1">
      <w:pPr>
        <w:pStyle w:val="Heading3"/>
      </w:pPr>
      <w:bookmarkStart w:id="167" w:name="_Toc66101024"/>
      <w:bookmarkStart w:id="168" w:name="_Toc67990381"/>
      <w:bookmarkStart w:id="169" w:name="_Toc98749992"/>
      <w:bookmarkStart w:id="170" w:name="_Toc165559063"/>
      <w:r>
        <w:t>6.2</w:t>
      </w:r>
      <w:r w:rsidR="00005CBD">
        <w:t>.3</w:t>
      </w:r>
      <w:r w:rsidR="00005CBD">
        <w:tab/>
        <w:t>Signal Bandwidth</w:t>
      </w:r>
      <w:bookmarkEnd w:id="167"/>
      <w:bookmarkEnd w:id="168"/>
      <w:bookmarkEnd w:id="169"/>
      <w:bookmarkEnd w:id="170"/>
    </w:p>
    <w:p w14:paraId="1D66850C" w14:textId="10ECDADF" w:rsidR="00005CBD" w:rsidRDefault="001853D1" w:rsidP="001853D1">
      <w:pPr>
        <w:pStyle w:val="Heading2"/>
      </w:pPr>
      <w:bookmarkStart w:id="171" w:name="_Toc66101025"/>
      <w:bookmarkStart w:id="172" w:name="_Toc67990382"/>
      <w:bookmarkStart w:id="173" w:name="_Toc98749993"/>
      <w:bookmarkStart w:id="174" w:name="_Toc165559064"/>
      <w:r>
        <w:t>6.3</w:t>
      </w:r>
      <w:r w:rsidR="00005CBD">
        <w:tab/>
        <w:t>BS parameters</w:t>
      </w:r>
      <w:bookmarkEnd w:id="171"/>
      <w:bookmarkEnd w:id="172"/>
      <w:bookmarkEnd w:id="173"/>
      <w:bookmarkEnd w:id="174"/>
    </w:p>
    <w:p w14:paraId="010ADDBA" w14:textId="79138D37" w:rsidR="00005CBD" w:rsidRPr="00F54295" w:rsidRDefault="00005CBD" w:rsidP="001853D1">
      <w:pPr>
        <w:pStyle w:val="Heading3"/>
        <w:rPr>
          <w:rFonts w:eastAsia="MS Mincho"/>
        </w:rPr>
      </w:pPr>
      <w:bookmarkStart w:id="175" w:name="_Toc66101026"/>
      <w:bookmarkStart w:id="176" w:name="_Toc67990383"/>
      <w:bookmarkStart w:id="177" w:name="_Toc98749994"/>
      <w:bookmarkStart w:id="178"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175"/>
      <w:bookmarkEnd w:id="176"/>
      <w:bookmarkEnd w:id="177"/>
      <w:bookmarkEnd w:id="178"/>
    </w:p>
    <w:p w14:paraId="18E8DD2C" w14:textId="0DE1CAF4" w:rsidR="00005CBD" w:rsidRPr="00F54295" w:rsidRDefault="00005CBD" w:rsidP="001853D1">
      <w:pPr>
        <w:pStyle w:val="Heading4"/>
        <w:rPr>
          <w:rFonts w:eastAsia="MS Mincho"/>
        </w:rPr>
      </w:pPr>
      <w:bookmarkStart w:id="179" w:name="_Toc66101027"/>
      <w:bookmarkStart w:id="180" w:name="_Toc67990384"/>
      <w:bookmarkStart w:id="181" w:name="_Toc98749995"/>
      <w:bookmarkStart w:id="182"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179"/>
      <w:bookmarkEnd w:id="180"/>
      <w:bookmarkEnd w:id="181"/>
      <w:bookmarkEnd w:id="182"/>
    </w:p>
    <w:p w14:paraId="2E326E29" w14:textId="0838F132" w:rsidR="00005CBD" w:rsidRDefault="00005CBD" w:rsidP="001853D1">
      <w:pPr>
        <w:pStyle w:val="Heading4"/>
        <w:rPr>
          <w:rFonts w:eastAsia="MS Mincho"/>
        </w:rPr>
      </w:pPr>
      <w:bookmarkStart w:id="183" w:name="_Toc66101028"/>
      <w:bookmarkStart w:id="184" w:name="_Toc67990385"/>
      <w:bookmarkStart w:id="185" w:name="_Toc98749996"/>
      <w:bookmarkStart w:id="186" w:name="_Toc165559067"/>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183"/>
      <w:bookmarkEnd w:id="184"/>
      <w:bookmarkEnd w:id="185"/>
      <w:bookmarkEnd w:id="186"/>
    </w:p>
    <w:p w14:paraId="45C684DE" w14:textId="0BBA734B" w:rsidR="00005CBD" w:rsidRDefault="00005CBD" w:rsidP="001853D1">
      <w:pPr>
        <w:pStyle w:val="Heading4"/>
        <w:rPr>
          <w:rFonts w:eastAsia="MS Mincho"/>
        </w:rPr>
      </w:pPr>
      <w:bookmarkStart w:id="187" w:name="_Toc66101029"/>
      <w:bookmarkStart w:id="188" w:name="_Toc67990386"/>
      <w:bookmarkStart w:id="189" w:name="_Toc98749997"/>
      <w:bookmarkStart w:id="190" w:name="_Toc165559068"/>
      <w:r>
        <w:rPr>
          <w:rFonts w:eastAsia="MS Mincho"/>
        </w:rPr>
        <w:t>6.</w:t>
      </w:r>
      <w:r w:rsidR="001853D1">
        <w:rPr>
          <w:rFonts w:eastAsia="MS Mincho"/>
        </w:rPr>
        <w:t>3.</w:t>
      </w:r>
      <w:r>
        <w:rPr>
          <w:rFonts w:eastAsia="MS Mincho"/>
        </w:rPr>
        <w:t>1.3</w:t>
      </w:r>
      <w:r>
        <w:rPr>
          <w:rFonts w:eastAsia="MS Mincho"/>
        </w:rPr>
        <w:tab/>
        <w:t>ACLR</w:t>
      </w:r>
      <w:bookmarkEnd w:id="187"/>
      <w:bookmarkEnd w:id="188"/>
      <w:bookmarkEnd w:id="189"/>
      <w:bookmarkEnd w:id="190"/>
    </w:p>
    <w:p w14:paraId="3E05DF17" w14:textId="2B4DAF06" w:rsidR="00005CBD" w:rsidRPr="00F54295" w:rsidRDefault="00005CBD" w:rsidP="001853D1">
      <w:pPr>
        <w:pStyle w:val="Heading4"/>
        <w:rPr>
          <w:rFonts w:eastAsia="MS Mincho"/>
        </w:rPr>
      </w:pPr>
      <w:bookmarkStart w:id="191" w:name="_Toc66101030"/>
      <w:bookmarkStart w:id="192" w:name="_Toc67990387"/>
      <w:bookmarkStart w:id="193" w:name="_Toc98749998"/>
      <w:bookmarkStart w:id="194"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191"/>
      <w:bookmarkEnd w:id="192"/>
      <w:bookmarkEnd w:id="193"/>
      <w:bookmarkEnd w:id="194"/>
    </w:p>
    <w:p w14:paraId="25EBA2CD" w14:textId="41C383F9" w:rsidR="00005CBD" w:rsidRDefault="00005CBD" w:rsidP="001853D1">
      <w:pPr>
        <w:pStyle w:val="Heading4"/>
      </w:pPr>
      <w:bookmarkStart w:id="195" w:name="_Toc66101031"/>
      <w:bookmarkStart w:id="196" w:name="_Toc67990388"/>
      <w:bookmarkStart w:id="197" w:name="_Toc98749999"/>
      <w:bookmarkStart w:id="198" w:name="_Toc165559070"/>
      <w:r>
        <w:t>6.</w:t>
      </w:r>
      <w:r w:rsidR="001853D1">
        <w:t>3.</w:t>
      </w:r>
      <w:r>
        <w:t>1.5</w:t>
      </w:r>
      <w:r>
        <w:tab/>
      </w:r>
      <w:r w:rsidRPr="00547226">
        <w:t>Maximum output power</w:t>
      </w:r>
      <w:bookmarkEnd w:id="195"/>
      <w:bookmarkEnd w:id="196"/>
      <w:bookmarkEnd w:id="197"/>
      <w:bookmarkEnd w:id="198"/>
    </w:p>
    <w:p w14:paraId="32639A8A" w14:textId="5E520A37" w:rsidR="00005CBD" w:rsidRDefault="00005CBD" w:rsidP="001853D1">
      <w:pPr>
        <w:pStyle w:val="Heading4"/>
      </w:pPr>
      <w:bookmarkStart w:id="199" w:name="_Toc66101032"/>
      <w:bookmarkStart w:id="200" w:name="_Toc67990389"/>
      <w:bookmarkStart w:id="201" w:name="_Toc98750000"/>
      <w:bookmarkStart w:id="202" w:name="_Toc165559071"/>
      <w:r>
        <w:t>6.</w:t>
      </w:r>
      <w:r w:rsidR="001853D1">
        <w:t>3.</w:t>
      </w:r>
      <w:r>
        <w:t>1.6</w:t>
      </w:r>
      <w:r>
        <w:tab/>
        <w:t>Average output power</w:t>
      </w:r>
      <w:bookmarkEnd w:id="199"/>
      <w:bookmarkEnd w:id="200"/>
      <w:bookmarkEnd w:id="201"/>
      <w:bookmarkEnd w:id="202"/>
    </w:p>
    <w:p w14:paraId="6C19FC1D" w14:textId="1419119D" w:rsidR="00005CBD" w:rsidRDefault="00005CBD" w:rsidP="001853D1">
      <w:pPr>
        <w:pStyle w:val="Heading3"/>
      </w:pPr>
      <w:bookmarkStart w:id="203" w:name="_Toc66101033"/>
      <w:bookmarkStart w:id="204" w:name="_Toc67990390"/>
      <w:bookmarkStart w:id="205" w:name="_Toc98750001"/>
      <w:bookmarkStart w:id="206" w:name="_Toc165559072"/>
      <w:r>
        <w:t>6.</w:t>
      </w:r>
      <w:r w:rsidR="001853D1">
        <w:t>3.</w:t>
      </w:r>
      <w:r>
        <w:t>2</w:t>
      </w:r>
      <w:r>
        <w:tab/>
        <w:t>Receiver characteristics</w:t>
      </w:r>
      <w:bookmarkEnd w:id="203"/>
      <w:bookmarkEnd w:id="204"/>
      <w:bookmarkEnd w:id="205"/>
      <w:bookmarkEnd w:id="206"/>
    </w:p>
    <w:p w14:paraId="3BE9D9A6" w14:textId="538E870B" w:rsidR="00005CBD" w:rsidRDefault="00005CBD" w:rsidP="001853D1">
      <w:pPr>
        <w:pStyle w:val="Heading4"/>
      </w:pPr>
      <w:bookmarkStart w:id="207" w:name="_Toc66101034"/>
      <w:bookmarkStart w:id="208" w:name="_Toc67990391"/>
      <w:bookmarkStart w:id="209" w:name="_Toc98750002"/>
      <w:bookmarkStart w:id="210" w:name="_Toc165559073"/>
      <w:r>
        <w:t>6.</w:t>
      </w:r>
      <w:r w:rsidR="001853D1">
        <w:t>3.</w:t>
      </w:r>
      <w:r>
        <w:t>2.1</w:t>
      </w:r>
      <w:r>
        <w:tab/>
        <w:t>Noise figure</w:t>
      </w:r>
      <w:bookmarkEnd w:id="207"/>
      <w:bookmarkEnd w:id="208"/>
      <w:bookmarkEnd w:id="209"/>
      <w:bookmarkEnd w:id="210"/>
    </w:p>
    <w:p w14:paraId="77DA44F5" w14:textId="2E9AF8C0" w:rsidR="00005CBD" w:rsidRDefault="00005CBD" w:rsidP="001853D1">
      <w:pPr>
        <w:pStyle w:val="Heading4"/>
      </w:pPr>
      <w:bookmarkStart w:id="211" w:name="_Toc66101035"/>
      <w:bookmarkStart w:id="212" w:name="_Toc67990392"/>
      <w:bookmarkStart w:id="213" w:name="_Toc98750003"/>
      <w:bookmarkStart w:id="214" w:name="_Toc165559074"/>
      <w:r>
        <w:t>6.</w:t>
      </w:r>
      <w:r w:rsidR="001853D1">
        <w:t>3.</w:t>
      </w:r>
      <w:r>
        <w:t>2.2</w:t>
      </w:r>
      <w:r>
        <w:tab/>
        <w:t>Sensitivity</w:t>
      </w:r>
      <w:bookmarkEnd w:id="211"/>
      <w:bookmarkEnd w:id="212"/>
      <w:bookmarkEnd w:id="213"/>
      <w:bookmarkEnd w:id="214"/>
    </w:p>
    <w:p w14:paraId="5F665CF9" w14:textId="2A292BAE" w:rsidR="00005CBD" w:rsidRDefault="00005CBD" w:rsidP="001853D1">
      <w:pPr>
        <w:pStyle w:val="Heading4"/>
        <w:rPr>
          <w:rFonts w:eastAsia="MS Mincho"/>
          <w:lang w:eastAsia="ja-JP"/>
        </w:rPr>
      </w:pPr>
      <w:bookmarkStart w:id="215" w:name="_Toc66101036"/>
      <w:bookmarkStart w:id="216" w:name="_Toc67990393"/>
      <w:bookmarkStart w:id="217" w:name="_Toc98750004"/>
      <w:bookmarkStart w:id="218"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215"/>
      <w:bookmarkEnd w:id="216"/>
      <w:bookmarkEnd w:id="217"/>
      <w:bookmarkEnd w:id="218"/>
    </w:p>
    <w:p w14:paraId="0277BC02" w14:textId="0B54A29D" w:rsidR="00005CBD" w:rsidRDefault="00005CBD" w:rsidP="001853D1">
      <w:pPr>
        <w:pStyle w:val="Heading4"/>
        <w:rPr>
          <w:lang w:eastAsia="ja-JP"/>
        </w:rPr>
      </w:pPr>
      <w:bookmarkStart w:id="219" w:name="_Toc66101037"/>
      <w:bookmarkStart w:id="220" w:name="_Toc67990394"/>
      <w:bookmarkStart w:id="221" w:name="_Toc98750005"/>
      <w:bookmarkStart w:id="222" w:name="_Toc165559076"/>
      <w:r>
        <w:rPr>
          <w:lang w:eastAsia="ja-JP"/>
        </w:rPr>
        <w:t>6.</w:t>
      </w:r>
      <w:r w:rsidR="001853D1">
        <w:rPr>
          <w:lang w:eastAsia="ja-JP"/>
        </w:rPr>
        <w:t>3.</w:t>
      </w:r>
      <w:r>
        <w:rPr>
          <w:lang w:eastAsia="ja-JP"/>
        </w:rPr>
        <w:t>2.4</w:t>
      </w:r>
      <w:r>
        <w:rPr>
          <w:lang w:eastAsia="ja-JP"/>
        </w:rPr>
        <w:tab/>
        <w:t>ACS</w:t>
      </w:r>
      <w:bookmarkEnd w:id="219"/>
      <w:bookmarkEnd w:id="220"/>
      <w:bookmarkEnd w:id="221"/>
      <w:bookmarkEnd w:id="222"/>
    </w:p>
    <w:p w14:paraId="3CB9AF51" w14:textId="59AEA455" w:rsidR="00005CBD" w:rsidRDefault="001853D1" w:rsidP="001853D1">
      <w:pPr>
        <w:pStyle w:val="Heading2"/>
      </w:pPr>
      <w:bookmarkStart w:id="223" w:name="_Toc66101038"/>
      <w:bookmarkStart w:id="224" w:name="_Toc67990395"/>
      <w:bookmarkStart w:id="225" w:name="_Toc98750006"/>
      <w:bookmarkStart w:id="226" w:name="_Toc165559077"/>
      <w:r>
        <w:t>6.4</w:t>
      </w:r>
      <w:r w:rsidR="00005CBD">
        <w:tab/>
        <w:t>UE parameters</w:t>
      </w:r>
      <w:bookmarkEnd w:id="223"/>
      <w:bookmarkEnd w:id="224"/>
      <w:bookmarkEnd w:id="225"/>
      <w:bookmarkEnd w:id="226"/>
    </w:p>
    <w:p w14:paraId="3A878746" w14:textId="41FB05D4" w:rsidR="00005CBD" w:rsidRDefault="001853D1" w:rsidP="001853D1">
      <w:pPr>
        <w:pStyle w:val="Heading3"/>
      </w:pPr>
      <w:bookmarkStart w:id="227" w:name="_Toc66101039"/>
      <w:bookmarkStart w:id="228" w:name="_Toc67990396"/>
      <w:bookmarkStart w:id="229" w:name="_Toc98750007"/>
      <w:bookmarkStart w:id="230" w:name="_Toc165559078"/>
      <w:r>
        <w:t>6.4</w:t>
      </w:r>
      <w:r w:rsidR="00005CBD">
        <w:t>.1</w:t>
      </w:r>
      <w:r w:rsidR="00005CBD">
        <w:tab/>
      </w:r>
      <w:r w:rsidR="00005CBD" w:rsidRPr="00444E61">
        <w:t>Transmitter characteristics</w:t>
      </w:r>
      <w:bookmarkEnd w:id="227"/>
      <w:bookmarkEnd w:id="228"/>
      <w:bookmarkEnd w:id="229"/>
      <w:bookmarkEnd w:id="230"/>
    </w:p>
    <w:p w14:paraId="7C5D61E4" w14:textId="0FA6FC3B" w:rsidR="00005CBD" w:rsidRDefault="001853D1" w:rsidP="001853D1">
      <w:pPr>
        <w:pStyle w:val="Heading4"/>
        <w:rPr>
          <w:rFonts w:eastAsia="MS Mincho"/>
          <w:lang w:eastAsia="ja-JP"/>
        </w:rPr>
      </w:pPr>
      <w:bookmarkStart w:id="231" w:name="_Toc66101040"/>
      <w:bookmarkStart w:id="232" w:name="_Toc67990397"/>
      <w:bookmarkStart w:id="233" w:name="_Toc98750008"/>
      <w:bookmarkStart w:id="234"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231"/>
      <w:bookmarkEnd w:id="232"/>
      <w:bookmarkEnd w:id="233"/>
      <w:bookmarkEnd w:id="234"/>
    </w:p>
    <w:p w14:paraId="6FCE94AB" w14:textId="7D7BC4F6" w:rsidR="00005CBD" w:rsidRDefault="001853D1" w:rsidP="001853D1">
      <w:pPr>
        <w:pStyle w:val="Heading4"/>
      </w:pPr>
      <w:bookmarkStart w:id="235" w:name="_Toc66101041"/>
      <w:bookmarkStart w:id="236" w:name="_Toc67990398"/>
      <w:bookmarkStart w:id="237" w:name="_Toc98750009"/>
      <w:bookmarkStart w:id="238" w:name="_Toc165559080"/>
      <w:r>
        <w:t>6.4</w:t>
      </w:r>
      <w:r w:rsidR="00005CBD">
        <w:t>.1.2</w:t>
      </w:r>
      <w:r w:rsidR="00005CBD">
        <w:tab/>
      </w:r>
      <w:r w:rsidR="00005CBD" w:rsidRPr="00D44E88">
        <w:t>Spectral mask</w:t>
      </w:r>
      <w:bookmarkEnd w:id="235"/>
      <w:bookmarkEnd w:id="236"/>
      <w:bookmarkEnd w:id="237"/>
      <w:bookmarkEnd w:id="238"/>
    </w:p>
    <w:p w14:paraId="4D5C76DD" w14:textId="4EBECC87" w:rsidR="00005CBD" w:rsidRDefault="001853D1" w:rsidP="001853D1">
      <w:pPr>
        <w:pStyle w:val="Heading4"/>
      </w:pPr>
      <w:bookmarkStart w:id="239" w:name="_Toc66101042"/>
      <w:bookmarkStart w:id="240" w:name="_Toc67990399"/>
      <w:bookmarkStart w:id="241" w:name="_Toc98750010"/>
      <w:bookmarkStart w:id="242" w:name="_Toc165559081"/>
      <w:r>
        <w:t>6.4</w:t>
      </w:r>
      <w:r w:rsidR="00005CBD">
        <w:t>.1.3</w:t>
      </w:r>
      <w:r w:rsidR="00005CBD">
        <w:tab/>
        <w:t>ACLR</w:t>
      </w:r>
      <w:bookmarkEnd w:id="239"/>
      <w:bookmarkEnd w:id="240"/>
      <w:bookmarkEnd w:id="241"/>
      <w:bookmarkEnd w:id="242"/>
    </w:p>
    <w:p w14:paraId="5B36B9AC" w14:textId="2F9E3994" w:rsidR="00005CBD" w:rsidRDefault="001853D1" w:rsidP="001853D1">
      <w:pPr>
        <w:pStyle w:val="Heading4"/>
      </w:pPr>
      <w:bookmarkStart w:id="243" w:name="_Toc66101043"/>
      <w:bookmarkStart w:id="244" w:name="_Toc67990400"/>
      <w:bookmarkStart w:id="245" w:name="_Toc98750011"/>
      <w:bookmarkStart w:id="246" w:name="_Toc165559082"/>
      <w:r>
        <w:lastRenderedPageBreak/>
        <w:t>6.4</w:t>
      </w:r>
      <w:r w:rsidR="00005CBD">
        <w:t>.1.4</w:t>
      </w:r>
      <w:r w:rsidR="00005CBD">
        <w:tab/>
        <w:t>Spurious emissions</w:t>
      </w:r>
      <w:bookmarkEnd w:id="243"/>
      <w:bookmarkEnd w:id="244"/>
      <w:bookmarkEnd w:id="245"/>
      <w:bookmarkEnd w:id="246"/>
    </w:p>
    <w:p w14:paraId="193E44B6" w14:textId="08EF673C" w:rsidR="00005CBD" w:rsidRDefault="001853D1" w:rsidP="001853D1">
      <w:pPr>
        <w:pStyle w:val="Heading4"/>
      </w:pPr>
      <w:bookmarkStart w:id="247" w:name="_Toc66101044"/>
      <w:bookmarkStart w:id="248" w:name="_Toc67990401"/>
      <w:bookmarkStart w:id="249" w:name="_Toc98750012"/>
      <w:bookmarkStart w:id="250" w:name="_Toc165559083"/>
      <w:r>
        <w:t>6.4</w:t>
      </w:r>
      <w:r w:rsidR="00005CBD">
        <w:t>.1.5</w:t>
      </w:r>
      <w:r w:rsidR="00005CBD">
        <w:tab/>
        <w:t>Maximum output power</w:t>
      </w:r>
      <w:bookmarkEnd w:id="247"/>
      <w:bookmarkEnd w:id="248"/>
      <w:bookmarkEnd w:id="249"/>
      <w:bookmarkEnd w:id="250"/>
    </w:p>
    <w:p w14:paraId="71B5C3D9" w14:textId="7D4D57E6" w:rsidR="00005CBD" w:rsidRDefault="001853D1" w:rsidP="001853D1">
      <w:pPr>
        <w:pStyle w:val="Heading4"/>
      </w:pPr>
      <w:bookmarkStart w:id="251" w:name="_Toc66101045"/>
      <w:bookmarkStart w:id="252" w:name="_Toc67990402"/>
      <w:bookmarkStart w:id="253" w:name="_Toc98750013"/>
      <w:bookmarkStart w:id="254" w:name="_Toc165559084"/>
      <w:r>
        <w:t>6.4</w:t>
      </w:r>
      <w:r w:rsidR="00005CBD">
        <w:t>.1.6</w:t>
      </w:r>
      <w:r w:rsidR="00005CBD">
        <w:tab/>
        <w:t>Average output power</w:t>
      </w:r>
      <w:bookmarkEnd w:id="251"/>
      <w:bookmarkEnd w:id="252"/>
      <w:bookmarkEnd w:id="253"/>
      <w:bookmarkEnd w:id="254"/>
    </w:p>
    <w:p w14:paraId="308CE7D4" w14:textId="768301AE" w:rsidR="00005CBD" w:rsidRDefault="001853D1" w:rsidP="001853D1">
      <w:pPr>
        <w:pStyle w:val="Heading3"/>
      </w:pPr>
      <w:bookmarkStart w:id="255" w:name="_Toc66101046"/>
      <w:bookmarkStart w:id="256" w:name="_Toc67990403"/>
      <w:bookmarkStart w:id="257" w:name="_Toc98750014"/>
      <w:bookmarkStart w:id="258" w:name="_Toc165559085"/>
      <w:r>
        <w:t>6.4</w:t>
      </w:r>
      <w:r w:rsidR="00005CBD">
        <w:t>.2</w:t>
      </w:r>
      <w:r w:rsidR="00005CBD">
        <w:tab/>
      </w:r>
      <w:r w:rsidR="00005CBD" w:rsidRPr="00444E61">
        <w:t>Receiver characteristics</w:t>
      </w:r>
      <w:bookmarkEnd w:id="255"/>
      <w:bookmarkEnd w:id="256"/>
      <w:bookmarkEnd w:id="257"/>
      <w:bookmarkEnd w:id="258"/>
    </w:p>
    <w:p w14:paraId="28A68F07" w14:textId="125A2487" w:rsidR="00005CBD" w:rsidRDefault="001853D1" w:rsidP="001853D1">
      <w:pPr>
        <w:pStyle w:val="Heading4"/>
      </w:pPr>
      <w:bookmarkStart w:id="259" w:name="_Toc66101047"/>
      <w:bookmarkStart w:id="260" w:name="_Toc67990404"/>
      <w:bookmarkStart w:id="261" w:name="_Toc98750015"/>
      <w:bookmarkStart w:id="262" w:name="_Toc165559086"/>
      <w:r>
        <w:t>6.4</w:t>
      </w:r>
      <w:r w:rsidR="00005CBD">
        <w:t>.2.1</w:t>
      </w:r>
      <w:r w:rsidR="00005CBD">
        <w:tab/>
        <w:t>Noise figure</w:t>
      </w:r>
      <w:bookmarkEnd w:id="259"/>
      <w:bookmarkEnd w:id="260"/>
      <w:bookmarkEnd w:id="261"/>
      <w:bookmarkEnd w:id="262"/>
    </w:p>
    <w:p w14:paraId="0433A2DF" w14:textId="45FA34A3" w:rsidR="00005CBD" w:rsidRDefault="001853D1" w:rsidP="001853D1">
      <w:pPr>
        <w:pStyle w:val="Heading4"/>
      </w:pPr>
      <w:bookmarkStart w:id="263" w:name="_Toc66101048"/>
      <w:bookmarkStart w:id="264" w:name="_Toc67990405"/>
      <w:bookmarkStart w:id="265" w:name="_Toc98750016"/>
      <w:bookmarkStart w:id="266" w:name="_Toc165559087"/>
      <w:r>
        <w:t>6.4</w:t>
      </w:r>
      <w:r w:rsidR="00005CBD">
        <w:t>.2.2</w:t>
      </w:r>
      <w:r w:rsidR="00005CBD">
        <w:tab/>
        <w:t>Sensitivity</w:t>
      </w:r>
      <w:bookmarkEnd w:id="263"/>
      <w:bookmarkEnd w:id="264"/>
      <w:bookmarkEnd w:id="265"/>
      <w:bookmarkEnd w:id="266"/>
    </w:p>
    <w:p w14:paraId="1E30714C" w14:textId="7DA3A206" w:rsidR="00005CBD" w:rsidRDefault="001853D1" w:rsidP="001853D1">
      <w:pPr>
        <w:pStyle w:val="Heading4"/>
      </w:pPr>
      <w:bookmarkStart w:id="267" w:name="_Toc66101049"/>
      <w:bookmarkStart w:id="268" w:name="_Toc67990406"/>
      <w:bookmarkStart w:id="269" w:name="_Toc98750017"/>
      <w:bookmarkStart w:id="270" w:name="_Toc165559088"/>
      <w:r>
        <w:t>6.4</w:t>
      </w:r>
      <w:r w:rsidR="00005CBD">
        <w:t>.2.3</w:t>
      </w:r>
      <w:r w:rsidR="00005CBD">
        <w:tab/>
        <w:t>Blocking response</w:t>
      </w:r>
      <w:bookmarkEnd w:id="267"/>
      <w:bookmarkEnd w:id="268"/>
      <w:bookmarkEnd w:id="269"/>
      <w:bookmarkEnd w:id="270"/>
    </w:p>
    <w:p w14:paraId="4FDDAD10" w14:textId="32BB2A7A" w:rsidR="00005CBD" w:rsidRDefault="001853D1" w:rsidP="001853D1">
      <w:pPr>
        <w:pStyle w:val="Heading4"/>
      </w:pPr>
      <w:bookmarkStart w:id="271" w:name="_Toc66101050"/>
      <w:bookmarkStart w:id="272" w:name="_Toc67990407"/>
      <w:bookmarkStart w:id="273" w:name="_Toc98750018"/>
      <w:bookmarkStart w:id="274" w:name="_Toc165559089"/>
      <w:r>
        <w:t>6.4</w:t>
      </w:r>
      <w:r w:rsidR="00005CBD">
        <w:t>.2.4</w:t>
      </w:r>
      <w:r w:rsidR="00005CBD">
        <w:tab/>
        <w:t>ACS</w:t>
      </w:r>
      <w:bookmarkEnd w:id="271"/>
      <w:bookmarkEnd w:id="272"/>
      <w:bookmarkEnd w:id="273"/>
      <w:bookmarkEnd w:id="274"/>
    </w:p>
    <w:p w14:paraId="15ABB416" w14:textId="3C713EEE" w:rsidR="00005CBD" w:rsidRDefault="001853D1" w:rsidP="001853D1">
      <w:pPr>
        <w:pStyle w:val="Heading2"/>
      </w:pPr>
      <w:bookmarkStart w:id="275" w:name="_Toc66101051"/>
      <w:bookmarkStart w:id="276" w:name="_Toc67990408"/>
      <w:bookmarkStart w:id="277" w:name="_Toc98750019"/>
      <w:bookmarkStart w:id="278" w:name="_Toc165559090"/>
      <w:r>
        <w:t>6.5</w:t>
      </w:r>
      <w:r w:rsidR="00005CBD">
        <w:tab/>
        <w:t>Antenna characteristics</w:t>
      </w:r>
      <w:bookmarkEnd w:id="275"/>
      <w:bookmarkEnd w:id="276"/>
      <w:bookmarkEnd w:id="277"/>
      <w:bookmarkEnd w:id="278"/>
    </w:p>
    <w:p w14:paraId="77287BE4" w14:textId="044CB4AC" w:rsidR="00005CBD" w:rsidRDefault="001853D1" w:rsidP="001853D1">
      <w:pPr>
        <w:pStyle w:val="Heading3"/>
      </w:pPr>
      <w:bookmarkStart w:id="279" w:name="_Toc66101052"/>
      <w:bookmarkStart w:id="280" w:name="_Toc67990409"/>
      <w:bookmarkStart w:id="281" w:name="_Toc98750020"/>
      <w:bookmarkStart w:id="282" w:name="_Toc165559091"/>
      <w:r>
        <w:t>6.5</w:t>
      </w:r>
      <w:r w:rsidR="00005CBD">
        <w:t>.1</w:t>
      </w:r>
      <w:r w:rsidR="00005CBD">
        <w:tab/>
        <w:t>BS antenna characteristics</w:t>
      </w:r>
      <w:bookmarkEnd w:id="279"/>
      <w:bookmarkEnd w:id="280"/>
      <w:bookmarkEnd w:id="281"/>
      <w:bookmarkEnd w:id="282"/>
    </w:p>
    <w:p w14:paraId="6725DA1A" w14:textId="7397DEEB" w:rsidR="00005CBD" w:rsidRDefault="001853D1" w:rsidP="001853D1">
      <w:pPr>
        <w:pStyle w:val="Heading4"/>
      </w:pPr>
      <w:bookmarkStart w:id="283" w:name="_Toc66101053"/>
      <w:bookmarkStart w:id="284" w:name="_Toc67990410"/>
      <w:bookmarkStart w:id="285" w:name="_Toc98750021"/>
      <w:bookmarkStart w:id="286" w:name="_Toc165559092"/>
      <w:r>
        <w:t>6.5</w:t>
      </w:r>
      <w:r w:rsidR="00005CBD">
        <w:t>.1.1</w:t>
      </w:r>
      <w:r w:rsidR="00005CBD">
        <w:tab/>
      </w:r>
      <w:r w:rsidR="00005CBD">
        <w:tab/>
        <w:t>Antenna model</w:t>
      </w:r>
      <w:bookmarkEnd w:id="283"/>
      <w:bookmarkEnd w:id="284"/>
      <w:bookmarkEnd w:id="285"/>
      <w:bookmarkEnd w:id="286"/>
    </w:p>
    <w:p w14:paraId="31ADBF3D" w14:textId="26407D69" w:rsidR="00005CBD" w:rsidRDefault="001853D1" w:rsidP="001853D1">
      <w:pPr>
        <w:pStyle w:val="Heading4"/>
        <w:rPr>
          <w:rFonts w:eastAsia="MS Mincho"/>
          <w:lang w:eastAsia="ja-JP"/>
        </w:rPr>
      </w:pPr>
      <w:bookmarkStart w:id="287" w:name="_Toc66101054"/>
      <w:bookmarkStart w:id="288" w:name="_Toc67990411"/>
      <w:bookmarkStart w:id="289" w:name="_Toc98750022"/>
      <w:bookmarkStart w:id="290"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287"/>
      <w:bookmarkEnd w:id="288"/>
      <w:bookmarkEnd w:id="289"/>
      <w:bookmarkEnd w:id="290"/>
    </w:p>
    <w:p w14:paraId="010D1AC9" w14:textId="6A199CB1" w:rsidR="00005CBD" w:rsidRDefault="001853D1" w:rsidP="001853D1">
      <w:pPr>
        <w:pStyle w:val="Heading3"/>
      </w:pPr>
      <w:bookmarkStart w:id="291" w:name="_Toc66101055"/>
      <w:bookmarkStart w:id="292" w:name="_Toc67990412"/>
      <w:bookmarkStart w:id="293" w:name="_Toc98750023"/>
      <w:bookmarkStart w:id="294" w:name="_Toc165559094"/>
      <w:r>
        <w:t>6.5</w:t>
      </w:r>
      <w:r w:rsidR="00005CBD">
        <w:t>.2</w:t>
      </w:r>
      <w:r w:rsidR="00005CBD">
        <w:tab/>
        <w:t>UE antenna</w:t>
      </w:r>
      <w:r w:rsidR="00005CBD" w:rsidRPr="00444E61">
        <w:t xml:space="preserve"> characteristics</w:t>
      </w:r>
      <w:bookmarkEnd w:id="291"/>
      <w:bookmarkEnd w:id="292"/>
      <w:bookmarkEnd w:id="293"/>
      <w:bookmarkEnd w:id="294"/>
    </w:p>
    <w:p w14:paraId="5C71E178" w14:textId="0CE1A1F4" w:rsidR="000A5D6A" w:rsidRDefault="000A5D6A">
      <w:pPr>
        <w:spacing w:after="0"/>
      </w:pPr>
      <w:r>
        <w:br w:type="page"/>
      </w:r>
    </w:p>
    <w:p w14:paraId="57A3B220" w14:textId="28984569" w:rsidR="002A29D2" w:rsidRDefault="00412D18" w:rsidP="002A29D2">
      <w:pPr>
        <w:pStyle w:val="Heading1"/>
      </w:pPr>
      <w:bookmarkStart w:id="295" w:name="_Toc165559095"/>
      <w:r>
        <w:lastRenderedPageBreak/>
        <w:t>7</w:t>
      </w:r>
      <w:r w:rsidR="002A29D2">
        <w:tab/>
        <w:t>Additional information</w:t>
      </w:r>
      <w:r>
        <w:t xml:space="preserve"> on AAS</w:t>
      </w:r>
      <w:bookmarkEnd w:id="295"/>
    </w:p>
    <w:p w14:paraId="6EC94BB0" w14:textId="23DDFD90" w:rsidR="00005CBD" w:rsidRDefault="00362E9A" w:rsidP="00005CBD">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32074AE" w14:textId="77777777" w:rsidR="00613003" w:rsidRDefault="00613003" w:rsidP="00613003">
      <w:pPr>
        <w:pStyle w:val="Heading2"/>
      </w:pPr>
      <w:bookmarkStart w:id="296" w:name="_Toc161948752"/>
      <w:r>
        <w:t>7.1</w:t>
      </w:r>
      <w:r>
        <w:tab/>
      </w:r>
      <w:bookmarkEnd w:id="296"/>
      <w:r>
        <w:t>Array antenna model</w:t>
      </w:r>
    </w:p>
    <w:p w14:paraId="4F2903B6" w14:textId="77777777" w:rsidR="00613003" w:rsidRDefault="00613003" w:rsidP="00613003">
      <w:pPr>
        <w:pStyle w:val="Heading3"/>
      </w:pPr>
      <w:bookmarkStart w:id="297" w:name="_Toc161948753"/>
      <w:r>
        <w:t>7.1.1</w:t>
      </w:r>
      <w:r>
        <w:tab/>
      </w:r>
      <w:bookmarkEnd w:id="297"/>
      <w:r>
        <w:t>Overview</w:t>
      </w:r>
    </w:p>
    <w:p w14:paraId="73804869" w14:textId="77777777" w:rsidR="00613003" w:rsidRDefault="00613003" w:rsidP="00613003">
      <w:pPr>
        <w:pStyle w:val="BodyText"/>
      </w:pPr>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r>
        <w:t xml:space="preserve"> </w:t>
      </w:r>
      <w:r w:rsidRPr="00565BD1">
        <w:t xml:space="preserve">The extended model including sub-array structures is documented in TR 38.803, subclause </w:t>
      </w:r>
      <w:r w:rsidRPr="00D1764C">
        <w:t>5.2.3.2.4</w:t>
      </w:r>
      <w:r w:rsidRPr="00722AB8">
        <w:t>.</w:t>
      </w:r>
      <w:r w:rsidRPr="00565BD1">
        <w:t xml:space="preserve"> </w:t>
      </w:r>
    </w:p>
    <w:p w14:paraId="1B66E88C" w14:textId="77777777" w:rsidR="00613003" w:rsidRDefault="00613003" w:rsidP="00613003">
      <w:pPr>
        <w:pStyle w:val="BodyText"/>
      </w:pPr>
      <w:r>
        <w:t>The model is defined around a set of equations, which rely on a set of input parameters to describe the array antenna. At a high level the model can be described as shown in Figure 7.1.1-1.</w:t>
      </w:r>
    </w:p>
    <w:p w14:paraId="55F3F4D6" w14:textId="77777777" w:rsidR="00613003" w:rsidRDefault="00613003" w:rsidP="00613003">
      <w:pPr>
        <w:pStyle w:val="BodyText"/>
        <w:ind w:left="720"/>
        <w:jc w:val="center"/>
      </w:pPr>
      <w:r w:rsidRPr="00A104CB">
        <w:rPr>
          <w:noProof/>
        </w:rPr>
        <w:drawing>
          <wp:inline distT="0" distB="0" distL="0" distR="0" wp14:anchorId="1C6D1AE7" wp14:editId="20ADE172">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0B049581" w14:textId="77777777" w:rsidR="00613003" w:rsidRDefault="00613003" w:rsidP="00872F18">
      <w:pPr>
        <w:pStyle w:val="NO"/>
        <w:jc w:val="center"/>
      </w:pPr>
      <w:r>
        <w:t>Figure 7.1.1</w:t>
      </w:r>
      <w:r w:rsidRPr="009D1119">
        <w:t>-1:</w:t>
      </w:r>
      <w:r>
        <w:t xml:space="preserve"> Array antenna model overview</w:t>
      </w:r>
    </w:p>
    <w:p w14:paraId="49E82E95" w14:textId="77777777" w:rsidR="00613003" w:rsidRDefault="00613003" w:rsidP="00613003">
      <w:r>
        <w:t>Parameters can be divided into different categories:</w:t>
      </w:r>
    </w:p>
    <w:p w14:paraId="6B4FF739" w14:textId="25674267" w:rsidR="00613003" w:rsidRDefault="006078F8" w:rsidP="006078F8">
      <w:pPr>
        <w:pStyle w:val="B1"/>
      </w:pPr>
      <w:r>
        <w:t>-</w:t>
      </w:r>
      <w:r>
        <w:tab/>
      </w:r>
      <w:r w:rsidR="00613003">
        <w:t>General parameters, which are parameters that will be required for the simulator (spatial angles, considered wavelength).</w:t>
      </w:r>
    </w:p>
    <w:p w14:paraId="75CC3187" w14:textId="1ACE5451" w:rsidR="00613003" w:rsidRDefault="006078F8" w:rsidP="006078F8">
      <w:pPr>
        <w:pStyle w:val="B1"/>
      </w:pPr>
      <w:r>
        <w:t>-</w:t>
      </w:r>
      <w:r>
        <w:tab/>
      </w:r>
      <w:r w:rsidR="00613003">
        <w:t xml:space="preserve">Element parameters used to model the radiating elements. </w:t>
      </w:r>
    </w:p>
    <w:p w14:paraId="3594F092" w14:textId="0DA034CE" w:rsidR="00613003" w:rsidRDefault="006078F8" w:rsidP="006078F8">
      <w:pPr>
        <w:pStyle w:val="B1"/>
      </w:pPr>
      <w:r>
        <w:t>-</w:t>
      </w:r>
      <w:r>
        <w:tab/>
      </w:r>
      <w:r w:rsidR="00613003">
        <w:t xml:space="preserve">Sub-array parameters used to model the sub-array. </w:t>
      </w:r>
    </w:p>
    <w:p w14:paraId="2DDDD380" w14:textId="2A5078FC" w:rsidR="00613003" w:rsidRDefault="006078F8" w:rsidP="006078F8">
      <w:pPr>
        <w:pStyle w:val="B1"/>
      </w:pPr>
      <w:r>
        <w:t>-</w:t>
      </w:r>
      <w:r>
        <w:tab/>
      </w:r>
      <w:r w:rsidR="00613003">
        <w:t xml:space="preserve">Array parameters used to model the array. </w:t>
      </w:r>
    </w:p>
    <w:p w14:paraId="3207B3C3" w14:textId="77777777" w:rsidR="00613003" w:rsidRDefault="00613003" w:rsidP="00613003">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C8806A5" w14:textId="77777777" w:rsidR="00613003" w:rsidRDefault="00613003" w:rsidP="00613003">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r w:rsidRPr="00A104CB">
        <w:rPr>
          <w:rFonts w:ascii="Cambria Math" w:hAnsi="Cambria Math"/>
          <w:i/>
          <w:iCs/>
          <w:vertAlign w:val="subscript"/>
        </w:rPr>
        <w:t>e</w:t>
      </w:r>
      <w:r w:rsidRPr="00A104CB">
        <w:rPr>
          <w:i/>
          <w:iCs/>
        </w:rPr>
        <w:t xml:space="preserve"> </w:t>
      </w:r>
      <w:r>
        <w:t xml:space="preserve">may vary as function of considered frequency within a specific operating band. </w:t>
      </w:r>
    </w:p>
    <w:p w14:paraId="3973DABB" w14:textId="77777777" w:rsidR="00613003" w:rsidRDefault="00613003" w:rsidP="00613003">
      <w:pPr>
        <w:pStyle w:val="Heading3"/>
      </w:pPr>
      <w:r>
        <w:t>7.1.2</w:t>
      </w:r>
      <w:r>
        <w:tab/>
        <w:t>Parameters</w:t>
      </w:r>
    </w:p>
    <w:p w14:paraId="2C9B1C44" w14:textId="77777777" w:rsidR="00613003" w:rsidRDefault="00613003" w:rsidP="00613003">
      <w:r>
        <w:t>The input parameters required to describe the antenna is summarized and described in Table 7.1.2-1.</w:t>
      </w:r>
    </w:p>
    <w:p w14:paraId="5598187F" w14:textId="77777777" w:rsidR="00613003" w:rsidRDefault="00613003" w:rsidP="00613003"/>
    <w:p w14:paraId="46F09807" w14:textId="77777777" w:rsidR="00613003" w:rsidRPr="007B015D"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7.1.2</w:t>
      </w:r>
      <w:r w:rsidRPr="00086ABE">
        <w:rPr>
          <w:rFonts w:ascii="Arial" w:eastAsia="SimSun" w:hAnsi="Arial"/>
          <w:b/>
        </w:rPr>
        <w:t>-1:</w:t>
      </w:r>
      <w:r w:rsidRPr="00D2085C">
        <w:rPr>
          <w:rFonts w:ascii="Arial" w:eastAsia="SimSun" w:hAnsi="Arial"/>
          <w:b/>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613003" w:rsidRPr="008E4460" w14:paraId="02B74DF6" w14:textId="77777777" w:rsidTr="00405C1A">
        <w:trPr>
          <w:tblHeader/>
          <w:jc w:val="center"/>
        </w:trPr>
        <w:tc>
          <w:tcPr>
            <w:tcW w:w="917" w:type="dxa"/>
          </w:tcPr>
          <w:p w14:paraId="170520DC"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3ACA4302"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7C796835"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589FBA34" w14:textId="77777777" w:rsidR="00613003" w:rsidRDefault="00613003" w:rsidP="00405C1A">
            <w:pPr>
              <w:keepNext/>
              <w:keepLines/>
              <w:spacing w:after="0"/>
              <w:jc w:val="center"/>
              <w:rPr>
                <w:rFonts w:ascii="Arial" w:hAnsi="Arial" w:cs="Arial"/>
                <w:b/>
                <w:sz w:val="18"/>
                <w:szCs w:val="18"/>
              </w:rPr>
            </w:pPr>
            <w:r>
              <w:rPr>
                <w:rFonts w:ascii="Arial" w:hAnsi="Arial" w:cs="Arial"/>
                <w:b/>
                <w:sz w:val="18"/>
                <w:szCs w:val="18"/>
              </w:rPr>
              <w:t>Note</w:t>
            </w:r>
          </w:p>
        </w:tc>
      </w:tr>
      <w:tr w:rsidR="00613003" w:rsidRPr="008E4460" w14:paraId="7B294E10" w14:textId="77777777" w:rsidTr="00405C1A">
        <w:trPr>
          <w:jc w:val="center"/>
        </w:trPr>
        <w:tc>
          <w:tcPr>
            <w:tcW w:w="917" w:type="dxa"/>
            <w:vMerge w:val="restart"/>
          </w:tcPr>
          <w:p w14:paraId="4D368D84" w14:textId="77777777" w:rsidR="00613003" w:rsidRDefault="00613003" w:rsidP="00405C1A">
            <w:pPr>
              <w:keepNext/>
              <w:keepLines/>
              <w:spacing w:after="0"/>
              <w:jc w:val="center"/>
              <w:rPr>
                <w:rFonts w:ascii="Arial" w:hAnsi="Arial" w:cs="Arial"/>
                <w:sz w:val="18"/>
                <w:szCs w:val="18"/>
                <w:lang w:eastAsia="zh-CN"/>
              </w:rPr>
            </w:pPr>
          </w:p>
          <w:p w14:paraId="40DFCECE" w14:textId="77777777" w:rsidR="00613003" w:rsidRDefault="00613003" w:rsidP="00405C1A">
            <w:pPr>
              <w:keepNext/>
              <w:keepLines/>
              <w:spacing w:after="0"/>
              <w:jc w:val="center"/>
              <w:rPr>
                <w:rFonts w:ascii="Arial" w:hAnsi="Arial" w:cs="Arial"/>
                <w:sz w:val="18"/>
                <w:szCs w:val="18"/>
                <w:lang w:eastAsia="zh-CN"/>
              </w:rPr>
            </w:pPr>
          </w:p>
          <w:p w14:paraId="650D9B1C" w14:textId="77777777" w:rsidR="00613003" w:rsidRDefault="00613003" w:rsidP="00405C1A">
            <w:pPr>
              <w:keepNext/>
              <w:keepLines/>
              <w:spacing w:after="0"/>
              <w:jc w:val="center"/>
              <w:rPr>
                <w:rFonts w:ascii="Arial" w:hAnsi="Arial" w:cs="Arial"/>
                <w:sz w:val="18"/>
                <w:szCs w:val="18"/>
                <w:lang w:eastAsia="zh-CN"/>
              </w:rPr>
            </w:pPr>
          </w:p>
          <w:p w14:paraId="56047F0D" w14:textId="77777777" w:rsidR="00613003" w:rsidRDefault="00613003" w:rsidP="00405C1A">
            <w:pPr>
              <w:keepNext/>
              <w:keepLines/>
              <w:spacing w:after="0"/>
              <w:jc w:val="center"/>
              <w:rPr>
                <w:rFonts w:ascii="Arial" w:hAnsi="Arial" w:cs="Arial"/>
                <w:sz w:val="18"/>
                <w:szCs w:val="18"/>
                <w:lang w:eastAsia="zh-CN"/>
              </w:rPr>
            </w:pPr>
          </w:p>
          <w:p w14:paraId="058AF58F" w14:textId="77777777" w:rsidR="00613003" w:rsidRDefault="00613003" w:rsidP="00405C1A">
            <w:pPr>
              <w:keepNext/>
              <w:keepLines/>
              <w:spacing w:after="0"/>
              <w:jc w:val="center"/>
              <w:rPr>
                <w:rFonts w:ascii="Arial" w:hAnsi="Arial" w:cs="Arial"/>
                <w:sz w:val="18"/>
                <w:szCs w:val="18"/>
                <w:lang w:eastAsia="zh-CN"/>
              </w:rPr>
            </w:pPr>
          </w:p>
          <w:p w14:paraId="3EFB2EA3" w14:textId="77777777" w:rsidR="00613003" w:rsidRDefault="00613003" w:rsidP="00405C1A">
            <w:pPr>
              <w:keepNext/>
              <w:keepLines/>
              <w:spacing w:after="0"/>
              <w:jc w:val="center"/>
              <w:rPr>
                <w:rFonts w:ascii="Arial" w:hAnsi="Arial" w:cs="Arial"/>
                <w:sz w:val="18"/>
                <w:szCs w:val="18"/>
                <w:lang w:eastAsia="zh-CN"/>
              </w:rPr>
            </w:pPr>
          </w:p>
          <w:p w14:paraId="45390C30" w14:textId="77777777" w:rsidR="00613003" w:rsidRDefault="00613003" w:rsidP="00405C1A">
            <w:pPr>
              <w:keepNext/>
              <w:keepLines/>
              <w:spacing w:after="0"/>
              <w:jc w:val="center"/>
              <w:rPr>
                <w:rFonts w:ascii="Arial" w:hAnsi="Arial" w:cs="Arial"/>
                <w:sz w:val="18"/>
                <w:szCs w:val="18"/>
                <w:lang w:eastAsia="zh-CN"/>
              </w:rPr>
            </w:pPr>
          </w:p>
          <w:p w14:paraId="389579A2" w14:textId="77777777" w:rsidR="00613003" w:rsidRPr="007B015D"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596820C7" w14:textId="77777777" w:rsidR="00613003" w:rsidRPr="00732B42" w:rsidRDefault="00613003" w:rsidP="00405C1A">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p>
        </w:tc>
        <w:tc>
          <w:tcPr>
            <w:tcW w:w="4196" w:type="dxa"/>
          </w:tcPr>
          <w:p w14:paraId="0ABE65D6"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455579A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613003" w:rsidRPr="008E4460" w14:paraId="7B9E550F" w14:textId="77777777" w:rsidTr="00405C1A">
        <w:trPr>
          <w:jc w:val="center"/>
        </w:trPr>
        <w:tc>
          <w:tcPr>
            <w:tcW w:w="917" w:type="dxa"/>
            <w:vMerge/>
          </w:tcPr>
          <w:p w14:paraId="7AA4BDCF" w14:textId="77777777" w:rsidR="00613003" w:rsidRDefault="00613003" w:rsidP="00405C1A">
            <w:pPr>
              <w:keepNext/>
              <w:keepLines/>
              <w:spacing w:after="0"/>
              <w:jc w:val="center"/>
              <w:rPr>
                <w:rFonts w:ascii="Arial" w:hAnsi="Arial" w:cs="Arial"/>
                <w:sz w:val="18"/>
                <w:szCs w:val="18"/>
                <w:lang w:eastAsia="zh-CN"/>
              </w:rPr>
            </w:pPr>
          </w:p>
        </w:tc>
        <w:tc>
          <w:tcPr>
            <w:tcW w:w="1017" w:type="dxa"/>
          </w:tcPr>
          <w:p w14:paraId="1D12B419" w14:textId="77777777" w:rsidR="00613003" w:rsidRPr="00732B42" w:rsidRDefault="00613003" w:rsidP="00405C1A">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7193ED55"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5304D64E"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613003" w:rsidRPr="008E4460" w14:paraId="32C966FB" w14:textId="77777777" w:rsidTr="00405C1A">
        <w:trPr>
          <w:jc w:val="center"/>
        </w:trPr>
        <w:tc>
          <w:tcPr>
            <w:tcW w:w="917" w:type="dxa"/>
            <w:vMerge/>
          </w:tcPr>
          <w:p w14:paraId="043221C8"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1246968E" w14:textId="77777777" w:rsidR="00613003" w:rsidRPr="00B075CD" w:rsidRDefault="00613003" w:rsidP="00405C1A">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90A6F19"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6054DDAF"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389008BA" w14:textId="77777777" w:rsidTr="00405C1A">
        <w:trPr>
          <w:jc w:val="center"/>
        </w:trPr>
        <w:tc>
          <w:tcPr>
            <w:tcW w:w="917" w:type="dxa"/>
            <w:vMerge/>
          </w:tcPr>
          <w:p w14:paraId="73806DF1"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2106B0B0" w14:textId="77777777" w:rsidR="00613003" w:rsidRPr="00B075CD" w:rsidRDefault="00613003" w:rsidP="00405C1A">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18B5066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73C3C601"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2CEB0765" w14:textId="77777777" w:rsidTr="00405C1A">
        <w:trPr>
          <w:jc w:val="center"/>
        </w:trPr>
        <w:tc>
          <w:tcPr>
            <w:tcW w:w="917" w:type="dxa"/>
            <w:vMerge/>
          </w:tcPr>
          <w:p w14:paraId="08ABA4DC"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3BE044DE" w14:textId="77777777" w:rsidR="00613003" w:rsidRPr="00D70EE1" w:rsidRDefault="00613003" w:rsidP="00405C1A">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4196" w:type="dxa"/>
          </w:tcPr>
          <w:p w14:paraId="25BED44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24E2D3FB"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613003" w:rsidRPr="008E4460" w14:paraId="22843AD1" w14:textId="77777777" w:rsidTr="00405C1A">
        <w:trPr>
          <w:jc w:val="center"/>
        </w:trPr>
        <w:tc>
          <w:tcPr>
            <w:tcW w:w="917" w:type="dxa"/>
            <w:vMerge/>
          </w:tcPr>
          <w:p w14:paraId="4F8784E8"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1D02A29B" w14:textId="77777777" w:rsidR="00613003" w:rsidRPr="00C8686D" w:rsidRDefault="00613003" w:rsidP="00405C1A">
            <w:pPr>
              <w:keepNext/>
              <w:keepLines/>
              <w:spacing w:after="0"/>
              <w:jc w:val="center"/>
              <w:rPr>
                <w:rFonts w:ascii="Symbol" w:hAnsi="Symbol" w:cs="Arial"/>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924E47C"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75E2A28"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613003" w:rsidRPr="008E4460" w14:paraId="2F6456CA" w14:textId="77777777" w:rsidTr="00405C1A">
        <w:trPr>
          <w:jc w:val="center"/>
        </w:trPr>
        <w:tc>
          <w:tcPr>
            <w:tcW w:w="917" w:type="dxa"/>
            <w:vMerge w:val="restart"/>
          </w:tcPr>
          <w:p w14:paraId="45D1282F" w14:textId="77777777" w:rsidR="00613003" w:rsidRPr="007B015D" w:rsidRDefault="00613003" w:rsidP="00405C1A">
            <w:pPr>
              <w:keepNext/>
              <w:keepLines/>
              <w:spacing w:after="0"/>
              <w:jc w:val="center"/>
              <w:rPr>
                <w:rFonts w:ascii="Arial" w:hAnsi="Arial" w:cs="Arial"/>
                <w:sz w:val="18"/>
                <w:szCs w:val="18"/>
                <w:lang w:eastAsia="zh-CN"/>
              </w:rPr>
            </w:pPr>
          </w:p>
          <w:p w14:paraId="03FF7F20" w14:textId="77777777" w:rsidR="00613003" w:rsidRPr="007B015D" w:rsidRDefault="00613003" w:rsidP="00405C1A">
            <w:pPr>
              <w:keepNext/>
              <w:keepLines/>
              <w:spacing w:after="0"/>
              <w:jc w:val="center"/>
              <w:rPr>
                <w:rFonts w:ascii="Arial" w:hAnsi="Arial" w:cs="Arial"/>
                <w:sz w:val="18"/>
                <w:szCs w:val="18"/>
                <w:lang w:eastAsia="zh-CN"/>
              </w:rPr>
            </w:pPr>
          </w:p>
          <w:p w14:paraId="7BBC9F40" w14:textId="77777777" w:rsidR="00613003" w:rsidRDefault="00613003" w:rsidP="00405C1A">
            <w:pPr>
              <w:keepNext/>
              <w:keepLines/>
              <w:spacing w:after="0"/>
              <w:jc w:val="center"/>
              <w:rPr>
                <w:rFonts w:ascii="Arial" w:hAnsi="Arial" w:cs="Arial"/>
                <w:sz w:val="18"/>
                <w:szCs w:val="18"/>
                <w:lang w:eastAsia="zh-CN"/>
              </w:rPr>
            </w:pPr>
          </w:p>
          <w:p w14:paraId="0E365609" w14:textId="77777777" w:rsidR="00613003" w:rsidRDefault="00613003" w:rsidP="00405C1A">
            <w:pPr>
              <w:keepNext/>
              <w:keepLines/>
              <w:spacing w:after="0"/>
              <w:jc w:val="center"/>
              <w:rPr>
                <w:rFonts w:ascii="Arial" w:hAnsi="Arial" w:cs="Arial"/>
                <w:sz w:val="18"/>
                <w:szCs w:val="18"/>
                <w:lang w:eastAsia="zh-CN"/>
              </w:rPr>
            </w:pPr>
          </w:p>
          <w:p w14:paraId="558F4D71" w14:textId="77777777" w:rsidR="00613003" w:rsidRPr="007B015D" w:rsidRDefault="00613003" w:rsidP="00405C1A">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759ACE66" w14:textId="77777777" w:rsidR="00613003" w:rsidRPr="007B015D" w:rsidRDefault="00613003" w:rsidP="00405C1A">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4EED23E7" w14:textId="77777777" w:rsidR="00613003" w:rsidRPr="007B015D"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7A8730B4"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5BE9BD35" w14:textId="77777777" w:rsidTr="00405C1A">
        <w:trPr>
          <w:jc w:val="center"/>
        </w:trPr>
        <w:tc>
          <w:tcPr>
            <w:tcW w:w="917" w:type="dxa"/>
            <w:vMerge/>
          </w:tcPr>
          <w:p w14:paraId="37623E5A"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4EFEDAA9"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4196" w:type="dxa"/>
          </w:tcPr>
          <w:p w14:paraId="221768AD"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7717822C"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0E967503" w14:textId="77777777" w:rsidTr="00405C1A">
        <w:trPr>
          <w:jc w:val="center"/>
        </w:trPr>
        <w:tc>
          <w:tcPr>
            <w:tcW w:w="917" w:type="dxa"/>
            <w:vMerge/>
          </w:tcPr>
          <w:p w14:paraId="310C7166"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4567130C" w14:textId="77777777" w:rsidR="00613003" w:rsidRPr="007B015D" w:rsidRDefault="00613003" w:rsidP="00405C1A">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1E5287A8"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5F2AF8C5"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62408347" w14:textId="77777777" w:rsidTr="00405C1A">
        <w:trPr>
          <w:jc w:val="center"/>
        </w:trPr>
        <w:tc>
          <w:tcPr>
            <w:tcW w:w="917" w:type="dxa"/>
            <w:vMerge/>
          </w:tcPr>
          <w:p w14:paraId="3D13A698"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5EAD908" w14:textId="77777777" w:rsidR="00613003" w:rsidRPr="007B015D" w:rsidRDefault="00613003" w:rsidP="00405C1A">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0D94CA25"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201BB6CC"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27848D1F" w14:textId="77777777" w:rsidTr="00405C1A">
        <w:trPr>
          <w:jc w:val="center"/>
        </w:trPr>
        <w:tc>
          <w:tcPr>
            <w:tcW w:w="917" w:type="dxa"/>
            <w:vMerge/>
          </w:tcPr>
          <w:p w14:paraId="5FF92C7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752B7365"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4196" w:type="dxa"/>
          </w:tcPr>
          <w:p w14:paraId="1EF6E34D"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p>
        </w:tc>
        <w:tc>
          <w:tcPr>
            <w:tcW w:w="3504" w:type="dxa"/>
          </w:tcPr>
          <w:p w14:paraId="007AD353" w14:textId="77777777" w:rsidR="00613003" w:rsidRDefault="00613003" w:rsidP="00405C1A">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where</w:t>
            </w:r>
          </w:p>
          <w:p w14:paraId="0309BC2C" w14:textId="77777777" w:rsidR="00613003" w:rsidRPr="00F36A68" w:rsidRDefault="00000000" w:rsidP="00405C1A">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613003">
              <w:rPr>
                <w:rFonts w:ascii="Arial" w:hAnsi="Arial" w:cs="Arial"/>
                <w:iCs/>
                <w:sz w:val="18"/>
                <w:szCs w:val="18"/>
                <w:lang w:eastAsia="x-none"/>
              </w:rPr>
              <w:t xml:space="preserve"> and </w:t>
            </w:r>
            <w:r w:rsidR="00613003">
              <w:rPr>
                <w:rFonts w:ascii="Cambria Math" w:hAnsi="Cambria Math" w:cs="Arial"/>
                <w:i/>
                <w:sz w:val="18"/>
                <w:szCs w:val="18"/>
                <w:lang w:eastAsia="x-none"/>
              </w:rPr>
              <w:t>D</w:t>
            </w:r>
            <w:r w:rsidR="00613003" w:rsidRPr="00B075CD">
              <w:rPr>
                <w:rFonts w:ascii="Cambria Math" w:hAnsi="Cambria Math" w:cs="Arial"/>
                <w:i/>
                <w:sz w:val="18"/>
                <w:szCs w:val="18"/>
                <w:vertAlign w:val="subscript"/>
                <w:lang w:eastAsia="x-none"/>
              </w:rPr>
              <w:t>E,max</w:t>
            </w:r>
            <w:r w:rsidR="00613003">
              <w:rPr>
                <w:rFonts w:ascii="Cambria Math" w:hAnsi="Cambria Math" w:cs="Arial"/>
                <w:i/>
                <w:sz w:val="18"/>
                <w:szCs w:val="18"/>
                <w:vertAlign w:val="subscript"/>
                <w:lang w:eastAsia="x-none"/>
              </w:rPr>
              <w:t xml:space="preserve"> </w:t>
            </w:r>
            <w:r w:rsidR="00613003">
              <w:rPr>
                <w:rFonts w:ascii="Arial" w:hAnsi="Arial" w:cs="Arial"/>
                <w:iCs/>
                <w:sz w:val="18"/>
                <w:szCs w:val="18"/>
                <w:lang w:eastAsia="x-none"/>
              </w:rPr>
              <w:t xml:space="preserve"> is related to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sidRPr="00193621">
              <w:rPr>
                <w:rFonts w:ascii="Cambria Math" w:hAnsi="Cambria Math" w:cs="Arial"/>
                <w:i/>
                <w:sz w:val="18"/>
                <w:szCs w:val="18"/>
                <w:lang w:eastAsia="x-none"/>
              </w:rPr>
              <w:t>,</w:t>
            </w:r>
            <w:r w:rsidR="00613003" w:rsidRPr="00193621">
              <w:rPr>
                <w:rFonts w:ascii="Arial" w:hAnsi="Arial" w:cs="Arial"/>
                <w:iCs/>
                <w:sz w:val="18"/>
                <w:szCs w:val="18"/>
                <w:lang w:eastAsia="x-none"/>
              </w:rPr>
              <w:t xml:space="preserve">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Pr>
                <w:rFonts w:ascii="Arial" w:hAnsi="Arial" w:cs="Arial"/>
                <w:iCs/>
                <w:sz w:val="18"/>
                <w:szCs w:val="18"/>
                <w:lang w:eastAsia="x-none"/>
              </w:rPr>
              <w:t xml:space="preserve"> and array lattice unit area for the element.   </w:t>
            </w:r>
          </w:p>
        </w:tc>
      </w:tr>
      <w:tr w:rsidR="00613003" w:rsidRPr="008E4460" w14:paraId="3857B903" w14:textId="77777777" w:rsidTr="00405C1A">
        <w:trPr>
          <w:jc w:val="center"/>
        </w:trPr>
        <w:tc>
          <w:tcPr>
            <w:tcW w:w="917" w:type="dxa"/>
            <w:vMerge/>
          </w:tcPr>
          <w:p w14:paraId="2326B8E3"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1F8FA6C2" w14:textId="77777777" w:rsidR="00613003" w:rsidRPr="00B075CD" w:rsidRDefault="00613003" w:rsidP="00405C1A">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4FD2AD7" w14:textId="77777777" w:rsidR="00613003"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5F6171CD" w14:textId="77777777" w:rsidR="00613003" w:rsidRPr="006044D4" w:rsidRDefault="00613003" w:rsidP="00405C1A">
            <w:pPr>
              <w:keepNext/>
              <w:keepLines/>
              <w:spacing w:after="0"/>
              <w:jc w:val="center"/>
              <w:rPr>
                <w:rFonts w:ascii="Arial" w:hAnsi="Arial" w:cs="Arial"/>
                <w:iCs/>
                <w:sz w:val="18"/>
                <w:szCs w:val="18"/>
                <w:lang w:eastAsia="x-none"/>
              </w:rPr>
            </w:pPr>
          </w:p>
        </w:tc>
      </w:tr>
      <w:tr w:rsidR="00613003" w:rsidRPr="008E4460" w14:paraId="6627AA1F" w14:textId="77777777" w:rsidTr="00405C1A">
        <w:trPr>
          <w:jc w:val="center"/>
        </w:trPr>
        <w:tc>
          <w:tcPr>
            <w:tcW w:w="917" w:type="dxa"/>
            <w:vMerge w:val="restart"/>
          </w:tcPr>
          <w:p w14:paraId="18618561" w14:textId="77777777" w:rsidR="00613003" w:rsidRDefault="00613003" w:rsidP="00405C1A">
            <w:pPr>
              <w:keepNext/>
              <w:keepLines/>
              <w:spacing w:after="0"/>
              <w:jc w:val="center"/>
              <w:rPr>
                <w:rFonts w:ascii="Arial" w:hAnsi="Arial" w:cs="Arial"/>
                <w:sz w:val="18"/>
                <w:szCs w:val="18"/>
                <w:lang w:eastAsia="x-none"/>
              </w:rPr>
            </w:pPr>
          </w:p>
          <w:p w14:paraId="7046932E" w14:textId="77777777" w:rsidR="00613003" w:rsidRDefault="00613003" w:rsidP="00405C1A">
            <w:pPr>
              <w:keepNext/>
              <w:keepLines/>
              <w:spacing w:after="0"/>
              <w:jc w:val="center"/>
              <w:rPr>
                <w:rFonts w:ascii="Arial" w:hAnsi="Arial" w:cs="Arial"/>
                <w:sz w:val="18"/>
                <w:szCs w:val="18"/>
                <w:lang w:eastAsia="x-none"/>
              </w:rPr>
            </w:pPr>
          </w:p>
          <w:p w14:paraId="5E894DB6" w14:textId="77777777" w:rsidR="00613003" w:rsidRDefault="00613003" w:rsidP="00405C1A">
            <w:pPr>
              <w:keepNext/>
              <w:keepLines/>
              <w:spacing w:after="0"/>
              <w:jc w:val="center"/>
              <w:rPr>
                <w:rFonts w:ascii="Arial" w:hAnsi="Arial" w:cs="Arial"/>
                <w:sz w:val="18"/>
                <w:szCs w:val="18"/>
                <w:lang w:eastAsia="x-none"/>
              </w:rPr>
            </w:pPr>
          </w:p>
          <w:p w14:paraId="54771EA6" w14:textId="77777777" w:rsidR="00613003" w:rsidRDefault="00613003" w:rsidP="00405C1A">
            <w:pPr>
              <w:keepNext/>
              <w:keepLines/>
              <w:spacing w:after="0"/>
              <w:jc w:val="center"/>
              <w:rPr>
                <w:rFonts w:ascii="Arial" w:hAnsi="Arial" w:cs="Arial"/>
                <w:sz w:val="18"/>
                <w:szCs w:val="18"/>
                <w:lang w:eastAsia="x-none"/>
              </w:rPr>
            </w:pPr>
          </w:p>
          <w:p w14:paraId="78DFB6D8" w14:textId="77777777" w:rsidR="00613003" w:rsidRDefault="00613003" w:rsidP="00405C1A">
            <w:pPr>
              <w:keepNext/>
              <w:keepLines/>
              <w:spacing w:after="0"/>
              <w:jc w:val="center"/>
              <w:rPr>
                <w:rFonts w:ascii="Arial" w:hAnsi="Arial" w:cs="Arial"/>
                <w:sz w:val="18"/>
                <w:szCs w:val="18"/>
                <w:lang w:eastAsia="x-none"/>
              </w:rPr>
            </w:pPr>
          </w:p>
          <w:p w14:paraId="397675EE" w14:textId="77777777" w:rsidR="00613003" w:rsidRDefault="00613003" w:rsidP="00405C1A">
            <w:pPr>
              <w:keepNext/>
              <w:keepLines/>
              <w:spacing w:after="0"/>
              <w:jc w:val="center"/>
              <w:rPr>
                <w:rFonts w:ascii="Arial" w:hAnsi="Arial" w:cs="Arial"/>
                <w:sz w:val="18"/>
                <w:szCs w:val="18"/>
                <w:lang w:eastAsia="x-none"/>
              </w:rPr>
            </w:pPr>
          </w:p>
          <w:p w14:paraId="1096EFE0" w14:textId="77777777" w:rsidR="00613003" w:rsidRDefault="00613003" w:rsidP="00405C1A">
            <w:pPr>
              <w:keepNext/>
              <w:keepLines/>
              <w:spacing w:after="0"/>
              <w:jc w:val="center"/>
              <w:rPr>
                <w:rFonts w:ascii="Arial" w:hAnsi="Arial" w:cs="Arial"/>
                <w:sz w:val="18"/>
                <w:szCs w:val="18"/>
                <w:lang w:eastAsia="x-none"/>
              </w:rPr>
            </w:pPr>
          </w:p>
          <w:p w14:paraId="097D11A3"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1E1A429B"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4196" w:type="dxa"/>
          </w:tcPr>
          <w:p w14:paraId="7079E41C"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0F310208" w14:textId="77777777" w:rsidR="00613003" w:rsidRPr="00732B42" w:rsidRDefault="00613003" w:rsidP="00405C1A">
            <w:pPr>
              <w:keepNext/>
              <w:keepLines/>
              <w:spacing w:after="0"/>
              <w:jc w:val="center"/>
              <w:rPr>
                <w:rFonts w:ascii="Arial" w:hAnsi="Arial" w:cs="Arial"/>
                <w:sz w:val="18"/>
                <w:szCs w:val="18"/>
                <w:lang w:eastAsia="x-none"/>
              </w:rPr>
            </w:pPr>
          </w:p>
        </w:tc>
      </w:tr>
      <w:tr w:rsidR="00613003" w:rsidRPr="008E4460" w14:paraId="325D6192" w14:textId="77777777" w:rsidTr="00405C1A">
        <w:trPr>
          <w:jc w:val="center"/>
        </w:trPr>
        <w:tc>
          <w:tcPr>
            <w:tcW w:w="917" w:type="dxa"/>
            <w:vMerge/>
          </w:tcPr>
          <w:p w14:paraId="1AB65077" w14:textId="77777777" w:rsidR="00613003" w:rsidRPr="00732B42" w:rsidRDefault="00613003" w:rsidP="00405C1A">
            <w:pPr>
              <w:keepNext/>
              <w:keepLines/>
              <w:spacing w:after="0"/>
              <w:jc w:val="center"/>
              <w:rPr>
                <w:rFonts w:ascii="Arial" w:hAnsi="Arial" w:cs="Arial"/>
                <w:sz w:val="18"/>
                <w:szCs w:val="18"/>
                <w:lang w:eastAsia="x-none"/>
              </w:rPr>
            </w:pPr>
          </w:p>
        </w:tc>
        <w:tc>
          <w:tcPr>
            <w:tcW w:w="1017" w:type="dxa"/>
          </w:tcPr>
          <w:p w14:paraId="5F39999B"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4196" w:type="dxa"/>
          </w:tcPr>
          <w:p w14:paraId="3FC6A7E0"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43230AAD" w14:textId="77777777" w:rsidR="00613003" w:rsidRPr="00732B42" w:rsidRDefault="00613003" w:rsidP="00405C1A">
            <w:pPr>
              <w:keepNext/>
              <w:keepLines/>
              <w:spacing w:after="0"/>
              <w:jc w:val="center"/>
              <w:rPr>
                <w:rFonts w:ascii="Arial" w:hAnsi="Arial" w:cs="Arial"/>
                <w:sz w:val="18"/>
                <w:szCs w:val="18"/>
                <w:lang w:eastAsia="x-none"/>
              </w:rPr>
            </w:pPr>
          </w:p>
        </w:tc>
      </w:tr>
      <w:tr w:rsidR="00613003" w:rsidRPr="008E4460" w14:paraId="10672BB4" w14:textId="77777777" w:rsidTr="00405C1A">
        <w:trPr>
          <w:jc w:val="center"/>
        </w:trPr>
        <w:tc>
          <w:tcPr>
            <w:tcW w:w="917" w:type="dxa"/>
            <w:vMerge/>
          </w:tcPr>
          <w:p w14:paraId="4374E5E5" w14:textId="77777777" w:rsidR="00613003" w:rsidRPr="00732B42" w:rsidRDefault="00613003" w:rsidP="00405C1A">
            <w:pPr>
              <w:keepNext/>
              <w:keepLines/>
              <w:spacing w:after="0"/>
              <w:jc w:val="center"/>
              <w:rPr>
                <w:rFonts w:ascii="Arial" w:hAnsi="Arial" w:cs="Arial"/>
                <w:sz w:val="18"/>
                <w:szCs w:val="18"/>
                <w:lang w:eastAsia="x-none"/>
              </w:rPr>
            </w:pPr>
          </w:p>
        </w:tc>
        <w:tc>
          <w:tcPr>
            <w:tcW w:w="1017" w:type="dxa"/>
          </w:tcPr>
          <w:p w14:paraId="76A46372"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4196" w:type="dxa"/>
          </w:tcPr>
          <w:p w14:paraId="1B8803C7"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C05AA68" w14:textId="77777777" w:rsidR="00613003" w:rsidRPr="00732B42" w:rsidRDefault="00613003" w:rsidP="00405C1A">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613003" w:rsidRPr="008E4460" w14:paraId="0CB4DAB9" w14:textId="77777777" w:rsidTr="00405C1A">
        <w:trPr>
          <w:jc w:val="center"/>
        </w:trPr>
        <w:tc>
          <w:tcPr>
            <w:tcW w:w="917" w:type="dxa"/>
            <w:vMerge w:val="restart"/>
          </w:tcPr>
          <w:p w14:paraId="61045CA6" w14:textId="77777777" w:rsidR="00613003" w:rsidRPr="007B015D" w:rsidRDefault="00613003" w:rsidP="00405C1A">
            <w:pPr>
              <w:keepNext/>
              <w:keepLines/>
              <w:spacing w:after="0"/>
              <w:jc w:val="center"/>
              <w:rPr>
                <w:rFonts w:ascii="Arial" w:hAnsi="Arial" w:cs="Arial"/>
                <w:sz w:val="18"/>
                <w:szCs w:val="18"/>
                <w:lang w:eastAsia="x-none"/>
              </w:rPr>
            </w:pPr>
          </w:p>
          <w:p w14:paraId="7F633859" w14:textId="77777777" w:rsidR="00613003" w:rsidRPr="007B015D" w:rsidRDefault="00613003" w:rsidP="00405C1A">
            <w:pPr>
              <w:keepNext/>
              <w:keepLines/>
              <w:spacing w:after="0"/>
              <w:jc w:val="center"/>
              <w:rPr>
                <w:rFonts w:ascii="Arial" w:hAnsi="Arial" w:cs="Arial"/>
                <w:sz w:val="18"/>
                <w:szCs w:val="18"/>
                <w:lang w:eastAsia="x-none"/>
              </w:rPr>
            </w:pPr>
          </w:p>
          <w:p w14:paraId="1C75ABB1" w14:textId="77777777" w:rsidR="00613003" w:rsidRDefault="00613003" w:rsidP="00405C1A">
            <w:pPr>
              <w:keepNext/>
              <w:keepLines/>
              <w:spacing w:after="0"/>
              <w:jc w:val="center"/>
              <w:rPr>
                <w:rFonts w:ascii="Arial" w:hAnsi="Arial" w:cs="Arial"/>
                <w:sz w:val="18"/>
                <w:szCs w:val="18"/>
                <w:lang w:eastAsia="x-none"/>
              </w:rPr>
            </w:pPr>
          </w:p>
          <w:p w14:paraId="6948546E" w14:textId="77777777" w:rsidR="00613003" w:rsidRDefault="00613003" w:rsidP="00405C1A">
            <w:pPr>
              <w:keepNext/>
              <w:keepLines/>
              <w:spacing w:after="0"/>
              <w:jc w:val="center"/>
              <w:rPr>
                <w:rFonts w:ascii="Arial" w:hAnsi="Arial" w:cs="Arial"/>
                <w:sz w:val="18"/>
                <w:szCs w:val="18"/>
                <w:lang w:eastAsia="x-none"/>
              </w:rPr>
            </w:pPr>
          </w:p>
          <w:p w14:paraId="16DBE378" w14:textId="77777777" w:rsidR="00613003" w:rsidRDefault="00613003" w:rsidP="00405C1A">
            <w:pPr>
              <w:keepNext/>
              <w:keepLines/>
              <w:spacing w:after="0"/>
              <w:jc w:val="center"/>
              <w:rPr>
                <w:rFonts w:ascii="Arial" w:hAnsi="Arial" w:cs="Arial"/>
                <w:sz w:val="18"/>
                <w:szCs w:val="18"/>
                <w:lang w:eastAsia="x-none"/>
              </w:rPr>
            </w:pPr>
          </w:p>
          <w:p w14:paraId="0CB22E77"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2AAD43BA"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540C0EC3"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6D9F20A9"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10C5E815" w14:textId="77777777" w:rsidTr="00405C1A">
        <w:trPr>
          <w:jc w:val="center"/>
        </w:trPr>
        <w:tc>
          <w:tcPr>
            <w:tcW w:w="917" w:type="dxa"/>
            <w:vMerge/>
          </w:tcPr>
          <w:p w14:paraId="1137B14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098512D"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0E6EEC2A"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5066BF4E"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2531CE08" w14:textId="77777777" w:rsidTr="00405C1A">
        <w:trPr>
          <w:jc w:val="center"/>
        </w:trPr>
        <w:tc>
          <w:tcPr>
            <w:tcW w:w="917" w:type="dxa"/>
            <w:vMerge/>
          </w:tcPr>
          <w:p w14:paraId="136531D1"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C34DDA4"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0327B7B2"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25BED659"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285C6375" w14:textId="77777777" w:rsidTr="00405C1A">
        <w:trPr>
          <w:jc w:val="center"/>
        </w:trPr>
        <w:tc>
          <w:tcPr>
            <w:tcW w:w="917" w:type="dxa"/>
            <w:vMerge/>
          </w:tcPr>
          <w:p w14:paraId="02B9CE2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D260EA0"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80BD7E9"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6966D092"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d</w:t>
            </w:r>
            <w:r w:rsidRPr="00732B42">
              <w:rPr>
                <w:rFonts w:ascii="Cambria Math" w:hAnsi="Cambria Math" w:cs="Arial"/>
                <w:i/>
                <w:sz w:val="18"/>
                <w:szCs w:val="18"/>
                <w:vertAlign w:val="subscript"/>
                <w:lang w:eastAsia="x-none"/>
              </w:rPr>
              <w:t>v,sub</w:t>
            </w:r>
            <w:r>
              <w:rPr>
                <w:rFonts w:ascii="Arial" w:hAnsi="Arial" w:cs="Arial"/>
                <w:sz w:val="18"/>
                <w:szCs w:val="18"/>
                <w:lang w:eastAsia="x-none"/>
              </w:rPr>
              <w:t>.</w:t>
            </w:r>
          </w:p>
        </w:tc>
      </w:tr>
      <w:tr w:rsidR="00613003" w:rsidRPr="008E4460" w14:paraId="3904A682" w14:textId="77777777" w:rsidTr="00405C1A">
        <w:trPr>
          <w:jc w:val="center"/>
        </w:trPr>
        <w:tc>
          <w:tcPr>
            <w:tcW w:w="917" w:type="dxa"/>
            <w:vMerge/>
          </w:tcPr>
          <w:p w14:paraId="7B6040FD"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6AA20AC"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4196" w:type="dxa"/>
          </w:tcPr>
          <w:p w14:paraId="37B43C94"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884C84B"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5A75C381" w14:textId="77777777" w:rsidTr="00405C1A">
        <w:trPr>
          <w:jc w:val="center"/>
        </w:trPr>
        <w:tc>
          <w:tcPr>
            <w:tcW w:w="917" w:type="dxa"/>
            <w:vMerge/>
          </w:tcPr>
          <w:p w14:paraId="0274AB16"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50D42702"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4196" w:type="dxa"/>
          </w:tcPr>
          <w:p w14:paraId="75E96486"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15C24FA2"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4F32E1F7" w14:textId="77777777" w:rsidTr="00405C1A">
        <w:trPr>
          <w:jc w:val="center"/>
        </w:trPr>
        <w:tc>
          <w:tcPr>
            <w:tcW w:w="917" w:type="dxa"/>
            <w:vMerge/>
          </w:tcPr>
          <w:p w14:paraId="72DA1AE7"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4471777" w14:textId="77777777" w:rsidR="00613003" w:rsidRDefault="00613003" w:rsidP="00405C1A">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265BFA56"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319F815F" w14:textId="77777777" w:rsidR="00613003"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6E13B35E" w14:textId="77777777" w:rsidR="00613003" w:rsidRDefault="00613003" w:rsidP="00613003">
      <w:pPr>
        <w:pStyle w:val="BodyText"/>
      </w:pPr>
    </w:p>
    <w:p w14:paraId="04D519E8" w14:textId="77777777" w:rsidR="00613003" w:rsidRDefault="00613003" w:rsidP="00613003">
      <w:pPr>
        <w:rPr>
          <w:rFonts w:eastAsia="SimSun"/>
        </w:rPr>
      </w:pPr>
    </w:p>
    <w:p w14:paraId="7E4F9D63" w14:textId="77777777" w:rsidR="00613003" w:rsidRDefault="00613003" w:rsidP="00613003">
      <w:pPr>
        <w:rPr>
          <w:rFonts w:eastAsia="SimSun"/>
        </w:rPr>
      </w:pPr>
    </w:p>
    <w:p w14:paraId="4F55E370" w14:textId="77777777" w:rsidR="00613003" w:rsidRDefault="00613003" w:rsidP="00613003">
      <w:pPr>
        <w:rPr>
          <w:rFonts w:eastAsia="SimSun"/>
        </w:rPr>
      </w:pPr>
    </w:p>
    <w:p w14:paraId="2D031EEC" w14:textId="77777777" w:rsidR="00613003" w:rsidRDefault="00613003" w:rsidP="00613003">
      <w:pPr>
        <w:rPr>
          <w:rFonts w:eastAsia="SimSun"/>
        </w:rPr>
      </w:pPr>
    </w:p>
    <w:p w14:paraId="6BC61867" w14:textId="77777777" w:rsidR="00613003" w:rsidRDefault="00613003" w:rsidP="00613003">
      <w:pPr>
        <w:rPr>
          <w:rFonts w:eastAsia="SimSun"/>
        </w:rPr>
      </w:pPr>
      <w:r>
        <w:rPr>
          <w:rFonts w:eastAsia="SimSun"/>
        </w:rPr>
        <w:t xml:space="preserve">The total conducted power, </w:t>
      </w:r>
      <w:r w:rsidRPr="00705D90">
        <w:rPr>
          <w:rFonts w:ascii="Cambria Math" w:eastAsia="SimSun" w:hAnsi="Cambria Math"/>
          <w:i/>
          <w:iCs/>
        </w:rPr>
        <w:t>P</w:t>
      </w:r>
      <w:r w:rsidRPr="00705D90">
        <w:rPr>
          <w:rFonts w:ascii="Cambria Math" w:eastAsia="SimSun" w:hAnsi="Cambria Math"/>
          <w:i/>
          <w:iCs/>
          <w:vertAlign w:val="subscript"/>
        </w:rPr>
        <w:t>tx</w:t>
      </w:r>
      <w:r>
        <w:rPr>
          <w:rFonts w:eastAsia="SimSun"/>
        </w:rPr>
        <w:t xml:space="preserve"> at the Transceiver Array Boundary (TAB) is related to Total Radiated Power (TRP) in logarithmical scale as:</w:t>
      </w:r>
    </w:p>
    <w:p w14:paraId="29A30B00" w14:textId="77777777" w:rsidR="00613003" w:rsidRPr="00AE22B4" w:rsidRDefault="00000000" w:rsidP="00613003">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2MN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m:oMathPara>
    </w:p>
    <w:p w14:paraId="6EE9C1E9" w14:textId="77777777" w:rsidR="00613003" w:rsidRPr="00D70EE1" w:rsidRDefault="00613003" w:rsidP="00613003">
      <w:pPr>
        <w:rPr>
          <w:rFonts w:eastAsia="SimSun"/>
        </w:rPr>
      </w:pPr>
      <m:oMathPara>
        <m:oMath>
          <m:r>
            <w:rPr>
              <w:rFonts w:ascii="Cambria Math" w:eastAsia="SimSun" w:hAnsi="Cambria Math"/>
            </w:rPr>
            <m:t>TRP=</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m:oMathPara>
    </w:p>
    <w:p w14:paraId="18C0E95B" w14:textId="77777777" w:rsidR="00613003" w:rsidRPr="00C50CA5" w:rsidRDefault="00613003" w:rsidP="00613003">
      <w:pPr>
        <w:rPr>
          <w:rFonts w:eastAsia="SimSun"/>
        </w:rPr>
      </w:pPr>
      <w:r>
        <w:rPr>
          <w:rFonts w:eastAsia="SimSun"/>
        </w:rPr>
        <w:t xml:space="preserve">, where </w:t>
      </w:r>
      <w:r w:rsidRPr="00D70EE1">
        <w:rPr>
          <w:rFonts w:ascii="Cambria Math" w:eastAsia="SimSun" w:hAnsi="Cambria Math"/>
          <w:i/>
          <w:iCs/>
        </w:rPr>
        <w:t>P</w:t>
      </w:r>
      <w:r w:rsidRPr="00D70EE1">
        <w:rPr>
          <w:rFonts w:ascii="Cambria Math" w:eastAsia="SimSun" w:hAnsi="Cambria Math"/>
          <w:i/>
          <w:iCs/>
          <w:vertAlign w:val="subscript"/>
        </w:rPr>
        <w:t>n</w:t>
      </w:r>
      <w:r>
        <w:rPr>
          <w:rFonts w:eastAsia="SimSun"/>
        </w:rPr>
        <w:t xml:space="preserve"> is the power per transmitter branch in dBm. Total conducted power is defined as the total power for all ports, including two orthogonal polarizations. </w:t>
      </w:r>
    </w:p>
    <w:p w14:paraId="3BC4F624" w14:textId="77777777" w:rsidR="00613003" w:rsidRDefault="00613003" w:rsidP="00613003">
      <w:pPr>
        <w:pStyle w:val="BodyText"/>
      </w:pPr>
      <w:r>
        <w:t>The equivalent isotropic radiated power (EIRP) is calculated in dBm using the model as:</w:t>
      </w:r>
    </w:p>
    <w:p w14:paraId="0E2391C2" w14:textId="77777777" w:rsidR="00613003" w:rsidRDefault="00613003" w:rsidP="00613003">
      <w:pPr>
        <w:pStyle w:val="BodyText"/>
      </w:pPr>
      <m:oMathPara>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oMath>
      </m:oMathPara>
    </w:p>
    <w:p w14:paraId="059B6851" w14:textId="77777777" w:rsidR="00613003" w:rsidRDefault="00613003" w:rsidP="00613003">
      <w:pPr>
        <w:pStyle w:val="BodyText"/>
      </w:pPr>
      <w:r>
        <w:t>The peak EIRP can also be derived from parameters as:</w:t>
      </w:r>
    </w:p>
    <w:p w14:paraId="35FD9EAD" w14:textId="77777777" w:rsidR="00613003" w:rsidRDefault="00000000" w:rsidP="00613003">
      <w:pPr>
        <w:pStyle w:val="BodyText"/>
      </w:pPr>
      <m:oMathPara>
        <m:oMath>
          <m:sSub>
            <m:sSubPr>
              <m:ctrlPr>
                <w:rPr>
                  <w:rFonts w:ascii="Cambria Math" w:hAnsi="Cambria Math"/>
                  <w:i/>
                </w:rPr>
              </m:ctrlPr>
            </m:sSubPr>
            <m:e>
              <m:r>
                <w:rPr>
                  <w:rFonts w:ascii="Cambria Math" w:hAnsi="Cambria Math"/>
                </w:rPr>
                <m:t>EIRP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sub</m:t>
                  </m:r>
                </m:sub>
              </m:sSub>
            </m:e>
          </m:d>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oMath>
      </m:oMathPara>
    </w:p>
    <w:p w14:paraId="5DBD35FA" w14:textId="77777777" w:rsidR="00613003" w:rsidRDefault="00613003" w:rsidP="00613003">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3ECC9D93" w14:textId="77777777" w:rsidR="00613003" w:rsidRDefault="00613003" w:rsidP="00613003">
      <w:pPr>
        <w:pStyle w:val="BodyText"/>
      </w:pPr>
      <w:r w:rsidRPr="0069033C">
        <w:t>For the case where single element array geometries is considered (</w:t>
      </w:r>
      <w:r w:rsidRPr="0069033C">
        <w:rPr>
          <w:rFonts w:ascii="Cambria Math" w:hAnsi="Cambria Math"/>
          <w:i/>
          <w:iCs/>
        </w:rPr>
        <w:t>M</w:t>
      </w:r>
      <w:r w:rsidRPr="0069033C">
        <w:rPr>
          <w:rFonts w:ascii="Cambria Math" w:hAnsi="Cambria Math"/>
          <w:i/>
          <w:iCs/>
          <w:vertAlign w:val="subscript"/>
        </w:rPr>
        <w:t>sub</w:t>
      </w:r>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p>
    <w:p w14:paraId="4AC5DD81" w14:textId="77777777" w:rsidR="00613003" w:rsidRDefault="00613003" w:rsidP="00613003">
      <w:pPr>
        <w:pStyle w:val="BodyText"/>
      </w:pPr>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23CF742F" w14:textId="77777777" w:rsidR="00613003" w:rsidRDefault="00613003" w:rsidP="00613003">
      <w:pPr>
        <w:pStyle w:val="BodyText"/>
      </w:pPr>
      <w:r>
        <w:t xml:space="preserve">Some parameters, such as the element beamwidths are related to the peak element gain via the element loss. This means that these parameters must be selected carefully. </w:t>
      </w:r>
    </w:p>
    <w:p w14:paraId="68A8EC23" w14:textId="77777777" w:rsidR="00613003" w:rsidRDefault="00613003" w:rsidP="00613003">
      <w:pPr>
        <w:pStyle w:val="BodyText"/>
      </w:pPr>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3377FC58" w14:textId="77777777" w:rsidR="00613003" w:rsidRDefault="00613003" w:rsidP="00613003">
      <w:pPr>
        <w:pStyle w:val="BodyText"/>
      </w:pPr>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1D187897" w14:textId="77777777" w:rsidR="00613003" w:rsidRDefault="00613003" w:rsidP="00613003">
      <w:pPr>
        <w:pStyle w:val="BodyText"/>
      </w:pPr>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r</w:t>
      </w:r>
      <w:r>
        <w:t xml:space="preserve"> require further investigations. </w:t>
      </w:r>
    </w:p>
    <w:p w14:paraId="4ED6EA4F" w14:textId="77777777" w:rsidR="00613003" w:rsidRDefault="00613003" w:rsidP="00613003">
      <w:pPr>
        <w:pStyle w:val="Heading3"/>
      </w:pPr>
      <w:r>
        <w:t>7.1.3</w:t>
      </w:r>
      <w:r>
        <w:tab/>
        <w:t>Model equations</w:t>
      </w:r>
    </w:p>
    <w:p w14:paraId="25E7AE0B" w14:textId="77777777" w:rsidR="00613003" w:rsidRDefault="00613003" w:rsidP="00613003">
      <w:r>
        <w:t>The array antenna model is built around pattern multiplication between the element radiation pattern, sub-array array factor radiation pattern and array factor radiation pattern, as described by equations listed in Table 7.1.3-1.</w:t>
      </w:r>
    </w:p>
    <w:p w14:paraId="440CB190" w14:textId="77777777" w:rsidR="00613003" w:rsidRPr="005D78DA" w:rsidRDefault="00613003" w:rsidP="00613003"/>
    <w:p w14:paraId="3604CBC9" w14:textId="77777777" w:rsidR="00613003" w:rsidRPr="003C0B2F"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7.1.3-1</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613003" w:rsidRPr="000C0827" w14:paraId="07CDE874" w14:textId="77777777" w:rsidTr="00405C1A">
        <w:trPr>
          <w:tblHeader/>
          <w:jc w:val="center"/>
        </w:trPr>
        <w:tc>
          <w:tcPr>
            <w:tcW w:w="1838" w:type="dxa"/>
          </w:tcPr>
          <w:p w14:paraId="710ABC20" w14:textId="77777777" w:rsidR="00613003" w:rsidRDefault="00613003" w:rsidP="00405C1A">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3E01D39" w14:textId="77777777" w:rsidR="00613003" w:rsidRPr="000C0827" w:rsidRDefault="00613003" w:rsidP="00405C1A">
            <w:pPr>
              <w:keepNext/>
              <w:keepLines/>
              <w:spacing w:after="0"/>
              <w:jc w:val="center"/>
              <w:rPr>
                <w:rFonts w:ascii="Arial" w:hAnsi="Arial"/>
                <w:b/>
                <w:sz w:val="18"/>
              </w:rPr>
            </w:pPr>
            <w:r>
              <w:rPr>
                <w:rFonts w:ascii="Arial" w:hAnsi="Arial"/>
                <w:b/>
                <w:sz w:val="18"/>
              </w:rPr>
              <w:t>Equation</w:t>
            </w:r>
          </w:p>
        </w:tc>
      </w:tr>
      <w:tr w:rsidR="00613003" w:rsidRPr="000C0827" w14:paraId="2ECD6868" w14:textId="77777777" w:rsidTr="00405C1A">
        <w:trPr>
          <w:jc w:val="center"/>
        </w:trPr>
        <w:tc>
          <w:tcPr>
            <w:tcW w:w="1838" w:type="dxa"/>
          </w:tcPr>
          <w:p w14:paraId="015B6E54" w14:textId="77777777" w:rsidR="00613003" w:rsidRDefault="00613003" w:rsidP="00405C1A">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2BA44B3B" w14:textId="77777777" w:rsidR="00613003" w:rsidRPr="00E40B6D" w:rsidRDefault="00613003" w:rsidP="00405C1A">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58E6F18C" w14:textId="77777777" w:rsidR="00613003" w:rsidRPr="000C0827" w:rsidRDefault="00613003" w:rsidP="00405C1A">
            <w:pPr>
              <w:keepNext/>
              <w:keepLines/>
              <w:spacing w:after="0"/>
              <w:jc w:val="center"/>
              <w:rPr>
                <w:rFonts w:ascii="Arial" w:hAnsi="Arial"/>
                <w:sz w:val="18"/>
                <w:szCs w:val="18"/>
                <w:lang w:eastAsia="zh-CN"/>
              </w:rPr>
            </w:pPr>
          </w:p>
        </w:tc>
      </w:tr>
      <w:tr w:rsidR="00613003" w:rsidRPr="000C0827" w14:paraId="3D5E3B31" w14:textId="77777777" w:rsidTr="00405C1A">
        <w:trPr>
          <w:jc w:val="center"/>
        </w:trPr>
        <w:tc>
          <w:tcPr>
            <w:tcW w:w="1838" w:type="dxa"/>
          </w:tcPr>
          <w:p w14:paraId="192B262A"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2763DE91" w14:textId="77777777" w:rsidR="00613003" w:rsidRPr="000C0827" w:rsidRDefault="00000000" w:rsidP="00405C1A">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613003" w:rsidRPr="000C0827" w14:paraId="2F365201" w14:textId="77777777" w:rsidTr="00405C1A">
        <w:trPr>
          <w:jc w:val="center"/>
        </w:trPr>
        <w:tc>
          <w:tcPr>
            <w:tcW w:w="1838" w:type="dxa"/>
          </w:tcPr>
          <w:p w14:paraId="63118A76" w14:textId="77777777" w:rsidR="00613003" w:rsidRPr="00732B42" w:rsidRDefault="00613003" w:rsidP="00405C1A">
            <w:pPr>
              <w:keepNext/>
              <w:keepLines/>
              <w:spacing w:after="0"/>
              <w:jc w:val="center"/>
              <w:rPr>
                <w:rFonts w:ascii="Arial" w:hAnsi="Arial"/>
                <w:sz w:val="18"/>
                <w:szCs w:val="18"/>
                <w:lang w:eastAsia="x-none"/>
              </w:rPr>
            </w:pPr>
            <w:r w:rsidRPr="00732B42">
              <w:rPr>
                <w:rFonts w:ascii="Arial" w:hAnsi="Arial"/>
                <w:sz w:val="18"/>
                <w:szCs w:val="18"/>
              </w:rPr>
              <w:t>Sub-array excitation</w:t>
            </w:r>
          </w:p>
        </w:tc>
        <w:tc>
          <w:tcPr>
            <w:tcW w:w="7796" w:type="dxa"/>
            <w:shd w:val="clear" w:color="auto" w:fill="auto"/>
          </w:tcPr>
          <w:p w14:paraId="32F9AB88" w14:textId="77777777" w:rsidR="00613003" w:rsidRPr="00732B42"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613003" w:rsidRPr="000C0827" w14:paraId="36D5059F" w14:textId="77777777" w:rsidTr="00405C1A">
        <w:trPr>
          <w:jc w:val="center"/>
        </w:trPr>
        <w:tc>
          <w:tcPr>
            <w:tcW w:w="1838" w:type="dxa"/>
          </w:tcPr>
          <w:p w14:paraId="51F4C2C9" w14:textId="77777777" w:rsidR="00613003" w:rsidRPr="00732B42" w:rsidRDefault="00613003" w:rsidP="00405C1A">
            <w:pPr>
              <w:keepNext/>
              <w:keepLines/>
              <w:spacing w:after="0"/>
              <w:jc w:val="center"/>
              <w:rPr>
                <w:rFonts w:ascii="Arial" w:hAnsi="Arial"/>
                <w:sz w:val="18"/>
                <w:lang w:eastAsia="x-none"/>
              </w:rPr>
            </w:pPr>
            <w:r w:rsidRPr="00732B42">
              <w:rPr>
                <w:rFonts w:ascii="Arial" w:hAnsi="Arial"/>
                <w:sz w:val="18"/>
                <w:lang w:eastAsia="x-none"/>
              </w:rPr>
              <w:t>Sub-array radiation pattern</w:t>
            </w:r>
          </w:p>
        </w:tc>
        <w:tc>
          <w:tcPr>
            <w:tcW w:w="7796" w:type="dxa"/>
            <w:shd w:val="clear" w:color="auto" w:fill="auto"/>
          </w:tcPr>
          <w:p w14:paraId="35E16B5E" w14:textId="77777777" w:rsidR="00613003" w:rsidRPr="00732B42"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23E0C087" w14:textId="77777777" w:rsidR="00613003" w:rsidRPr="00732B42" w:rsidRDefault="00613003" w:rsidP="00405C1A">
            <w:pPr>
              <w:keepNext/>
              <w:keepLines/>
              <w:spacing w:after="0"/>
              <w:jc w:val="center"/>
              <w:rPr>
                <w:rFonts w:ascii="Arial" w:hAnsi="Arial"/>
                <w:iCs/>
                <w:sz w:val="18"/>
                <w:lang w:eastAsia="x-none"/>
              </w:rPr>
            </w:pPr>
            <w:r w:rsidRPr="00732B42">
              <w:rPr>
                <w:rFonts w:ascii="Arial" w:hAnsi="Arial"/>
                <w:iCs/>
                <w:sz w:val="18"/>
                <w:lang w:eastAsia="x-none"/>
              </w:rPr>
              <w:t>, where</w:t>
            </w:r>
          </w:p>
          <w:p w14:paraId="0046CA8C" w14:textId="77777777" w:rsidR="00613003" w:rsidRPr="00732B42" w:rsidRDefault="00000000" w:rsidP="00405C1A">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613003" w:rsidRPr="00030B7D" w14:paraId="0682D775" w14:textId="77777777" w:rsidTr="00405C1A">
        <w:trPr>
          <w:jc w:val="center"/>
        </w:trPr>
        <w:tc>
          <w:tcPr>
            <w:tcW w:w="1838" w:type="dxa"/>
          </w:tcPr>
          <w:p w14:paraId="25457769"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7502C66A" w14:textId="77777777" w:rsidR="00613003" w:rsidRPr="00030B7D" w:rsidRDefault="00000000" w:rsidP="00405C1A">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613003" w:rsidRPr="000C0827" w14:paraId="02053273" w14:textId="77777777" w:rsidTr="00405C1A">
        <w:trPr>
          <w:jc w:val="center"/>
        </w:trPr>
        <w:tc>
          <w:tcPr>
            <w:tcW w:w="1838" w:type="dxa"/>
          </w:tcPr>
          <w:p w14:paraId="64905C39"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112EE3CE" w14:textId="77777777" w:rsidR="00613003" w:rsidRPr="00700D49"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r>
                      <w:rPr>
                        <w:rFonts w:ascii="Cambria Math" w:hAnsi="Cambria Math"/>
                        <w:sz w:val="18"/>
                        <w:lang w:eastAsia="x-none"/>
                      </w:rPr>
                      <m:t>1+ρ</m:t>
                    </m:r>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4EE61B4B" w14:textId="77777777" w:rsidR="00613003" w:rsidRDefault="00613003" w:rsidP="00405C1A">
            <w:pPr>
              <w:keepNext/>
              <w:keepLines/>
              <w:spacing w:after="0"/>
              <w:jc w:val="center"/>
              <w:rPr>
                <w:rFonts w:ascii="Arial" w:hAnsi="Arial"/>
                <w:iCs/>
                <w:sz w:val="18"/>
                <w:lang w:eastAsia="x-none"/>
              </w:rPr>
            </w:pPr>
            <w:r>
              <w:rPr>
                <w:rFonts w:ascii="Arial" w:hAnsi="Arial"/>
                <w:iCs/>
                <w:sz w:val="18"/>
                <w:lang w:eastAsia="x-none"/>
              </w:rPr>
              <w:t>, where</w:t>
            </w:r>
          </w:p>
          <w:p w14:paraId="6CB1F4B2" w14:textId="77777777" w:rsidR="00613003" w:rsidRPr="00BF4091"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616497B" w14:textId="77777777" w:rsidR="00613003" w:rsidRPr="00362E9A" w:rsidRDefault="00613003" w:rsidP="00005CBD">
      <w:pPr>
        <w:rPr>
          <w:i/>
          <w:iCs/>
          <w:color w:val="2E74B5" w:themeColor="accent5" w:themeShade="BF"/>
        </w:rPr>
      </w:pPr>
    </w:p>
    <w:p w14:paraId="4D04605B" w14:textId="129D6098" w:rsidR="006B413D" w:rsidRPr="00235394" w:rsidRDefault="00005CBD" w:rsidP="00872F18">
      <w:pPr>
        <w:pStyle w:val="Heading1"/>
      </w:pPr>
      <w:r>
        <w:br w:type="page"/>
      </w:r>
      <w:bookmarkStart w:id="298" w:name="_Toc167817297"/>
      <w:bookmarkStart w:id="299" w:name="historyclause"/>
      <w:r w:rsidR="005B33D2" w:rsidRPr="004D3578">
        <w:lastRenderedPageBreak/>
        <w:t xml:space="preserve">Annex </w:t>
      </w:r>
      <w:r w:rsidR="005B33D2">
        <w:t>A</w:t>
      </w:r>
      <w:r w:rsidR="005B33D2" w:rsidRPr="004D3578">
        <w:t xml:space="preserve"> (informative):</w:t>
      </w:r>
      <w:r w:rsidR="005B33D2">
        <w:t xml:space="preserve"> </w:t>
      </w:r>
      <w:r w:rsidR="005B33D2" w:rsidRPr="004D3578">
        <w:t>Change history</w:t>
      </w:r>
      <w:bookmarkEnd w:id="298"/>
      <w:bookmarkEnd w:id="2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300"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3A679CE4" w:rsidR="006B413D" w:rsidRPr="005D48D8" w:rsidRDefault="00BF5FA5" w:rsidP="00A40C09">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A40C09">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A40C09">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66605DE0" w:rsidR="006B413D" w:rsidRPr="00397CEA" w:rsidRDefault="00BF5FA5" w:rsidP="00A40C09">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A40C09">
            <w:pPr>
              <w:pStyle w:val="TAC"/>
              <w:rPr>
                <w:sz w:val="16"/>
                <w:szCs w:val="16"/>
              </w:rPr>
            </w:pPr>
            <w:r>
              <w:rPr>
                <w:sz w:val="16"/>
                <w:szCs w:val="16"/>
              </w:rPr>
              <w:t>0.0.2</w:t>
            </w:r>
          </w:p>
        </w:tc>
      </w:tr>
      <w:tr w:rsidR="006B413D" w:rsidRPr="005D48D8" w14:paraId="5A39C21C" w14:textId="77777777" w:rsidTr="00A40C09">
        <w:tc>
          <w:tcPr>
            <w:tcW w:w="800" w:type="dxa"/>
            <w:shd w:val="solid" w:color="FFFFFF" w:fill="auto"/>
          </w:tcPr>
          <w:p w14:paraId="5BB46373" w14:textId="6A96DEAA" w:rsidR="006B413D" w:rsidRPr="00872F18" w:rsidRDefault="005D284D" w:rsidP="00A40C09">
            <w:pPr>
              <w:pStyle w:val="TAC"/>
              <w:rPr>
                <w:sz w:val="16"/>
                <w:szCs w:val="16"/>
                <w:lang w:val="en-IN"/>
              </w:rPr>
            </w:pPr>
            <w:r>
              <w:rPr>
                <w:sz w:val="16"/>
                <w:szCs w:val="16"/>
                <w:lang w:val="en-IN"/>
              </w:rPr>
              <w:t>2024-05</w:t>
            </w:r>
          </w:p>
        </w:tc>
        <w:tc>
          <w:tcPr>
            <w:tcW w:w="862" w:type="dxa"/>
            <w:shd w:val="solid" w:color="FFFFFF" w:fill="auto"/>
          </w:tcPr>
          <w:p w14:paraId="32581250" w14:textId="7E34C7A1" w:rsidR="006B413D" w:rsidRDefault="005D284D" w:rsidP="00A40C09">
            <w:pPr>
              <w:pStyle w:val="TAC"/>
              <w:rPr>
                <w:sz w:val="16"/>
                <w:szCs w:val="16"/>
              </w:rPr>
            </w:pPr>
            <w:r>
              <w:rPr>
                <w:sz w:val="16"/>
                <w:szCs w:val="16"/>
              </w:rPr>
              <w:t>RAN4#111</w:t>
            </w:r>
          </w:p>
        </w:tc>
        <w:tc>
          <w:tcPr>
            <w:tcW w:w="1032" w:type="dxa"/>
            <w:shd w:val="solid" w:color="FFFFFF" w:fill="auto"/>
          </w:tcPr>
          <w:p w14:paraId="77C3513D" w14:textId="5DAC06DC" w:rsidR="006B413D" w:rsidRDefault="005D284D" w:rsidP="00A40C09">
            <w:pPr>
              <w:pStyle w:val="TAC"/>
              <w:rPr>
                <w:sz w:val="16"/>
                <w:szCs w:val="16"/>
              </w:rPr>
            </w:pPr>
            <w:r>
              <w:rPr>
                <w:sz w:val="16"/>
                <w:szCs w:val="16"/>
              </w:rPr>
              <w:t>R4-</w:t>
            </w:r>
            <w:r w:rsidR="00A41381">
              <w:rPr>
                <w:sz w:val="16"/>
                <w:szCs w:val="16"/>
              </w:rPr>
              <w:t>2410763</w:t>
            </w:r>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09BFD4FB" w14:textId="43DCA653" w:rsidR="007325DC" w:rsidRDefault="007325DC" w:rsidP="007325DC">
            <w:pPr>
              <w:keepNext/>
              <w:keepLines/>
              <w:spacing w:after="0"/>
              <w:rPr>
                <w:rFonts w:ascii="Arial" w:eastAsia="SimSun" w:hAnsi="Arial"/>
                <w:snapToGrid w:val="0"/>
                <w:sz w:val="18"/>
                <w:lang w:val="en-AU"/>
              </w:rPr>
            </w:pPr>
            <w:r>
              <w:rPr>
                <w:rFonts w:ascii="Arial" w:eastAsia="SimSun" w:hAnsi="Arial"/>
                <w:snapToGrid w:val="0"/>
                <w:sz w:val="18"/>
                <w:lang w:val="en-AU"/>
              </w:rPr>
              <w:t>R4-</w:t>
            </w:r>
            <w:r w:rsidR="00042756">
              <w:rPr>
                <w:rFonts w:ascii="Arial" w:eastAsia="SimSun" w:hAnsi="Arial"/>
                <w:snapToGrid w:val="0"/>
                <w:sz w:val="18"/>
                <w:lang w:val="en-AU"/>
              </w:rPr>
              <w:t>2410722</w:t>
            </w:r>
            <w:r>
              <w:rPr>
                <w:rFonts w:ascii="Arial" w:eastAsia="SimSun" w:hAnsi="Arial"/>
                <w:snapToGrid w:val="0"/>
                <w:sz w:val="18"/>
                <w:lang w:val="en-AU"/>
              </w:rPr>
              <w:t xml:space="preserve"> TP for TR 3</w:t>
            </w:r>
            <w:r w:rsidR="00042756">
              <w:rPr>
                <w:rFonts w:ascii="Arial" w:eastAsia="SimSun" w:hAnsi="Arial"/>
                <w:snapToGrid w:val="0"/>
                <w:sz w:val="18"/>
                <w:lang w:val="en-AU"/>
              </w:rPr>
              <w:t>8.922: Addition of technical background for 4400 to 4800</w:t>
            </w:r>
            <w:r w:rsidR="002F4841">
              <w:rPr>
                <w:rFonts w:ascii="Arial" w:eastAsia="SimSun" w:hAnsi="Arial"/>
                <w:snapToGrid w:val="0"/>
                <w:sz w:val="18"/>
                <w:lang w:val="en-AU"/>
              </w:rPr>
              <w:t xml:space="preserve"> MHz in clause 4</w:t>
            </w:r>
          </w:p>
          <w:p w14:paraId="4DE3409D" w14:textId="0D71069A" w:rsidR="00DA24B6" w:rsidRDefault="00DA24B6" w:rsidP="007325DC">
            <w:pPr>
              <w:keepNext/>
              <w:keepLines/>
              <w:spacing w:after="0"/>
              <w:rPr>
                <w:rFonts w:ascii="Arial" w:eastAsia="SimSun" w:hAnsi="Arial"/>
                <w:snapToGrid w:val="0"/>
                <w:sz w:val="18"/>
                <w:lang w:val="en-AU"/>
              </w:rPr>
            </w:pPr>
            <w:r>
              <w:rPr>
                <w:rFonts w:ascii="Arial" w:eastAsia="SimSun" w:hAnsi="Arial"/>
                <w:snapToGrid w:val="0"/>
                <w:sz w:val="18"/>
                <w:lang w:val="en-AU"/>
              </w:rPr>
              <w:t>R4-2410592 TP to TR 38.922: System level simulation methodology and assumptions</w:t>
            </w:r>
            <w:r w:rsidR="00441D8A">
              <w:rPr>
                <w:rFonts w:ascii="Arial" w:eastAsia="SimSun" w:hAnsi="Arial"/>
                <w:snapToGrid w:val="0"/>
                <w:sz w:val="18"/>
                <w:lang w:val="en-AU"/>
              </w:rPr>
              <w:t xml:space="preserve"> for co-existence study for 14800 – 15350 MHz frequency range</w:t>
            </w:r>
          </w:p>
          <w:p w14:paraId="1C539A23" w14:textId="66CE412F" w:rsidR="00441D8A" w:rsidRDefault="00441D8A" w:rsidP="007325DC">
            <w:pPr>
              <w:keepNext/>
              <w:keepLines/>
              <w:spacing w:after="0"/>
              <w:rPr>
                <w:rFonts w:ascii="Arial" w:eastAsia="SimSun" w:hAnsi="Arial"/>
                <w:snapToGrid w:val="0"/>
                <w:sz w:val="18"/>
                <w:lang w:val="en-AU"/>
              </w:rPr>
            </w:pPr>
            <w:r>
              <w:rPr>
                <w:rFonts w:ascii="Arial" w:eastAsia="SimSun" w:hAnsi="Arial"/>
                <w:snapToGrid w:val="0"/>
                <w:sz w:val="18"/>
                <w:lang w:val="en-AU"/>
              </w:rPr>
              <w:t>R4-240</w:t>
            </w:r>
            <w:r w:rsidR="00D46D63">
              <w:rPr>
                <w:rFonts w:ascii="Arial" w:eastAsia="SimSun" w:hAnsi="Arial"/>
                <w:snapToGrid w:val="0"/>
                <w:sz w:val="18"/>
                <w:lang w:val="en-AU"/>
              </w:rPr>
              <w:t xml:space="preserve">8083 TP to TR 38.922: Addition of array antenna model description </w:t>
            </w:r>
            <w:r w:rsidR="00630015">
              <w:rPr>
                <w:rFonts w:ascii="Arial" w:eastAsia="SimSun" w:hAnsi="Arial"/>
                <w:snapToGrid w:val="0"/>
                <w:sz w:val="18"/>
                <w:lang w:val="en-AU"/>
              </w:rPr>
              <w:t>in clause 7</w:t>
            </w:r>
          </w:p>
          <w:p w14:paraId="135625E5" w14:textId="27D31294" w:rsidR="006B413D" w:rsidRPr="00872F18" w:rsidRDefault="006B413D" w:rsidP="00A40C09">
            <w:pPr>
              <w:pStyle w:val="TAL"/>
              <w:rPr>
                <w:sz w:val="16"/>
                <w:szCs w:val="16"/>
                <w:lang w:val="en-AU"/>
              </w:rPr>
            </w:pPr>
          </w:p>
        </w:tc>
        <w:tc>
          <w:tcPr>
            <w:tcW w:w="708" w:type="dxa"/>
            <w:shd w:val="solid" w:color="FFFFFF" w:fill="auto"/>
          </w:tcPr>
          <w:p w14:paraId="6AF87F55" w14:textId="59DEB742" w:rsidR="006B413D" w:rsidRDefault="00A41381" w:rsidP="00A40C09">
            <w:pPr>
              <w:pStyle w:val="TAC"/>
              <w:rPr>
                <w:sz w:val="16"/>
                <w:szCs w:val="16"/>
              </w:rPr>
            </w:pPr>
            <w:r>
              <w:rPr>
                <w:sz w:val="16"/>
                <w:szCs w:val="16"/>
              </w:rPr>
              <w:t>0.1.0</w:t>
            </w:r>
          </w:p>
        </w:tc>
      </w:tr>
      <w:tr w:rsidR="00560AEE" w:rsidRPr="005D48D8" w14:paraId="070ADDF7" w14:textId="77777777" w:rsidTr="00A40C09">
        <w:tc>
          <w:tcPr>
            <w:tcW w:w="800" w:type="dxa"/>
            <w:shd w:val="solid" w:color="FFFFFF" w:fill="auto"/>
          </w:tcPr>
          <w:p w14:paraId="09816DEE" w14:textId="0A3018D9" w:rsidR="00560AEE" w:rsidRDefault="00560AEE" w:rsidP="00560AEE">
            <w:pPr>
              <w:pStyle w:val="TAC"/>
              <w:rPr>
                <w:sz w:val="16"/>
                <w:szCs w:val="16"/>
                <w:lang w:val="en-IN"/>
              </w:rPr>
            </w:pPr>
            <w:r>
              <w:rPr>
                <w:sz w:val="16"/>
                <w:szCs w:val="16"/>
                <w:lang w:val="en-IN"/>
              </w:rPr>
              <w:t>2024-08</w:t>
            </w:r>
          </w:p>
        </w:tc>
        <w:tc>
          <w:tcPr>
            <w:tcW w:w="862" w:type="dxa"/>
            <w:shd w:val="solid" w:color="FFFFFF" w:fill="auto"/>
          </w:tcPr>
          <w:p w14:paraId="4563010D" w14:textId="3B1383AF" w:rsidR="00560AEE" w:rsidRDefault="00560AEE" w:rsidP="00560AEE">
            <w:pPr>
              <w:pStyle w:val="TAC"/>
              <w:rPr>
                <w:sz w:val="16"/>
                <w:szCs w:val="16"/>
              </w:rPr>
            </w:pPr>
            <w:r>
              <w:rPr>
                <w:sz w:val="16"/>
                <w:szCs w:val="16"/>
              </w:rPr>
              <w:t>RAN4#112</w:t>
            </w:r>
          </w:p>
        </w:tc>
        <w:tc>
          <w:tcPr>
            <w:tcW w:w="1032" w:type="dxa"/>
            <w:shd w:val="solid" w:color="FFFFFF" w:fill="auto"/>
          </w:tcPr>
          <w:p w14:paraId="022C3568" w14:textId="072F57ED" w:rsidR="00560AEE" w:rsidRDefault="008D529D" w:rsidP="00560AEE">
            <w:pPr>
              <w:pStyle w:val="TAC"/>
              <w:rPr>
                <w:sz w:val="16"/>
                <w:szCs w:val="16"/>
              </w:rPr>
            </w:pPr>
            <w:r>
              <w:rPr>
                <w:sz w:val="16"/>
                <w:szCs w:val="16"/>
              </w:rPr>
              <w:t>R4-2412608</w:t>
            </w:r>
          </w:p>
        </w:tc>
        <w:tc>
          <w:tcPr>
            <w:tcW w:w="425" w:type="dxa"/>
            <w:shd w:val="solid" w:color="FFFFFF" w:fill="auto"/>
          </w:tcPr>
          <w:p w14:paraId="7509768C" w14:textId="77777777" w:rsidR="00560AEE" w:rsidRPr="005D48D8" w:rsidRDefault="00560AEE" w:rsidP="00560AEE">
            <w:pPr>
              <w:pStyle w:val="TAL"/>
              <w:rPr>
                <w:sz w:val="16"/>
                <w:szCs w:val="16"/>
              </w:rPr>
            </w:pPr>
          </w:p>
        </w:tc>
        <w:tc>
          <w:tcPr>
            <w:tcW w:w="425" w:type="dxa"/>
            <w:shd w:val="solid" w:color="FFFFFF" w:fill="auto"/>
          </w:tcPr>
          <w:p w14:paraId="0715D9AB" w14:textId="77777777" w:rsidR="00560AEE" w:rsidRPr="005D48D8" w:rsidRDefault="00560AEE" w:rsidP="00560AEE">
            <w:pPr>
              <w:pStyle w:val="TAR"/>
              <w:rPr>
                <w:sz w:val="16"/>
                <w:szCs w:val="16"/>
              </w:rPr>
            </w:pPr>
          </w:p>
        </w:tc>
        <w:tc>
          <w:tcPr>
            <w:tcW w:w="425" w:type="dxa"/>
            <w:shd w:val="solid" w:color="FFFFFF" w:fill="auto"/>
          </w:tcPr>
          <w:p w14:paraId="6C4C2273" w14:textId="77777777" w:rsidR="00560AEE" w:rsidRPr="005D48D8" w:rsidRDefault="00560AEE" w:rsidP="00560AEE">
            <w:pPr>
              <w:pStyle w:val="TAC"/>
              <w:rPr>
                <w:sz w:val="16"/>
                <w:szCs w:val="16"/>
              </w:rPr>
            </w:pPr>
          </w:p>
        </w:tc>
        <w:tc>
          <w:tcPr>
            <w:tcW w:w="4962" w:type="dxa"/>
            <w:shd w:val="solid" w:color="FFFFFF" w:fill="auto"/>
          </w:tcPr>
          <w:p w14:paraId="203AA06A" w14:textId="77777777" w:rsidR="00560AEE" w:rsidRDefault="00560AEE" w:rsidP="00560AEE">
            <w:pPr>
              <w:keepNext/>
              <w:keepLines/>
              <w:spacing w:after="0"/>
              <w:rPr>
                <w:rFonts w:ascii="Arial" w:eastAsia="SimSun" w:hAnsi="Arial"/>
                <w:snapToGrid w:val="0"/>
                <w:sz w:val="18"/>
                <w:lang w:val="en-AU"/>
              </w:rPr>
            </w:pPr>
            <w:r>
              <w:rPr>
                <w:rFonts w:ascii="Arial" w:eastAsia="SimSun" w:hAnsi="Arial"/>
                <w:snapToGrid w:val="0"/>
                <w:sz w:val="18"/>
                <w:lang w:val="en-AU"/>
              </w:rPr>
              <w:t>R4-2412587 TP to TR 38.922: Corrections and clarifications on IMT parameters for 4400 to 4800 MHz frequency range</w:t>
            </w:r>
          </w:p>
          <w:p w14:paraId="244A1747" w14:textId="77777777" w:rsidR="00710E8A" w:rsidRDefault="00710E8A" w:rsidP="00560AEE">
            <w:pPr>
              <w:keepNext/>
              <w:keepLines/>
              <w:spacing w:after="0"/>
              <w:rPr>
                <w:rFonts w:ascii="Arial" w:eastAsia="SimSun" w:hAnsi="Arial"/>
                <w:snapToGrid w:val="0"/>
                <w:sz w:val="18"/>
                <w:lang w:val="en-IN"/>
              </w:rPr>
            </w:pPr>
            <w:r>
              <w:rPr>
                <w:rFonts w:ascii="Arial" w:eastAsia="SimSun" w:hAnsi="Arial"/>
                <w:snapToGrid w:val="0"/>
                <w:sz w:val="18"/>
              </w:rPr>
              <w:t>R4</w:t>
            </w:r>
            <w:r>
              <w:rPr>
                <w:rFonts w:ascii="Arial" w:eastAsia="SimSun" w:hAnsi="Arial"/>
                <w:snapToGrid w:val="0"/>
                <w:sz w:val="18"/>
                <w:lang w:val="en-IN"/>
              </w:rPr>
              <w:t>-2413278 TP for IMT technology related parameters for 4400 to 4800 MHz</w:t>
            </w:r>
          </w:p>
          <w:p w14:paraId="05FF4722" w14:textId="30EAEA42" w:rsidR="00710E8A" w:rsidRDefault="00710E8A"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R4-2414300 TP for 38.922</w:t>
            </w:r>
            <w:r w:rsidR="00724D6E">
              <w:rPr>
                <w:rFonts w:ascii="Arial" w:eastAsia="SimSun" w:hAnsi="Arial"/>
                <w:snapToGrid w:val="0"/>
                <w:sz w:val="18"/>
                <w:lang w:val="en-IN"/>
              </w:rPr>
              <w:t xml:space="preserve"> </w:t>
            </w:r>
            <w:r>
              <w:rPr>
                <w:rFonts w:ascii="Arial" w:eastAsia="SimSun" w:hAnsi="Arial"/>
                <w:snapToGrid w:val="0"/>
                <w:sz w:val="18"/>
                <w:lang w:val="en-IN"/>
              </w:rPr>
              <w:t>on UE IMT parameters for 7125-8400 MHz</w:t>
            </w:r>
          </w:p>
          <w:p w14:paraId="0E079127" w14:textId="77777777" w:rsidR="00724D6E" w:rsidRDefault="00724D6E"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R4-2414301 TP for BS IMT parameters for range 7125 to 8400 MHz</w:t>
            </w:r>
          </w:p>
          <w:p w14:paraId="3FD291DC" w14:textId="3F5BE30A" w:rsidR="00E540CC" w:rsidRPr="00C61ED5" w:rsidRDefault="00E540CC"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R4-2414303 TP to TR 38.922: Revisions of system level simulation assumptions for study on IMT parameters for 14800 to 15350 MHz frequency range</w:t>
            </w:r>
          </w:p>
        </w:tc>
        <w:tc>
          <w:tcPr>
            <w:tcW w:w="708" w:type="dxa"/>
            <w:shd w:val="solid" w:color="FFFFFF" w:fill="auto"/>
          </w:tcPr>
          <w:p w14:paraId="0C3276F9" w14:textId="765D17DA" w:rsidR="00560AEE" w:rsidRDefault="00560AEE" w:rsidP="00560AEE">
            <w:pPr>
              <w:pStyle w:val="TAC"/>
              <w:rPr>
                <w:sz w:val="16"/>
                <w:szCs w:val="16"/>
              </w:rPr>
            </w:pPr>
            <w:r>
              <w:rPr>
                <w:sz w:val="16"/>
                <w:szCs w:val="16"/>
              </w:rPr>
              <w:t>0.2.0</w:t>
            </w:r>
          </w:p>
        </w:tc>
      </w:tr>
      <w:bookmarkEnd w:id="300"/>
    </w:tbl>
    <w:p w14:paraId="6AE5F0B0" w14:textId="5035975E" w:rsidR="00080512" w:rsidRDefault="00080512" w:rsidP="00B75041">
      <w:pPr>
        <w:spacing w:after="0"/>
      </w:pPr>
    </w:p>
    <w:sectPr w:rsidR="00080512">
      <w:headerReference w:type="default" r:id="rId159"/>
      <w:footerReference w:type="default" r:id="rId1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08D46" w14:textId="77777777" w:rsidR="009521B0" w:rsidRDefault="009521B0">
      <w:r>
        <w:separator/>
      </w:r>
    </w:p>
  </w:endnote>
  <w:endnote w:type="continuationSeparator" w:id="0">
    <w:p w14:paraId="3133FF85" w14:textId="77777777" w:rsidR="009521B0" w:rsidRDefault="0095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charset w:val="00"/>
    <w:family w:val="roman"/>
    <w:pitch w:val="default"/>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B6E17" w14:textId="77777777" w:rsidR="00EA0A6D" w:rsidRDefault="00EA0A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210E1" w14:textId="77777777" w:rsidR="00EA0A6D" w:rsidRDefault="00EA0A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9663D" w14:textId="77777777" w:rsidR="00EA0A6D" w:rsidRDefault="00EA0A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C2CAB" w14:textId="77777777" w:rsidR="009521B0" w:rsidRDefault="009521B0">
      <w:r>
        <w:separator/>
      </w:r>
    </w:p>
  </w:footnote>
  <w:footnote w:type="continuationSeparator" w:id="0">
    <w:p w14:paraId="35A19FDD" w14:textId="77777777" w:rsidR="009521B0" w:rsidRDefault="0095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71914" w14:textId="77777777" w:rsidR="00EA0A6D" w:rsidRDefault="00EA0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973BA" w14:textId="77777777" w:rsidR="00EA0A6D" w:rsidRDefault="00EA0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B0DB7" w14:textId="77777777" w:rsidR="00EA0A6D" w:rsidRDefault="00EA0A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0910D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B00">
      <w:rPr>
        <w:rFonts w:ascii="Arial" w:hAnsi="Arial" w:cs="Arial"/>
        <w:b/>
        <w:noProof/>
        <w:sz w:val="18"/>
        <w:szCs w:val="18"/>
      </w:rPr>
      <w:t>3GPP TR 38.922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02A3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B0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 w:numId="23" w16cid:durableId="10703479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756"/>
    <w:rsid w:val="00051834"/>
    <w:rsid w:val="00054A22"/>
    <w:rsid w:val="00062023"/>
    <w:rsid w:val="000655A6"/>
    <w:rsid w:val="00080512"/>
    <w:rsid w:val="000A5D6A"/>
    <w:rsid w:val="000B7A44"/>
    <w:rsid w:val="000C47C3"/>
    <w:rsid w:val="000D58AB"/>
    <w:rsid w:val="00132769"/>
    <w:rsid w:val="00133525"/>
    <w:rsid w:val="00151A8E"/>
    <w:rsid w:val="00161D69"/>
    <w:rsid w:val="00173E3B"/>
    <w:rsid w:val="00174E78"/>
    <w:rsid w:val="001853D1"/>
    <w:rsid w:val="001859C2"/>
    <w:rsid w:val="0019729F"/>
    <w:rsid w:val="001A492D"/>
    <w:rsid w:val="001A4C42"/>
    <w:rsid w:val="001A7420"/>
    <w:rsid w:val="001B6637"/>
    <w:rsid w:val="001C21C3"/>
    <w:rsid w:val="001D02C2"/>
    <w:rsid w:val="001F0C1D"/>
    <w:rsid w:val="001F1132"/>
    <w:rsid w:val="001F168B"/>
    <w:rsid w:val="001F7B7A"/>
    <w:rsid w:val="00205D22"/>
    <w:rsid w:val="002347A2"/>
    <w:rsid w:val="002675F0"/>
    <w:rsid w:val="002760EE"/>
    <w:rsid w:val="00285460"/>
    <w:rsid w:val="002A29D2"/>
    <w:rsid w:val="002B47DC"/>
    <w:rsid w:val="002B6339"/>
    <w:rsid w:val="002C3788"/>
    <w:rsid w:val="002D5B0C"/>
    <w:rsid w:val="002E00EE"/>
    <w:rsid w:val="002F4841"/>
    <w:rsid w:val="00310705"/>
    <w:rsid w:val="00315B85"/>
    <w:rsid w:val="003172DC"/>
    <w:rsid w:val="00340969"/>
    <w:rsid w:val="0035462D"/>
    <w:rsid w:val="00356555"/>
    <w:rsid w:val="00362E9A"/>
    <w:rsid w:val="003765B8"/>
    <w:rsid w:val="00394608"/>
    <w:rsid w:val="003A00FB"/>
    <w:rsid w:val="003C3971"/>
    <w:rsid w:val="00412D18"/>
    <w:rsid w:val="00423334"/>
    <w:rsid w:val="004345EC"/>
    <w:rsid w:val="00441D8A"/>
    <w:rsid w:val="00447383"/>
    <w:rsid w:val="00465515"/>
    <w:rsid w:val="00486BED"/>
    <w:rsid w:val="0049751D"/>
    <w:rsid w:val="004C30AC"/>
    <w:rsid w:val="004D3578"/>
    <w:rsid w:val="004E213A"/>
    <w:rsid w:val="004F0988"/>
    <w:rsid w:val="004F3340"/>
    <w:rsid w:val="004F5973"/>
    <w:rsid w:val="0050056F"/>
    <w:rsid w:val="0052175B"/>
    <w:rsid w:val="0053269A"/>
    <w:rsid w:val="0053388B"/>
    <w:rsid w:val="00535773"/>
    <w:rsid w:val="005413C7"/>
    <w:rsid w:val="00543E6C"/>
    <w:rsid w:val="00560AEE"/>
    <w:rsid w:val="00563679"/>
    <w:rsid w:val="00565087"/>
    <w:rsid w:val="005942C0"/>
    <w:rsid w:val="00597B11"/>
    <w:rsid w:val="005A3A0C"/>
    <w:rsid w:val="005B33D2"/>
    <w:rsid w:val="005B438F"/>
    <w:rsid w:val="005C0B00"/>
    <w:rsid w:val="005D284D"/>
    <w:rsid w:val="005D2E01"/>
    <w:rsid w:val="005D7526"/>
    <w:rsid w:val="005E3D27"/>
    <w:rsid w:val="005E4BB2"/>
    <w:rsid w:val="005F788A"/>
    <w:rsid w:val="00602AEA"/>
    <w:rsid w:val="006078F8"/>
    <w:rsid w:val="00613003"/>
    <w:rsid w:val="00614FDF"/>
    <w:rsid w:val="00630015"/>
    <w:rsid w:val="0063543D"/>
    <w:rsid w:val="00646715"/>
    <w:rsid w:val="00647114"/>
    <w:rsid w:val="00660F13"/>
    <w:rsid w:val="00670CF4"/>
    <w:rsid w:val="006816C3"/>
    <w:rsid w:val="006912E9"/>
    <w:rsid w:val="00697C80"/>
    <w:rsid w:val="006A323F"/>
    <w:rsid w:val="006B30D0"/>
    <w:rsid w:val="006B3FB0"/>
    <w:rsid w:val="006B413D"/>
    <w:rsid w:val="006C3808"/>
    <w:rsid w:val="006C3D95"/>
    <w:rsid w:val="006D35C3"/>
    <w:rsid w:val="006E5C86"/>
    <w:rsid w:val="007000D6"/>
    <w:rsid w:val="00701116"/>
    <w:rsid w:val="00710E8A"/>
    <w:rsid w:val="0071174C"/>
    <w:rsid w:val="00713C44"/>
    <w:rsid w:val="00714AF2"/>
    <w:rsid w:val="00724D6E"/>
    <w:rsid w:val="007325DC"/>
    <w:rsid w:val="00734A5B"/>
    <w:rsid w:val="0074026F"/>
    <w:rsid w:val="007429F6"/>
    <w:rsid w:val="00744E76"/>
    <w:rsid w:val="00751903"/>
    <w:rsid w:val="00765EA3"/>
    <w:rsid w:val="00774DA4"/>
    <w:rsid w:val="00781F0F"/>
    <w:rsid w:val="007A0D6A"/>
    <w:rsid w:val="007B600E"/>
    <w:rsid w:val="007F0F4A"/>
    <w:rsid w:val="007F401C"/>
    <w:rsid w:val="008028A4"/>
    <w:rsid w:val="00830747"/>
    <w:rsid w:val="00830904"/>
    <w:rsid w:val="00872F18"/>
    <w:rsid w:val="008768CA"/>
    <w:rsid w:val="008C384C"/>
    <w:rsid w:val="008C7599"/>
    <w:rsid w:val="008C7B64"/>
    <w:rsid w:val="008D39F8"/>
    <w:rsid w:val="008D529D"/>
    <w:rsid w:val="008D58D2"/>
    <w:rsid w:val="008E2D68"/>
    <w:rsid w:val="008E6756"/>
    <w:rsid w:val="0090271F"/>
    <w:rsid w:val="00902D8D"/>
    <w:rsid w:val="00902DCD"/>
    <w:rsid w:val="00902E23"/>
    <w:rsid w:val="00905472"/>
    <w:rsid w:val="009114D7"/>
    <w:rsid w:val="0091348E"/>
    <w:rsid w:val="00917CCB"/>
    <w:rsid w:val="0092759C"/>
    <w:rsid w:val="00933FB0"/>
    <w:rsid w:val="0093717C"/>
    <w:rsid w:val="00941B3C"/>
    <w:rsid w:val="00942EC2"/>
    <w:rsid w:val="00947DF4"/>
    <w:rsid w:val="009521B0"/>
    <w:rsid w:val="0097013A"/>
    <w:rsid w:val="00975DAE"/>
    <w:rsid w:val="0098179F"/>
    <w:rsid w:val="0099232C"/>
    <w:rsid w:val="009F37B7"/>
    <w:rsid w:val="009F4659"/>
    <w:rsid w:val="00A10F02"/>
    <w:rsid w:val="00A164B4"/>
    <w:rsid w:val="00A26956"/>
    <w:rsid w:val="00A27486"/>
    <w:rsid w:val="00A35BB1"/>
    <w:rsid w:val="00A41381"/>
    <w:rsid w:val="00A53724"/>
    <w:rsid w:val="00A5478F"/>
    <w:rsid w:val="00A54BD2"/>
    <w:rsid w:val="00A56066"/>
    <w:rsid w:val="00A66402"/>
    <w:rsid w:val="00A73129"/>
    <w:rsid w:val="00A810B3"/>
    <w:rsid w:val="00A82346"/>
    <w:rsid w:val="00A92BA1"/>
    <w:rsid w:val="00A95A32"/>
    <w:rsid w:val="00A95F92"/>
    <w:rsid w:val="00AB2CB8"/>
    <w:rsid w:val="00AB4A5D"/>
    <w:rsid w:val="00AC2469"/>
    <w:rsid w:val="00AC6BC6"/>
    <w:rsid w:val="00AD45A1"/>
    <w:rsid w:val="00AD65EC"/>
    <w:rsid w:val="00AE6164"/>
    <w:rsid w:val="00AE65E2"/>
    <w:rsid w:val="00AF065C"/>
    <w:rsid w:val="00AF1460"/>
    <w:rsid w:val="00AF3588"/>
    <w:rsid w:val="00B12497"/>
    <w:rsid w:val="00B15449"/>
    <w:rsid w:val="00B15683"/>
    <w:rsid w:val="00B500E4"/>
    <w:rsid w:val="00B55535"/>
    <w:rsid w:val="00B65863"/>
    <w:rsid w:val="00B75041"/>
    <w:rsid w:val="00B93086"/>
    <w:rsid w:val="00BA19ED"/>
    <w:rsid w:val="00BA4B8D"/>
    <w:rsid w:val="00BC0F7D"/>
    <w:rsid w:val="00BC7213"/>
    <w:rsid w:val="00BD0FB1"/>
    <w:rsid w:val="00BD7D31"/>
    <w:rsid w:val="00BE3255"/>
    <w:rsid w:val="00BF128E"/>
    <w:rsid w:val="00BF5FA5"/>
    <w:rsid w:val="00C0072B"/>
    <w:rsid w:val="00C019CF"/>
    <w:rsid w:val="00C074DD"/>
    <w:rsid w:val="00C07BD6"/>
    <w:rsid w:val="00C1496A"/>
    <w:rsid w:val="00C31CB4"/>
    <w:rsid w:val="00C33079"/>
    <w:rsid w:val="00C428E2"/>
    <w:rsid w:val="00C45231"/>
    <w:rsid w:val="00C551FF"/>
    <w:rsid w:val="00C61ED5"/>
    <w:rsid w:val="00C715D4"/>
    <w:rsid w:val="00C72833"/>
    <w:rsid w:val="00C80F1D"/>
    <w:rsid w:val="00C866AB"/>
    <w:rsid w:val="00C91962"/>
    <w:rsid w:val="00C93F40"/>
    <w:rsid w:val="00CA3D0C"/>
    <w:rsid w:val="00CB5BE4"/>
    <w:rsid w:val="00CD52B7"/>
    <w:rsid w:val="00CE19FE"/>
    <w:rsid w:val="00CE1E8E"/>
    <w:rsid w:val="00CE441D"/>
    <w:rsid w:val="00D00E9A"/>
    <w:rsid w:val="00D06AEE"/>
    <w:rsid w:val="00D12D76"/>
    <w:rsid w:val="00D16967"/>
    <w:rsid w:val="00D46D63"/>
    <w:rsid w:val="00D57972"/>
    <w:rsid w:val="00D675A9"/>
    <w:rsid w:val="00D738D6"/>
    <w:rsid w:val="00D755EB"/>
    <w:rsid w:val="00D76048"/>
    <w:rsid w:val="00D77C8D"/>
    <w:rsid w:val="00D82E6F"/>
    <w:rsid w:val="00D87E00"/>
    <w:rsid w:val="00D907B5"/>
    <w:rsid w:val="00D9134D"/>
    <w:rsid w:val="00DA24B6"/>
    <w:rsid w:val="00DA7A03"/>
    <w:rsid w:val="00DB1818"/>
    <w:rsid w:val="00DC309B"/>
    <w:rsid w:val="00DC4DA2"/>
    <w:rsid w:val="00DD4C17"/>
    <w:rsid w:val="00DD74A5"/>
    <w:rsid w:val="00DF2B1F"/>
    <w:rsid w:val="00DF62CD"/>
    <w:rsid w:val="00DF6B03"/>
    <w:rsid w:val="00E07EB7"/>
    <w:rsid w:val="00E16509"/>
    <w:rsid w:val="00E27FA5"/>
    <w:rsid w:val="00E30410"/>
    <w:rsid w:val="00E34CF1"/>
    <w:rsid w:val="00E44582"/>
    <w:rsid w:val="00E540CC"/>
    <w:rsid w:val="00E71E95"/>
    <w:rsid w:val="00E725A2"/>
    <w:rsid w:val="00E77645"/>
    <w:rsid w:val="00E81746"/>
    <w:rsid w:val="00EA0A6D"/>
    <w:rsid w:val="00EA15B0"/>
    <w:rsid w:val="00EA5EA7"/>
    <w:rsid w:val="00EA66BD"/>
    <w:rsid w:val="00EC285E"/>
    <w:rsid w:val="00EC4A25"/>
    <w:rsid w:val="00EE4854"/>
    <w:rsid w:val="00EF608C"/>
    <w:rsid w:val="00F025A2"/>
    <w:rsid w:val="00F04712"/>
    <w:rsid w:val="00F13360"/>
    <w:rsid w:val="00F22EC7"/>
    <w:rsid w:val="00F325C8"/>
    <w:rsid w:val="00F34834"/>
    <w:rsid w:val="00F51E2B"/>
    <w:rsid w:val="00F62CDC"/>
    <w:rsid w:val="00F653B8"/>
    <w:rsid w:val="00F9006F"/>
    <w:rsid w:val="00F9008D"/>
    <w:rsid w:val="00FA1266"/>
    <w:rsid w:val="00FC1192"/>
    <w:rsid w:val="00FF202B"/>
    <w:rsid w:val="00FF4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qFormat/>
    <w:rsid w:val="00F51E2B"/>
    <w:rPr>
      <w:rFonts w:ascii="Arial" w:hAnsi="Arial"/>
      <w:b/>
      <w:lang w:eastAsia="en-US"/>
    </w:rPr>
  </w:style>
  <w:style w:type="paragraph" w:customStyle="1" w:styleId="Tabletext">
    <w:name w:val="Table_text"/>
    <w:basedOn w:val="Normal"/>
    <w:rsid w:val="00C01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C019CF"/>
    <w:rPr>
      <w:lang w:eastAsia="en-US"/>
    </w:rPr>
  </w:style>
  <w:style w:type="character" w:customStyle="1" w:styleId="EQChar">
    <w:name w:val="EQ Char"/>
    <w:link w:val="EQ"/>
    <w:qFormat/>
    <w:locked/>
    <w:rsid w:val="00A35BB1"/>
    <w:rPr>
      <w:lang w:eastAsia="en-US"/>
    </w:rPr>
  </w:style>
  <w:style w:type="table" w:customStyle="1" w:styleId="TableGrid25">
    <w:name w:val="Table Grid25"/>
    <w:basedOn w:val="TableNormal"/>
    <w:qFormat/>
    <w:rsid w:val="00E3041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72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724D6E"/>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49.wmf"/><Relationship Id="rId21" Type="http://schemas.openxmlformats.org/officeDocument/2006/relationships/footer" Target="footer3.xml"/><Relationship Id="rId42" Type="http://schemas.openxmlformats.org/officeDocument/2006/relationships/oleObject" Target="embeddings/oleObject8.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1.bin"/><Relationship Id="rId84" Type="http://schemas.openxmlformats.org/officeDocument/2006/relationships/oleObject" Target="embeddings/oleObject31.bin"/><Relationship Id="rId89" Type="http://schemas.openxmlformats.org/officeDocument/2006/relationships/image" Target="media/image36.wmf"/><Relationship Id="rId112" Type="http://schemas.openxmlformats.org/officeDocument/2006/relationships/oleObject" Target="embeddings/oleObject46.bin"/><Relationship Id="rId133" Type="http://schemas.openxmlformats.org/officeDocument/2006/relationships/image" Target="media/image57.emf"/><Relationship Id="rId138" Type="http://schemas.openxmlformats.org/officeDocument/2006/relationships/oleObject" Target="embeddings/oleObject59.bin"/><Relationship Id="rId154" Type="http://schemas.openxmlformats.org/officeDocument/2006/relationships/oleObject" Target="embeddings/oleObject68.bin"/><Relationship Id="rId159" Type="http://schemas.openxmlformats.org/officeDocument/2006/relationships/header" Target="header4.xml"/><Relationship Id="rId16" Type="http://schemas.openxmlformats.org/officeDocument/2006/relationships/header" Target="header1.xml"/><Relationship Id="rId107" Type="http://schemas.openxmlformats.org/officeDocument/2006/relationships/oleObject" Target="embeddings/oleObject43.bin"/><Relationship Id="rId11" Type="http://schemas.openxmlformats.org/officeDocument/2006/relationships/endnotes" Target="endnotes.xml"/><Relationship Id="rId32" Type="http://schemas.openxmlformats.org/officeDocument/2006/relationships/image" Target="media/image9.jpeg"/><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16.bin"/><Relationship Id="rId74" Type="http://schemas.openxmlformats.org/officeDocument/2006/relationships/oleObject" Target="embeddings/oleObject25.bin"/><Relationship Id="rId79" Type="http://schemas.openxmlformats.org/officeDocument/2006/relationships/oleObject" Target="embeddings/oleObject28.bin"/><Relationship Id="rId102" Type="http://schemas.openxmlformats.org/officeDocument/2006/relationships/oleObject" Target="embeddings/oleObject40.bin"/><Relationship Id="rId123" Type="http://schemas.openxmlformats.org/officeDocument/2006/relationships/image" Target="media/image52.wmf"/><Relationship Id="rId128" Type="http://schemas.openxmlformats.org/officeDocument/2006/relationships/oleObject" Target="embeddings/oleObject54.bin"/><Relationship Id="rId144" Type="http://schemas.openxmlformats.org/officeDocument/2006/relationships/image" Target="media/image63.wmf"/><Relationship Id="rId149" Type="http://schemas.openxmlformats.org/officeDocument/2006/relationships/oleObject" Target="embeddings/oleObject65.bin"/><Relationship Id="rId5" Type="http://schemas.openxmlformats.org/officeDocument/2006/relationships/customXml" Target="../customXml/item4.xml"/><Relationship Id="rId90" Type="http://schemas.openxmlformats.org/officeDocument/2006/relationships/oleObject" Target="embeddings/oleObject34.bin"/><Relationship Id="rId95" Type="http://schemas.openxmlformats.org/officeDocument/2006/relationships/image" Target="media/image39.wmf"/><Relationship Id="rId160" Type="http://schemas.openxmlformats.org/officeDocument/2006/relationships/footer" Target="footer4.xml"/><Relationship Id="rId22" Type="http://schemas.openxmlformats.org/officeDocument/2006/relationships/image" Target="media/image3.emf"/><Relationship Id="rId27" Type="http://schemas.openxmlformats.org/officeDocument/2006/relationships/oleObject" Target="embeddings/oleObject5.bin"/><Relationship Id="rId43" Type="http://schemas.openxmlformats.org/officeDocument/2006/relationships/image" Target="media/image15.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28.wmf"/><Relationship Id="rId113" Type="http://schemas.openxmlformats.org/officeDocument/2006/relationships/image" Target="media/image47.wmf"/><Relationship Id="rId118" Type="http://schemas.openxmlformats.org/officeDocument/2006/relationships/oleObject" Target="embeddings/oleObject49.bin"/><Relationship Id="rId134" Type="http://schemas.openxmlformats.org/officeDocument/2006/relationships/oleObject" Target="embeddings/oleObject57.bin"/><Relationship Id="rId139" Type="http://schemas.openxmlformats.org/officeDocument/2006/relationships/image" Target="media/image60.emf"/><Relationship Id="rId80" Type="http://schemas.openxmlformats.org/officeDocument/2006/relationships/image" Target="media/image32.wmf"/><Relationship Id="rId85" Type="http://schemas.openxmlformats.org/officeDocument/2006/relationships/image" Target="media/image34.wmf"/><Relationship Id="rId150" Type="http://schemas.openxmlformats.org/officeDocument/2006/relationships/oleObject" Target="embeddings/oleObject66.bin"/><Relationship Id="rId155" Type="http://schemas.openxmlformats.org/officeDocument/2006/relationships/image" Target="media/image67.wmf"/><Relationship Id="rId12" Type="http://schemas.openxmlformats.org/officeDocument/2006/relationships/image" Target="media/image1.emf"/><Relationship Id="rId17" Type="http://schemas.openxmlformats.org/officeDocument/2006/relationships/header" Target="header2.xml"/><Relationship Id="rId33" Type="http://schemas.openxmlformats.org/officeDocument/2006/relationships/image" Target="media/image10.emf"/><Relationship Id="rId38" Type="http://schemas.openxmlformats.org/officeDocument/2006/relationships/oleObject" Target="embeddings/oleObject6.bin"/><Relationship Id="rId59" Type="http://schemas.openxmlformats.org/officeDocument/2006/relationships/image" Target="media/image23.wmf"/><Relationship Id="rId103" Type="http://schemas.openxmlformats.org/officeDocument/2006/relationships/oleObject" Target="embeddings/oleObject41.bin"/><Relationship Id="rId108" Type="http://schemas.openxmlformats.org/officeDocument/2006/relationships/oleObject" Target="embeddings/oleObject44.bin"/><Relationship Id="rId124" Type="http://schemas.openxmlformats.org/officeDocument/2006/relationships/oleObject" Target="embeddings/oleObject52.bin"/><Relationship Id="rId129" Type="http://schemas.openxmlformats.org/officeDocument/2006/relationships/image" Target="media/image55.wmf"/><Relationship Id="rId20" Type="http://schemas.openxmlformats.org/officeDocument/2006/relationships/header" Target="header3.xml"/><Relationship Id="rId41" Type="http://schemas.openxmlformats.org/officeDocument/2006/relationships/image" Target="media/image14.wmf"/><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image" Target="media/image30.wmf"/><Relationship Id="rId83" Type="http://schemas.openxmlformats.org/officeDocument/2006/relationships/oleObject" Target="embeddings/oleObject30.bin"/><Relationship Id="rId88" Type="http://schemas.openxmlformats.org/officeDocument/2006/relationships/oleObject" Target="embeddings/oleObject33.bin"/><Relationship Id="rId91" Type="http://schemas.openxmlformats.org/officeDocument/2006/relationships/image" Target="media/image37.wmf"/><Relationship Id="rId96" Type="http://schemas.openxmlformats.org/officeDocument/2006/relationships/oleObject" Target="embeddings/oleObject37.bin"/><Relationship Id="rId111" Type="http://schemas.openxmlformats.org/officeDocument/2006/relationships/image" Target="media/image46.wmf"/><Relationship Id="rId132" Type="http://schemas.openxmlformats.org/officeDocument/2006/relationships/oleObject" Target="embeddings/oleObject56.bin"/><Relationship Id="rId140" Type="http://schemas.openxmlformats.org/officeDocument/2006/relationships/image" Target="media/image61.wmf"/><Relationship Id="rId145" Type="http://schemas.openxmlformats.org/officeDocument/2006/relationships/oleObject" Target="embeddings/oleObject62.bin"/><Relationship Id="rId153" Type="http://schemas.openxmlformats.org/officeDocument/2006/relationships/image" Target="media/image66.wmf"/><Relationship Id="rId16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yperlink" Target="https://www.itu.int/dms_pubrec/itu-r/rec/m/R-REC-M.2101-0-201702-I!!PDF-E.pdf" TargetMode="External"/><Relationship Id="rId36" Type="http://schemas.openxmlformats.org/officeDocument/2006/relationships/oleObject" Target="embeddings/Microsoft_Visio_2003-2010_Drawing1.vsd"/><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44.wmf"/><Relationship Id="rId114" Type="http://schemas.openxmlformats.org/officeDocument/2006/relationships/oleObject" Target="embeddings/oleObject47.bin"/><Relationship Id="rId119" Type="http://schemas.openxmlformats.org/officeDocument/2006/relationships/image" Target="media/image50.wmf"/><Relationship Id="rId127" Type="http://schemas.openxmlformats.org/officeDocument/2006/relationships/image" Target="media/image54.wmf"/><Relationship Id="rId10" Type="http://schemas.openxmlformats.org/officeDocument/2006/relationships/footnotes" Target="footnotes.xml"/><Relationship Id="rId31" Type="http://schemas.openxmlformats.org/officeDocument/2006/relationships/image" Target="media/image8.png"/><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6.wmf"/><Relationship Id="rId73" Type="http://schemas.openxmlformats.org/officeDocument/2006/relationships/oleObject" Target="embeddings/oleObject24.bin"/><Relationship Id="rId78" Type="http://schemas.openxmlformats.org/officeDocument/2006/relationships/oleObject" Target="embeddings/oleObject27.bin"/><Relationship Id="rId81" Type="http://schemas.openxmlformats.org/officeDocument/2006/relationships/oleObject" Target="embeddings/oleObject29.bin"/><Relationship Id="rId86" Type="http://schemas.openxmlformats.org/officeDocument/2006/relationships/oleObject" Target="embeddings/oleObject32.bin"/><Relationship Id="rId94" Type="http://schemas.openxmlformats.org/officeDocument/2006/relationships/oleObject" Target="embeddings/oleObject36.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1.bin"/><Relationship Id="rId130" Type="http://schemas.openxmlformats.org/officeDocument/2006/relationships/oleObject" Target="embeddings/oleObject55.bin"/><Relationship Id="rId135" Type="http://schemas.openxmlformats.org/officeDocument/2006/relationships/image" Target="media/image58.wmf"/><Relationship Id="rId143" Type="http://schemas.openxmlformats.org/officeDocument/2006/relationships/oleObject" Target="embeddings/oleObject61.bin"/><Relationship Id="rId148" Type="http://schemas.openxmlformats.org/officeDocument/2006/relationships/oleObject" Target="embeddings/oleObject64.bin"/><Relationship Id="rId151" Type="http://schemas.openxmlformats.org/officeDocument/2006/relationships/image" Target="media/image65.wmf"/><Relationship Id="rId156" Type="http://schemas.openxmlformats.org/officeDocument/2006/relationships/oleObject" Target="embeddings/oleObject69.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9" Type="http://schemas.openxmlformats.org/officeDocument/2006/relationships/image" Target="media/image13.wmf"/><Relationship Id="rId109" Type="http://schemas.openxmlformats.org/officeDocument/2006/relationships/image" Target="media/image45.wmf"/><Relationship Id="rId34" Type="http://schemas.openxmlformats.org/officeDocument/2006/relationships/oleObject" Target="embeddings/Microsoft_Visio_2003-2010_Drawing.vsd"/><Relationship Id="rId50" Type="http://schemas.openxmlformats.org/officeDocument/2006/relationships/oleObject" Target="embeddings/oleObject12.bin"/><Relationship Id="rId55" Type="http://schemas.openxmlformats.org/officeDocument/2006/relationships/image" Target="media/image21.wmf"/><Relationship Id="rId76" Type="http://schemas.openxmlformats.org/officeDocument/2006/relationships/oleObject" Target="embeddings/oleObject26.bin"/><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oleObject" Target="embeddings/oleObject50.bin"/><Relationship Id="rId125" Type="http://schemas.openxmlformats.org/officeDocument/2006/relationships/image" Target="media/image53.wmf"/><Relationship Id="rId141" Type="http://schemas.openxmlformats.org/officeDocument/2006/relationships/oleObject" Target="embeddings/oleObject60.bin"/><Relationship Id="rId146" Type="http://schemas.openxmlformats.org/officeDocument/2006/relationships/image" Target="media/image64.wmf"/><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5.bin"/><Relationship Id="rId16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6.emf"/><Relationship Id="rId24" Type="http://schemas.openxmlformats.org/officeDocument/2006/relationships/image" Target="media/image5.wmf"/><Relationship Id="rId40"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oleObject" Target="embeddings/oleObject45.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58.bin"/><Relationship Id="rId157" Type="http://schemas.openxmlformats.org/officeDocument/2006/relationships/image" Target="media/image68.emf"/><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oleObject" Target="embeddings/oleObject67.bin"/><Relationship Id="rId19" Type="http://schemas.openxmlformats.org/officeDocument/2006/relationships/footer" Target="footer2.xml"/><Relationship Id="rId14" Type="http://schemas.openxmlformats.org/officeDocument/2006/relationships/image" Target="media/image2.emf"/><Relationship Id="rId30" Type="http://schemas.openxmlformats.org/officeDocument/2006/relationships/image" Target="media/image7.jpeg"/><Relationship Id="rId35" Type="http://schemas.openxmlformats.org/officeDocument/2006/relationships/image" Target="media/image11.emf"/><Relationship Id="rId56" Type="http://schemas.openxmlformats.org/officeDocument/2006/relationships/oleObject" Target="embeddings/oleObject15.bin"/><Relationship Id="rId77" Type="http://schemas.openxmlformats.org/officeDocument/2006/relationships/image" Target="media/image31.wmf"/><Relationship Id="rId100" Type="http://schemas.openxmlformats.org/officeDocument/2006/relationships/oleObject" Target="embeddings/oleObject39.bin"/><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oleObject" Target="embeddings/oleObject63.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3.bin"/><Relationship Id="rId93" Type="http://schemas.openxmlformats.org/officeDocument/2006/relationships/image" Target="media/image38.wmf"/><Relationship Id="rId98" Type="http://schemas.openxmlformats.org/officeDocument/2006/relationships/oleObject" Target="embeddings/oleObject38.bin"/><Relationship Id="rId121" Type="http://schemas.openxmlformats.org/officeDocument/2006/relationships/image" Target="media/image51.wmf"/><Relationship Id="rId142" Type="http://schemas.openxmlformats.org/officeDocument/2006/relationships/image" Target="media/image62.wmf"/><Relationship Id="rId3" Type="http://schemas.openxmlformats.org/officeDocument/2006/relationships/customXml" Target="../customXml/item2.xml"/><Relationship Id="rId25" Type="http://schemas.openxmlformats.org/officeDocument/2006/relationships/oleObject" Target="embeddings/oleObject3.bin"/><Relationship Id="rId46" Type="http://schemas.openxmlformats.org/officeDocument/2006/relationships/oleObject" Target="embeddings/oleObject10.bin"/><Relationship Id="rId67" Type="http://schemas.openxmlformats.org/officeDocument/2006/relationships/image" Target="media/image27.wmf"/><Relationship Id="rId116" Type="http://schemas.openxmlformats.org/officeDocument/2006/relationships/oleObject" Target="embeddings/oleObject48.bin"/><Relationship Id="rId137" Type="http://schemas.openxmlformats.org/officeDocument/2006/relationships/image" Target="media/image59.wmf"/><Relationship Id="rId158" Type="http://schemas.openxmlformats.org/officeDocument/2006/relationships/image" Target="media/image6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8C0A66E-5278-4E82-B203-A9B5F0CB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8CE6A15-F525-4FB0-8720-66E49A8E3018}">
  <ds:schemaRefs>
    <ds:schemaRef ds:uri="http://schemas.microsoft.com/sharepoint/v3/contenttype/forms"/>
  </ds:schemaRefs>
</ds:datastoreItem>
</file>

<file path=customXml/itemProps4.xml><?xml version="1.0" encoding="utf-8"?>
<ds:datastoreItem xmlns:ds="http://schemas.openxmlformats.org/officeDocument/2006/customXml" ds:itemID="{DB9FB2B4-08EB-493A-9637-F9A1051DD5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14135</Words>
  <Characters>80576</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89</cp:revision>
  <cp:lastPrinted>2019-02-25T14:05:00Z</cp:lastPrinted>
  <dcterms:created xsi:type="dcterms:W3CDTF">2024-05-02T14:12:00Z</dcterms:created>
  <dcterms:modified xsi:type="dcterms:W3CDTF">2024-09-02T22:50:00Z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