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5A846DB7"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A24A6B">
              <w:t>2</w:t>
            </w:r>
            <w:r w:rsidR="00231636" w:rsidRPr="004D3578">
              <w:t xml:space="preserve"> </w:t>
            </w:r>
            <w:r w:rsidRPr="00133525">
              <w:rPr>
                <w:sz w:val="32"/>
              </w:rPr>
              <w:t>(</w:t>
            </w:r>
            <w:r w:rsidR="00231636">
              <w:rPr>
                <w:sz w:val="32"/>
              </w:rPr>
              <w:t>202</w:t>
            </w:r>
            <w:r w:rsidR="00A24A6B">
              <w:rPr>
                <w:sz w:val="32"/>
              </w:rPr>
              <w:t>5</w:t>
            </w:r>
            <w:r w:rsidRPr="00133525">
              <w:rPr>
                <w:sz w:val="32"/>
              </w:rPr>
              <w:t>-</w:t>
            </w:r>
            <w:r w:rsidR="00231636">
              <w:rPr>
                <w:sz w:val="32"/>
              </w:rPr>
              <w:t>0</w:t>
            </w:r>
            <w:r w:rsidR="00A24A6B">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r w:rsidR="002574C4">
              <w:t>g</w:t>
            </w:r>
            <w:r>
              <w:t>uidance</w:t>
            </w:r>
            <w:r w:rsidR="002D5BAB">
              <w:t>;</w:t>
            </w:r>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97420357"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1F41F3F0" w14:textId="7B920B60" w:rsidR="002731F5" w:rsidRDefault="004D0FDB">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"1-3" </w:instrText>
      </w:r>
      <w:r>
        <w:fldChar w:fldCharType="separate"/>
      </w:r>
      <w:r w:rsidR="002731F5">
        <w:t>Foreword</w:t>
      </w:r>
      <w:r w:rsidR="002731F5">
        <w:tab/>
      </w:r>
      <w:r w:rsidR="002731F5">
        <w:fldChar w:fldCharType="begin" w:fldLock="1"/>
      </w:r>
      <w:r w:rsidR="002731F5">
        <w:instrText xml:space="preserve"> PAGEREF _Toc174039944 \h </w:instrText>
      </w:r>
      <w:r w:rsidR="002731F5">
        <w:fldChar w:fldCharType="separate"/>
      </w:r>
      <w:r w:rsidR="002731F5">
        <w:t>4</w:t>
      </w:r>
      <w:r w:rsidR="002731F5">
        <w:fldChar w:fldCharType="end"/>
      </w:r>
    </w:p>
    <w:p w14:paraId="403809CA" w14:textId="5D112473" w:rsidR="002731F5" w:rsidRDefault="002731F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_Toc174039945 \h </w:instrText>
      </w:r>
      <w:r>
        <w:fldChar w:fldCharType="separate"/>
      </w:r>
      <w:r>
        <w:t>4</w:t>
      </w:r>
      <w:r>
        <w:fldChar w:fldCharType="end"/>
      </w:r>
    </w:p>
    <w:p w14:paraId="40DC6EC9" w14:textId="7EDA9D19" w:rsidR="002731F5" w:rsidRDefault="002731F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_Toc174039946 \h </w:instrText>
      </w:r>
      <w:r>
        <w:fldChar w:fldCharType="separate"/>
      </w:r>
      <w:r>
        <w:t>5</w:t>
      </w:r>
      <w:r>
        <w:fldChar w:fldCharType="end"/>
      </w:r>
    </w:p>
    <w:p w14:paraId="6392FE24" w14:textId="0CFBE261" w:rsidR="002731F5" w:rsidRDefault="002731F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_Toc174039947 \h </w:instrText>
      </w:r>
      <w:r>
        <w:fldChar w:fldCharType="separate"/>
      </w:r>
      <w:r>
        <w:t>5</w:t>
      </w:r>
      <w:r>
        <w:fldChar w:fldCharType="end"/>
      </w:r>
    </w:p>
    <w:p w14:paraId="192CA537" w14:textId="4503971C" w:rsidR="002731F5" w:rsidRDefault="002731F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_Toc174039948 \h </w:instrText>
      </w:r>
      <w:r>
        <w:fldChar w:fldCharType="separate"/>
      </w:r>
      <w:r>
        <w:t>6</w:t>
      </w:r>
      <w:r>
        <w:fldChar w:fldCharType="end"/>
      </w:r>
    </w:p>
    <w:p w14:paraId="60CAE54D" w14:textId="7CDBE682" w:rsidR="002731F5" w:rsidRDefault="002731F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_Toc174039949 \h </w:instrText>
      </w:r>
      <w:r>
        <w:fldChar w:fldCharType="separate"/>
      </w:r>
      <w:r>
        <w:t>6</w:t>
      </w:r>
      <w:r>
        <w:fldChar w:fldCharType="end"/>
      </w:r>
    </w:p>
    <w:p w14:paraId="62CBAF42" w14:textId="658F76C7" w:rsidR="002731F5" w:rsidRDefault="002731F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_Toc174039950 \h </w:instrText>
      </w:r>
      <w:r>
        <w:fldChar w:fldCharType="separate"/>
      </w:r>
      <w:r>
        <w:t>6</w:t>
      </w:r>
      <w:r>
        <w:fldChar w:fldCharType="end"/>
      </w:r>
    </w:p>
    <w:p w14:paraId="3B0F7395" w14:textId="2BD7068D" w:rsidR="002731F5" w:rsidRDefault="002731F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_Toc174039951 \h </w:instrText>
      </w:r>
      <w:r>
        <w:fldChar w:fldCharType="separate"/>
      </w:r>
      <w:r>
        <w:t>6</w:t>
      </w:r>
      <w:r>
        <w:fldChar w:fldCharType="end"/>
      </w:r>
    </w:p>
    <w:p w14:paraId="5AD1F797" w14:textId="762B1D14" w:rsidR="002731F5" w:rsidRDefault="002731F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ID Association Caching</w:t>
      </w:r>
      <w:r>
        <w:tab/>
      </w:r>
      <w:r>
        <w:fldChar w:fldCharType="begin" w:fldLock="1"/>
      </w:r>
      <w:r>
        <w:instrText xml:space="preserve"> PAGEREF _Toc174039952 \h </w:instrText>
      </w:r>
      <w:r>
        <w:fldChar w:fldCharType="separate"/>
      </w:r>
      <w:r>
        <w:t>7</w:t>
      </w:r>
      <w:r>
        <w:fldChar w:fldCharType="end"/>
      </w:r>
    </w:p>
    <w:p w14:paraId="44143B3D" w14:textId="12EFBAF5" w:rsidR="002731F5" w:rsidRDefault="002731F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_Toc174039953 \h </w:instrText>
      </w:r>
      <w:r>
        <w:fldChar w:fldCharType="separate"/>
      </w:r>
      <w:r>
        <w:t>7</w:t>
      </w:r>
      <w:r>
        <w:fldChar w:fldCharType="end"/>
      </w:r>
    </w:p>
    <w:p w14:paraId="573175C4" w14:textId="79C35E3B" w:rsidR="002731F5" w:rsidRDefault="002731F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IDs</w:t>
      </w:r>
      <w:r>
        <w:tab/>
      </w:r>
      <w:r>
        <w:fldChar w:fldCharType="begin" w:fldLock="1"/>
      </w:r>
      <w:r>
        <w:instrText xml:space="preserve"> PAGEREF _Toc174039954 \h </w:instrText>
      </w:r>
      <w:r>
        <w:fldChar w:fldCharType="separate"/>
      </w:r>
      <w:r>
        <w:t>7</w:t>
      </w:r>
      <w:r>
        <w:fldChar w:fldCharType="end"/>
      </w:r>
    </w:p>
    <w:p w14:paraId="1F7FBB8B" w14:textId="63A84A79" w:rsidR="002731F5" w:rsidRDefault="002731F5">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Caching Principles</w:t>
      </w:r>
      <w:r>
        <w:tab/>
      </w:r>
      <w:r>
        <w:fldChar w:fldCharType="begin" w:fldLock="1"/>
      </w:r>
      <w:r>
        <w:instrText xml:space="preserve"> PAGEREF _Toc174039955 \h </w:instrText>
      </w:r>
      <w:r>
        <w:fldChar w:fldCharType="separate"/>
      </w:r>
      <w:r>
        <w:t>8</w:t>
      </w:r>
      <w:r>
        <w:fldChar w:fldCharType="end"/>
      </w:r>
    </w:p>
    <w:p w14:paraId="024A8716" w14:textId="656B21C5" w:rsidR="002731F5" w:rsidRDefault="002731F5">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_Toc174039956 \h </w:instrText>
      </w:r>
      <w:r>
        <w:fldChar w:fldCharType="separate"/>
      </w:r>
      <w:r>
        <w:t>8</w:t>
      </w:r>
      <w:r>
        <w:fldChar w:fldCharType="end"/>
      </w:r>
    </w:p>
    <w:p w14:paraId="002D0454" w14:textId="5CDA2018" w:rsidR="002731F5" w:rsidRDefault="002731F5">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Caching</w:t>
      </w:r>
      <w:r>
        <w:tab/>
      </w:r>
      <w:r>
        <w:fldChar w:fldCharType="begin" w:fldLock="1"/>
      </w:r>
      <w:r>
        <w:instrText xml:space="preserve"> PAGEREF _Toc174039957 \h </w:instrText>
      </w:r>
      <w:r>
        <w:fldChar w:fldCharType="separate"/>
      </w:r>
      <w:r>
        <w:t>8</w:t>
      </w:r>
      <w:r>
        <w:fldChar w:fldCharType="end"/>
      </w:r>
    </w:p>
    <w:p w14:paraId="5A0BB9DF" w14:textId="4292A8D7" w:rsidR="002731F5" w:rsidRDefault="002731F5">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De-caching</w:t>
      </w:r>
      <w:r>
        <w:tab/>
      </w:r>
      <w:r>
        <w:fldChar w:fldCharType="begin" w:fldLock="1"/>
      </w:r>
      <w:r>
        <w:instrText xml:space="preserve"> PAGEREF _Toc174039958 \h </w:instrText>
      </w:r>
      <w:r>
        <w:fldChar w:fldCharType="separate"/>
      </w:r>
      <w:r>
        <w:t>8</w:t>
      </w:r>
      <w:r>
        <w:fldChar w:fldCharType="end"/>
      </w:r>
    </w:p>
    <w:p w14:paraId="0EE6890F" w14:textId="7C014A44" w:rsidR="002731F5" w:rsidRDefault="002731F5">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Summary of the terms used within the caching principles</w:t>
      </w:r>
      <w:r>
        <w:tab/>
      </w:r>
      <w:r>
        <w:fldChar w:fldCharType="begin" w:fldLock="1"/>
      </w:r>
      <w:r>
        <w:instrText xml:space="preserve"> PAGEREF _Toc174039959 \h </w:instrText>
      </w:r>
      <w:r>
        <w:fldChar w:fldCharType="separate"/>
      </w:r>
      <w:r>
        <w:t>9</w:t>
      </w:r>
      <w:r>
        <w:fldChar w:fldCharType="end"/>
      </w:r>
    </w:p>
    <w:p w14:paraId="3D24C0FE" w14:textId="56A1BDCD" w:rsidR="002731F5" w:rsidRDefault="002731F5">
      <w:pPr>
        <w:pStyle w:val="TOC3"/>
        <w:rPr>
          <w:rFonts w:asciiTheme="minorHAnsi" w:eastAsiaTheme="minorEastAsia" w:hAnsiTheme="minorHAnsi" w:cstheme="minorBidi"/>
          <w:kern w:val="2"/>
          <w:sz w:val="24"/>
          <w:szCs w:val="24"/>
          <w:lang w:eastAsia="en-GB"/>
          <w14:ligatures w14:val="standardContextual"/>
        </w:rPr>
      </w:pPr>
      <w:r>
        <w:t>4.3.5</w:t>
      </w:r>
      <w:r>
        <w:rPr>
          <w:rFonts w:asciiTheme="minorHAnsi" w:eastAsiaTheme="minorEastAsia" w:hAnsiTheme="minorHAnsi" w:cstheme="minorBidi"/>
          <w:kern w:val="2"/>
          <w:sz w:val="24"/>
          <w:szCs w:val="24"/>
          <w:lang w:eastAsia="en-GB"/>
          <w14:ligatures w14:val="standardContextual"/>
        </w:rPr>
        <w:tab/>
      </w:r>
      <w:r>
        <w:t>Illustrations of caching and de-caching principles</w:t>
      </w:r>
      <w:r>
        <w:tab/>
      </w:r>
      <w:r>
        <w:fldChar w:fldCharType="begin" w:fldLock="1"/>
      </w:r>
      <w:r>
        <w:instrText xml:space="preserve"> PAGEREF _Toc174039960 \h </w:instrText>
      </w:r>
      <w:r>
        <w:fldChar w:fldCharType="separate"/>
      </w:r>
      <w:r>
        <w:t>11</w:t>
      </w:r>
      <w:r>
        <w:fldChar w:fldCharType="end"/>
      </w:r>
    </w:p>
    <w:p w14:paraId="460CA11F" w14:textId="612CD631" w:rsidR="002731F5" w:rsidRDefault="002731F5">
      <w:pPr>
        <w:pStyle w:val="TOC3"/>
        <w:rPr>
          <w:rFonts w:asciiTheme="minorHAnsi" w:eastAsiaTheme="minorEastAsia" w:hAnsiTheme="minorHAnsi" w:cstheme="minorBidi"/>
          <w:kern w:val="2"/>
          <w:sz w:val="24"/>
          <w:szCs w:val="24"/>
          <w:lang w:eastAsia="en-GB"/>
          <w14:ligatures w14:val="standardContextual"/>
        </w:rPr>
      </w:pPr>
      <w:r>
        <w:t>4.3.6</w:t>
      </w:r>
      <w:r>
        <w:rPr>
          <w:rFonts w:asciiTheme="minorHAnsi" w:eastAsiaTheme="minorEastAsia" w:hAnsiTheme="minorHAnsi" w:cstheme="minorBidi"/>
          <w:kern w:val="2"/>
          <w:sz w:val="24"/>
          <w:szCs w:val="24"/>
          <w:lang w:eastAsia="en-GB"/>
          <w14:ligatures w14:val="standardContextual"/>
        </w:rPr>
        <w:tab/>
      </w:r>
      <w:r>
        <w:t>ID association caching and de-caching scenarios</w:t>
      </w:r>
      <w:r>
        <w:tab/>
      </w:r>
      <w:r>
        <w:fldChar w:fldCharType="begin" w:fldLock="1"/>
      </w:r>
      <w:r>
        <w:instrText xml:space="preserve"> PAGEREF _Toc174039961 \h </w:instrText>
      </w:r>
      <w:r>
        <w:fldChar w:fldCharType="separate"/>
      </w:r>
      <w:r>
        <w:t>17</w:t>
      </w:r>
      <w:r>
        <w:fldChar w:fldCharType="end"/>
      </w:r>
    </w:p>
    <w:p w14:paraId="6D8DFBB9" w14:textId="305B291C" w:rsidR="002731F5" w:rsidRDefault="002731F5">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Retrieval principles</w:t>
      </w:r>
      <w:r>
        <w:tab/>
      </w:r>
      <w:r>
        <w:fldChar w:fldCharType="begin" w:fldLock="1"/>
      </w:r>
      <w:r>
        <w:instrText xml:space="preserve"> PAGEREF _Toc174039962 \h </w:instrText>
      </w:r>
      <w:r>
        <w:fldChar w:fldCharType="separate"/>
      </w:r>
      <w:r>
        <w:t>22</w:t>
      </w:r>
      <w:r>
        <w:fldChar w:fldCharType="end"/>
      </w:r>
    </w:p>
    <w:p w14:paraId="7AFEE3C3" w14:textId="5B2FA473" w:rsidR="002731F5" w:rsidRDefault="002731F5">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_Toc174039963 \h </w:instrText>
      </w:r>
      <w:r>
        <w:fldChar w:fldCharType="separate"/>
      </w:r>
      <w:r>
        <w:t>22</w:t>
      </w:r>
      <w:r>
        <w:fldChar w:fldCharType="end"/>
      </w:r>
    </w:p>
    <w:p w14:paraId="1F749DE9" w14:textId="7DFB7CFA" w:rsidR="002731F5" w:rsidRDefault="002731F5">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LI_HIQR</w:t>
      </w:r>
      <w:r>
        <w:tab/>
      </w:r>
      <w:r>
        <w:fldChar w:fldCharType="begin" w:fldLock="1"/>
      </w:r>
      <w:r>
        <w:instrText xml:space="preserve"> PAGEREF _Toc174039964 \h </w:instrText>
      </w:r>
      <w:r>
        <w:fldChar w:fldCharType="separate"/>
      </w:r>
      <w:r>
        <w:t>23</w:t>
      </w:r>
      <w:r>
        <w:fldChar w:fldCharType="end"/>
      </w:r>
    </w:p>
    <w:p w14:paraId="57DAC70A" w14:textId="064E66A7" w:rsidR="002731F5" w:rsidRDefault="002731F5">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LI_XQR</w:t>
      </w:r>
      <w:r>
        <w:tab/>
      </w:r>
      <w:r>
        <w:fldChar w:fldCharType="begin" w:fldLock="1"/>
      </w:r>
      <w:r>
        <w:instrText xml:space="preserve"> PAGEREF _Toc174039965 \h </w:instrText>
      </w:r>
      <w:r>
        <w:fldChar w:fldCharType="separate"/>
      </w:r>
      <w:r>
        <w:t>24</w:t>
      </w:r>
      <w:r>
        <w:fldChar w:fldCharType="end"/>
      </w:r>
    </w:p>
    <w:p w14:paraId="7F12AAD6" w14:textId="26A4BAD3" w:rsidR="002731F5" w:rsidRDefault="002731F5">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Illustration of retrieval principles</w:t>
      </w:r>
      <w:r>
        <w:tab/>
      </w:r>
      <w:r>
        <w:fldChar w:fldCharType="begin" w:fldLock="1"/>
      </w:r>
      <w:r>
        <w:instrText xml:space="preserve"> PAGEREF _Toc174039966 \h </w:instrText>
      </w:r>
      <w:r>
        <w:fldChar w:fldCharType="separate"/>
      </w:r>
      <w:r>
        <w:t>26</w:t>
      </w:r>
      <w:r>
        <w:fldChar w:fldCharType="end"/>
      </w:r>
    </w:p>
    <w:p w14:paraId="0A30DCA4" w14:textId="623D442D" w:rsidR="002731F5" w:rsidRDefault="002731F5">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Illustration of time-window principles</w:t>
      </w:r>
      <w:r>
        <w:tab/>
      </w:r>
      <w:r>
        <w:fldChar w:fldCharType="begin" w:fldLock="1"/>
      </w:r>
      <w:r>
        <w:instrText xml:space="preserve"> PAGEREF _Toc174039967 \h </w:instrText>
      </w:r>
      <w:r>
        <w:fldChar w:fldCharType="separate"/>
      </w:r>
      <w:r>
        <w:t>28</w:t>
      </w:r>
      <w:r>
        <w:fldChar w:fldCharType="end"/>
      </w:r>
    </w:p>
    <w:p w14:paraId="0F8D2DAA" w14:textId="00E3BF66" w:rsidR="002731F5" w:rsidRDefault="002731F5">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Flow diagrams</w:t>
      </w:r>
      <w:r>
        <w:tab/>
      </w:r>
      <w:r>
        <w:fldChar w:fldCharType="begin" w:fldLock="1"/>
      </w:r>
      <w:r>
        <w:instrText xml:space="preserve"> PAGEREF _Toc174039968 \h </w:instrText>
      </w:r>
      <w:r>
        <w:fldChar w:fldCharType="separate"/>
      </w:r>
      <w:r>
        <w:t>35</w:t>
      </w:r>
      <w:r>
        <w:fldChar w:fldCharType="end"/>
      </w:r>
    </w:p>
    <w:p w14:paraId="361D7B12" w14:textId="6962A4FF" w:rsidR="002731F5" w:rsidRDefault="002731F5">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_Toc174039969 \h </w:instrText>
      </w:r>
      <w:r>
        <w:fldChar w:fldCharType="separate"/>
      </w:r>
      <w:r>
        <w:t>35</w:t>
      </w:r>
      <w:r>
        <w:fldChar w:fldCharType="end"/>
      </w:r>
    </w:p>
    <w:p w14:paraId="240730BE" w14:textId="51AE657D" w:rsidR="002731F5" w:rsidRDefault="002731F5">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SUCI to SUPI retrieval</w:t>
      </w:r>
      <w:r>
        <w:tab/>
      </w:r>
      <w:r>
        <w:fldChar w:fldCharType="begin" w:fldLock="1"/>
      </w:r>
      <w:r>
        <w:instrText xml:space="preserve"> PAGEREF _Toc174039970 \h </w:instrText>
      </w:r>
      <w:r>
        <w:fldChar w:fldCharType="separate"/>
      </w:r>
      <w:r>
        <w:t>35</w:t>
      </w:r>
      <w:r>
        <w:fldChar w:fldCharType="end"/>
      </w:r>
    </w:p>
    <w:p w14:paraId="42E59C46" w14:textId="07CD2671" w:rsidR="002731F5" w:rsidRDefault="002731F5">
      <w:pPr>
        <w:pStyle w:val="TOC3"/>
        <w:rPr>
          <w:rFonts w:asciiTheme="minorHAnsi" w:eastAsiaTheme="minorEastAsia" w:hAnsiTheme="minorHAnsi" w:cstheme="minorBidi"/>
          <w:kern w:val="2"/>
          <w:sz w:val="24"/>
          <w:szCs w:val="24"/>
          <w:lang w:eastAsia="en-GB"/>
          <w14:ligatures w14:val="standardContextual"/>
        </w:rPr>
      </w:pPr>
      <w:r>
        <w:t>4.5.3</w:t>
      </w:r>
      <w:r>
        <w:rPr>
          <w:rFonts w:asciiTheme="minorHAnsi" w:eastAsiaTheme="minorEastAsia" w:hAnsiTheme="minorHAnsi" w:cstheme="minorBidi"/>
          <w:kern w:val="2"/>
          <w:sz w:val="24"/>
          <w:szCs w:val="24"/>
          <w:lang w:eastAsia="en-GB"/>
          <w14:ligatures w14:val="standardContextual"/>
        </w:rPr>
        <w:tab/>
      </w:r>
      <w:r>
        <w:t>5G-S-TMSI to SUPI retrieval</w:t>
      </w:r>
      <w:r>
        <w:tab/>
      </w:r>
      <w:r>
        <w:fldChar w:fldCharType="begin" w:fldLock="1"/>
      </w:r>
      <w:r>
        <w:instrText xml:space="preserve"> PAGEREF _Toc174039971 \h </w:instrText>
      </w:r>
      <w:r>
        <w:fldChar w:fldCharType="separate"/>
      </w:r>
      <w:r>
        <w:t>37</w:t>
      </w:r>
      <w:r>
        <w:fldChar w:fldCharType="end"/>
      </w:r>
    </w:p>
    <w:p w14:paraId="7DA90C8E" w14:textId="00469EB3" w:rsidR="002731F5" w:rsidRDefault="002731F5">
      <w:pPr>
        <w:pStyle w:val="TOC3"/>
        <w:rPr>
          <w:rFonts w:asciiTheme="minorHAnsi" w:eastAsiaTheme="minorEastAsia" w:hAnsiTheme="minorHAnsi" w:cstheme="minorBidi"/>
          <w:kern w:val="2"/>
          <w:sz w:val="24"/>
          <w:szCs w:val="24"/>
          <w:lang w:eastAsia="en-GB"/>
          <w14:ligatures w14:val="standardContextual"/>
        </w:rPr>
      </w:pPr>
      <w:r>
        <w:t>4.5.4</w:t>
      </w:r>
      <w:r>
        <w:rPr>
          <w:rFonts w:asciiTheme="minorHAnsi" w:eastAsiaTheme="minorEastAsia" w:hAnsiTheme="minorHAnsi" w:cstheme="minorBidi"/>
          <w:kern w:val="2"/>
          <w:sz w:val="24"/>
          <w:szCs w:val="24"/>
          <w:lang w:eastAsia="en-GB"/>
          <w14:ligatures w14:val="standardContextual"/>
        </w:rPr>
        <w:tab/>
      </w:r>
      <w:r>
        <w:t>SUPI to 5G-GUTI retrieval</w:t>
      </w:r>
      <w:r>
        <w:tab/>
      </w:r>
      <w:r>
        <w:fldChar w:fldCharType="begin" w:fldLock="1"/>
      </w:r>
      <w:r>
        <w:instrText xml:space="preserve"> PAGEREF _Toc174039972 \h </w:instrText>
      </w:r>
      <w:r>
        <w:fldChar w:fldCharType="separate"/>
      </w:r>
      <w:r>
        <w:t>40</w:t>
      </w:r>
      <w:r>
        <w:fldChar w:fldCharType="end"/>
      </w:r>
    </w:p>
    <w:p w14:paraId="5953AFB3" w14:textId="2A4574A3" w:rsidR="002731F5" w:rsidRDefault="002731F5">
      <w:pPr>
        <w:pStyle w:val="TOC3"/>
        <w:rPr>
          <w:rFonts w:asciiTheme="minorHAnsi" w:eastAsiaTheme="minorEastAsia" w:hAnsiTheme="minorHAnsi" w:cstheme="minorBidi"/>
          <w:kern w:val="2"/>
          <w:sz w:val="24"/>
          <w:szCs w:val="24"/>
          <w:lang w:eastAsia="en-GB"/>
          <w14:ligatures w14:val="standardContextual"/>
        </w:rPr>
      </w:pPr>
      <w:r>
        <w:t>4.5.5</w:t>
      </w:r>
      <w:r>
        <w:rPr>
          <w:rFonts w:asciiTheme="minorHAnsi" w:eastAsiaTheme="minorEastAsia" w:hAnsiTheme="minorHAnsi" w:cstheme="minorBidi"/>
          <w:kern w:val="2"/>
          <w:sz w:val="24"/>
          <w:szCs w:val="24"/>
          <w:lang w:eastAsia="en-GB"/>
          <w14:ligatures w14:val="standardContextual"/>
        </w:rPr>
        <w:tab/>
      </w:r>
      <w:r>
        <w:t>Ongoing identity association scenarios</w:t>
      </w:r>
      <w:r>
        <w:tab/>
      </w:r>
      <w:r>
        <w:fldChar w:fldCharType="begin" w:fldLock="1"/>
      </w:r>
      <w:r>
        <w:instrText xml:space="preserve"> PAGEREF _Toc174039973 \h </w:instrText>
      </w:r>
      <w:r>
        <w:fldChar w:fldCharType="separate"/>
      </w:r>
      <w:r>
        <w:t>45</w:t>
      </w:r>
      <w:r>
        <w:fldChar w:fldCharType="end"/>
      </w:r>
    </w:p>
    <w:p w14:paraId="039B8F61" w14:textId="7A8859A3"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403994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36B321C4" w14:textId="77777777" w:rsidR="00C2641F" w:rsidRDefault="00C2641F" w:rsidP="00C2641F">
      <w:bookmarkStart w:id="6" w:name="_Hlk165537923"/>
      <w:bookmarkStart w:id="7" w:name="_Hlk165545608"/>
      <w:bookmarkStart w:id="8" w:name="_Hlk165541535"/>
    </w:p>
    <w:p w14:paraId="66A53D60" w14:textId="2CEA61B5" w:rsidR="0007060A" w:rsidRDefault="0007060A" w:rsidP="00C2641F">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C2641F">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C2641F">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C2641F">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C2641F">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C2641F">
      <w:r>
        <w:t>In Part 6, the illustrations of</w:t>
      </w:r>
      <w:r w:rsidR="008134E8">
        <w:t xml:space="preserve"> </w:t>
      </w:r>
      <w:r>
        <w:t xml:space="preserve">LI for </w:t>
      </w:r>
      <w:r w:rsidRPr="00F746FE">
        <w:t xml:space="preserve">IMS based </w:t>
      </w:r>
      <w:r>
        <w:t>RCS focus on the architecture topologies and the call flows when the RCS service is offered by the CSP or by a Third Party Provider.</w:t>
      </w:r>
    </w:p>
    <w:p w14:paraId="4403AF56" w14:textId="21FE0BD2" w:rsidR="0007060A" w:rsidRDefault="0007060A" w:rsidP="00C2641F">
      <w:r>
        <w:t>In Part 7, the illustrations of LI location acquisition capabilities focus on the conceptual overview and the flow diagrams for location reporting, LALS and location acquisition.</w:t>
      </w:r>
    </w:p>
    <w:p w14:paraId="5C6A5D44" w14:textId="161E27A7" w:rsidR="0007060A" w:rsidRDefault="0007060A" w:rsidP="00C2641F">
      <w:r>
        <w:t>In Part 8, the illustrations of</w:t>
      </w:r>
      <w:r w:rsidR="008134E8">
        <w:t xml:space="preserve"> </w:t>
      </w:r>
      <w:r>
        <w:t>LI for MMS focus on the conceptual overview and the flow diagrams for MMS.</w:t>
      </w:r>
    </w:p>
    <w:p w14:paraId="7788F089" w14:textId="3F47CC77" w:rsidR="0007060A" w:rsidRDefault="0007060A" w:rsidP="00C2641F">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174039945"/>
      <w:bookmarkEnd w:id="8"/>
      <w:bookmarkEnd w:id="5"/>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174039946"/>
      <w:r w:rsidRPr="004D3578">
        <w:lastRenderedPageBreak/>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174039947"/>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2A19473B" w14:textId="77777777" w:rsidR="00080512" w:rsidRPr="004D3578" w:rsidRDefault="00080512">
      <w:pPr>
        <w:pStyle w:val="Heading1"/>
      </w:pPr>
      <w:bookmarkStart w:id="15" w:name="_Toc174039948"/>
      <w:r w:rsidRPr="004D3578">
        <w:lastRenderedPageBreak/>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174039949"/>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174039950"/>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174039951"/>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Mission Critical Push To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6F75E7D" w14:textId="77777777" w:rsidR="00C2641F" w:rsidRDefault="00C2641F" w:rsidP="00C2641F">
      <w:pPr>
        <w:pStyle w:val="EW"/>
      </w:pPr>
      <w:r>
        <w:t>TA-ID</w:t>
      </w:r>
      <w:r>
        <w:tab/>
        <w:t>Tracking Area Identifier</w:t>
      </w:r>
    </w:p>
    <w:p w14:paraId="435229C1" w14:textId="24981CB2" w:rsidR="004D0FDB" w:rsidRDefault="004D0FDB" w:rsidP="004D0FDB">
      <w:pPr>
        <w:pStyle w:val="EW"/>
      </w:pPr>
      <w:r>
        <w:t>TAI</w:t>
      </w:r>
      <w:r>
        <w:tab/>
        <w:t>Tracking Area Identity</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5033B54C" w:rsidR="004D0FDB" w:rsidRDefault="004D0FDB" w:rsidP="00CA0C0F">
      <w:pPr>
        <w:pStyle w:val="EW"/>
      </w:pPr>
      <w:r>
        <w:t xml:space="preserve"> </w:t>
      </w:r>
    </w:p>
    <w:p w14:paraId="2C2A3281" w14:textId="1ACCB8EC" w:rsidR="009178E2" w:rsidRDefault="009178E2">
      <w:pPr>
        <w:spacing w:after="0"/>
      </w:pPr>
      <w:r>
        <w:br w:type="page"/>
      </w:r>
    </w:p>
    <w:p w14:paraId="023650BE" w14:textId="5C26FC8C" w:rsidR="0001061C" w:rsidRDefault="004D0FDB" w:rsidP="0001061C">
      <w:pPr>
        <w:pStyle w:val="Heading1"/>
      </w:pPr>
      <w:bookmarkStart w:id="23" w:name="_Toc174039952"/>
      <w:r>
        <w:lastRenderedPageBreak/>
        <w:t>4</w:t>
      </w:r>
      <w:r w:rsidR="0001061C">
        <w:tab/>
        <w:t>ID Association Caching</w:t>
      </w:r>
      <w:bookmarkEnd w:id="23"/>
    </w:p>
    <w:p w14:paraId="78C43C32" w14:textId="760FFBF8" w:rsidR="0001061C" w:rsidRDefault="004D0FDB" w:rsidP="0001061C">
      <w:pPr>
        <w:pStyle w:val="Heading2"/>
      </w:pPr>
      <w:bookmarkStart w:id="24" w:name="_Toc174039953"/>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2pt;height:114pt" o:ole="">
            <v:imagedata r:id="rId17" o:title=""/>
          </v:shape>
          <o:OLEObject Type="Embed" ProgID="Visio.Drawing.15" ShapeID="_x0000_i1026" DrawAspect="Content" ObjectID="_1797420358"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174039954"/>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Default="0001061C" w:rsidP="0001061C">
      <w:pPr>
        <w:pStyle w:val="B1"/>
      </w:pPr>
      <w:r>
        <w:t>Non-permanent IDs:</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50A50763" w14:textId="066A90CB" w:rsidR="00814C4B" w:rsidRDefault="00814C4B" w:rsidP="0001061C">
      <w:pPr>
        <w:pStyle w:val="B1"/>
      </w:pPr>
      <w:r>
        <w:t>-</w:t>
      </w:r>
      <w:r>
        <w:tab/>
        <w:t>GPSI.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6.8pt;height:111.6pt" o:ole="">
            <v:imagedata r:id="rId19" o:title=""/>
          </v:shape>
          <o:OLEObject Type="Embed" ProgID="Visio.Drawing.15" ShapeID="_x0000_i1027" DrawAspect="Content" ObjectID="_1797420359"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6" w:name="_Toc174039955"/>
      <w:r>
        <w:t>4.3</w:t>
      </w:r>
      <w:r w:rsidR="0001061C">
        <w:tab/>
        <w:t>Caching Principles</w:t>
      </w:r>
      <w:bookmarkEnd w:id="26"/>
    </w:p>
    <w:p w14:paraId="7568599F" w14:textId="3AE99AD5" w:rsidR="0001061C" w:rsidRDefault="004D0FDB" w:rsidP="009C0600">
      <w:pPr>
        <w:pStyle w:val="Heading3"/>
      </w:pPr>
      <w:bookmarkStart w:id="27" w:name="_Toc174039956"/>
      <w:r>
        <w:t>4.3</w:t>
      </w:r>
      <w:r w:rsidR="0001061C">
        <w:t>.1</w:t>
      </w:r>
      <w:r w:rsidR="0001061C">
        <w:tab/>
        <w:t>Background</w:t>
      </w:r>
      <w:bookmarkEnd w:id="27"/>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8" w:name="_Toc174039957"/>
      <w:r>
        <w:t>4.3</w:t>
      </w:r>
      <w:r w:rsidR="0001061C">
        <w:t>.2</w:t>
      </w:r>
      <w:r w:rsidR="0001061C">
        <w:tab/>
        <w:t>Caching</w:t>
      </w:r>
      <w:bookmarkEnd w:id="28"/>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5B27FE6B" w:rsidR="0001061C" w:rsidRDefault="0001061C" w:rsidP="0001061C">
      <w:r>
        <w:t>The SUCI (when known)</w:t>
      </w:r>
      <w:r w:rsidR="00814C4B">
        <w:t>, GPSI (when known)</w:t>
      </w:r>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5AC9EA9B" w14:textId="7659346C" w:rsidR="00814C4B" w:rsidRDefault="00814C4B" w:rsidP="00814C4B">
      <w:r>
        <w:t>If the previously cached ID association for that SUPI contains the GPSI, then the ICF transfers that GPSI to the new ID association unless the new ID association includes the GPSI.</w:t>
      </w:r>
    </w:p>
    <w:p w14:paraId="58D1FC83" w14:textId="63D9CEBA" w:rsidR="00814C4B" w:rsidRDefault="00814C4B" w:rsidP="0001061C">
      <w:r>
        <w:t>IEF present in the AMF also sends an IEF Association Record message when it detects that the GPSI is changed. The ICF, upon receiving the IEF Association Record message, caches the new ID association with the all the information it receives within the message.</w:t>
      </w:r>
    </w:p>
    <w:p w14:paraId="3EA8FF00" w14:textId="23992B08" w:rsidR="0001061C" w:rsidRDefault="004D0FDB" w:rsidP="0001061C">
      <w:pPr>
        <w:pStyle w:val="Heading3"/>
      </w:pPr>
      <w:bookmarkStart w:id="29" w:name="_Toc174039958"/>
      <w:bookmarkStart w:id="30" w:name="_Hlk76654757"/>
      <w:r>
        <w:t>4.3</w:t>
      </w:r>
      <w:r w:rsidR="0001061C">
        <w:t>.3</w:t>
      </w:r>
      <w:r w:rsidR="0001061C">
        <w:tab/>
        <w:t>De-caching</w:t>
      </w:r>
      <w:bookmarkEnd w:id="29"/>
    </w:p>
    <w:p w14:paraId="744B6B27" w14:textId="4E90C39F" w:rsidR="0001061C" w:rsidRDefault="0001061C" w:rsidP="0001061C">
      <w:bookmarkStart w:id="31"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1"/>
    <w:p w14:paraId="0EC3AEA4" w14:textId="48BCA073" w:rsidR="0001061C" w:rsidRDefault="0001061C" w:rsidP="0001061C">
      <w:r>
        <w:lastRenderedPageBreak/>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2" w:name="_Toc174039959"/>
      <w:r>
        <w:t>4.3</w:t>
      </w:r>
      <w:r w:rsidR="0001061C">
        <w:t>.4</w:t>
      </w:r>
      <w:r w:rsidR="0001061C">
        <w:tab/>
        <w:t>Summary of the terms used within the caching principles</w:t>
      </w:r>
      <w:bookmarkEnd w:id="32"/>
    </w:p>
    <w:p w14:paraId="331E57A9" w14:textId="667A4CBF" w:rsidR="0001061C" w:rsidRDefault="004D0FDB" w:rsidP="001A7962">
      <w:pPr>
        <w:pStyle w:val="Heading4"/>
      </w:pPr>
      <w:r>
        <w:t>4.3</w:t>
      </w:r>
      <w:r w:rsidR="0001061C">
        <w:t>.4.1</w:t>
      </w:r>
      <w:r w:rsidR="0001061C">
        <w:tab/>
        <w:t>Illustration</w:t>
      </w:r>
    </w:p>
    <w:p w14:paraId="2E15CB4F" w14:textId="2456BFC8" w:rsidR="0001061C" w:rsidRDefault="003300DA" w:rsidP="0001061C">
      <w:r>
        <w:t>F</w:t>
      </w:r>
      <w:r w:rsidR="0001061C">
        <w:t xml:space="preserve">igure </w:t>
      </w:r>
      <w:r w:rsidR="00B800ED">
        <w:t>4.3.4.1-1</w:t>
      </w:r>
      <w:r w:rsidR="0001061C">
        <w:t xml:space="preserve">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6pt;height:439.2pt" o:ole="">
            <v:imagedata r:id="rId21" o:title=""/>
          </v:shape>
          <o:OLEObject Type="Embed" ProgID="Visio.Drawing.15" ShapeID="_x0000_i1028" DrawAspect="Content" ObjectID="_1797420360" r:id="rId22"/>
        </w:object>
      </w:r>
    </w:p>
    <w:p w14:paraId="1525522B" w14:textId="52282B2B" w:rsidR="0001061C" w:rsidRDefault="0001061C" w:rsidP="001A7962">
      <w:pPr>
        <w:pStyle w:val="TF"/>
      </w:pPr>
      <w:r>
        <w:t xml:space="preserve">Figure </w:t>
      </w:r>
      <w:r w:rsidR="00B800ED">
        <w:t>4.3.4.1-1</w:t>
      </w:r>
      <w:r>
        <w:t>: Terms used in within caching principles</w:t>
      </w:r>
    </w:p>
    <w:p w14:paraId="53CE0580" w14:textId="3A2C3E88" w:rsidR="0001061C" w:rsidRDefault="0001061C" w:rsidP="001A7962">
      <w:r>
        <w:lastRenderedPageBreak/>
        <w:t xml:space="preserve">The following clauses provide a summary of the terms shown in figure </w:t>
      </w:r>
      <w:r w:rsidR="00B800ED">
        <w:t>4.3.4.1-1</w:t>
      </w:r>
      <w:r>
        <w:t>.</w:t>
      </w:r>
    </w:p>
    <w:p w14:paraId="21B5DD16" w14:textId="6080507E" w:rsidR="0001061C" w:rsidRDefault="004D0FDB" w:rsidP="0001061C">
      <w:pPr>
        <w:pStyle w:val="Heading4"/>
      </w:pPr>
      <w:r>
        <w:t>4.3</w:t>
      </w:r>
      <w:r w:rsidR="0001061C">
        <w:t>.4.2</w:t>
      </w:r>
      <w:r w:rsidR="0001061C">
        <w:tab/>
        <w:t>ID association</w:t>
      </w:r>
    </w:p>
    <w:p w14:paraId="58EF69CF" w14:textId="22EE3691" w:rsidR="0001061C" w:rsidRDefault="0001061C" w:rsidP="001A7962">
      <w:r>
        <w:t xml:space="preserve">An association between the permanent ID and non-permanent ID is cached in the ICF. </w:t>
      </w:r>
      <w:r w:rsidR="00D86E90">
        <w:t xml:space="preserve">The </w:t>
      </w:r>
      <w:r>
        <w:t>ICF receives the ID association within the IEF Identity Association Record message from the IEF.</w:t>
      </w:r>
    </w:p>
    <w:p w14:paraId="73BB1BB6" w14:textId="67F3C7B1" w:rsidR="0001061C" w:rsidRDefault="004D0FDB" w:rsidP="0001061C">
      <w:pPr>
        <w:pStyle w:val="Heading4"/>
      </w:pPr>
      <w:r>
        <w:t>4.3</w:t>
      </w:r>
      <w:r w:rsidR="0001061C">
        <w:t>.4.3</w:t>
      </w:r>
      <w:r w:rsidR="0001061C">
        <w:tab/>
        <w:t>Caching</w:t>
      </w:r>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r>
        <w:t>4.3</w:t>
      </w:r>
      <w:r w:rsidR="0001061C">
        <w:t>.4.4</w:t>
      </w:r>
      <w:r w:rsidR="0001061C">
        <w:tab/>
        <w:t>De-caching</w:t>
      </w:r>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r>
        <w:t>4.3</w:t>
      </w:r>
      <w:r w:rsidR="0001061C">
        <w:t>.4.5</w:t>
      </w:r>
      <w:r w:rsidR="0001061C">
        <w:tab/>
        <w:t>De-caching period</w:t>
      </w:r>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r>
        <w:t>4.3</w:t>
      </w:r>
      <w:r w:rsidR="0001061C">
        <w:t>.4.6</w:t>
      </w:r>
      <w:r w:rsidR="0001061C">
        <w:tab/>
        <w:t>Active ID association</w:t>
      </w:r>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r>
        <w:t>4.3</w:t>
      </w:r>
      <w:r w:rsidR="0001061C">
        <w:t>.4.7</w:t>
      </w:r>
      <w:r w:rsidR="0001061C">
        <w:tab/>
        <w:t>ID association in a de-caching phase</w:t>
      </w:r>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r>
        <w:t>4.3</w:t>
      </w:r>
      <w:r w:rsidR="0001061C">
        <w:t>.4.8</w:t>
      </w:r>
      <w:r w:rsidR="0001061C">
        <w:tab/>
        <w:t>Inactive ID association</w:t>
      </w:r>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r>
        <w:t>4.3</w:t>
      </w:r>
      <w:r w:rsidR="0001061C">
        <w:t>.4.9</w:t>
      </w:r>
      <w:r w:rsidR="0001061C">
        <w:tab/>
        <w:t xml:space="preserve">Association Start Time and Association </w:t>
      </w:r>
      <w:bookmarkEnd w:id="30"/>
      <w:r w:rsidR="0001061C">
        <w:t>End Time</w:t>
      </w:r>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2CD2AE91" w:rsidR="0001061C" w:rsidRDefault="0001061C" w:rsidP="0001061C">
      <w:r>
        <w:t xml:space="preserve">An illustration of timing concepts is shown in figure </w:t>
      </w:r>
      <w:r w:rsidR="00B800ED">
        <w:t>4.3.4.9-1</w:t>
      </w:r>
      <w:r>
        <w:t xml:space="preserve">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8pt;height:307.2pt" o:ole="">
            <v:imagedata r:id="rId23" o:title=""/>
          </v:shape>
          <o:OLEObject Type="Embed" ProgID="Visio.Drawing.15" ShapeID="_x0000_i1029" DrawAspect="Content" ObjectID="_1797420361" r:id="rId24"/>
        </w:object>
      </w:r>
    </w:p>
    <w:p w14:paraId="6E0FA0B2" w14:textId="6A55A52A" w:rsidR="0001061C" w:rsidRDefault="0001061C" w:rsidP="001A7962">
      <w:pPr>
        <w:pStyle w:val="TF"/>
      </w:pPr>
      <w:r>
        <w:t xml:space="preserve">Figure </w:t>
      </w:r>
      <w:r w:rsidR="00B800ED">
        <w:t>4.3.4.9-1</w:t>
      </w:r>
      <w:r>
        <w:t>: Timing concepts associated caching principles</w:t>
      </w:r>
    </w:p>
    <w:p w14:paraId="6894C3DF" w14:textId="062F858C" w:rsidR="0001061C" w:rsidRDefault="0001061C" w:rsidP="001A7962">
      <w:r>
        <w:t xml:space="preserve">As shown in figure </w:t>
      </w:r>
      <w:r w:rsidR="00B800ED">
        <w:t>4.3.4.9-1</w:t>
      </w:r>
      <w:r>
        <w:t>,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33" w:name="_Toc174039960"/>
      <w:r>
        <w:t>4.3</w:t>
      </w:r>
      <w:r w:rsidR="0001061C">
        <w:t>.5</w:t>
      </w:r>
      <w:r w:rsidR="0001061C">
        <w:tab/>
        <w:t>Illustrations of caching and de-caching principles</w:t>
      </w:r>
      <w:bookmarkEnd w:id="33"/>
    </w:p>
    <w:p w14:paraId="469D7D7F" w14:textId="22727568" w:rsidR="0001061C" w:rsidRDefault="004D0FDB" w:rsidP="0001061C">
      <w:pPr>
        <w:pStyle w:val="Heading4"/>
      </w:pPr>
      <w:r>
        <w:t>4.3</w:t>
      </w:r>
      <w:r w:rsidR="0001061C">
        <w:t>.5.1</w:t>
      </w:r>
      <w:r w:rsidR="0001061C">
        <w:tab/>
        <w:t>Multiple ID associations for a SUPI</w:t>
      </w:r>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5C429F9" w:rsidR="0001061C" w:rsidRDefault="0001061C" w:rsidP="0001061C">
      <w:r>
        <w:t xml:space="preserve">This is illustrated in figure </w:t>
      </w:r>
      <w:r w:rsidR="00B800ED">
        <w:t>4.3.5.1-1</w:t>
      </w:r>
      <w:r>
        <w:t xml:space="preserve">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2pt;height:511.2pt" o:ole="">
            <v:imagedata r:id="rId25" o:title=""/>
          </v:shape>
          <o:OLEObject Type="Embed" ProgID="Visio.Drawing.15" ShapeID="_x0000_i1030" DrawAspect="Content" ObjectID="_1797420362" r:id="rId26"/>
        </w:object>
      </w:r>
    </w:p>
    <w:p w14:paraId="22192F00" w14:textId="1EC930B7" w:rsidR="0001061C" w:rsidRDefault="0001061C" w:rsidP="001A7962">
      <w:pPr>
        <w:pStyle w:val="TF"/>
      </w:pPr>
      <w:r>
        <w:t xml:space="preserve">Figure </w:t>
      </w:r>
      <w:r w:rsidR="00B800ED">
        <w:t>4.3.5.1-1</w:t>
      </w:r>
      <w:r>
        <w:t>: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FDC1CBB" w:rsidR="0001061C" w:rsidRDefault="0001061C" w:rsidP="001A7962">
      <w:r>
        <w:t xml:space="preserve">As shown in figure </w:t>
      </w:r>
      <w:r w:rsidR="00B800ED">
        <w:t>4.3.5.1-1</w:t>
      </w:r>
      <w:r>
        <w:t xml:space="preserve">,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r>
        <w:t>4.3</w:t>
      </w:r>
      <w:r w:rsidR="0001061C">
        <w:t>.5.2</w:t>
      </w:r>
      <w:r w:rsidR="0001061C">
        <w:tab/>
        <w:t>5G-GUTI in multiple ID associations</w:t>
      </w:r>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 xml:space="preserve">.3)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54369DF9" w:rsidR="0001061C" w:rsidRDefault="0001061C" w:rsidP="0001061C">
      <w:pPr>
        <w:rPr>
          <w:lang w:eastAsia="ja-JP"/>
        </w:rPr>
      </w:pPr>
      <w:r>
        <w:t xml:space="preserve">This is illustrated in figure </w:t>
      </w:r>
      <w:r w:rsidR="00B800ED">
        <w:t>4.3.5.2-1</w:t>
      </w:r>
      <w:r>
        <w:t xml:space="preserve"> below</w:t>
      </w:r>
      <w:r w:rsidR="009E6220">
        <w:t>.</w:t>
      </w:r>
    </w:p>
    <w:p w14:paraId="79B840F5" w14:textId="77777777" w:rsidR="0001061C" w:rsidRDefault="0001061C" w:rsidP="003F3CF4">
      <w:pPr>
        <w:pStyle w:val="TH"/>
      </w:pPr>
      <w:r>
        <w:rPr>
          <w:lang w:eastAsia="ja-JP"/>
        </w:rPr>
        <w:object w:dxaOrig="9624" w:dyaOrig="7908" w14:anchorId="5844165B">
          <v:shape id="_x0000_i1031" type="#_x0000_t75" style="width:480.6pt;height:396pt" o:ole="">
            <v:imagedata r:id="rId27" o:title=""/>
          </v:shape>
          <o:OLEObject Type="Embed" ProgID="Visio.Drawing.15" ShapeID="_x0000_i1031" DrawAspect="Content" ObjectID="_1797420363" r:id="rId28"/>
        </w:object>
      </w:r>
    </w:p>
    <w:p w14:paraId="2CA0FCFA" w14:textId="270C6F15" w:rsidR="0001061C" w:rsidRDefault="0001061C" w:rsidP="003F3CF4">
      <w:pPr>
        <w:pStyle w:val="TF"/>
      </w:pPr>
      <w:r>
        <w:t xml:space="preserve">Figure </w:t>
      </w:r>
      <w:r w:rsidR="00B800ED">
        <w:t>4.3.5.2-1</w:t>
      </w:r>
      <w:r>
        <w:t>: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7C6775BA" w:rsidR="0001061C" w:rsidRDefault="003300DA" w:rsidP="001A7962">
      <w:r>
        <w:t>F</w:t>
      </w:r>
      <w:r w:rsidR="0001061C">
        <w:t xml:space="preserve">igure </w:t>
      </w:r>
      <w:r w:rsidR="00B800ED">
        <w:t>4.3.5.2-1</w:t>
      </w:r>
      <w:r w:rsidR="0001061C">
        <w:t xml:space="preserve"> shows the 5G-GUTI assignments for two UEs. As shown, at time T1, the same 5G-GUTI is in ID associations within the ICF (i.e. two different SUPIs), one is in the de-caching phase and the other one is active.</w:t>
      </w:r>
    </w:p>
    <w:p w14:paraId="31169740" w14:textId="17D2A223"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theoretical possibility, however, the ICF implementations should not dismiss the possibility.</w:t>
      </w:r>
    </w:p>
    <w:p w14:paraId="4AB53B61" w14:textId="4B8BC4BF" w:rsidR="0001061C" w:rsidRDefault="004D0FDB" w:rsidP="0001061C">
      <w:pPr>
        <w:pStyle w:val="Heading4"/>
        <w:rPr>
          <w:lang w:eastAsia="ja-JP"/>
        </w:rPr>
      </w:pPr>
      <w:r>
        <w:lastRenderedPageBreak/>
        <w:t>4.3</w:t>
      </w:r>
      <w:r w:rsidR="0001061C">
        <w:t>.5.3</w:t>
      </w:r>
      <w:r w:rsidR="0001061C">
        <w:tab/>
        <w:t>ID association caching aspects</w:t>
      </w:r>
    </w:p>
    <w:p w14:paraId="25B3DCDE" w14:textId="7064DB2A" w:rsidR="0001061C" w:rsidRDefault="004D0FDB" w:rsidP="0001061C">
      <w:pPr>
        <w:pStyle w:val="Heading5"/>
      </w:pPr>
      <w:r>
        <w:t>4.3</w:t>
      </w:r>
      <w:r w:rsidR="0001061C">
        <w:t>.5.3.1</w:t>
      </w:r>
      <w:r w:rsidR="0001061C">
        <w:tab/>
        <w:t>Overview</w:t>
      </w:r>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9209251" w:rsidR="0001061C" w:rsidRDefault="0001061C" w:rsidP="001A7962">
      <w:r>
        <w:t>The following information</w:t>
      </w:r>
      <w:r w:rsidR="00814C4B">
        <w:t>, if available, should be included</w:t>
      </w:r>
      <w:r>
        <w:t xml:space="preserve">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14C4B" w14:paraId="440D2B92" w14:textId="77777777" w:rsidTr="00BE4AB5">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14C4B" w:rsidRDefault="00814C4B"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14C4B" w:rsidRDefault="00814C4B"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1F8CFBFF" w14:textId="21A9FBD3" w:rsidR="00814C4B" w:rsidRDefault="00814C4B" w:rsidP="001A7962">
            <w:pPr>
              <w:pStyle w:val="tal0"/>
            </w:pPr>
            <w:r>
              <w:t>GPSI</w:t>
            </w:r>
          </w:p>
        </w:tc>
        <w:tc>
          <w:tcPr>
            <w:tcW w:w="1134" w:type="dxa"/>
            <w:tcBorders>
              <w:top w:val="single" w:sz="4" w:space="0" w:color="auto"/>
              <w:left w:val="single" w:sz="4" w:space="0" w:color="auto"/>
              <w:bottom w:val="single" w:sz="4" w:space="0" w:color="auto"/>
              <w:right w:val="single" w:sz="4" w:space="0" w:color="auto"/>
            </w:tcBorders>
            <w:hideMark/>
          </w:tcPr>
          <w:p w14:paraId="40742DC8" w14:textId="385E9528" w:rsidR="00814C4B" w:rsidRDefault="00814C4B"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r>
        <w:t>4.3</w:t>
      </w:r>
      <w:r w:rsidR="0001061C">
        <w:t>.5.3.2</w:t>
      </w:r>
      <w:r w:rsidR="0001061C">
        <w:tab/>
        <w:t>Illustration 1</w:t>
      </w:r>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p w14:paraId="3E55C947" w14:textId="2FCA69F8" w:rsidR="00FD3364" w:rsidRDefault="00FD3364" w:rsidP="001A7962">
      <w:pPr>
        <w:pStyle w:val="TH"/>
      </w:pPr>
    </w:p>
    <w:p w14:paraId="32130AE5" w14:textId="3D7884CE" w:rsidR="0001061C" w:rsidRDefault="00814C4B" w:rsidP="001A7962">
      <w:pPr>
        <w:pStyle w:val="TF"/>
      </w:pPr>
      <w:r>
        <w:object w:dxaOrig="24469" w:dyaOrig="22176" w14:anchorId="04C2BA7A">
          <v:shape id="_x0000_i1032" type="#_x0000_t75" style="width:481.8pt;height:436.8pt" o:ole="">
            <v:imagedata r:id="rId29" o:title=""/>
          </v:shape>
          <o:OLEObject Type="Embed" ProgID="Visio.Drawing.15" ShapeID="_x0000_i1032" DrawAspect="Content" ObjectID="_1797420364" r:id="rId30"/>
        </w:object>
      </w:r>
      <w:r w:rsidR="0001061C">
        <w:t xml:space="preserve">Figure </w:t>
      </w:r>
      <w:r w:rsidR="00B800ED">
        <w:t>4.3.5.3.2-1</w:t>
      </w:r>
      <w:r w:rsidR="0001061C">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35FD0A86"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TAI, N-CGI, Time-stamp of Tg and N-CGI-Time. The ICF caches the information as the ID association with Tg as the Association Start Time.</w:t>
      </w:r>
    </w:p>
    <w:p w14:paraId="5FD5727F" w14:textId="39AF00C3" w:rsidR="0001061C" w:rsidRDefault="0001061C" w:rsidP="0001061C">
      <w:pPr>
        <w:pStyle w:val="B1"/>
      </w:pPr>
      <w:r>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03501096" w:rsidR="0001061C" w:rsidRDefault="0001061C" w:rsidP="0001061C">
      <w:pPr>
        <w:pStyle w:val="B1"/>
      </w:pPr>
      <w:r>
        <w:t>4.</w:t>
      </w:r>
      <w:r>
        <w:tab/>
        <w:t xml:space="preserve">A 5G-GUTI is assigned to the UE. The IEF sends an IEF Association Record message that contains the SUCI, 5G-GUTI, SUPI, TAI, N-CGI, Time-stamp of Ty and N-CGI-Time. The ICF caches the information as the ID </w:t>
      </w:r>
      <w:r>
        <w:lastRenderedPageBreak/>
        <w:t xml:space="preserve">association with Ty as the Association Start Time. In this example, </w:t>
      </w:r>
      <w:r w:rsidR="00814C4B">
        <w:t xml:space="preserve">neither </w:t>
      </w:r>
      <w:r>
        <w:t xml:space="preserve">PEI </w:t>
      </w:r>
      <w:r w:rsidR="00814C4B">
        <w:t xml:space="preserve">nor GPSI </w:t>
      </w:r>
      <w:r>
        <w:t>is part of the ID association.</w:t>
      </w:r>
    </w:p>
    <w:p w14:paraId="19E17CD7" w14:textId="47D4055F" w:rsidR="0001061C" w:rsidRDefault="0001061C" w:rsidP="0001061C">
      <w:pPr>
        <w:pStyle w:val="B1"/>
      </w:pPr>
      <w:r>
        <w:t>5.</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r w:rsidR="00814C4B">
        <w:t>had neither</w:t>
      </w:r>
      <w:r>
        <w:t xml:space="preserve"> PEI</w:t>
      </w:r>
      <w:r w:rsidR="00814C4B">
        <w:t xml:space="preserve"> nor GPSI</w:t>
      </w:r>
      <w:r>
        <w:t xml:space="preserve">, the new ID association will also have </w:t>
      </w:r>
      <w:r w:rsidR="00814C4B">
        <w:t xml:space="preserve">neither </w:t>
      </w:r>
      <w:r>
        <w:t>PEI</w:t>
      </w:r>
      <w:r w:rsidR="00814C4B">
        <w:t xml:space="preserve"> nor GPSI</w:t>
      </w:r>
      <w:r>
        <w:t>.</w:t>
      </w:r>
    </w:p>
    <w:p w14:paraId="7A7F0511" w14:textId="4519C647" w:rsidR="0001061C" w:rsidRDefault="004D0FDB" w:rsidP="0001061C">
      <w:pPr>
        <w:pStyle w:val="Heading5"/>
      </w:pPr>
      <w:r>
        <w:t>4.3</w:t>
      </w:r>
      <w:r w:rsidR="0001061C">
        <w:t>.5.3.3</w:t>
      </w:r>
      <w:r w:rsidR="0001061C">
        <w:tab/>
        <w:t>Illustration 2</w:t>
      </w:r>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p w14:paraId="4B543315" w14:textId="2BDEF032" w:rsidR="00C64628" w:rsidRDefault="00C64628" w:rsidP="001A7962">
      <w:pPr>
        <w:pStyle w:val="TH"/>
      </w:pPr>
    </w:p>
    <w:p w14:paraId="6AFB6654" w14:textId="61DCAEE9" w:rsidR="0001061C" w:rsidRDefault="00814C4B" w:rsidP="001A7962">
      <w:pPr>
        <w:pStyle w:val="TF"/>
      </w:pPr>
      <w:r>
        <w:object w:dxaOrig="30864" w:dyaOrig="18781" w14:anchorId="59D88113">
          <v:shape id="_x0000_i1033" type="#_x0000_t75" style="width:481.2pt;height:292.8pt" o:ole="">
            <v:imagedata r:id="rId31" o:title=""/>
          </v:shape>
          <o:OLEObject Type="Embed" ProgID="Visio.Drawing.15" ShapeID="_x0000_i1033" DrawAspect="Content" ObjectID="_1797420365" r:id="rId32"/>
        </w:object>
      </w:r>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129A142"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TAI, N-CGI, Time-stamp of Tg and N-CGI-Time. The ICF caches the information as the ID association with Tg as the Association Start Time.</w:t>
      </w:r>
    </w:p>
    <w:p w14:paraId="7BC78B45" w14:textId="72F31DCA" w:rsidR="0001061C" w:rsidRDefault="0001061C" w:rsidP="0001061C">
      <w:pPr>
        <w:pStyle w:val="B1"/>
      </w:pPr>
      <w:r>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3136CA95" w14:textId="5F7F6A09" w:rsidR="0001061C" w:rsidRDefault="0001061C" w:rsidP="00F40427">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r w:rsidR="00F40427" w:rsidRPr="00F40427">
        <w:t xml:space="preserve"> </w:t>
      </w:r>
      <w:r w:rsidR="00F40427">
        <w:t>The ICF transfers the GPSI from the previous ID association to the new ID association.</w:t>
      </w:r>
    </w:p>
    <w:p w14:paraId="1E067AFE" w14:textId="7621CD7C" w:rsidR="0001061C" w:rsidRDefault="0001061C" w:rsidP="0001061C">
      <w:pPr>
        <w:pStyle w:val="B1"/>
      </w:pPr>
      <w:r>
        <w:lastRenderedPageBreak/>
        <w:t>4.</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r w:rsidR="00F40427">
        <w:t xml:space="preserve">and GPSI </w:t>
      </w:r>
      <w:r>
        <w:t>from the previous ID association (step 3) to the new ID association.</w:t>
      </w:r>
    </w:p>
    <w:p w14:paraId="79A912F9" w14:textId="1FD8CF22" w:rsidR="0001061C" w:rsidRDefault="004D0FDB" w:rsidP="0001061C">
      <w:pPr>
        <w:pStyle w:val="Heading3"/>
      </w:pPr>
      <w:bookmarkStart w:id="34" w:name="_Toc174039961"/>
      <w:bookmarkStart w:id="35" w:name="_Hlk76131221"/>
      <w:r>
        <w:t>4.3</w:t>
      </w:r>
      <w:r w:rsidR="0001061C">
        <w:t>.6</w:t>
      </w:r>
      <w:r w:rsidR="0001061C">
        <w:tab/>
        <w:t>ID association caching and de-caching scenarios</w:t>
      </w:r>
      <w:bookmarkEnd w:id="34"/>
    </w:p>
    <w:p w14:paraId="6649DD34" w14:textId="4B06F3AA" w:rsidR="0001061C" w:rsidRDefault="004D0FDB" w:rsidP="0001061C">
      <w:pPr>
        <w:pStyle w:val="Heading4"/>
      </w:pPr>
      <w:r>
        <w:t>4.3</w:t>
      </w:r>
      <w:r w:rsidR="0001061C">
        <w:t>.6.1</w:t>
      </w:r>
      <w:r w:rsidR="0001061C">
        <w:tab/>
        <w:t>Caching scenarios</w:t>
      </w:r>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p w14:paraId="42B3F0B8" w14:textId="22B16A1C" w:rsidR="0001061C" w:rsidRDefault="0001061C" w:rsidP="001A7962">
      <w:pPr>
        <w:pStyle w:val="TH"/>
        <w:rPr>
          <w:lang w:eastAsia="ja-JP"/>
        </w:rPr>
      </w:pPr>
    </w:p>
    <w:p w14:paraId="0C2699B0" w14:textId="6B9BC11F" w:rsidR="0001061C" w:rsidRDefault="00F40427" w:rsidP="001A7962">
      <w:pPr>
        <w:pStyle w:val="TF"/>
      </w:pPr>
      <w:r>
        <w:object w:dxaOrig="13824" w:dyaOrig="16740" w14:anchorId="676A145A">
          <v:shape id="_x0000_i1034" type="#_x0000_t75" style="width:481.8pt;height:583.2pt" o:ole="">
            <v:imagedata r:id="rId33" o:title=""/>
          </v:shape>
          <o:OLEObject Type="Embed" ProgID="Visio.Drawing.15" ShapeID="_x0000_i1034" DrawAspect="Content" ObjectID="_1797420366" r:id="rId34"/>
        </w:object>
      </w:r>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lastRenderedPageBreak/>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2C98AE40" w:rsidR="0001061C" w:rsidRDefault="0001061C" w:rsidP="001A7962">
      <w:pPr>
        <w:pStyle w:val="B2"/>
      </w:pPr>
      <w:r>
        <w:t>d)</w:t>
      </w:r>
      <w:r>
        <w:tab/>
        <w:t>After registering with the UDM, the AMF assigns a 5G-GUTI to the UE and sends the same to the UE in the REGISTRATION ACCEPT message.</w:t>
      </w:r>
      <w:r w:rsidR="00F40427" w:rsidRPr="00F40427">
        <w:t xml:space="preserve"> </w:t>
      </w:r>
      <w:r w:rsidR="00F40427">
        <w:t>Before that, the AMF may get the Access Mobility (AM) subscriber Data from the UDM which would include the GPSI and then may subscribe to AM Subscriber Data change notification to the UDM. The illustration shows these two steps.</w:t>
      </w:r>
    </w:p>
    <w:p w14:paraId="678203D6" w14:textId="226C3469"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r w:rsidR="00F40427">
        <w:t xml:space="preserve">GPSI, </w:t>
      </w:r>
      <w:r>
        <w:t xml:space="preserve">Time-stamp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Tw, N-CGI, TAI, N-CGI Time (see clause </w:t>
      </w:r>
      <w:r w:rsidR="004D0FDB">
        <w:t>4.3</w:t>
      </w:r>
      <w:r>
        <w:t>.5.3) to the ICF.</w:t>
      </w:r>
    </w:p>
    <w:p w14:paraId="6B499D62" w14:textId="165EABA7" w:rsidR="0001061C" w:rsidRDefault="0001061C" w:rsidP="001A7962">
      <w:pPr>
        <w:pStyle w:val="B2"/>
      </w:pPr>
      <w:r>
        <w:lastRenderedPageBreak/>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35"/>
    </w:p>
    <w:p w14:paraId="3ED9D78A" w14:textId="343E0C30" w:rsidR="00F40427" w:rsidRDefault="00F40427" w:rsidP="00F40427">
      <w:pPr>
        <w:pStyle w:val="B1"/>
      </w:pPr>
      <w:r>
        <w:t>Scenario 5: GPSI is changed for the SUPI.</w:t>
      </w:r>
    </w:p>
    <w:p w14:paraId="462EAB83" w14:textId="77777777" w:rsidR="00F40427" w:rsidRDefault="00F40427" w:rsidP="00F40427">
      <w:pPr>
        <w:pStyle w:val="B2"/>
      </w:pPr>
      <w:r>
        <w:t>a)</w:t>
      </w:r>
      <w:r>
        <w:tab/>
        <w:t xml:space="preserve">The AMF receives the AM Subscriber Data change notification from the UDM about the GPSI change.  </w:t>
      </w:r>
    </w:p>
    <w:p w14:paraId="0776AD64" w14:textId="77777777" w:rsidR="00F40427" w:rsidRDefault="00F40427" w:rsidP="00F40427">
      <w:pPr>
        <w:pStyle w:val="B2"/>
      </w:pPr>
      <w:r>
        <w:t>b)</w:t>
      </w:r>
      <w:r>
        <w:tab/>
      </w:r>
      <w:r>
        <w:tab/>
        <w:t>The IEF present in the AMF detects the data change and sends the IEF Association Record message to the ICF that includes the 5G-GUTI, SUPI, GPSI, Time-stamp = Tx, N-CGI, TAI, N-CGI Time (see clause 4.3.5.3) to the ICF.</w:t>
      </w:r>
    </w:p>
    <w:p w14:paraId="4E69506D" w14:textId="05FCE4FF" w:rsidR="00F40427" w:rsidRDefault="00F40427" w:rsidP="00F40427">
      <w:pPr>
        <w:pStyle w:val="B2"/>
      </w:pPr>
      <w:r>
        <w:t>c)</w:t>
      </w:r>
      <w:r>
        <w:tab/>
        <w:t>The ICF caches the received information as ID association for the SUPI. The ICF begins the de-caching process for the previous ID association.</w:t>
      </w:r>
    </w:p>
    <w:p w14:paraId="47B3168D" w14:textId="23A2A165" w:rsidR="0001061C" w:rsidRDefault="004D0FDB" w:rsidP="0001061C">
      <w:pPr>
        <w:pStyle w:val="Heading4"/>
      </w:pPr>
      <w:r>
        <w:t>4.3</w:t>
      </w:r>
      <w:r w:rsidR="0001061C">
        <w:t>.6.2</w:t>
      </w:r>
      <w:r w:rsidR="0001061C">
        <w:tab/>
        <w:t>De-caching scenarios</w:t>
      </w:r>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24ED1249" w:rsidR="0001061C" w:rsidRDefault="0001061C" w:rsidP="001A7962">
      <w:pPr>
        <w:pStyle w:val="TH"/>
      </w:pPr>
    </w:p>
    <w:p w14:paraId="69C0FD86" w14:textId="27746650" w:rsidR="0001061C" w:rsidRDefault="00F40427" w:rsidP="001A7962">
      <w:pPr>
        <w:pStyle w:val="TF"/>
      </w:pPr>
      <w:r>
        <w:object w:dxaOrig="23329" w:dyaOrig="22597" w14:anchorId="2925BA9A">
          <v:shape id="_x0000_i1035" type="#_x0000_t75" style="width:481.8pt;height:466.8pt" o:ole="">
            <v:imagedata r:id="rId35" o:title=""/>
          </v:shape>
          <o:OLEObject Type="Embed" ProgID="Visio.Drawing.15" ShapeID="_x0000_i1035" DrawAspect="Content" ObjectID="_1797420367" r:id="rId36"/>
        </w:object>
      </w:r>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CD7A2B6"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w:t>
      </w:r>
      <w:r w:rsidR="00F40427">
        <w:t xml:space="preserve"> </w:t>
      </w:r>
      <w:r>
        <w:t xml:space="preserve">Time-stamp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lastRenderedPageBreak/>
        <w:t>a)</w:t>
      </w:r>
      <w:r>
        <w:tab/>
        <w:t xml:space="preserve">The AMF when </w:t>
      </w:r>
      <w:r w:rsidR="001C6AC2">
        <w:t xml:space="preserve">it </w:t>
      </w:r>
      <w:r>
        <w:t>determines to deregister a UE, removes the 5G-GUTI assigned for the SUPI and sends a DEREGISTRATION REQUEST to the UE.</w:t>
      </w:r>
    </w:p>
    <w:p w14:paraId="521B3B3A" w14:textId="278A202C"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Time-stamp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7900FBCB"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Time-stamp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r>
        <w:t>4.3</w:t>
      </w:r>
      <w:r w:rsidR="0001061C">
        <w:t>.</w:t>
      </w:r>
      <w:r>
        <w:t>6.3</w:t>
      </w:r>
      <w:r w:rsidR="0001061C">
        <w:tab/>
        <w:t>ID association and unsuccessful 5G-GUTI assignments</w:t>
      </w:r>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35C88359" w:rsidR="0001061C" w:rsidRDefault="0001061C" w:rsidP="001A7962">
      <w:pPr>
        <w:pStyle w:val="TH"/>
        <w:rPr>
          <w:lang w:eastAsia="ja-JP"/>
        </w:rPr>
      </w:pPr>
    </w:p>
    <w:p w14:paraId="07BCA75F" w14:textId="11DA6294" w:rsidR="0001061C" w:rsidRDefault="00F40427" w:rsidP="001A7962">
      <w:pPr>
        <w:pStyle w:val="TF"/>
      </w:pPr>
      <w:r>
        <w:object w:dxaOrig="27912" w:dyaOrig="23436" w14:anchorId="27F234A5">
          <v:shape id="_x0000_i1036" type="#_x0000_t75" style="width:481.2pt;height:404.4pt" o:ole="">
            <v:imagedata r:id="rId37" o:title=""/>
          </v:shape>
          <o:OLEObject Type="Embed" ProgID="Visio.Drawing.15" ShapeID="_x0000_i1036" DrawAspect="Content" ObjectID="_1797420368" r:id="rId38"/>
        </w:object>
      </w:r>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66077996"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r w:rsidR="00F40427">
        <w:t xml:space="preserve">GPSI, </w:t>
      </w:r>
      <w:r>
        <w:t>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lastRenderedPageBreak/>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03CA7C8"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r w:rsidR="00F40427" w:rsidRPr="00F40427">
        <w:t xml:space="preserve"> </w:t>
      </w:r>
      <w:r w:rsidR="00F40427">
        <w:t>The ICF transfers the PEI, GPSI from the previous record to the new record.</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6060D513" w:rsidR="0001061C" w:rsidRDefault="0001061C" w:rsidP="00F40427">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r w:rsidR="00F40427" w:rsidRPr="00F40427">
        <w:t xml:space="preserve"> </w:t>
      </w:r>
      <w:r w:rsidR="00F40427">
        <w:t>The ICF transfers the PEI, GPSI from the previous record to the new record.</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36" w:name="_Toc174039962"/>
      <w:r>
        <w:lastRenderedPageBreak/>
        <w:t>4.4</w:t>
      </w:r>
      <w:r w:rsidR="0001061C">
        <w:tab/>
        <w:t>Retrieval principles</w:t>
      </w:r>
      <w:bookmarkEnd w:id="36"/>
    </w:p>
    <w:p w14:paraId="2D9E0F97" w14:textId="7B5E8CF7" w:rsidR="0001061C" w:rsidRDefault="004D0FDB" w:rsidP="0001061C">
      <w:pPr>
        <w:pStyle w:val="Heading3"/>
      </w:pPr>
      <w:bookmarkStart w:id="37" w:name="_Toc174039963"/>
      <w:r>
        <w:t>4.4</w:t>
      </w:r>
      <w:r w:rsidR="0001061C">
        <w:t>.1</w:t>
      </w:r>
      <w:r w:rsidR="0001061C">
        <w:tab/>
        <w:t>Overview</w:t>
      </w:r>
      <w:bookmarkEnd w:id="37"/>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38" w:name="_Toc174039964"/>
      <w:r>
        <w:t>4.4</w:t>
      </w:r>
      <w:r w:rsidR="0001061C">
        <w:t>.2</w:t>
      </w:r>
      <w:r w:rsidR="0001061C">
        <w:tab/>
        <w:t>LI_HIQR</w:t>
      </w:r>
      <w:bookmarkEnd w:id="38"/>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lastRenderedPageBreak/>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1163"/>
        <w:gridCol w:w="1134"/>
        <w:gridCol w:w="1559"/>
        <w:gridCol w:w="1212"/>
      </w:tblGrid>
      <w:tr w:rsidR="0001061C" w14:paraId="19C0E4E1"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3B75C8FE" w:rsidR="0001061C" w:rsidRDefault="0001061C" w:rsidP="001A7962">
            <w:pPr>
              <w:pStyle w:val="tal0"/>
            </w:pPr>
            <w:r>
              <w:t>PEI</w:t>
            </w:r>
            <w:r w:rsidR="00F40427">
              <w:t>, GPSI</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39" w:name="_Toc174039965"/>
      <w:bookmarkStart w:id="40" w:name="_Hlk76370338"/>
      <w:r>
        <w:t>4.4</w:t>
      </w:r>
      <w:r w:rsidR="0001061C">
        <w:t>.3</w:t>
      </w:r>
      <w:r w:rsidR="0001061C">
        <w:tab/>
        <w:t>LI_XQR</w:t>
      </w:r>
      <w:bookmarkEnd w:id="39"/>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lastRenderedPageBreak/>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41"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1163"/>
        <w:gridCol w:w="1105"/>
        <w:gridCol w:w="1701"/>
        <w:gridCol w:w="1241"/>
      </w:tblGrid>
      <w:tr w:rsidR="0001061C" w14:paraId="1473339E"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2BA5B3B0" w:rsidR="0001061C" w:rsidRPr="001A7962" w:rsidRDefault="0001061C" w:rsidP="002201CD">
            <w:pPr>
              <w:pStyle w:val="TAL"/>
            </w:pPr>
            <w:r w:rsidRPr="005A5365">
              <w:t>PEI</w:t>
            </w:r>
            <w:r w:rsidR="00F40427">
              <w:t>, GPSI</w:t>
            </w:r>
          </w:p>
        </w:tc>
        <w:tc>
          <w:tcPr>
            <w:tcW w:w="280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1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41"/>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40"/>
    </w:p>
    <w:p w14:paraId="01CE828A" w14:textId="1C8A1E5E" w:rsidR="0001061C" w:rsidRDefault="004D0FDB" w:rsidP="0001061C">
      <w:pPr>
        <w:pStyle w:val="Heading3"/>
      </w:pPr>
      <w:bookmarkStart w:id="42" w:name="_Toc174039966"/>
      <w:r>
        <w:t>4.4</w:t>
      </w:r>
      <w:r w:rsidR="0001061C">
        <w:t>.4</w:t>
      </w:r>
      <w:r w:rsidR="0001061C">
        <w:tab/>
        <w:t>Illustration of retrieval principles</w:t>
      </w:r>
      <w:bookmarkEnd w:id="42"/>
    </w:p>
    <w:p w14:paraId="6A72A44C" w14:textId="7BB4A453" w:rsidR="0001061C" w:rsidRDefault="004D0FDB" w:rsidP="0001061C">
      <w:pPr>
        <w:pStyle w:val="Heading4"/>
      </w:pPr>
      <w:r>
        <w:t>4.4</w:t>
      </w:r>
      <w:r w:rsidR="0001061C">
        <w:t>.4.1</w:t>
      </w:r>
      <w:r w:rsidR="0001061C">
        <w:tab/>
        <w:t>General</w:t>
      </w:r>
    </w:p>
    <w:p w14:paraId="4B15F258" w14:textId="430C680B"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610B38">
        <w:t>4.4.2-1</w:t>
      </w:r>
      <w:r>
        <w:t>, all LI_HIQR Request messages except where the Request Type is Ongoing Identity Request will have an Observed Time.</w:t>
      </w:r>
    </w:p>
    <w:p w14:paraId="23FEF8AE" w14:textId="628ADDA0" w:rsidR="0001061C" w:rsidRDefault="004D0FDB" w:rsidP="0001061C">
      <w:pPr>
        <w:pStyle w:val="Heading4"/>
      </w:pPr>
      <w:r>
        <w:t>4.4</w:t>
      </w:r>
      <w:r w:rsidR="0001061C">
        <w:t>.4.2</w:t>
      </w:r>
      <w:r w:rsidR="0001061C">
        <w:tab/>
        <w:t>Retrieval with Observed Time</w:t>
      </w:r>
    </w:p>
    <w:p w14:paraId="0796F578" w14:textId="6E0427A2"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B800ED">
        <w:t>4.4.4.2-1</w:t>
      </w:r>
      <w:r>
        <w:t xml:space="preserve">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8pt;height:227.4pt" o:ole="">
            <v:imagedata r:id="rId39" o:title=""/>
          </v:shape>
          <o:OLEObject Type="Embed" ProgID="Visio.Drawing.15" ShapeID="_x0000_i1037" DrawAspect="Content" ObjectID="_1797420369" r:id="rId40"/>
        </w:object>
      </w:r>
    </w:p>
    <w:p w14:paraId="369F13D3" w14:textId="03825E58" w:rsidR="0001061C" w:rsidRDefault="0001061C" w:rsidP="001A7962">
      <w:pPr>
        <w:pStyle w:val="TF"/>
      </w:pPr>
      <w:r>
        <w:t xml:space="preserve">Figure </w:t>
      </w:r>
      <w:r w:rsidR="00B800ED">
        <w:t>4.4.4.2-1</w:t>
      </w:r>
      <w:r>
        <w:t>: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72F6BE73" w:rsidR="0001061C" w:rsidRDefault="00D57E8E" w:rsidP="001A7962">
      <w:r>
        <w:t>F</w:t>
      </w:r>
      <w:r w:rsidR="0001061C">
        <w:t xml:space="preserve">igure </w:t>
      </w:r>
      <w:r w:rsidR="00B800ED">
        <w:t>4.4.4.2-1</w:t>
      </w:r>
      <w:r w:rsidR="0001061C">
        <w:t xml:space="preserve"> illustrates three scenarios:</w:t>
      </w:r>
    </w:p>
    <w:p w14:paraId="34A0D180" w14:textId="65C0CC7A" w:rsidR="0001061C" w:rsidRDefault="0001061C" w:rsidP="001A7962">
      <w:r>
        <w:t>Scenario 1:</w:t>
      </w:r>
    </w:p>
    <w:p w14:paraId="1891F664" w14:textId="351C629A" w:rsidR="0001061C" w:rsidRDefault="0079086B" w:rsidP="001A7962">
      <w:pPr>
        <w:pStyle w:val="B1"/>
      </w:pPr>
      <w:r>
        <w:lastRenderedPageBreak/>
        <w:t>-</w:t>
      </w:r>
      <w:r>
        <w:tab/>
      </w:r>
      <w:r w:rsidR="0001061C">
        <w:t xml:space="preserve">The request is received while </w:t>
      </w:r>
      <w:r w:rsidR="007E0B79">
        <w:t xml:space="preserve">the </w:t>
      </w:r>
      <w:r w:rsidR="0001061C">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4733F7B1"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0536BFC7"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r>
        <w:t>4.4</w:t>
      </w:r>
      <w:r w:rsidR="0001061C">
        <w:t>.4.3</w:t>
      </w:r>
      <w:r w:rsidR="0001061C">
        <w:tab/>
        <w:t>Retrieval without Observed Time</w:t>
      </w:r>
    </w:p>
    <w:p w14:paraId="2EC02FE8" w14:textId="181BB316"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B800ED">
        <w:t>4.4.4.3-1</w:t>
      </w:r>
      <w:r>
        <w:t xml:space="preserve"> below</w:t>
      </w:r>
      <w:r w:rsidR="008E339C">
        <w:t>.</w:t>
      </w:r>
    </w:p>
    <w:p w14:paraId="5EE9536A" w14:textId="77777777" w:rsidR="003F3CF4" w:rsidRDefault="0001061C" w:rsidP="003F3CF4">
      <w:pPr>
        <w:pStyle w:val="TH"/>
      </w:pPr>
      <w:r>
        <w:object w:dxaOrig="9612" w:dyaOrig="5784" w14:anchorId="6A52EF80">
          <v:shape id="_x0000_i1038" type="#_x0000_t75" style="width:481.8pt;height:289.2pt" o:ole="">
            <v:imagedata r:id="rId41" o:title=""/>
          </v:shape>
          <o:OLEObject Type="Embed" ProgID="Visio.Drawing.15" ShapeID="_x0000_i1038" DrawAspect="Content" ObjectID="_1797420370" r:id="rId42"/>
        </w:object>
      </w:r>
    </w:p>
    <w:p w14:paraId="1DFA9B78" w14:textId="17136A7F" w:rsidR="0001061C" w:rsidRDefault="0001061C" w:rsidP="001A7962">
      <w:pPr>
        <w:pStyle w:val="TF"/>
      </w:pPr>
      <w:r>
        <w:t xml:space="preserve">Figure </w:t>
      </w:r>
      <w:r w:rsidR="00B800ED">
        <w:t>4.4.4.3-1</w:t>
      </w:r>
      <w:r>
        <w:t>: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4B0B4A4" w:rsidR="0001061C" w:rsidRDefault="00F9634C" w:rsidP="001A7962">
      <w:r>
        <w:t>F</w:t>
      </w:r>
      <w:r w:rsidR="0001061C">
        <w:t xml:space="preserve">igure </w:t>
      </w:r>
      <w:r w:rsidR="00B800ED">
        <w:t>4.4.4.3-1</w:t>
      </w:r>
      <w:r w:rsidR="0001061C">
        <w:t xml:space="preserve"> illustrates three scenarios:</w:t>
      </w:r>
    </w:p>
    <w:p w14:paraId="7DD95E9A" w14:textId="5617E35F" w:rsidR="0001061C" w:rsidRDefault="0001061C" w:rsidP="001A7962">
      <w:r>
        <w:t>Scenario 1:</w:t>
      </w:r>
    </w:p>
    <w:p w14:paraId="170F405F" w14:textId="37E6E355"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lastRenderedPageBreak/>
        <w:t>Scenario 2:</w:t>
      </w:r>
    </w:p>
    <w:p w14:paraId="0FEB5761" w14:textId="26979B4A"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4901E3F7"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43" w:name="_Toc174039967"/>
      <w:r>
        <w:t>4.4</w:t>
      </w:r>
      <w:r w:rsidR="0001061C">
        <w:t>.5</w:t>
      </w:r>
      <w:r w:rsidR="0001061C">
        <w:tab/>
        <w:t>Illustration of time-window principles</w:t>
      </w:r>
      <w:bookmarkEnd w:id="43"/>
    </w:p>
    <w:p w14:paraId="41D36897" w14:textId="0AA86C3E" w:rsidR="0001061C" w:rsidRDefault="004D0FDB" w:rsidP="0001061C">
      <w:pPr>
        <w:pStyle w:val="Heading4"/>
      </w:pPr>
      <w:r>
        <w:t>4.4</w:t>
      </w:r>
      <w:r w:rsidR="0001061C">
        <w:t>.5.1</w:t>
      </w:r>
      <w:r w:rsidR="0001061C">
        <w:tab/>
        <w:t>Overview</w:t>
      </w:r>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r>
        <w:t>4.4</w:t>
      </w:r>
      <w:r w:rsidR="0001061C">
        <w:t>.5.2</w:t>
      </w:r>
      <w:r w:rsidR="0001061C">
        <w:tab/>
        <w:t>No short time-window</w:t>
      </w:r>
    </w:p>
    <w:p w14:paraId="7F057C2F" w14:textId="290D8A4C" w:rsidR="0001061C" w:rsidRDefault="004D0FDB" w:rsidP="0001061C">
      <w:pPr>
        <w:pStyle w:val="Heading5"/>
      </w:pPr>
      <w:r>
        <w:t>4.4</w:t>
      </w:r>
      <w:r w:rsidR="0001061C">
        <w:t>.5.2.1</w:t>
      </w:r>
      <w:r w:rsidR="0001061C">
        <w:tab/>
        <w:t>Scenario 1 – two clocks are synched</w:t>
      </w:r>
    </w:p>
    <w:p w14:paraId="107A206C" w14:textId="0049F278" w:rsidR="0001061C" w:rsidRDefault="005E6434" w:rsidP="001A7962">
      <w:r>
        <w:t>F</w:t>
      </w:r>
      <w:r w:rsidR="0001061C">
        <w:t xml:space="preserve">igure </w:t>
      </w:r>
      <w:r w:rsidR="00B800ED">
        <w:t>4.4.5.2.1-1</w:t>
      </w:r>
      <w:r w:rsidR="0001061C">
        <w:t xml:space="preserve">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6pt;height:273pt" o:ole="">
            <v:imagedata r:id="rId43" o:title=""/>
          </v:shape>
          <o:OLEObject Type="Embed" ProgID="Visio.Drawing.15" ShapeID="_x0000_i1039" DrawAspect="Content" ObjectID="_1797420371" r:id="rId44"/>
        </w:object>
      </w:r>
    </w:p>
    <w:p w14:paraId="376A9527" w14:textId="03A1DA29" w:rsidR="0001061C" w:rsidRDefault="0001061C" w:rsidP="001A7962">
      <w:pPr>
        <w:pStyle w:val="TF"/>
        <w:rPr>
          <w:bCs/>
          <w:sz w:val="22"/>
          <w:szCs w:val="22"/>
        </w:rPr>
      </w:pPr>
      <w:r>
        <w:t xml:space="preserve">Figure </w:t>
      </w:r>
      <w:r w:rsidR="00B800ED">
        <w:t>4.4.5.2.1-1</w:t>
      </w:r>
      <w:r>
        <w:t>: Scenario 1 – CSP clock is synchronized with LEA clock – no short time-window in ICF</w:t>
      </w:r>
    </w:p>
    <w:p w14:paraId="0EE8CA9E" w14:textId="5DE517FC" w:rsidR="0001061C" w:rsidRDefault="0001061C" w:rsidP="001A7962">
      <w:r>
        <w:lastRenderedPageBreak/>
        <w:t xml:space="preserve">In the illustration shown in figure </w:t>
      </w:r>
      <w:r w:rsidR="00B800ED">
        <w:t>4.4.5.2.1-1</w:t>
      </w:r>
      <w:r>
        <w:t xml:space="preserve">,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r>
        <w:t>4.4</w:t>
      </w:r>
      <w:r w:rsidR="0001061C">
        <w:t>.5.</w:t>
      </w:r>
      <w:r w:rsidR="00644E09">
        <w:t>2</w:t>
      </w:r>
      <w:r w:rsidR="0001061C">
        <w:t>.2</w:t>
      </w:r>
      <w:r w:rsidR="0001061C">
        <w:tab/>
        <w:t>Scenario 2 – CSP clock lags LEA clock</w:t>
      </w:r>
    </w:p>
    <w:p w14:paraId="281A5FB1" w14:textId="53BBD30E" w:rsidR="0001061C" w:rsidRDefault="005E6434" w:rsidP="001A7962">
      <w:r>
        <w:t>F</w:t>
      </w:r>
      <w:r w:rsidR="0001061C">
        <w:t xml:space="preserve">igure </w:t>
      </w:r>
      <w:r w:rsidR="00B800ED">
        <w:t>4.4.5.2.2-1</w:t>
      </w:r>
      <w:r w:rsidR="0001061C">
        <w:t xml:space="preserve">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6pt;height:273pt" o:ole="">
            <v:imagedata r:id="rId45" o:title=""/>
          </v:shape>
          <o:OLEObject Type="Embed" ProgID="Visio.Drawing.15" ShapeID="_x0000_i1040" DrawAspect="Content" ObjectID="_1797420372" r:id="rId46"/>
        </w:object>
      </w:r>
    </w:p>
    <w:p w14:paraId="24302801" w14:textId="72E2C155" w:rsidR="0001061C" w:rsidRDefault="0001061C" w:rsidP="001A7962">
      <w:pPr>
        <w:pStyle w:val="TF"/>
        <w:rPr>
          <w:bCs/>
          <w:sz w:val="22"/>
          <w:szCs w:val="22"/>
        </w:rPr>
      </w:pPr>
      <w:r>
        <w:t xml:space="preserve">Figure </w:t>
      </w:r>
      <w:r w:rsidR="00B800ED">
        <w:t>4.4.5.2.2-1</w:t>
      </w:r>
      <w:r>
        <w:t xml:space="preserve">: Scenario 2 – CSP clock lags LEA clock – no short time-window in ICF </w:t>
      </w:r>
    </w:p>
    <w:p w14:paraId="667B8055" w14:textId="47254655" w:rsidR="0001061C" w:rsidRDefault="0001061C" w:rsidP="001A7962">
      <w:r>
        <w:t xml:space="preserve">In the illustration shown in figure </w:t>
      </w:r>
      <w:r w:rsidR="00B800ED">
        <w:t>4.4.5.2.2-1</w:t>
      </w:r>
      <w:r>
        <w:t xml:space="preserve">,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r>
        <w:t>4.4</w:t>
      </w:r>
      <w:r w:rsidR="0001061C">
        <w:t>.5.</w:t>
      </w:r>
      <w:r w:rsidR="00644E09">
        <w:t>2</w:t>
      </w:r>
      <w:r w:rsidR="0001061C">
        <w:t>.3</w:t>
      </w:r>
      <w:r w:rsidR="0001061C">
        <w:tab/>
        <w:t>Scenario 3 – LEA clock lags CSP clock</w:t>
      </w:r>
    </w:p>
    <w:p w14:paraId="684B732E" w14:textId="721320F8" w:rsidR="0001061C" w:rsidRDefault="005E6434" w:rsidP="001A7962">
      <w:r>
        <w:t>F</w:t>
      </w:r>
      <w:r w:rsidR="0001061C">
        <w:t xml:space="preserve">igure </w:t>
      </w:r>
      <w:r w:rsidR="00B800ED">
        <w:t>4.4.5.2.3-1</w:t>
      </w:r>
      <w:r w:rsidR="0001061C">
        <w:t xml:space="preserve">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8pt;height:272.4pt" o:ole="">
            <v:imagedata r:id="rId47" o:title=""/>
          </v:shape>
          <o:OLEObject Type="Embed" ProgID="Visio.Drawing.15" ShapeID="_x0000_i1041" DrawAspect="Content" ObjectID="_1797420373" r:id="rId48"/>
        </w:object>
      </w:r>
    </w:p>
    <w:p w14:paraId="47831768" w14:textId="5BC7362F" w:rsidR="0001061C" w:rsidRDefault="0001061C" w:rsidP="001A7962">
      <w:pPr>
        <w:pStyle w:val="TF"/>
        <w:rPr>
          <w:bCs/>
          <w:sz w:val="22"/>
          <w:szCs w:val="22"/>
        </w:rPr>
      </w:pPr>
      <w:r>
        <w:t xml:space="preserve">Figure </w:t>
      </w:r>
      <w:r w:rsidR="00B800ED">
        <w:t>4.4.5.2.3-1</w:t>
      </w:r>
      <w:r>
        <w:t>: Scenario 3 – LEA clock lags CSP clock – no short time-window in ICF</w:t>
      </w:r>
      <w:r w:rsidR="003A574E">
        <w:t xml:space="preserve"> </w:t>
      </w:r>
    </w:p>
    <w:p w14:paraId="0B25CBF9" w14:textId="742F6989" w:rsidR="0001061C" w:rsidRDefault="0001061C" w:rsidP="001A7962">
      <w:r>
        <w:t xml:space="preserve">In the illustration shown in figure </w:t>
      </w:r>
      <w:r w:rsidR="00B800ED">
        <w:t>4.4.5.2.3-1</w:t>
      </w:r>
      <w:r>
        <w:t xml:space="preserve">,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r>
        <w:t>4.4</w:t>
      </w:r>
      <w:r w:rsidR="0001061C">
        <w:t>.5.3</w:t>
      </w:r>
      <w:r w:rsidR="0001061C">
        <w:tab/>
        <w:t>Short time-window</w:t>
      </w:r>
    </w:p>
    <w:p w14:paraId="05AC78C0" w14:textId="635998A5" w:rsidR="0001061C" w:rsidRDefault="004D0FDB" w:rsidP="001A7962">
      <w:pPr>
        <w:pStyle w:val="Heading5"/>
      </w:pPr>
      <w:r>
        <w:t>4.4</w:t>
      </w:r>
      <w:r w:rsidR="0001061C">
        <w:t>.5.3.1</w:t>
      </w:r>
      <w:r w:rsidR="0001061C">
        <w:tab/>
        <w:t>Scenario 1 – two clocks are synched</w:t>
      </w:r>
    </w:p>
    <w:p w14:paraId="44A10C5B" w14:textId="55A27958" w:rsidR="0001061C" w:rsidRDefault="0001061C" w:rsidP="001A7962">
      <w:r>
        <w:t xml:space="preserve">The figure </w:t>
      </w:r>
      <w:r w:rsidR="00B800ED">
        <w:t>4.4.5.3.1-1</w:t>
      </w:r>
      <w:r>
        <w:t xml:space="preserve">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6pt;height:273pt" o:ole="">
            <v:imagedata r:id="rId49" o:title=""/>
          </v:shape>
          <o:OLEObject Type="Embed" ProgID="Visio.Drawing.15" ShapeID="_x0000_i1042" DrawAspect="Content" ObjectID="_1797420374" r:id="rId50"/>
        </w:object>
      </w:r>
    </w:p>
    <w:p w14:paraId="7163D825" w14:textId="319BE30A" w:rsidR="0001061C" w:rsidRDefault="0001061C" w:rsidP="001A7962">
      <w:pPr>
        <w:pStyle w:val="TF"/>
        <w:rPr>
          <w:bCs/>
          <w:sz w:val="22"/>
          <w:szCs w:val="22"/>
        </w:rPr>
      </w:pPr>
      <w:r>
        <w:t xml:space="preserve">Figure </w:t>
      </w:r>
      <w:r w:rsidR="00B800ED">
        <w:t>4.4.5.3.1-1</w:t>
      </w:r>
      <w:r>
        <w:t>: Scenario 1 – CSP clock is synchronized with LEA clock – short time-window in ICF</w:t>
      </w:r>
    </w:p>
    <w:p w14:paraId="1E680286" w14:textId="6B099F9A" w:rsidR="0001061C" w:rsidRDefault="0001061C" w:rsidP="001A7962">
      <w:r>
        <w:t xml:space="preserve">In the illustration shown in figure </w:t>
      </w:r>
      <w:r w:rsidR="00B800ED">
        <w:t>4.4.5.3.1-1</w:t>
      </w:r>
      <w:r>
        <w:t xml:space="preserve">,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r>
        <w:t>4.4</w:t>
      </w:r>
      <w:r w:rsidR="0001061C">
        <w:t>.5.3.2</w:t>
      </w:r>
      <w:r w:rsidR="0001061C">
        <w:tab/>
        <w:t>Scenario 2 – CSP clock lags LEA clock</w:t>
      </w:r>
    </w:p>
    <w:p w14:paraId="7B2B0610" w14:textId="76D5A3A0" w:rsidR="0001061C" w:rsidRDefault="005E6434" w:rsidP="001A7962">
      <w:r>
        <w:t>F</w:t>
      </w:r>
      <w:r w:rsidR="0001061C">
        <w:t xml:space="preserve">igure </w:t>
      </w:r>
      <w:r w:rsidR="00B800ED">
        <w:t>4.4.5.3.2-1</w:t>
      </w:r>
      <w:r w:rsidR="0001061C">
        <w:t xml:space="preserve">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6pt;height:273pt" o:ole="">
            <v:imagedata r:id="rId51" o:title=""/>
          </v:shape>
          <o:OLEObject Type="Embed" ProgID="Visio.Drawing.15" ShapeID="_x0000_i1043" DrawAspect="Content" ObjectID="_1797420375" r:id="rId52"/>
        </w:object>
      </w:r>
    </w:p>
    <w:p w14:paraId="286A0CF2" w14:textId="7A9ABE90" w:rsidR="0001061C" w:rsidRDefault="0001061C" w:rsidP="001A7962">
      <w:pPr>
        <w:pStyle w:val="TF"/>
        <w:rPr>
          <w:bCs/>
          <w:sz w:val="22"/>
          <w:szCs w:val="22"/>
        </w:rPr>
      </w:pPr>
      <w:r>
        <w:t xml:space="preserve">Figure </w:t>
      </w:r>
      <w:r w:rsidR="00B800ED">
        <w:t>4.4.5.3.2-1</w:t>
      </w:r>
      <w:r>
        <w:t>: Scenario 2 – CSP clock lags LEA clock – short time-window in ICF</w:t>
      </w:r>
    </w:p>
    <w:p w14:paraId="077F7509" w14:textId="1C7EC6A3" w:rsidR="0001061C" w:rsidRDefault="0001061C" w:rsidP="001A7962">
      <w:r>
        <w:lastRenderedPageBreak/>
        <w:t xml:space="preserve">In the illustration shown in figure </w:t>
      </w:r>
      <w:r w:rsidR="00B800ED">
        <w:t>4.4.5.3.2-1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r>
        <w:t>4.4</w:t>
      </w:r>
      <w:r w:rsidR="0001061C">
        <w:t>.5.3.3</w:t>
      </w:r>
      <w:r w:rsidR="0001061C">
        <w:tab/>
        <w:t>Scenario 3 – LEA clock lags CSP clock</w:t>
      </w:r>
    </w:p>
    <w:p w14:paraId="4E79934C" w14:textId="5C75B780" w:rsidR="0001061C" w:rsidRDefault="00A84BC9" w:rsidP="001A7962">
      <w:r>
        <w:t>F</w:t>
      </w:r>
      <w:r w:rsidR="0001061C">
        <w:t xml:space="preserve">igure </w:t>
      </w:r>
      <w:r w:rsidR="00B800ED">
        <w:t>4.4.5.3.3-1</w:t>
      </w:r>
      <w:r w:rsidR="0001061C">
        <w:t xml:space="preserve">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8pt;height:272.4pt" o:ole="">
            <v:imagedata r:id="rId53" o:title=""/>
          </v:shape>
          <o:OLEObject Type="Embed" ProgID="Visio.Drawing.15" ShapeID="_x0000_i1044" DrawAspect="Content" ObjectID="_1797420376" r:id="rId54"/>
        </w:object>
      </w:r>
    </w:p>
    <w:p w14:paraId="186E5C05" w14:textId="352D288C" w:rsidR="0001061C" w:rsidRDefault="0001061C" w:rsidP="001A7962">
      <w:pPr>
        <w:pStyle w:val="TF"/>
        <w:rPr>
          <w:bCs/>
          <w:sz w:val="22"/>
          <w:szCs w:val="22"/>
        </w:rPr>
      </w:pPr>
      <w:r>
        <w:t xml:space="preserve">Figure </w:t>
      </w:r>
      <w:r w:rsidR="00B800ED">
        <w:t>4.4.5.3.3-1</w:t>
      </w:r>
      <w:r>
        <w:t>: Scenario 3 – LEA clock lags CSP clock – short time-window in ICF</w:t>
      </w:r>
    </w:p>
    <w:p w14:paraId="5CCCF193" w14:textId="6BD48A55" w:rsidR="0001061C" w:rsidRDefault="0001061C" w:rsidP="001A7962">
      <w:r>
        <w:t xml:space="preserve">In the illustration shown in figure </w:t>
      </w:r>
      <w:r w:rsidR="00B800ED">
        <w:t>4.4.5.3.3-1</w:t>
      </w:r>
      <w:r>
        <w:t>,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p>
    <w:p w14:paraId="3D5C725D" w14:textId="4A3DFADA" w:rsidR="0001061C" w:rsidRDefault="004D0FDB" w:rsidP="001A7962">
      <w:pPr>
        <w:pStyle w:val="Heading5"/>
      </w:pPr>
      <w:r>
        <w:t>4.4</w:t>
      </w:r>
      <w:r w:rsidR="0001061C">
        <w:t>.5.3.4</w:t>
      </w:r>
      <w:r w:rsidR="0001061C">
        <w:tab/>
        <w:t>Scenario 4 - no previous ID association in the ICF (LEA clock lags)</w:t>
      </w:r>
    </w:p>
    <w:p w14:paraId="1E9C2B16" w14:textId="00D4270B" w:rsidR="0001061C" w:rsidRDefault="0001061C" w:rsidP="001A7962">
      <w:r>
        <w:t xml:space="preserve">If there is no prior ID association cached in the ICF, then the scenario 3 </w:t>
      </w:r>
      <w:r w:rsidR="007E0B79">
        <w:t xml:space="preserve">as </w:t>
      </w:r>
      <w:r>
        <w:t xml:space="preserve">illustrated in figure </w:t>
      </w:r>
      <w:r w:rsidR="00B800ED">
        <w:t>4.4.5.3.3-1</w:t>
      </w:r>
      <w:r>
        <w:t xml:space="preserve"> may not find any ID association in the ICF. In that case, the response will have zero Identity Association Records even if </w:t>
      </w:r>
      <w:r w:rsidR="007E0B79">
        <w:t xml:space="preserve">the </w:t>
      </w:r>
      <w:r>
        <w:t>ICF maintains a short time-window.</w:t>
      </w:r>
    </w:p>
    <w:p w14:paraId="682DA18A" w14:textId="7537E45A" w:rsidR="0001061C" w:rsidRDefault="0001061C" w:rsidP="00A84BC9">
      <w:r>
        <w:t xml:space="preserve">This is illustrated in figure </w:t>
      </w:r>
      <w:r w:rsidR="00B800ED">
        <w:t>4.4.5.3.4-1</w:t>
      </w:r>
      <w:r>
        <w:t xml:space="preserve">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8pt;height:269.4pt" o:ole="">
            <v:imagedata r:id="rId55" o:title=""/>
          </v:shape>
          <o:OLEObject Type="Embed" ProgID="Visio.Drawing.15" ShapeID="_x0000_i1045" DrawAspect="Content" ObjectID="_1797420377" r:id="rId56"/>
        </w:object>
      </w:r>
    </w:p>
    <w:p w14:paraId="0C73869D" w14:textId="6FC894B3" w:rsidR="0001061C" w:rsidRDefault="0001061C" w:rsidP="001A7962">
      <w:pPr>
        <w:pStyle w:val="TF"/>
        <w:rPr>
          <w:bCs/>
          <w:sz w:val="22"/>
          <w:szCs w:val="22"/>
        </w:rPr>
      </w:pPr>
      <w:r>
        <w:t xml:space="preserve">Figure </w:t>
      </w:r>
      <w:r w:rsidR="00B800ED">
        <w:t>4.4.5.3.4-1</w:t>
      </w:r>
      <w:r>
        <w:t>: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15A9EE5A" w:rsidR="0001061C" w:rsidRDefault="004D0FDB" w:rsidP="001A7962">
      <w:pPr>
        <w:pStyle w:val="Heading5"/>
      </w:pPr>
      <w:r>
        <w:t>4.4</w:t>
      </w:r>
      <w:r w:rsidR="0001061C">
        <w:t>.5.3.5</w:t>
      </w:r>
      <w:r w:rsidR="0001061C">
        <w:tab/>
        <w:t>Scenario 5 - no previous ID association in the ICF (CSP clock lags)</w:t>
      </w:r>
    </w:p>
    <w:p w14:paraId="15E88144" w14:textId="4B459E7F" w:rsidR="0001061C" w:rsidRDefault="0001061C" w:rsidP="001A7962">
      <w:r>
        <w:t xml:space="preserve">If there is no prior ID association cached in the ICF, then the scenario 4 illustrated in figure </w:t>
      </w:r>
      <w:r w:rsidR="00B800ED">
        <w:t>4.4.5.3.4-1</w:t>
      </w:r>
      <w:r>
        <w:t xml:space="preserve"> may still find </w:t>
      </w:r>
      <w:r w:rsidR="007E0B79">
        <w:t xml:space="preserve">an </w:t>
      </w:r>
      <w:r>
        <w:t xml:space="preserve">ID association in the ICF when the CSP clock lags the LEA clock as shown in figure </w:t>
      </w:r>
      <w:r w:rsidR="00B800ED">
        <w:t>4.4.5.3.5-1</w:t>
      </w:r>
      <w:r>
        <w:t xml:space="preserve">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2pt;height:301.8pt" o:ole="">
            <v:imagedata r:id="rId57" o:title=""/>
          </v:shape>
          <o:OLEObject Type="Embed" ProgID="Visio.Drawing.15" ShapeID="_x0000_i1046" DrawAspect="Content" ObjectID="_1797420378" r:id="rId58"/>
        </w:object>
      </w:r>
    </w:p>
    <w:p w14:paraId="7317E718" w14:textId="73BD6A76" w:rsidR="0001061C" w:rsidRDefault="0001061C" w:rsidP="001A7962">
      <w:pPr>
        <w:pStyle w:val="TF"/>
        <w:rPr>
          <w:bCs/>
          <w:sz w:val="22"/>
          <w:szCs w:val="22"/>
        </w:rPr>
      </w:pPr>
      <w:r>
        <w:t xml:space="preserve">Figure </w:t>
      </w:r>
      <w:r w:rsidR="00B800ED">
        <w:t>4.4.5.3.5-1</w:t>
      </w:r>
      <w:r>
        <w:t>: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r>
        <w:t>4.4</w:t>
      </w:r>
      <w:r w:rsidR="0001061C">
        <w:t>.5.3.6</w:t>
      </w:r>
      <w:r w:rsidR="0001061C">
        <w:tab/>
        <w:t>Scenario 6 – longer time-window is a possible implementation</w:t>
      </w:r>
    </w:p>
    <w:p w14:paraId="0B3E7363" w14:textId="2D155014"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B800ED">
        <w:t>4.4.5.3.6-1</w:t>
      </w:r>
      <w:r>
        <w:t xml:space="preserve">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6pt;height:273.6pt" o:ole="">
            <v:imagedata r:id="rId59" o:title=""/>
          </v:shape>
          <o:OLEObject Type="Embed" ProgID="Visio.Drawing.15" ShapeID="_x0000_i1047" DrawAspect="Content" ObjectID="_1797420379" r:id="rId60"/>
        </w:object>
      </w:r>
    </w:p>
    <w:p w14:paraId="4535FE4D" w14:textId="3735AB0F" w:rsidR="0001061C" w:rsidRDefault="0001061C" w:rsidP="001A7962">
      <w:pPr>
        <w:pStyle w:val="TF"/>
        <w:rPr>
          <w:bCs/>
          <w:sz w:val="22"/>
          <w:szCs w:val="22"/>
        </w:rPr>
      </w:pPr>
      <w:r>
        <w:t xml:space="preserve">Figure </w:t>
      </w:r>
      <w:r w:rsidR="00B800ED">
        <w:t>4.4.5.3.6-1</w:t>
      </w:r>
      <w:r>
        <w:t>: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44" w:name="_Toc174039968"/>
      <w:r>
        <w:t>4.5</w:t>
      </w:r>
      <w:r w:rsidR="0001061C">
        <w:tab/>
        <w:t>Flow diagrams</w:t>
      </w:r>
      <w:bookmarkEnd w:id="44"/>
    </w:p>
    <w:p w14:paraId="317B48A5" w14:textId="1C26E1BB" w:rsidR="0001061C" w:rsidRDefault="004D0FDB" w:rsidP="0001061C">
      <w:pPr>
        <w:pStyle w:val="Heading3"/>
      </w:pPr>
      <w:bookmarkStart w:id="45" w:name="_Toc174039969"/>
      <w:r>
        <w:t>4.5</w:t>
      </w:r>
      <w:r w:rsidR="0001061C">
        <w:t>.1</w:t>
      </w:r>
      <w:r w:rsidR="0001061C">
        <w:tab/>
        <w:t>General</w:t>
      </w:r>
      <w:bookmarkEnd w:id="45"/>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46" w:name="_Toc174039970"/>
      <w:r>
        <w:t>4.5</w:t>
      </w:r>
      <w:r w:rsidR="0001061C">
        <w:t>.2</w:t>
      </w:r>
      <w:r w:rsidR="0001061C">
        <w:tab/>
        <w:t>SUCI to SUPI retrieval</w:t>
      </w:r>
      <w:bookmarkEnd w:id="46"/>
    </w:p>
    <w:p w14:paraId="320E2343" w14:textId="5BA1FB56" w:rsidR="0001061C" w:rsidRDefault="004D0FDB" w:rsidP="0001061C">
      <w:pPr>
        <w:pStyle w:val="Heading4"/>
      </w:pPr>
      <w:r>
        <w:t>4.5</w:t>
      </w:r>
      <w:r w:rsidR="0001061C">
        <w:t>.2.1</w:t>
      </w:r>
      <w:r w:rsidR="0001061C">
        <w:tab/>
        <w:t>General</w:t>
      </w:r>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r>
        <w:lastRenderedPageBreak/>
        <w:t>4.5</w:t>
      </w:r>
      <w:r w:rsidR="0001061C">
        <w:t>.2.2</w:t>
      </w:r>
      <w:r w:rsidR="0001061C">
        <w:tab/>
        <w:t>Illustration 1</w:t>
      </w:r>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7E583FD8" w14:textId="376992DA" w:rsidR="003F3CF4" w:rsidRDefault="003F3CF4" w:rsidP="003F3CF4">
      <w:pPr>
        <w:pStyle w:val="TH"/>
      </w:pPr>
    </w:p>
    <w:p w14:paraId="168797C6" w14:textId="69B1ABC2" w:rsidR="0001061C" w:rsidRDefault="00F40427" w:rsidP="001A7962">
      <w:pPr>
        <w:pStyle w:val="TF"/>
      </w:pPr>
      <w:r>
        <w:object w:dxaOrig="16698" w:dyaOrig="8646" w14:anchorId="3CDC478C">
          <v:shape id="_x0000_i1048" type="#_x0000_t75" style="width:481.8pt;height:249.6pt" o:ole="">
            <v:imagedata r:id="rId61" o:title=""/>
          </v:shape>
          <o:OLEObject Type="Embed" ProgID="Visio.Drawing.15" ShapeID="_x0000_i1048" DrawAspect="Content" ObjectID="_1797420380" r:id="rId62"/>
        </w:object>
      </w:r>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r>
        <w:t>4.5</w:t>
      </w:r>
      <w:r w:rsidR="0001061C">
        <w:t>.2.3</w:t>
      </w:r>
      <w:r w:rsidR="0001061C">
        <w:tab/>
        <w:t>Illustration 2</w:t>
      </w:r>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36169E3F" w14:textId="68338870" w:rsidR="003F3CF4" w:rsidRDefault="003F3CF4" w:rsidP="003F3CF4">
      <w:pPr>
        <w:pStyle w:val="TH"/>
      </w:pPr>
    </w:p>
    <w:p w14:paraId="78334EBD" w14:textId="0147D17B" w:rsidR="0001061C" w:rsidRDefault="00F40427" w:rsidP="001A7962">
      <w:pPr>
        <w:pStyle w:val="TF"/>
      </w:pPr>
      <w:r>
        <w:object w:dxaOrig="16560" w:dyaOrig="11790" w14:anchorId="52437762">
          <v:shape id="_x0000_i1049" type="#_x0000_t75" style="width:481.8pt;height:343.2pt" o:ole="">
            <v:imagedata r:id="rId63" o:title=""/>
          </v:shape>
          <o:OLEObject Type="Embed" ProgID="Visio.Drawing.15" ShapeID="_x0000_i1049" DrawAspect="Content" ObjectID="_1797420381" r:id="rId64"/>
        </w:object>
      </w:r>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t>Scenario 1:</w:t>
      </w:r>
    </w:p>
    <w:p w14:paraId="01957F14" w14:textId="41FFB1A2" w:rsidR="0001061C" w:rsidRDefault="00767B37" w:rsidP="00767B37">
      <w:pPr>
        <w:pStyle w:val="B1"/>
      </w:pPr>
      <w:r>
        <w:t>-</w:t>
      </w:r>
      <w:r>
        <w:tab/>
      </w:r>
      <w:r w:rsidR="0001061C">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47" w:name="_Toc174039971"/>
      <w:r>
        <w:t>4.5</w:t>
      </w:r>
      <w:r w:rsidR="0001061C">
        <w:t>.3</w:t>
      </w:r>
      <w:r w:rsidR="0001061C">
        <w:tab/>
        <w:t>5G-S-TMSI to SUPI retrieval</w:t>
      </w:r>
      <w:bookmarkEnd w:id="47"/>
    </w:p>
    <w:p w14:paraId="61075044" w14:textId="4D587B66" w:rsidR="0001061C" w:rsidRDefault="004D0FDB" w:rsidP="0001061C">
      <w:pPr>
        <w:pStyle w:val="Heading4"/>
      </w:pPr>
      <w:r>
        <w:t>4.5</w:t>
      </w:r>
      <w:r w:rsidR="0001061C">
        <w:t>.3.1</w:t>
      </w:r>
      <w:r w:rsidR="0001061C">
        <w:tab/>
        <w:t>General</w:t>
      </w:r>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lastRenderedPageBreak/>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r>
        <w:t>4.5</w:t>
      </w:r>
      <w:r w:rsidR="0001061C">
        <w:t>.3.2</w:t>
      </w:r>
      <w:r w:rsidR="0001061C">
        <w:tab/>
        <w:t>Illustration 1</w:t>
      </w:r>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p w14:paraId="56F92C88" w14:textId="1C062953" w:rsidR="003F3CF4" w:rsidRDefault="003F3CF4" w:rsidP="003F3CF4">
      <w:pPr>
        <w:pStyle w:val="TH"/>
      </w:pPr>
    </w:p>
    <w:p w14:paraId="343EC0B1" w14:textId="1B4E5A4C" w:rsidR="0001061C" w:rsidRDefault="003362B2" w:rsidP="001A7962">
      <w:pPr>
        <w:pStyle w:val="TF"/>
      </w:pPr>
      <w:r>
        <w:object w:dxaOrig="19212" w:dyaOrig="16698" w14:anchorId="537DC729">
          <v:shape id="_x0000_i1050" type="#_x0000_t75" style="width:480.6pt;height:417.6pt" o:ole="">
            <v:imagedata r:id="rId65" o:title=""/>
          </v:shape>
          <o:OLEObject Type="Embed" ProgID="Visio.Drawing.15" ShapeID="_x0000_i1050" DrawAspect="Content" ObjectID="_1797420382" r:id="rId66"/>
        </w:object>
      </w:r>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The Identity Association Response will have the Identity Association Record that has the Association Start Time of Tg.</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lastRenderedPageBreak/>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t>-</w:t>
      </w:r>
      <w:r>
        <w:tab/>
      </w:r>
      <w:r w:rsidR="0001061C">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r>
        <w:t>4.5</w:t>
      </w:r>
      <w:r w:rsidR="0001061C">
        <w:t>.3.3</w:t>
      </w:r>
      <w:r w:rsidR="0001061C">
        <w:tab/>
        <w:t>Illustration 2</w:t>
      </w:r>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336C1990" w:rsidR="00A07D0C" w:rsidRDefault="00A07D0C" w:rsidP="00A07D0C">
      <w:pPr>
        <w:pStyle w:val="TH"/>
      </w:pPr>
    </w:p>
    <w:p w14:paraId="550F3939" w14:textId="1EB734CC" w:rsidR="0001061C" w:rsidRDefault="003362B2" w:rsidP="001A7962">
      <w:pPr>
        <w:pStyle w:val="TF"/>
      </w:pPr>
      <w:r>
        <w:object w:dxaOrig="19374" w:dyaOrig="13290" w14:anchorId="350F1577">
          <v:shape id="_x0000_i1051" type="#_x0000_t75" style="width:484.2pt;height:332.4pt" o:ole="">
            <v:imagedata r:id="rId67" o:title=""/>
          </v:shape>
          <o:OLEObject Type="Embed" ProgID="Visio.Drawing.15" ShapeID="_x0000_i1051" DrawAspect="Content" ObjectID="_1797420383" r:id="rId68"/>
        </w:object>
      </w:r>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t>-</w:t>
      </w:r>
      <w:r>
        <w:tab/>
      </w:r>
      <w:r w:rsidR="0001061C">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lastRenderedPageBreak/>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24463890"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r w:rsidR="003A574E">
        <w:t xml:space="preserve"> </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Default="004D0FDB" w:rsidP="0001061C">
      <w:pPr>
        <w:pStyle w:val="Heading3"/>
      </w:pPr>
      <w:bookmarkStart w:id="48" w:name="_Toc174039972"/>
      <w:r>
        <w:t>4.5</w:t>
      </w:r>
      <w:r w:rsidR="0001061C">
        <w:t>.4</w:t>
      </w:r>
      <w:r w:rsidR="0001061C">
        <w:tab/>
        <w:t>SUPI to 5G-GUTI retrieval</w:t>
      </w:r>
      <w:bookmarkEnd w:id="48"/>
    </w:p>
    <w:p w14:paraId="50197728" w14:textId="19EDB1D3" w:rsidR="0001061C" w:rsidRDefault="004D0FDB" w:rsidP="0001061C">
      <w:pPr>
        <w:pStyle w:val="Heading4"/>
      </w:pPr>
      <w:r>
        <w:t>4.5</w:t>
      </w:r>
      <w:r w:rsidR="0001061C">
        <w:t>.4.1</w:t>
      </w:r>
      <w:r w:rsidR="0001061C">
        <w:tab/>
        <w:t>General</w:t>
      </w:r>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r>
        <w:t>4.5</w:t>
      </w:r>
      <w:r w:rsidR="0001061C">
        <w:t>.4.2</w:t>
      </w:r>
      <w:r w:rsidR="0001061C">
        <w:tab/>
        <w:t>Illustration 1</w:t>
      </w:r>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p w14:paraId="0C4D0FA3" w14:textId="551D7CEE" w:rsidR="003F3CF4" w:rsidRDefault="003F3CF4" w:rsidP="003F3CF4">
      <w:pPr>
        <w:pStyle w:val="TH"/>
      </w:pPr>
    </w:p>
    <w:p w14:paraId="47CEE9EA" w14:textId="6223C6BD" w:rsidR="0001061C" w:rsidRDefault="003362B2" w:rsidP="001A7962">
      <w:pPr>
        <w:pStyle w:val="TF"/>
      </w:pPr>
      <w:r>
        <w:object w:dxaOrig="18840" w:dyaOrig="13704" w14:anchorId="689CCAFA">
          <v:shape id="_x0000_i1052" type="#_x0000_t75" style="width:481.2pt;height:350.4pt" o:ole="">
            <v:imagedata r:id="rId69" o:title=""/>
          </v:shape>
          <o:OLEObject Type="Embed" ProgID="Visio.Drawing.15" ShapeID="_x0000_i1052" DrawAspect="Content" ObjectID="_1797420384" r:id="rId70"/>
        </w:object>
      </w:r>
      <w:r w:rsidR="0001061C">
        <w:t xml:space="preserve">Figure </w:t>
      </w:r>
      <w:r w:rsidR="00B800ED">
        <w:t>4.5.4.2-1</w:t>
      </w:r>
      <w:r w:rsidR="0001061C">
        <w:t>: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r>
        <w:t>4.5</w:t>
      </w:r>
      <w:r w:rsidR="0001061C">
        <w:t>.4.3</w:t>
      </w:r>
      <w:r w:rsidR="0001061C">
        <w:tab/>
        <w:t>Illustration 2</w:t>
      </w:r>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p w14:paraId="3F52ED82" w14:textId="674EAB92" w:rsidR="003F3CF4" w:rsidRDefault="003F3CF4" w:rsidP="003F3CF4">
      <w:pPr>
        <w:pStyle w:val="TH"/>
      </w:pPr>
    </w:p>
    <w:p w14:paraId="6F2E7F70" w14:textId="77289072" w:rsidR="0001061C" w:rsidRDefault="003362B2" w:rsidP="001A7962">
      <w:pPr>
        <w:pStyle w:val="TF"/>
      </w:pPr>
      <w:r>
        <w:object w:dxaOrig="18864" w:dyaOrig="15168" w14:anchorId="31647D52">
          <v:shape id="_x0000_i1053" type="#_x0000_t75" style="width:481.8pt;height:387.6pt" o:ole="">
            <v:imagedata r:id="rId71" o:title=""/>
          </v:shape>
          <o:OLEObject Type="Embed" ProgID="Visio.Drawing.15" ShapeID="_x0000_i1053" DrawAspect="Content" ObjectID="_1797420385" r:id="rId72"/>
        </w:object>
      </w:r>
      <w:r w:rsidR="0001061C">
        <w:t xml:space="preserve">Figure </w:t>
      </w:r>
      <w:r w:rsidR="00B800ED">
        <w:t>4.5.4.3-1</w:t>
      </w:r>
      <w:r w:rsidR="0001061C">
        <w:t>: SUPI to 5G-GUTI retrieval – illustration 2</w:t>
      </w:r>
    </w:p>
    <w:p w14:paraId="65DBE884" w14:textId="084EF2E7" w:rsidR="0001061C" w:rsidRDefault="0001061C" w:rsidP="0001061C">
      <w: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The ICF has an ID association for that SUPI with an active 5G-GUTI, the Association Start Time Tg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Tg.</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The ICF has an ID association for that SUPI with an active 5G-GUTI, however, the Association Start Time Tp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Tg and Association End Time of Tp.</w:t>
      </w:r>
    </w:p>
    <w:p w14:paraId="36C4CD27" w14:textId="460E6EA5" w:rsidR="0001061C" w:rsidRDefault="0001061C" w:rsidP="0001061C">
      <w:r>
        <w:t>Scenario 3:</w:t>
      </w:r>
    </w:p>
    <w:p w14:paraId="36FF162E" w14:textId="3CB9C80D" w:rsidR="0001061C" w:rsidRDefault="00A377ED" w:rsidP="00A377ED">
      <w:pPr>
        <w:pStyle w:val="B1"/>
      </w:pPr>
      <w:r>
        <w:lastRenderedPageBreak/>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Tp and Association End Time of Ty.</w:t>
      </w:r>
    </w:p>
    <w:p w14:paraId="37C1FFC2" w14:textId="73DD921A" w:rsidR="0001061C" w:rsidRDefault="004D0FDB" w:rsidP="0001061C">
      <w:pPr>
        <w:pStyle w:val="Heading4"/>
      </w:pPr>
      <w:r>
        <w:t>4.5</w:t>
      </w:r>
      <w:r w:rsidR="0001061C">
        <w:t>.4.4</w:t>
      </w:r>
      <w:r w:rsidR="0001061C">
        <w:tab/>
        <w:t>Illustration 3</w:t>
      </w:r>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2C6B4923" w14:textId="5018FC92" w:rsidR="003F3CF4" w:rsidRDefault="003F3CF4" w:rsidP="003F3CF4">
      <w:pPr>
        <w:pStyle w:val="TH"/>
      </w:pPr>
    </w:p>
    <w:p w14:paraId="560537CB" w14:textId="2DC0538C" w:rsidR="0001061C" w:rsidRDefault="003362B2" w:rsidP="001A7962">
      <w:pPr>
        <w:pStyle w:val="TF"/>
      </w:pPr>
      <w:r>
        <w:object w:dxaOrig="19206" w:dyaOrig="14652" w14:anchorId="11E77F0A">
          <v:shape id="_x0000_i1054" type="#_x0000_t75" style="width:480pt;height:366.6pt" o:ole="">
            <v:imagedata r:id="rId73" o:title=""/>
          </v:shape>
          <o:OLEObject Type="Embed" ProgID="Visio.Drawing.15" ShapeID="_x0000_i1054" DrawAspect="Content" ObjectID="_1797420386" r:id="rId74"/>
        </w:object>
      </w:r>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lastRenderedPageBreak/>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r>
        <w:t>4.5</w:t>
      </w:r>
      <w:r w:rsidR="0001061C">
        <w:t>.4.5</w:t>
      </w:r>
      <w:r w:rsidR="0001061C">
        <w:tab/>
        <w:t>Illustration 4</w:t>
      </w:r>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p w14:paraId="415D6C33" w14:textId="699E4288" w:rsidR="0001061C" w:rsidRDefault="0001061C" w:rsidP="001A7962">
      <w:pPr>
        <w:pStyle w:val="TH"/>
        <w:rPr>
          <w:lang w:eastAsia="ja-JP"/>
        </w:rPr>
      </w:pPr>
    </w:p>
    <w:p w14:paraId="380CBC78" w14:textId="23EBB37D" w:rsidR="0001061C" w:rsidRDefault="003362B2" w:rsidP="001A7962">
      <w:pPr>
        <w:pStyle w:val="TF"/>
      </w:pPr>
      <w:r>
        <w:object w:dxaOrig="18594" w:dyaOrig="13290" w14:anchorId="16D27BFF">
          <v:shape id="_x0000_i1055" type="#_x0000_t75" style="width:481.8pt;height:344.4pt" o:ole="">
            <v:imagedata r:id="rId75" o:title=""/>
          </v:shape>
          <o:OLEObject Type="Embed" ProgID="Visio.Drawing.15" ShapeID="_x0000_i1055" DrawAspect="Content" ObjectID="_1797420387" r:id="rId76"/>
        </w:object>
      </w:r>
      <w:r w:rsidR="0001061C">
        <w:t xml:space="preserve">Figure </w:t>
      </w:r>
      <w:r w:rsidR="00B800ED">
        <w:t>4.5.4.5-1</w:t>
      </w:r>
      <w:r w:rsidR="0001061C">
        <w:t>: SUPI to 5G-GUTI retrieval - example 4</w:t>
      </w:r>
    </w:p>
    <w:p w14:paraId="60182F49" w14:textId="19774295" w:rsidR="003362B2" w:rsidRDefault="003362B2" w:rsidP="003362B2">
      <w:r>
        <w:t>In this illustration, the record in ICF has neither PEI nor GPSI.</w:t>
      </w:r>
    </w:p>
    <w:p w14:paraId="5BA70D33" w14:textId="7CB3044F" w:rsidR="0001061C" w:rsidRDefault="0001061C" w:rsidP="0001061C">
      <w:r>
        <w:t>Scenario A:</w:t>
      </w:r>
    </w:p>
    <w:p w14:paraId="32B253EA" w14:textId="5DBDBF05" w:rsidR="0001061C" w:rsidRDefault="00DE6062" w:rsidP="00DE6062">
      <w:pPr>
        <w:pStyle w:val="B1"/>
      </w:pPr>
      <w:r>
        <w:t>-</w:t>
      </w:r>
      <w:r>
        <w:tab/>
      </w:r>
      <w:r w:rsidR="0001061C">
        <w:t>The assignment of a 5G-GUTI that has the Association Start Time of Tp (in ICF) was not successful. The CONFIGURATION UPDATE COMMAND did not reach the UE.</w:t>
      </w:r>
    </w:p>
    <w:p w14:paraId="7E4A118B" w14:textId="2DE65AD9" w:rsidR="0001061C" w:rsidRDefault="0001061C" w:rsidP="0001061C">
      <w:r>
        <w:lastRenderedPageBreak/>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The ICF has an ID association for that SUPI with an active 5G-GUTI and the Association Start Time Tg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Tg.</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The ICF has an ID association for that SUPI with an active 5G-GUTI and the Association Start Time Tp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5G-GUTI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49" w:name="_Toc174039973"/>
      <w:r>
        <w:t>4.5</w:t>
      </w:r>
      <w:r w:rsidR="0001061C">
        <w:t>.5</w:t>
      </w:r>
      <w:r w:rsidR="0001061C">
        <w:tab/>
        <w:t>Ongoing identity association scenarios</w:t>
      </w:r>
      <w:bookmarkEnd w:id="49"/>
    </w:p>
    <w:p w14:paraId="69C351B0" w14:textId="1228257C" w:rsidR="0001061C" w:rsidRDefault="004D0FDB" w:rsidP="0001061C">
      <w:pPr>
        <w:pStyle w:val="Heading4"/>
      </w:pPr>
      <w:r>
        <w:t>4.5</w:t>
      </w:r>
      <w:r w:rsidR="0001061C">
        <w:t>.5.1</w:t>
      </w:r>
      <w:r w:rsidR="0001061C">
        <w:tab/>
        <w:t>General</w:t>
      </w:r>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r>
        <w:t>4.5</w:t>
      </w:r>
      <w:r w:rsidR="0001061C">
        <w:t>.5.2</w:t>
      </w:r>
      <w:r w:rsidR="0001061C">
        <w:tab/>
        <w:t xml:space="preserve">Illustration 1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p w14:paraId="74028C19" w14:textId="776B3EE8" w:rsidR="003F3CF4" w:rsidRDefault="003F3CF4" w:rsidP="003F3CF4">
      <w:pPr>
        <w:pStyle w:val="TH"/>
      </w:pPr>
    </w:p>
    <w:p w14:paraId="6C4E8DC6" w14:textId="38B4A8F2" w:rsidR="0001061C" w:rsidRDefault="003362B2" w:rsidP="001A7962">
      <w:pPr>
        <w:pStyle w:val="TF"/>
      </w:pPr>
      <w:r>
        <w:object w:dxaOrig="19518" w:dyaOrig="14988" w14:anchorId="263775F3">
          <v:shape id="_x0000_i1056" type="#_x0000_t75" style="width:481.2pt;height:369.6pt" o:ole="">
            <v:imagedata r:id="rId77" o:title=""/>
          </v:shape>
          <o:OLEObject Type="Embed" ProgID="Visio.Drawing.15" ShapeID="_x0000_i1056" DrawAspect="Content" ObjectID="_1797420388" r:id="rId78"/>
        </w:object>
      </w:r>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r>
        <w:t>4.5</w:t>
      </w:r>
      <w:r w:rsidR="0001061C">
        <w:t>.5.3</w:t>
      </w:r>
      <w:r w:rsidR="0001061C">
        <w:tab/>
        <w:t>Illustration 2</w:t>
      </w:r>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505CF7E8" w14:textId="685952E0" w:rsidR="003F3CF4" w:rsidRDefault="003F3CF4" w:rsidP="003F3CF4">
      <w:pPr>
        <w:pStyle w:val="TH"/>
      </w:pPr>
    </w:p>
    <w:p w14:paraId="772F193D" w14:textId="5F8ADD9F" w:rsidR="0001061C" w:rsidRDefault="003362B2" w:rsidP="001A7962">
      <w:pPr>
        <w:pStyle w:val="TF"/>
      </w:pPr>
      <w:r>
        <w:object w:dxaOrig="19518" w:dyaOrig="15750" w14:anchorId="1B38726F">
          <v:shape id="_x0000_i1057" type="#_x0000_t75" style="width:481.2pt;height:388.2pt" o:ole="">
            <v:imagedata r:id="rId79" o:title=""/>
          </v:shape>
          <o:OLEObject Type="Embed" ProgID="Visio.Drawing.15" ShapeID="_x0000_i1057" DrawAspect="Content" ObjectID="_1797420389" r:id="rId80"/>
        </w:object>
      </w:r>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r>
        <w:t>4.5</w:t>
      </w:r>
      <w:r w:rsidR="0001061C">
        <w:t>.5.4</w:t>
      </w:r>
      <w:r w:rsidR="0001061C">
        <w:tab/>
        <w:t>Illustration 3</w:t>
      </w:r>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p w14:paraId="1810F2B1" w14:textId="45CD3A4F" w:rsidR="003F3CF4" w:rsidRDefault="003F3CF4" w:rsidP="003F3CF4">
      <w:pPr>
        <w:pStyle w:val="TH"/>
      </w:pPr>
    </w:p>
    <w:p w14:paraId="7B77A4B7" w14:textId="545DC809" w:rsidR="0001061C" w:rsidRDefault="003362B2" w:rsidP="001A7962">
      <w:pPr>
        <w:pStyle w:val="TF"/>
      </w:pPr>
      <w:r>
        <w:object w:dxaOrig="19518" w:dyaOrig="18552" w14:anchorId="7AA62EC9">
          <v:shape id="_x0000_i1058" type="#_x0000_t75" style="width:481.2pt;height:457.2pt" o:ole="">
            <v:imagedata r:id="rId81" o:title=""/>
          </v:shape>
          <o:OLEObject Type="Embed" ProgID="Visio.Drawing.15" ShapeID="_x0000_i1058" DrawAspect="Content" ObjectID="_1797420390" r:id="rId82"/>
        </w:object>
      </w:r>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w:t>
      </w:r>
      <w:r>
        <w:lastRenderedPageBreak/>
        <w:t>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r>
        <w:t>4.5</w:t>
      </w:r>
      <w:r w:rsidR="0001061C">
        <w:t>.5.5</w:t>
      </w:r>
      <w:r w:rsidR="0001061C">
        <w:tab/>
        <w:t>Illustration 4</w:t>
      </w:r>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p w14:paraId="40F23FCF" w14:textId="6D42C7DB" w:rsidR="003F3CF4" w:rsidRDefault="003F3CF4" w:rsidP="003F3CF4">
      <w:pPr>
        <w:pStyle w:val="TH"/>
      </w:pPr>
    </w:p>
    <w:p w14:paraId="60685A58" w14:textId="443CD283" w:rsidR="0001061C" w:rsidRDefault="003362B2" w:rsidP="001A7962">
      <w:pPr>
        <w:pStyle w:val="TF"/>
      </w:pPr>
      <w:r>
        <w:object w:dxaOrig="19518" w:dyaOrig="15012" w14:anchorId="4DA168C3">
          <v:shape id="_x0000_i1059" type="#_x0000_t75" style="width:481.2pt;height:370.2pt" o:ole="">
            <v:imagedata r:id="rId83" o:title=""/>
          </v:shape>
          <o:OLEObject Type="Embed" ProgID="Visio.Drawing.15" ShapeID="_x0000_i1059" DrawAspect="Content" ObjectID="_1797420391" r:id="rId84"/>
        </w:object>
      </w:r>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w:t>
      </w:r>
      <w:r>
        <w:lastRenderedPageBreak/>
        <w:t xml:space="preserve">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r>
        <w:t>4.5</w:t>
      </w:r>
      <w:r w:rsidR="0001061C">
        <w:t>.5.6</w:t>
      </w:r>
      <w:r w:rsidR="0001061C">
        <w:tab/>
        <w:t xml:space="preserve">Illustration 5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p w14:paraId="333DAF5D" w14:textId="35FA10A0" w:rsidR="003F3CF4" w:rsidRDefault="003F3CF4" w:rsidP="003F3CF4">
      <w:pPr>
        <w:pStyle w:val="TH"/>
      </w:pPr>
    </w:p>
    <w:p w14:paraId="48D3D4A2" w14:textId="2B4038F5" w:rsidR="0001061C" w:rsidRDefault="003362B2" w:rsidP="001A7962">
      <w:pPr>
        <w:pStyle w:val="TF"/>
      </w:pPr>
      <w:r>
        <w:object w:dxaOrig="19518" w:dyaOrig="17280" w14:anchorId="26C6949E">
          <v:shape id="_x0000_i1060" type="#_x0000_t75" style="width:481.2pt;height:426pt" o:ole="">
            <v:imagedata r:id="rId85" o:title=""/>
          </v:shape>
          <o:OLEObject Type="Embed" ProgID="Visio.Drawing.15" ShapeID="_x0000_i1060" DrawAspect="Content" ObjectID="_1797420392" r:id="rId86"/>
        </w:object>
      </w:r>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r>
        <w:t>4.5</w:t>
      </w:r>
      <w:r w:rsidR="0001061C">
        <w:t>.5.7</w:t>
      </w:r>
      <w:r w:rsidR="0001061C">
        <w:tab/>
        <w:t>Illustration 6</w:t>
      </w:r>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2pt;height:385.2pt" o:ole="">
            <v:imagedata r:id="rId87" o:title=""/>
          </v:shape>
          <o:OLEObject Type="Embed" ProgID="Visio.Drawing.15" ShapeID="_x0000_i1061" DrawAspect="Content" ObjectID="_1797420393" r:id="rId88"/>
        </w:object>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73A80680" w:rsidR="0001061C" w:rsidRDefault="0001061C" w:rsidP="001A7962">
      <w:r>
        <w:t>In this example, the LEA-1 sends an LI_HIQR Request for an ongoing identity association for a SUPI. The IQF sends an Activate Association Update message to the ICF.</w:t>
      </w:r>
      <w:r w:rsidR="003362B2" w:rsidRPr="003362B2">
        <w:t xml:space="preserve"> </w:t>
      </w:r>
      <w:r w:rsidR="003362B2">
        <w:t>In the illustration, the ICF records have neither the PEI nor the GPSI.</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w:t>
      </w:r>
      <w:r>
        <w:lastRenderedPageBreak/>
        <w:t xml:space="preserve">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2DE95951" w14:textId="2FC26812"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50"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50"/>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D0E6B" w:rsidRPr="006B0D02" w14:paraId="422ECD75" w14:textId="77777777" w:rsidTr="009D17A6">
        <w:tc>
          <w:tcPr>
            <w:tcW w:w="1086" w:type="dxa"/>
            <w:shd w:val="solid" w:color="FFFFFF" w:fill="auto"/>
          </w:tcPr>
          <w:p w14:paraId="4CB827C3" w14:textId="05232D46" w:rsidR="007D0E6B" w:rsidRPr="006B0D02" w:rsidRDefault="007D0E6B" w:rsidP="007D0E6B">
            <w:pPr>
              <w:pStyle w:val="TAC"/>
              <w:rPr>
                <w:sz w:val="16"/>
                <w:szCs w:val="16"/>
              </w:rPr>
            </w:pPr>
            <w:r>
              <w:rPr>
                <w:sz w:val="16"/>
                <w:szCs w:val="16"/>
              </w:rPr>
              <w:t>2024-07</w:t>
            </w:r>
          </w:p>
        </w:tc>
        <w:tc>
          <w:tcPr>
            <w:tcW w:w="1134" w:type="dxa"/>
            <w:shd w:val="solid" w:color="FFFFFF" w:fill="auto"/>
          </w:tcPr>
          <w:p w14:paraId="4FDA5069" w14:textId="76402A36" w:rsidR="007D0E6B" w:rsidRPr="006B0D02" w:rsidRDefault="007D0E6B" w:rsidP="007D0E6B">
            <w:pPr>
              <w:pStyle w:val="TAC"/>
              <w:rPr>
                <w:sz w:val="16"/>
                <w:szCs w:val="16"/>
              </w:rPr>
            </w:pPr>
            <w:r>
              <w:rPr>
                <w:sz w:val="16"/>
                <w:szCs w:val="16"/>
              </w:rPr>
              <w:t>SA3LI#94</w:t>
            </w:r>
          </w:p>
        </w:tc>
        <w:tc>
          <w:tcPr>
            <w:tcW w:w="993" w:type="dxa"/>
            <w:shd w:val="solid" w:color="FFFFFF" w:fill="auto"/>
          </w:tcPr>
          <w:p w14:paraId="054BAD8E" w14:textId="75B0BB98" w:rsidR="007D0E6B" w:rsidRPr="006B0D02" w:rsidRDefault="007D0E6B" w:rsidP="007D0E6B">
            <w:pPr>
              <w:pStyle w:val="TAC"/>
              <w:rPr>
                <w:sz w:val="16"/>
                <w:szCs w:val="16"/>
              </w:rPr>
            </w:pPr>
            <w:r>
              <w:rPr>
                <w:sz w:val="16"/>
                <w:szCs w:val="16"/>
              </w:rPr>
              <w:t>S3i2405</w:t>
            </w:r>
            <w:r w:rsidR="00090110">
              <w:rPr>
                <w:sz w:val="16"/>
                <w:szCs w:val="16"/>
              </w:rPr>
              <w:t>08</w:t>
            </w:r>
          </w:p>
        </w:tc>
        <w:tc>
          <w:tcPr>
            <w:tcW w:w="567" w:type="dxa"/>
            <w:shd w:val="solid" w:color="FFFFFF" w:fill="auto"/>
          </w:tcPr>
          <w:p w14:paraId="434DD928" w14:textId="77777777" w:rsidR="007D0E6B" w:rsidRPr="006B0D02" w:rsidRDefault="007D0E6B" w:rsidP="007D0E6B">
            <w:pPr>
              <w:pStyle w:val="TAL"/>
              <w:rPr>
                <w:sz w:val="16"/>
                <w:szCs w:val="16"/>
              </w:rPr>
            </w:pPr>
          </w:p>
        </w:tc>
        <w:tc>
          <w:tcPr>
            <w:tcW w:w="425" w:type="dxa"/>
            <w:shd w:val="solid" w:color="FFFFFF" w:fill="auto"/>
          </w:tcPr>
          <w:p w14:paraId="1C90B2B1" w14:textId="77777777" w:rsidR="007D0E6B" w:rsidRPr="006B0D02" w:rsidRDefault="007D0E6B" w:rsidP="007D0E6B">
            <w:pPr>
              <w:pStyle w:val="TAR"/>
              <w:jc w:val="center"/>
              <w:rPr>
                <w:sz w:val="16"/>
                <w:szCs w:val="16"/>
              </w:rPr>
            </w:pPr>
          </w:p>
        </w:tc>
        <w:tc>
          <w:tcPr>
            <w:tcW w:w="425" w:type="dxa"/>
            <w:shd w:val="solid" w:color="FFFFFF" w:fill="auto"/>
          </w:tcPr>
          <w:p w14:paraId="7623FE00" w14:textId="77777777" w:rsidR="007D0E6B" w:rsidRPr="006B0D02" w:rsidRDefault="007D0E6B" w:rsidP="007D0E6B">
            <w:pPr>
              <w:pStyle w:val="TAC"/>
              <w:rPr>
                <w:sz w:val="16"/>
                <w:szCs w:val="16"/>
              </w:rPr>
            </w:pPr>
          </w:p>
        </w:tc>
        <w:tc>
          <w:tcPr>
            <w:tcW w:w="4301" w:type="dxa"/>
            <w:shd w:val="solid" w:color="FFFFFF" w:fill="auto"/>
          </w:tcPr>
          <w:p w14:paraId="5DD42DB3" w14:textId="249193B8" w:rsidR="007D0E6B" w:rsidRPr="006B0D02" w:rsidRDefault="007D0E6B" w:rsidP="007D0E6B">
            <w:pPr>
              <w:pStyle w:val="TAL"/>
              <w:rPr>
                <w:sz w:val="16"/>
                <w:szCs w:val="16"/>
              </w:rPr>
            </w:pPr>
            <w:r>
              <w:rPr>
                <w:sz w:val="16"/>
                <w:szCs w:val="16"/>
              </w:rPr>
              <w:t>Initial version</w:t>
            </w:r>
          </w:p>
        </w:tc>
        <w:tc>
          <w:tcPr>
            <w:tcW w:w="708" w:type="dxa"/>
            <w:shd w:val="solid" w:color="FFFFFF" w:fill="auto"/>
          </w:tcPr>
          <w:p w14:paraId="2FEA14DA" w14:textId="526D4EE2" w:rsidR="007D0E6B" w:rsidRPr="007D6048" w:rsidRDefault="007D0E6B" w:rsidP="007D0E6B">
            <w:pPr>
              <w:pStyle w:val="TAC"/>
              <w:rPr>
                <w:sz w:val="16"/>
                <w:szCs w:val="16"/>
              </w:rPr>
            </w:pPr>
            <w:r>
              <w:rPr>
                <w:sz w:val="16"/>
                <w:szCs w:val="16"/>
              </w:rPr>
              <w:t>0.0.1</w:t>
            </w:r>
          </w:p>
        </w:tc>
      </w:tr>
      <w:tr w:rsidR="00A24A6B" w:rsidRPr="006B0D02" w14:paraId="3F348BB7" w14:textId="77777777" w:rsidTr="009D17A6">
        <w:tc>
          <w:tcPr>
            <w:tcW w:w="1086" w:type="dxa"/>
            <w:shd w:val="solid" w:color="FFFFFF" w:fill="auto"/>
          </w:tcPr>
          <w:p w14:paraId="233C8660" w14:textId="0D6DF82D" w:rsidR="00A24A6B" w:rsidRDefault="00A24A6B" w:rsidP="007D0E6B">
            <w:pPr>
              <w:pStyle w:val="TAC"/>
              <w:rPr>
                <w:sz w:val="16"/>
                <w:szCs w:val="16"/>
              </w:rPr>
            </w:pPr>
            <w:r>
              <w:rPr>
                <w:sz w:val="16"/>
                <w:szCs w:val="16"/>
              </w:rPr>
              <w:t>2025-01</w:t>
            </w:r>
          </w:p>
        </w:tc>
        <w:tc>
          <w:tcPr>
            <w:tcW w:w="1134" w:type="dxa"/>
            <w:shd w:val="solid" w:color="FFFFFF" w:fill="auto"/>
          </w:tcPr>
          <w:p w14:paraId="63FBCE2A" w14:textId="1C85C958" w:rsidR="00A24A6B" w:rsidRDefault="00A24A6B" w:rsidP="007D0E6B">
            <w:pPr>
              <w:pStyle w:val="TAC"/>
              <w:rPr>
                <w:sz w:val="16"/>
                <w:szCs w:val="16"/>
              </w:rPr>
            </w:pPr>
            <w:r>
              <w:rPr>
                <w:sz w:val="16"/>
                <w:szCs w:val="16"/>
              </w:rPr>
              <w:t>SA3#96-LI</w:t>
            </w:r>
          </w:p>
        </w:tc>
        <w:tc>
          <w:tcPr>
            <w:tcW w:w="993" w:type="dxa"/>
            <w:shd w:val="solid" w:color="FFFFFF" w:fill="auto"/>
          </w:tcPr>
          <w:p w14:paraId="4E21116D" w14:textId="1474A1B6" w:rsidR="00A24A6B" w:rsidRDefault="00A24A6B" w:rsidP="007D0E6B">
            <w:pPr>
              <w:pStyle w:val="TAC"/>
              <w:rPr>
                <w:sz w:val="16"/>
                <w:szCs w:val="16"/>
              </w:rPr>
            </w:pPr>
            <w:r>
              <w:rPr>
                <w:sz w:val="16"/>
                <w:szCs w:val="16"/>
              </w:rPr>
              <w:t>S3i250013</w:t>
            </w:r>
          </w:p>
        </w:tc>
        <w:tc>
          <w:tcPr>
            <w:tcW w:w="567" w:type="dxa"/>
            <w:shd w:val="solid" w:color="FFFFFF" w:fill="auto"/>
          </w:tcPr>
          <w:p w14:paraId="65A65936" w14:textId="77777777" w:rsidR="00A24A6B" w:rsidRPr="006B0D02" w:rsidRDefault="00A24A6B" w:rsidP="007D0E6B">
            <w:pPr>
              <w:pStyle w:val="TAL"/>
              <w:rPr>
                <w:sz w:val="16"/>
                <w:szCs w:val="16"/>
              </w:rPr>
            </w:pPr>
          </w:p>
        </w:tc>
        <w:tc>
          <w:tcPr>
            <w:tcW w:w="425" w:type="dxa"/>
            <w:shd w:val="solid" w:color="FFFFFF" w:fill="auto"/>
          </w:tcPr>
          <w:p w14:paraId="39B96BEC" w14:textId="77777777" w:rsidR="00A24A6B" w:rsidRPr="006B0D02" w:rsidRDefault="00A24A6B" w:rsidP="007D0E6B">
            <w:pPr>
              <w:pStyle w:val="TAR"/>
              <w:jc w:val="center"/>
              <w:rPr>
                <w:sz w:val="16"/>
                <w:szCs w:val="16"/>
              </w:rPr>
            </w:pPr>
          </w:p>
        </w:tc>
        <w:tc>
          <w:tcPr>
            <w:tcW w:w="425" w:type="dxa"/>
            <w:shd w:val="solid" w:color="FFFFFF" w:fill="auto"/>
          </w:tcPr>
          <w:p w14:paraId="196E0784" w14:textId="77777777" w:rsidR="00A24A6B" w:rsidRPr="006B0D02" w:rsidRDefault="00A24A6B" w:rsidP="007D0E6B">
            <w:pPr>
              <w:pStyle w:val="TAC"/>
              <w:rPr>
                <w:sz w:val="16"/>
                <w:szCs w:val="16"/>
              </w:rPr>
            </w:pPr>
          </w:p>
        </w:tc>
        <w:tc>
          <w:tcPr>
            <w:tcW w:w="4301" w:type="dxa"/>
            <w:shd w:val="solid" w:color="FFFFFF" w:fill="auto"/>
          </w:tcPr>
          <w:p w14:paraId="2D231112" w14:textId="4DB9463C" w:rsidR="00A24A6B" w:rsidRDefault="00A630A7" w:rsidP="007D0E6B">
            <w:pPr>
              <w:pStyle w:val="TAL"/>
              <w:rPr>
                <w:sz w:val="16"/>
                <w:szCs w:val="16"/>
              </w:rPr>
            </w:pPr>
            <w:r>
              <w:rPr>
                <w:sz w:val="16"/>
                <w:szCs w:val="16"/>
              </w:rPr>
              <w:t>pCR S3i250010</w:t>
            </w:r>
          </w:p>
        </w:tc>
        <w:tc>
          <w:tcPr>
            <w:tcW w:w="708" w:type="dxa"/>
            <w:shd w:val="solid" w:color="FFFFFF" w:fill="auto"/>
          </w:tcPr>
          <w:p w14:paraId="3552A945" w14:textId="7C3AC6A7" w:rsidR="00A24A6B" w:rsidRDefault="00A24A6B" w:rsidP="007D0E6B">
            <w:pPr>
              <w:pStyle w:val="TAC"/>
              <w:rPr>
                <w:sz w:val="16"/>
                <w:szCs w:val="16"/>
              </w:rPr>
            </w:pPr>
            <w:r>
              <w:rPr>
                <w:sz w:val="16"/>
                <w:szCs w:val="16"/>
              </w:rPr>
              <w:t>0.0.2</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DBA7D" w14:textId="77777777" w:rsidR="00FF2693" w:rsidRDefault="00FF2693">
      <w:r>
        <w:separator/>
      </w:r>
    </w:p>
  </w:endnote>
  <w:endnote w:type="continuationSeparator" w:id="0">
    <w:p w14:paraId="1C62F576" w14:textId="77777777" w:rsidR="00FF2693" w:rsidRDefault="00FF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8DF98" w14:textId="77777777" w:rsidR="00FF2693" w:rsidRDefault="00FF2693">
      <w:r>
        <w:separator/>
      </w:r>
    </w:p>
  </w:footnote>
  <w:footnote w:type="continuationSeparator" w:id="0">
    <w:p w14:paraId="774FD7DF" w14:textId="77777777" w:rsidR="00FF2693" w:rsidRDefault="00FF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681787FC"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30A7">
      <w:rPr>
        <w:rFonts w:ascii="Arial" w:hAnsi="Arial" w:cs="Arial"/>
        <w:b/>
        <w:noProof/>
        <w:sz w:val="18"/>
        <w:szCs w:val="18"/>
      </w:rPr>
      <w:t>3GPP TR 33.929-5 V0.0.2 (2025-01)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7E14B39"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30A7">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609"/>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9F3"/>
    <w:rsid w:val="00071034"/>
    <w:rsid w:val="000757E2"/>
    <w:rsid w:val="00080512"/>
    <w:rsid w:val="000829FD"/>
    <w:rsid w:val="00083457"/>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75F0"/>
    <w:rsid w:val="00270771"/>
    <w:rsid w:val="00270816"/>
    <w:rsid w:val="00270892"/>
    <w:rsid w:val="002731F5"/>
    <w:rsid w:val="002745A2"/>
    <w:rsid w:val="002748F8"/>
    <w:rsid w:val="00274B85"/>
    <w:rsid w:val="00275F00"/>
    <w:rsid w:val="00276A4E"/>
    <w:rsid w:val="00276FC5"/>
    <w:rsid w:val="00277657"/>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3CF2"/>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362B2"/>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4197"/>
    <w:rsid w:val="005F563C"/>
    <w:rsid w:val="005F5841"/>
    <w:rsid w:val="005F59EF"/>
    <w:rsid w:val="005F7324"/>
    <w:rsid w:val="00600840"/>
    <w:rsid w:val="00602AEA"/>
    <w:rsid w:val="00603056"/>
    <w:rsid w:val="00605C31"/>
    <w:rsid w:val="0060642C"/>
    <w:rsid w:val="00610674"/>
    <w:rsid w:val="00610B38"/>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C4B"/>
    <w:rsid w:val="00814D12"/>
    <w:rsid w:val="008155F5"/>
    <w:rsid w:val="008207C4"/>
    <w:rsid w:val="00823641"/>
    <w:rsid w:val="00827487"/>
    <w:rsid w:val="00827FA3"/>
    <w:rsid w:val="0083008E"/>
    <w:rsid w:val="00830747"/>
    <w:rsid w:val="008323E0"/>
    <w:rsid w:val="00832D37"/>
    <w:rsid w:val="00833957"/>
    <w:rsid w:val="00836853"/>
    <w:rsid w:val="00836D8A"/>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A7733"/>
    <w:rsid w:val="008B30C5"/>
    <w:rsid w:val="008B420C"/>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4A6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0A7"/>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FBB"/>
    <w:rsid w:val="00BD66A2"/>
    <w:rsid w:val="00BD6D69"/>
    <w:rsid w:val="00BD7A4F"/>
    <w:rsid w:val="00BE195A"/>
    <w:rsid w:val="00BE3255"/>
    <w:rsid w:val="00BE3985"/>
    <w:rsid w:val="00BF128E"/>
    <w:rsid w:val="00BF4604"/>
    <w:rsid w:val="00BF666A"/>
    <w:rsid w:val="00BF7753"/>
    <w:rsid w:val="00C00657"/>
    <w:rsid w:val="00C02F6D"/>
    <w:rsid w:val="00C03989"/>
    <w:rsid w:val="00C0504D"/>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062"/>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5659"/>
    <w:rsid w:val="00E60752"/>
    <w:rsid w:val="00E616E8"/>
    <w:rsid w:val="00E616ED"/>
    <w:rsid w:val="00E62B42"/>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427"/>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E198B"/>
    <w:rsid w:val="00FE1EA4"/>
    <w:rsid w:val="00FE34B8"/>
    <w:rsid w:val="00FE34E0"/>
    <w:rsid w:val="00FE3887"/>
    <w:rsid w:val="00FE5191"/>
    <w:rsid w:val="00FE5A81"/>
    <w:rsid w:val="00FE6463"/>
    <w:rsid w:val="00FE7A8F"/>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header" Target="header1.xml"/><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2C6921AD-8177-4D7C-80C2-F68D2C911B62}">
  <ds:schemaRefs>
    <ds:schemaRef ds:uri="http://purl.org/dc/dcmitype/"/>
    <ds:schemaRef ds:uri="http://schemas.microsoft.com/office/2006/metadata/properties"/>
    <ds:schemaRef ds:uri="http://schemas.openxmlformats.org/package/2006/metadata/core-properties"/>
    <ds:schemaRef ds:uri="be177c35-912f-42dd-aea8-ee5c3baa9aa9"/>
    <ds:schemaRef ds:uri="http://purl.org/dc/terms/"/>
    <ds:schemaRef ds:uri="71c5aaf6-e6ce-465b-b873-5148d2a4c105"/>
    <ds:schemaRef ds:uri="http://schemas.microsoft.com/office/2006/documentManagement/types"/>
    <ds:schemaRef ds:uri="http://schemas.microsoft.com/office/infopath/2007/PartnerControls"/>
    <ds:schemaRef ds:uri="d82b7825-2a71-46d4-8e33-e7d8570de432"/>
    <ds:schemaRef ds:uri="http://www.w3.org/XML/1998/namespace"/>
    <ds:schemaRef ds:uri="http://purl.org/dc/elements/1.1/"/>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56</Pages>
  <Words>14175</Words>
  <Characters>74081</Characters>
  <Application>Microsoft Office Word</Application>
  <DocSecurity>0</DocSecurity>
  <Lines>617</Lines>
  <Paragraphs>176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88080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4</cp:revision>
  <cp:lastPrinted>2024-07-08T14:34:00Z</cp:lastPrinted>
  <dcterms:created xsi:type="dcterms:W3CDTF">2025-01-03T19:21:00Z</dcterms:created>
  <dcterms:modified xsi:type="dcterms:W3CDTF">2025-01-03T19:39:00Z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