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35AAE183"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393E74">
              <w:t>3</w:t>
            </w:r>
            <w:r w:rsidRPr="00321546">
              <w:t>.</w:t>
            </w:r>
            <w:bookmarkEnd w:id="3"/>
            <w:r w:rsidR="00393E74">
              <w:t>0</w:t>
            </w:r>
            <w:r w:rsidR="006B0A34" w:rsidRPr="00321546">
              <w:t xml:space="preserve"> </w:t>
            </w:r>
            <w:r w:rsidRPr="00321546">
              <w:rPr>
                <w:sz w:val="32"/>
              </w:rPr>
              <w:t>(</w:t>
            </w:r>
            <w:bookmarkStart w:id="4" w:name="issueDate"/>
            <w:r w:rsidR="000B77AB" w:rsidRPr="00321546">
              <w:rPr>
                <w:sz w:val="32"/>
              </w:rPr>
              <w:t>2024</w:t>
            </w:r>
            <w:r w:rsidRPr="00321546">
              <w:rPr>
                <w:sz w:val="32"/>
              </w:rPr>
              <w:t>-</w:t>
            </w:r>
            <w:bookmarkEnd w:id="4"/>
            <w:r w:rsidR="000B77AB" w:rsidRPr="00321546">
              <w:rPr>
                <w:sz w:val="32"/>
              </w:rPr>
              <w:t>0</w:t>
            </w:r>
            <w:r w:rsidR="00393E74">
              <w:rPr>
                <w:sz w:val="32"/>
              </w:rPr>
              <w:t>8</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45pt" o:ole="">
                  <v:imagedata r:id="rId9" o:title=""/>
                </v:shape>
                <o:OLEObject Type="Embed" ProgID="Word.Picture.8" ShapeID="_x0000_i1025" DrawAspect="Content" ObjectID="_178592646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5pt;height:75.35pt" o:ole="">
                  <v:imagedata r:id="rId11" o:title=""/>
                </v:shape>
                <o:OLEObject Type="Embed" ProgID="Word.Picture.8" ShapeID="_x0000_i1026" DrawAspect="Content" ObjectID="_178592646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6A10EC3" w14:textId="743BCFF8" w:rsidR="00F57E95"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F57E95">
        <w:rPr>
          <w:noProof/>
        </w:rPr>
        <w:t>Foreword</w:t>
      </w:r>
      <w:r w:rsidR="00F57E95">
        <w:rPr>
          <w:noProof/>
        </w:rPr>
        <w:tab/>
      </w:r>
      <w:r w:rsidR="00F57E95">
        <w:rPr>
          <w:noProof/>
        </w:rPr>
        <w:fldChar w:fldCharType="begin"/>
      </w:r>
      <w:r w:rsidR="00F57E95">
        <w:rPr>
          <w:noProof/>
        </w:rPr>
        <w:instrText xml:space="preserve"> PAGEREF _Toc175313589 \h </w:instrText>
      </w:r>
      <w:r w:rsidR="00F57E95">
        <w:rPr>
          <w:noProof/>
        </w:rPr>
      </w:r>
      <w:r w:rsidR="00F57E95">
        <w:rPr>
          <w:noProof/>
        </w:rPr>
        <w:fldChar w:fldCharType="separate"/>
      </w:r>
      <w:r w:rsidR="00F57E95">
        <w:rPr>
          <w:noProof/>
        </w:rPr>
        <w:t>5</w:t>
      </w:r>
      <w:r w:rsidR="00F57E95">
        <w:rPr>
          <w:noProof/>
        </w:rPr>
        <w:fldChar w:fldCharType="end"/>
      </w:r>
    </w:p>
    <w:p w14:paraId="4BC04ED1" w14:textId="52DD89F2" w:rsidR="00F57E95" w:rsidRDefault="00F57E95">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_Toc175313590 \h </w:instrText>
      </w:r>
      <w:r>
        <w:rPr>
          <w:noProof/>
        </w:rPr>
      </w:r>
      <w:r>
        <w:rPr>
          <w:noProof/>
        </w:rPr>
        <w:fldChar w:fldCharType="separate"/>
      </w:r>
      <w:r>
        <w:rPr>
          <w:noProof/>
        </w:rPr>
        <w:t>6</w:t>
      </w:r>
      <w:r>
        <w:rPr>
          <w:noProof/>
        </w:rPr>
        <w:fldChar w:fldCharType="end"/>
      </w:r>
    </w:p>
    <w:p w14:paraId="2B9C8B0F" w14:textId="512CF9C2" w:rsidR="00F57E95" w:rsidRDefault="00F57E9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_Toc175313591 \h </w:instrText>
      </w:r>
      <w:r>
        <w:rPr>
          <w:noProof/>
        </w:rPr>
      </w:r>
      <w:r>
        <w:rPr>
          <w:noProof/>
        </w:rPr>
        <w:fldChar w:fldCharType="separate"/>
      </w:r>
      <w:r>
        <w:rPr>
          <w:noProof/>
        </w:rPr>
        <w:t>7</w:t>
      </w:r>
      <w:r>
        <w:rPr>
          <w:noProof/>
        </w:rPr>
        <w:fldChar w:fldCharType="end"/>
      </w:r>
    </w:p>
    <w:p w14:paraId="2F8F7DD7" w14:textId="18E65D29" w:rsidR="00F57E95" w:rsidRDefault="00F57E9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_Toc175313592 \h </w:instrText>
      </w:r>
      <w:r>
        <w:rPr>
          <w:noProof/>
        </w:rPr>
      </w:r>
      <w:r>
        <w:rPr>
          <w:noProof/>
        </w:rPr>
        <w:fldChar w:fldCharType="separate"/>
      </w:r>
      <w:r>
        <w:rPr>
          <w:noProof/>
        </w:rPr>
        <w:t>7</w:t>
      </w:r>
      <w:r>
        <w:rPr>
          <w:noProof/>
        </w:rPr>
        <w:fldChar w:fldCharType="end"/>
      </w:r>
    </w:p>
    <w:p w14:paraId="2EDB6E35" w14:textId="2A7FF3C6" w:rsidR="00F57E95" w:rsidRDefault="00F57E9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_Toc175313593 \h </w:instrText>
      </w:r>
      <w:r>
        <w:rPr>
          <w:noProof/>
        </w:rPr>
      </w:r>
      <w:r>
        <w:rPr>
          <w:noProof/>
        </w:rPr>
        <w:fldChar w:fldCharType="separate"/>
      </w:r>
      <w:r>
        <w:rPr>
          <w:noProof/>
        </w:rPr>
        <w:t>7</w:t>
      </w:r>
      <w:r>
        <w:rPr>
          <w:noProof/>
        </w:rPr>
        <w:fldChar w:fldCharType="end"/>
      </w:r>
    </w:p>
    <w:p w14:paraId="331FBD93" w14:textId="60F94110"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_Toc175313594 \h </w:instrText>
      </w:r>
      <w:r>
        <w:rPr>
          <w:noProof/>
        </w:rPr>
      </w:r>
      <w:r>
        <w:rPr>
          <w:noProof/>
        </w:rPr>
        <w:fldChar w:fldCharType="separate"/>
      </w:r>
      <w:r>
        <w:rPr>
          <w:noProof/>
        </w:rPr>
        <w:t>7</w:t>
      </w:r>
      <w:r>
        <w:rPr>
          <w:noProof/>
        </w:rPr>
        <w:fldChar w:fldCharType="end"/>
      </w:r>
    </w:p>
    <w:p w14:paraId="63B86D78" w14:textId="65280451"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_Toc175313595 \h </w:instrText>
      </w:r>
      <w:r>
        <w:rPr>
          <w:noProof/>
        </w:rPr>
      </w:r>
      <w:r>
        <w:rPr>
          <w:noProof/>
        </w:rPr>
        <w:fldChar w:fldCharType="separate"/>
      </w:r>
      <w:r>
        <w:rPr>
          <w:noProof/>
        </w:rPr>
        <w:t>8</w:t>
      </w:r>
      <w:r>
        <w:rPr>
          <w:noProof/>
        </w:rPr>
        <w:fldChar w:fldCharType="end"/>
      </w:r>
    </w:p>
    <w:p w14:paraId="354C6FDB" w14:textId="0B59A4C9"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_Toc175313596 \h </w:instrText>
      </w:r>
      <w:r>
        <w:rPr>
          <w:noProof/>
        </w:rPr>
      </w:r>
      <w:r>
        <w:rPr>
          <w:noProof/>
        </w:rPr>
        <w:fldChar w:fldCharType="separate"/>
      </w:r>
      <w:r>
        <w:rPr>
          <w:noProof/>
        </w:rPr>
        <w:t>8</w:t>
      </w:r>
      <w:r>
        <w:rPr>
          <w:noProof/>
        </w:rPr>
        <w:fldChar w:fldCharType="end"/>
      </w:r>
    </w:p>
    <w:p w14:paraId="506C078A" w14:textId="463D781F" w:rsidR="00F57E95" w:rsidRDefault="00F57E9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_Toc175313597 \h </w:instrText>
      </w:r>
      <w:r>
        <w:rPr>
          <w:noProof/>
        </w:rPr>
      </w:r>
      <w:r>
        <w:rPr>
          <w:noProof/>
        </w:rPr>
        <w:fldChar w:fldCharType="separate"/>
      </w:r>
      <w:r>
        <w:rPr>
          <w:noProof/>
        </w:rPr>
        <w:t>8</w:t>
      </w:r>
      <w:r>
        <w:rPr>
          <w:noProof/>
        </w:rPr>
        <w:fldChar w:fldCharType="end"/>
      </w:r>
    </w:p>
    <w:p w14:paraId="5B6A10F3" w14:textId="10E22DE7"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_Toc175313598 \h </w:instrText>
      </w:r>
      <w:r>
        <w:rPr>
          <w:noProof/>
        </w:rPr>
      </w:r>
      <w:r>
        <w:rPr>
          <w:noProof/>
        </w:rPr>
        <w:fldChar w:fldCharType="separate"/>
      </w:r>
      <w:r>
        <w:rPr>
          <w:noProof/>
        </w:rPr>
        <w:t>9</w:t>
      </w:r>
      <w:r>
        <w:rPr>
          <w:noProof/>
        </w:rPr>
        <w:fldChar w:fldCharType="end"/>
      </w:r>
    </w:p>
    <w:p w14:paraId="0F190FA0" w14:textId="47054430"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_Toc175313599 \h </w:instrText>
      </w:r>
      <w:r>
        <w:rPr>
          <w:noProof/>
        </w:rPr>
      </w:r>
      <w:r>
        <w:rPr>
          <w:noProof/>
        </w:rPr>
        <w:fldChar w:fldCharType="separate"/>
      </w:r>
      <w:r>
        <w:rPr>
          <w:noProof/>
        </w:rPr>
        <w:t>10</w:t>
      </w:r>
      <w:r>
        <w:rPr>
          <w:noProof/>
        </w:rPr>
        <w:fldChar w:fldCharType="end"/>
      </w:r>
    </w:p>
    <w:p w14:paraId="4F791C54" w14:textId="0B108293"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_Toc175313600 \h </w:instrText>
      </w:r>
      <w:r>
        <w:rPr>
          <w:noProof/>
        </w:rPr>
      </w:r>
      <w:r>
        <w:rPr>
          <w:noProof/>
        </w:rPr>
        <w:fldChar w:fldCharType="separate"/>
      </w:r>
      <w:r>
        <w:rPr>
          <w:noProof/>
        </w:rPr>
        <w:t>11</w:t>
      </w:r>
      <w:r>
        <w:rPr>
          <w:noProof/>
        </w:rPr>
        <w:fldChar w:fldCharType="end"/>
      </w:r>
    </w:p>
    <w:p w14:paraId="7440ACFC" w14:textId="26DE6540"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_Toc175313601 \h </w:instrText>
      </w:r>
      <w:r>
        <w:rPr>
          <w:noProof/>
        </w:rPr>
      </w:r>
      <w:r>
        <w:rPr>
          <w:noProof/>
        </w:rPr>
        <w:fldChar w:fldCharType="separate"/>
      </w:r>
      <w:r>
        <w:rPr>
          <w:noProof/>
        </w:rPr>
        <w:t>11</w:t>
      </w:r>
      <w:r>
        <w:rPr>
          <w:noProof/>
        </w:rPr>
        <w:fldChar w:fldCharType="end"/>
      </w:r>
    </w:p>
    <w:p w14:paraId="70394404" w14:textId="630BB25D" w:rsidR="00F57E95" w:rsidRDefault="00F57E95">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_Toc175313602 \h </w:instrText>
      </w:r>
      <w:r>
        <w:rPr>
          <w:noProof/>
        </w:rPr>
      </w:r>
      <w:r>
        <w:rPr>
          <w:noProof/>
        </w:rPr>
        <w:fldChar w:fldCharType="separate"/>
      </w:r>
      <w:r>
        <w:rPr>
          <w:noProof/>
        </w:rPr>
        <w:t>11</w:t>
      </w:r>
      <w:r>
        <w:rPr>
          <w:noProof/>
        </w:rPr>
        <w:fldChar w:fldCharType="end"/>
      </w:r>
    </w:p>
    <w:p w14:paraId="5FF3530C" w14:textId="42DEE8A6" w:rsidR="00F57E95" w:rsidRDefault="00F57E95">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_Toc175313603 \h </w:instrText>
      </w:r>
      <w:r>
        <w:rPr>
          <w:noProof/>
        </w:rPr>
      </w:r>
      <w:r>
        <w:rPr>
          <w:noProof/>
        </w:rPr>
        <w:fldChar w:fldCharType="separate"/>
      </w:r>
      <w:r>
        <w:rPr>
          <w:noProof/>
        </w:rPr>
        <w:t>11</w:t>
      </w:r>
      <w:r>
        <w:rPr>
          <w:noProof/>
        </w:rPr>
        <w:fldChar w:fldCharType="end"/>
      </w:r>
    </w:p>
    <w:p w14:paraId="14C5EE78" w14:textId="0E3B1F94" w:rsidR="00F57E95" w:rsidRDefault="00F57E95">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Formats</w:t>
      </w:r>
      <w:r>
        <w:rPr>
          <w:noProof/>
        </w:rPr>
        <w:tab/>
      </w:r>
      <w:r>
        <w:rPr>
          <w:noProof/>
        </w:rPr>
        <w:fldChar w:fldCharType="begin"/>
      </w:r>
      <w:r>
        <w:rPr>
          <w:noProof/>
        </w:rPr>
        <w:instrText xml:space="preserve"> PAGEREF _Toc175313604 \h </w:instrText>
      </w:r>
      <w:r>
        <w:rPr>
          <w:noProof/>
        </w:rPr>
      </w:r>
      <w:r>
        <w:rPr>
          <w:noProof/>
        </w:rPr>
        <w:fldChar w:fldCharType="separate"/>
      </w:r>
      <w:r>
        <w:rPr>
          <w:noProof/>
        </w:rPr>
        <w:t>12</w:t>
      </w:r>
      <w:r>
        <w:rPr>
          <w:noProof/>
        </w:rPr>
        <w:fldChar w:fldCharType="end"/>
      </w:r>
    </w:p>
    <w:p w14:paraId="085A35C8" w14:textId="64E017CB"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_Toc175313605 \h </w:instrText>
      </w:r>
      <w:r>
        <w:rPr>
          <w:noProof/>
        </w:rPr>
      </w:r>
      <w:r>
        <w:rPr>
          <w:noProof/>
        </w:rPr>
        <w:fldChar w:fldCharType="separate"/>
      </w:r>
      <w:r>
        <w:rPr>
          <w:noProof/>
        </w:rPr>
        <w:t>12</w:t>
      </w:r>
      <w:r>
        <w:rPr>
          <w:noProof/>
        </w:rPr>
        <w:fldChar w:fldCharType="end"/>
      </w:r>
    </w:p>
    <w:p w14:paraId="07CDF860" w14:textId="3FA80CC9" w:rsidR="00F57E95" w:rsidRDefault="00F57E95">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_Toc175313606 \h </w:instrText>
      </w:r>
      <w:r>
        <w:rPr>
          <w:noProof/>
        </w:rPr>
      </w:r>
      <w:r>
        <w:rPr>
          <w:noProof/>
        </w:rPr>
        <w:fldChar w:fldCharType="separate"/>
      </w:r>
      <w:r>
        <w:rPr>
          <w:noProof/>
        </w:rPr>
        <w:t>13</w:t>
      </w:r>
      <w:r>
        <w:rPr>
          <w:noProof/>
        </w:rPr>
        <w:fldChar w:fldCharType="end"/>
      </w:r>
    </w:p>
    <w:p w14:paraId="03BE2FA1" w14:textId="5011812F"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_Toc175313607 \h </w:instrText>
      </w:r>
      <w:r>
        <w:rPr>
          <w:noProof/>
        </w:rPr>
      </w:r>
      <w:r>
        <w:rPr>
          <w:noProof/>
        </w:rPr>
        <w:fldChar w:fldCharType="separate"/>
      </w:r>
      <w:r>
        <w:rPr>
          <w:noProof/>
        </w:rPr>
        <w:t>13</w:t>
      </w:r>
      <w:r>
        <w:rPr>
          <w:noProof/>
        </w:rPr>
        <w:fldChar w:fldCharType="end"/>
      </w:r>
    </w:p>
    <w:p w14:paraId="3235E22B" w14:textId="2537C073"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_Toc175313608 \h </w:instrText>
      </w:r>
      <w:r>
        <w:rPr>
          <w:noProof/>
        </w:rPr>
      </w:r>
      <w:r>
        <w:rPr>
          <w:noProof/>
        </w:rPr>
        <w:fldChar w:fldCharType="separate"/>
      </w:r>
      <w:r>
        <w:rPr>
          <w:noProof/>
        </w:rPr>
        <w:t>13</w:t>
      </w:r>
      <w:r>
        <w:rPr>
          <w:noProof/>
        </w:rPr>
        <w:fldChar w:fldCharType="end"/>
      </w:r>
    </w:p>
    <w:p w14:paraId="58326BAE" w14:textId="627964FC" w:rsidR="00F57E95" w:rsidRDefault="00F57E9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_Toc175313609 \h </w:instrText>
      </w:r>
      <w:r>
        <w:rPr>
          <w:noProof/>
        </w:rPr>
      </w:r>
      <w:r>
        <w:rPr>
          <w:noProof/>
        </w:rPr>
        <w:fldChar w:fldCharType="separate"/>
      </w:r>
      <w:r>
        <w:rPr>
          <w:noProof/>
        </w:rPr>
        <w:t>13</w:t>
      </w:r>
      <w:r>
        <w:rPr>
          <w:noProof/>
        </w:rPr>
        <w:fldChar w:fldCharType="end"/>
      </w:r>
    </w:p>
    <w:p w14:paraId="2159C6CF" w14:textId="6F9AFADF" w:rsidR="00F57E95" w:rsidRDefault="00F57E9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_Toc175313610 \h </w:instrText>
      </w:r>
      <w:r>
        <w:rPr>
          <w:noProof/>
        </w:rPr>
      </w:r>
      <w:r>
        <w:rPr>
          <w:noProof/>
        </w:rPr>
        <w:fldChar w:fldCharType="separate"/>
      </w:r>
      <w:r>
        <w:rPr>
          <w:noProof/>
        </w:rPr>
        <w:t>13</w:t>
      </w:r>
      <w:r>
        <w:rPr>
          <w:noProof/>
        </w:rPr>
        <w:fldChar w:fldCharType="end"/>
      </w:r>
    </w:p>
    <w:p w14:paraId="0C2CA973" w14:textId="31C14434"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_Toc175313611 \h </w:instrText>
      </w:r>
      <w:r>
        <w:rPr>
          <w:noProof/>
        </w:rPr>
      </w:r>
      <w:r>
        <w:rPr>
          <w:noProof/>
        </w:rPr>
        <w:fldChar w:fldCharType="separate"/>
      </w:r>
      <w:r>
        <w:rPr>
          <w:noProof/>
        </w:rPr>
        <w:t>13</w:t>
      </w:r>
      <w:r>
        <w:rPr>
          <w:noProof/>
        </w:rPr>
        <w:fldChar w:fldCharType="end"/>
      </w:r>
    </w:p>
    <w:p w14:paraId="286D67BC" w14:textId="65A8D70F"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_Toc175313612 \h </w:instrText>
      </w:r>
      <w:r>
        <w:rPr>
          <w:noProof/>
        </w:rPr>
      </w:r>
      <w:r>
        <w:rPr>
          <w:noProof/>
        </w:rPr>
        <w:fldChar w:fldCharType="separate"/>
      </w:r>
      <w:r>
        <w:rPr>
          <w:noProof/>
        </w:rPr>
        <w:t>14</w:t>
      </w:r>
      <w:r>
        <w:rPr>
          <w:noProof/>
        </w:rPr>
        <w:fldChar w:fldCharType="end"/>
      </w:r>
    </w:p>
    <w:p w14:paraId="083171AA" w14:textId="79B47BB5"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_Toc175313613 \h </w:instrText>
      </w:r>
      <w:r>
        <w:rPr>
          <w:noProof/>
        </w:rPr>
      </w:r>
      <w:r>
        <w:rPr>
          <w:noProof/>
        </w:rPr>
        <w:fldChar w:fldCharType="separate"/>
      </w:r>
      <w:r>
        <w:rPr>
          <w:noProof/>
        </w:rPr>
        <w:t>15</w:t>
      </w:r>
      <w:r>
        <w:rPr>
          <w:noProof/>
        </w:rPr>
        <w:fldChar w:fldCharType="end"/>
      </w:r>
    </w:p>
    <w:p w14:paraId="6BE23C7B" w14:textId="5FC7A885"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_Toc175313614 \h </w:instrText>
      </w:r>
      <w:r>
        <w:rPr>
          <w:noProof/>
        </w:rPr>
      </w:r>
      <w:r>
        <w:rPr>
          <w:noProof/>
        </w:rPr>
        <w:fldChar w:fldCharType="separate"/>
      </w:r>
      <w:r>
        <w:rPr>
          <w:noProof/>
        </w:rPr>
        <w:t>16</w:t>
      </w:r>
      <w:r>
        <w:rPr>
          <w:noProof/>
        </w:rPr>
        <w:fldChar w:fldCharType="end"/>
      </w:r>
    </w:p>
    <w:p w14:paraId="61371D96" w14:textId="20BD39C9" w:rsidR="00F57E95" w:rsidRDefault="00F57E95">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_Toc175313615 \h </w:instrText>
      </w:r>
      <w:r>
        <w:rPr>
          <w:noProof/>
        </w:rPr>
      </w:r>
      <w:r>
        <w:rPr>
          <w:noProof/>
        </w:rPr>
        <w:fldChar w:fldCharType="separate"/>
      </w:r>
      <w:r>
        <w:rPr>
          <w:noProof/>
        </w:rPr>
        <w:t>16</w:t>
      </w:r>
      <w:r>
        <w:rPr>
          <w:noProof/>
        </w:rPr>
        <w:fldChar w:fldCharType="end"/>
      </w:r>
    </w:p>
    <w:p w14:paraId="1A76FAB5" w14:textId="423B210E"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_Toc175313616 \h </w:instrText>
      </w:r>
      <w:r>
        <w:rPr>
          <w:noProof/>
        </w:rPr>
      </w:r>
      <w:r>
        <w:rPr>
          <w:noProof/>
        </w:rPr>
        <w:fldChar w:fldCharType="separate"/>
      </w:r>
      <w:r>
        <w:rPr>
          <w:noProof/>
        </w:rPr>
        <w:t>16</w:t>
      </w:r>
      <w:r>
        <w:rPr>
          <w:noProof/>
        </w:rPr>
        <w:fldChar w:fldCharType="end"/>
      </w:r>
    </w:p>
    <w:p w14:paraId="617CA4DA" w14:textId="3F859A2C" w:rsidR="00F57E95" w:rsidRDefault="00F57E95">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Video Media Profiles and System Capabilities</w:t>
      </w:r>
      <w:r>
        <w:rPr>
          <w:noProof/>
        </w:rPr>
        <w:tab/>
      </w:r>
      <w:r>
        <w:rPr>
          <w:noProof/>
        </w:rPr>
        <w:fldChar w:fldCharType="begin"/>
      </w:r>
      <w:r>
        <w:rPr>
          <w:noProof/>
        </w:rPr>
        <w:instrText xml:space="preserve"> PAGEREF _Toc175313617 \h </w:instrText>
      </w:r>
      <w:r>
        <w:rPr>
          <w:noProof/>
        </w:rPr>
      </w:r>
      <w:r>
        <w:rPr>
          <w:noProof/>
        </w:rPr>
        <w:fldChar w:fldCharType="separate"/>
      </w:r>
      <w:r>
        <w:rPr>
          <w:noProof/>
        </w:rPr>
        <w:t>16</w:t>
      </w:r>
      <w:r>
        <w:rPr>
          <w:noProof/>
        </w:rPr>
        <w:fldChar w:fldCharType="end"/>
      </w:r>
    </w:p>
    <w:p w14:paraId="05CD3AC2" w14:textId="1A2E497C" w:rsidR="00F57E95" w:rsidRDefault="00F57E95">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_Toc175313618 \h </w:instrText>
      </w:r>
      <w:r>
        <w:rPr>
          <w:noProof/>
        </w:rPr>
      </w:r>
      <w:r>
        <w:rPr>
          <w:noProof/>
        </w:rPr>
        <w:fldChar w:fldCharType="separate"/>
      </w:r>
      <w:r>
        <w:rPr>
          <w:noProof/>
        </w:rPr>
        <w:t>16</w:t>
      </w:r>
      <w:r>
        <w:rPr>
          <w:noProof/>
        </w:rPr>
        <w:fldChar w:fldCharType="end"/>
      </w:r>
    </w:p>
    <w:p w14:paraId="2D53C5BF" w14:textId="54B8A4CC" w:rsidR="00F57E95" w:rsidRDefault="00F57E95">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_Toc175313619 \h </w:instrText>
      </w:r>
      <w:r>
        <w:rPr>
          <w:noProof/>
        </w:rPr>
      </w:r>
      <w:r>
        <w:rPr>
          <w:noProof/>
        </w:rPr>
        <w:fldChar w:fldCharType="separate"/>
      </w:r>
      <w:r>
        <w:rPr>
          <w:noProof/>
        </w:rPr>
        <w:t>16</w:t>
      </w:r>
      <w:r>
        <w:rPr>
          <w:noProof/>
        </w:rPr>
        <w:fldChar w:fldCharType="end"/>
      </w:r>
    </w:p>
    <w:p w14:paraId="01D5FCBE" w14:textId="1FCC06AB" w:rsidR="00F57E95" w:rsidRDefault="00F57E95">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Reference Architecture to Implementations</w:t>
      </w:r>
      <w:r>
        <w:rPr>
          <w:noProof/>
        </w:rPr>
        <w:tab/>
      </w:r>
      <w:r>
        <w:rPr>
          <w:noProof/>
        </w:rPr>
        <w:fldChar w:fldCharType="begin"/>
      </w:r>
      <w:r>
        <w:rPr>
          <w:noProof/>
        </w:rPr>
        <w:instrText xml:space="preserve"> PAGEREF _Toc175313620 \h </w:instrText>
      </w:r>
      <w:r>
        <w:rPr>
          <w:noProof/>
        </w:rPr>
      </w:r>
      <w:r>
        <w:rPr>
          <w:noProof/>
        </w:rPr>
        <w:fldChar w:fldCharType="separate"/>
      </w:r>
      <w:r>
        <w:rPr>
          <w:noProof/>
        </w:rPr>
        <w:t>17</w:t>
      </w:r>
      <w:r>
        <w:rPr>
          <w:noProof/>
        </w:rPr>
        <w:fldChar w:fldCharType="end"/>
      </w:r>
    </w:p>
    <w:p w14:paraId="094DBC06" w14:textId="07135F0A" w:rsidR="00F57E95" w:rsidRDefault="00F57E95">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_Toc175313621 \h </w:instrText>
      </w:r>
      <w:r>
        <w:rPr>
          <w:noProof/>
        </w:rPr>
      </w:r>
      <w:r>
        <w:rPr>
          <w:noProof/>
        </w:rPr>
        <w:fldChar w:fldCharType="separate"/>
      </w:r>
      <w:r>
        <w:rPr>
          <w:noProof/>
        </w:rPr>
        <w:t>17</w:t>
      </w:r>
      <w:r>
        <w:rPr>
          <w:noProof/>
        </w:rPr>
        <w:fldChar w:fldCharType="end"/>
      </w:r>
    </w:p>
    <w:p w14:paraId="0632F21A" w14:textId="5E1F02D7" w:rsidR="00F57E95" w:rsidRDefault="00F57E95">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_Toc175313622 \h </w:instrText>
      </w:r>
      <w:r>
        <w:rPr>
          <w:noProof/>
        </w:rPr>
      </w:r>
      <w:r>
        <w:rPr>
          <w:noProof/>
        </w:rPr>
        <w:fldChar w:fldCharType="separate"/>
      </w:r>
      <w:r>
        <w:rPr>
          <w:noProof/>
        </w:rPr>
        <w:t>17</w:t>
      </w:r>
      <w:r>
        <w:rPr>
          <w:noProof/>
        </w:rPr>
        <w:fldChar w:fldCharType="end"/>
      </w:r>
    </w:p>
    <w:p w14:paraId="6B7E713A" w14:textId="53FD08C1" w:rsidR="00F57E95" w:rsidRDefault="00F57E95">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_Toc175313623 \h </w:instrText>
      </w:r>
      <w:r>
        <w:rPr>
          <w:noProof/>
        </w:rPr>
      </w:r>
      <w:r>
        <w:rPr>
          <w:noProof/>
        </w:rPr>
        <w:fldChar w:fldCharType="separate"/>
      </w:r>
      <w:r>
        <w:rPr>
          <w:noProof/>
        </w:rPr>
        <w:t>18</w:t>
      </w:r>
      <w:r>
        <w:rPr>
          <w:noProof/>
        </w:rPr>
        <w:fldChar w:fldCharType="end"/>
      </w:r>
    </w:p>
    <w:p w14:paraId="0B9E3498" w14:textId="7A8FDF15"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75313589"/>
      <w:bookmarkEnd w:id="17"/>
      <w:r w:rsidRPr="004D3578">
        <w:t>Foreword</w:t>
      </w:r>
      <w:bookmarkEnd w:id="18"/>
      <w:bookmarkEnd w:id="19"/>
    </w:p>
    <w:p w14:paraId="2511FBFA" w14:textId="63855344" w:rsidR="00080512" w:rsidRPr="004D3578" w:rsidRDefault="00080512">
      <w:r w:rsidRPr="008B06AD">
        <w:t xml:space="preserve">This Technical </w:t>
      </w:r>
      <w:bookmarkStart w:id="20" w:name="spectype3"/>
      <w:r w:rsidRPr="008B06AD">
        <w:t>Specification</w:t>
      </w:r>
      <w:bookmarkEnd w:id="20"/>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75313590"/>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75313591"/>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27" w:name="references"/>
      <w:bookmarkStart w:id="28" w:name="_Toc129708869"/>
      <w:bookmarkStart w:id="29" w:name="_Toc129708870"/>
      <w:bookmarkStart w:id="30" w:name="_Toc175313592"/>
      <w:bookmarkEnd w:id="27"/>
      <w:r w:rsidRPr="004D3578">
        <w:t>2</w:t>
      </w:r>
      <w:r w:rsidRPr="004D3578">
        <w:tab/>
        <w:t>References</w:t>
      </w:r>
      <w:bookmarkEnd w:id="28"/>
      <w:bookmarkEnd w:id="30"/>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3F4F58" w14:textId="77777777" w:rsidR="00084D32" w:rsidRPr="004D3578" w:rsidRDefault="00084D32" w:rsidP="00084D32">
      <w:pPr>
        <w:pStyle w:val="EX"/>
      </w:pPr>
      <w:r w:rsidRPr="004D3578">
        <w:t>[1]</w:t>
      </w:r>
      <w:r w:rsidRPr="004D3578">
        <w:tab/>
        <w:t>3GPP TR 21.905: "Vocabulary for 3GPP Specifications".</w:t>
      </w:r>
    </w:p>
    <w:p w14:paraId="1BD3D3AA" w14:textId="77777777" w:rsidR="00084D32" w:rsidRPr="00404C3D" w:rsidRDefault="00084D32" w:rsidP="00084D32">
      <w:pPr>
        <w:pStyle w:val="EX"/>
      </w:pPr>
      <w:bookmarkStart w:id="31" w:name="definitions"/>
      <w:bookmarkEnd w:id="31"/>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286BDB6E" w14:textId="77777777" w:rsidR="00084D32" w:rsidRPr="00404C3D" w:rsidRDefault="00084D32" w:rsidP="00084D3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4CCDC70E" w14:textId="77777777" w:rsidR="00084D32" w:rsidRPr="00404C3D" w:rsidRDefault="00084D32" w:rsidP="00084D3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D5A317E" w14:textId="77777777" w:rsidR="00084D32" w:rsidRPr="00404C3D" w:rsidRDefault="00084D32" w:rsidP="00084D3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29543D" w14:textId="77777777" w:rsidR="00084D32" w:rsidRPr="00404C3D" w:rsidRDefault="00084D32" w:rsidP="00084D32">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44917B1B" w14:textId="77777777" w:rsidR="00084D32" w:rsidRDefault="00084D32" w:rsidP="00084D32">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2BC1BE1E" w14:textId="17A9D0B9" w:rsidR="00CC2D77" w:rsidRDefault="00084D32" w:rsidP="00B803B6">
      <w:pPr>
        <w:pStyle w:val="EX"/>
        <w:rPr>
          <w:lang w:val="en-US"/>
        </w:rPr>
      </w:pPr>
      <w:r w:rsidRPr="00A21551">
        <w:rPr>
          <w:lang w:val="en-US"/>
        </w:rPr>
        <w:t>[MSE]</w:t>
      </w:r>
      <w:r w:rsidRPr="00A21551">
        <w:rPr>
          <w:lang w:val="en-US"/>
        </w:rPr>
        <w:tab/>
        <w:t>3GPP TR 26.857, "5G Medi</w:t>
      </w:r>
      <w:r>
        <w:rPr>
          <w:lang w:val="en-US"/>
        </w:rPr>
        <w:t>a Service Enablers"</w:t>
      </w:r>
    </w:p>
    <w:p w14:paraId="1C312F04" w14:textId="77777777" w:rsidR="00FC36CC" w:rsidRDefault="00FC36CC" w:rsidP="00FC36CC">
      <w:pPr>
        <w:pStyle w:val="EX"/>
      </w:pPr>
      <w:r>
        <w:rPr>
          <w:lang w:val="en-US"/>
        </w:rPr>
        <w:t>[h274]</w:t>
      </w:r>
      <w:r>
        <w:rPr>
          <w:lang w:val="en-US"/>
        </w:rPr>
        <w:tab/>
      </w:r>
      <w:r w:rsidRPr="00404C3D">
        <w:t>ITU-T Recommendation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2B481BD7" w14:textId="201D0E0D" w:rsidR="00FC36CC" w:rsidRPr="00FC36CC" w:rsidRDefault="00FC36CC" w:rsidP="00FC36CC">
      <w:pPr>
        <w:pStyle w:val="EX"/>
      </w:pPr>
      <w:r>
        <w:rPr>
          <w:lang w:val="en-US"/>
        </w:rPr>
        <w:t>[h273]</w:t>
      </w:r>
      <w:r>
        <w:rPr>
          <w:lang w:val="en-US"/>
        </w:rPr>
        <w:tab/>
      </w:r>
      <w:r w:rsidRPr="00404C3D">
        <w:t>ITU-T Recommendation H.2</w:t>
      </w:r>
      <w:r>
        <w:t>74</w:t>
      </w:r>
      <w:r w:rsidRPr="00404C3D">
        <w:t xml:space="preserve"> (0</w:t>
      </w:r>
      <w:r>
        <w:t>9</w:t>
      </w:r>
      <w:r w:rsidRPr="00404C3D">
        <w:t>/20</w:t>
      </w:r>
      <w:r>
        <w:t>23</w:t>
      </w:r>
      <w:r w:rsidRPr="00404C3D">
        <w:t>): "</w:t>
      </w:r>
      <w:r w:rsidRPr="000258E4">
        <w:t>Coding-independent code points for video signal type identification</w:t>
      </w:r>
      <w:r w:rsidRPr="00404C3D">
        <w:t>".</w:t>
      </w:r>
    </w:p>
    <w:p w14:paraId="24ACB616" w14:textId="77777777" w:rsidR="00080512" w:rsidRPr="004D3578" w:rsidRDefault="00080512">
      <w:pPr>
        <w:pStyle w:val="Heading1"/>
      </w:pPr>
      <w:bookmarkStart w:id="32" w:name="_Toc175313593"/>
      <w:r w:rsidRPr="004D3578">
        <w:t>3</w:t>
      </w:r>
      <w:r w:rsidRPr="004D3578">
        <w:tab/>
        <w:t>Definitions</w:t>
      </w:r>
      <w:r w:rsidR="00602AEA">
        <w:t xml:space="preserve"> of terms, symbols and abbreviations</w:t>
      </w:r>
      <w:bookmarkEnd w:id="29"/>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75313594"/>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lastRenderedPageBreak/>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35" w:name="_Toc129708872"/>
      <w:bookmarkStart w:id="36" w:name="_Toc175313595"/>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75313596"/>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39" w:name="clause4"/>
      <w:bookmarkStart w:id="40" w:name="_Toc129708874"/>
      <w:bookmarkStart w:id="41" w:name="_Toc175313597"/>
      <w:bookmarkEnd w:id="39"/>
      <w:r>
        <w:t>4</w:t>
      </w:r>
      <w:r w:rsidRPr="004D3578">
        <w:tab/>
      </w:r>
      <w:r>
        <w:t>Context and Definitions</w:t>
      </w:r>
      <w:bookmarkEnd w:id="41"/>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0E0E5A" w:rsidRDefault="005A4C0A" w:rsidP="005A4C0A">
      <w:pPr>
        <w:rPr>
          <w:color w:val="FF0000"/>
          <w:highlight w:val="green"/>
          <w:lang w:val="en-US"/>
        </w:rPr>
      </w:pPr>
      <w:r w:rsidRPr="000E0E5A">
        <w:rPr>
          <w:color w:val="FF0000"/>
          <w:highlight w:val="green"/>
          <w:lang w:val="en-US"/>
        </w:rPr>
        <w:t>The principles of existing video capabilities are built around the following principles:</w:t>
      </w:r>
    </w:p>
    <w:p w14:paraId="469381FD" w14:textId="77777777" w:rsidR="005A4C0A" w:rsidRPr="000E0E5A" w:rsidRDefault="005A4C0A" w:rsidP="005A4C0A">
      <w:pPr>
        <w:rPr>
          <w:color w:val="FF0000"/>
          <w:highlight w:val="green"/>
        </w:rPr>
      </w:pPr>
      <w:r w:rsidRPr="000E0E5A">
        <w:rPr>
          <w:b/>
          <w:color w:val="FF0000"/>
          <w:highlight w:val="green"/>
        </w:rPr>
        <w:t>Bitstream:</w:t>
      </w:r>
      <w:r w:rsidRPr="000E0E5A">
        <w:rPr>
          <w:color w:val="FF0000"/>
          <w:highlight w:val="green"/>
        </w:rPr>
        <w:t xml:space="preserve"> A media bitstream that conforms to a video encoding format and certain Operation Point.</w:t>
      </w:r>
    </w:p>
    <w:p w14:paraId="23EE9403" w14:textId="77777777" w:rsidR="005A4C0A" w:rsidRPr="000E0E5A" w:rsidRDefault="005A4C0A" w:rsidP="005A4C0A">
      <w:pPr>
        <w:rPr>
          <w:color w:val="FF0000"/>
          <w:highlight w:val="green"/>
        </w:rPr>
      </w:pPr>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5A4C0A">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p>
    <w:p w14:paraId="2D5C3236" w14:textId="77777777" w:rsidR="005A4C0A" w:rsidRDefault="005A4C0A" w:rsidP="005A4C0A">
      <w:r>
        <w:t>Decoding capabilities are defined which are a combination of</w:t>
      </w:r>
    </w:p>
    <w:p w14:paraId="44FF1CE1" w14:textId="77777777" w:rsidR="005A4C0A" w:rsidRDefault="005A4C0A" w:rsidP="005A4C0A">
      <w:pPr>
        <w:numPr>
          <w:ilvl w:val="0"/>
          <w:numId w:val="18"/>
        </w:numPr>
      </w:pPr>
      <w:r>
        <w:t>The capability to decode a bitstream conforming to a certain profile and level</w:t>
      </w:r>
    </w:p>
    <w:p w14:paraId="0A03C6B9" w14:textId="77777777" w:rsidR="005A4C0A" w:rsidRDefault="005A4C0A" w:rsidP="005A4C0A">
      <w:pPr>
        <w:numPr>
          <w:ilvl w:val="0"/>
          <w:numId w:val="18"/>
        </w:numPr>
      </w:pPr>
      <w:r>
        <w:t>The bitstream being restricted in terms of flags and settings</w:t>
      </w:r>
    </w:p>
    <w:p w14:paraId="4DEB58A9" w14:textId="77777777" w:rsidR="005A4C0A" w:rsidRDefault="005A4C0A" w:rsidP="005A4C0A">
      <w:r>
        <w:t>An illustration of an operation points and decoding capabilities is provided below.</w:t>
      </w:r>
    </w:p>
    <w:p w14:paraId="58B520BD" w14:textId="77777777" w:rsidR="005A4C0A" w:rsidRDefault="005A4C0A" w:rsidP="005A4C0A">
      <w:r>
        <w:rPr>
          <w:noProof/>
        </w:rPr>
        <w:lastRenderedPageBreak/>
        <w:drawing>
          <wp:inline distT="0" distB="0" distL="0" distR="0" wp14:anchorId="24162143" wp14:editId="57B933F5">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0E0E5A" w:rsidRDefault="005A4C0A" w:rsidP="005A4C0A">
      <w:pPr>
        <w:rPr>
          <w:color w:val="FF0000"/>
          <w:highlight w:val="green"/>
        </w:rPr>
      </w:pPr>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p>
    <w:p w14:paraId="53CF438B" w14:textId="77777777" w:rsidR="005A4C0A" w:rsidRDefault="005A4C0A" w:rsidP="005A4C0A">
      <w:r w:rsidRPr="000E0E5A">
        <w:rPr>
          <w:color w:val="FF0000"/>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5A4C0A">
      <w:r w:rsidRPr="000E0E5A">
        <w:rPr>
          <w:color w:val="FF0000"/>
          <w:highlight w:val="green"/>
        </w:rPr>
        <w:t>At the receiving end conformance always refers to real-time decoding and rendering.</w:t>
      </w:r>
    </w:p>
    <w:p w14:paraId="46005E8B" w14:textId="77777777" w:rsidR="005A4C0A" w:rsidRDefault="005A4C0A" w:rsidP="005A4C0A">
      <w:r>
        <w:t>Bitstreams can either conform to any of the above “circles”</w:t>
      </w:r>
    </w:p>
    <w:p w14:paraId="1737CF2B" w14:textId="77777777" w:rsidR="005A4C0A" w:rsidRDefault="005A4C0A" w:rsidP="005A4C0A">
      <w:pPr>
        <w:numPr>
          <w:ilvl w:val="0"/>
          <w:numId w:val="19"/>
        </w:numPr>
      </w:pPr>
      <w:r>
        <w:t>Codec &amp; Profile</w:t>
      </w:r>
    </w:p>
    <w:p w14:paraId="531361D6" w14:textId="77777777" w:rsidR="005A4C0A" w:rsidRDefault="005A4C0A" w:rsidP="005A4C0A">
      <w:pPr>
        <w:numPr>
          <w:ilvl w:val="0"/>
          <w:numId w:val="19"/>
        </w:numPr>
      </w:pPr>
      <w:r>
        <w:t>Level</w:t>
      </w:r>
    </w:p>
    <w:p w14:paraId="299D37F1" w14:textId="77777777" w:rsidR="005A4C0A" w:rsidRDefault="005A4C0A" w:rsidP="005A4C0A">
      <w:pPr>
        <w:numPr>
          <w:ilvl w:val="0"/>
          <w:numId w:val="19"/>
        </w:numPr>
      </w:pPr>
      <w:r>
        <w:t>Decoding capabilites</w:t>
      </w:r>
    </w:p>
    <w:p w14:paraId="0F77F34B" w14:textId="77777777" w:rsidR="005A4C0A" w:rsidRDefault="005A4C0A" w:rsidP="005A4C0A">
      <w:pPr>
        <w:numPr>
          <w:ilvl w:val="0"/>
          <w:numId w:val="19"/>
        </w:numPr>
      </w:pPr>
      <w:r>
        <w:t xml:space="preserve">Operation Point </w:t>
      </w:r>
    </w:p>
    <w:p w14:paraId="07BD3674" w14:textId="77777777" w:rsidR="005A4C0A" w:rsidRDefault="005A4C0A" w:rsidP="005A4C0A">
      <w:r>
        <w:t>Concurrent decoding capabilities are defined as the ability to decode several bitstreams in parallel.</w:t>
      </w:r>
    </w:p>
    <w:p w14:paraId="00DEA815" w14:textId="77777777" w:rsidR="005A4C0A" w:rsidRDefault="005A4C0A" w:rsidP="005A4C0A">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5A4C0A">
      <w:r w:rsidRPr="000E0E5A">
        <w:rPr>
          <w:color w:val="FF0000"/>
          <w:highlight w:val="green"/>
        </w:rPr>
        <w:t>Decoding capabilities can be shared across many different applications.</w:t>
      </w:r>
    </w:p>
    <w:p w14:paraId="31D186C5" w14:textId="77777777" w:rsidR="005A4C0A" w:rsidRPr="00577F63" w:rsidRDefault="005A4C0A" w:rsidP="005A4C0A">
      <w:r>
        <w:t>Operation Points are more specific towards applications and may not or only partially be defined in a new spec.</w:t>
      </w:r>
    </w:p>
    <w:p w14:paraId="4E2BFA13" w14:textId="77777777" w:rsidR="005A4C0A" w:rsidRDefault="005A4C0A" w:rsidP="005A4C0A">
      <w:pPr>
        <w:pStyle w:val="Heading2"/>
      </w:pPr>
      <w:bookmarkStart w:id="42" w:name="_Toc175313598"/>
      <w:r>
        <w:t>4</w:t>
      </w:r>
      <w:r w:rsidRPr="004D3578">
        <w:t>.1</w:t>
      </w:r>
      <w:r w:rsidRPr="004D3578">
        <w:tab/>
      </w:r>
      <w:r>
        <w:t>Motivation</w:t>
      </w:r>
      <w:bookmarkEnd w:id="42"/>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43" w:name="_Toc175313599"/>
      <w:r>
        <w:lastRenderedPageBreak/>
        <w:t>4</w:t>
      </w:r>
      <w:r w:rsidRPr="004D3578">
        <w:t>.</w:t>
      </w:r>
      <w:r>
        <w:t>2</w:t>
      </w:r>
      <w:r w:rsidRPr="004D3578">
        <w:tab/>
      </w:r>
      <w:r>
        <w:t>Reference architectures and definitions</w:t>
      </w:r>
      <w:bookmarkEnd w:id="43"/>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35pt;height:136.5pt;mso-width-percent:0;mso-height-percent:0;mso-width-percent:0;mso-height-percent:0" o:ole="">
            <v:imagedata r:id="rId16" o:title=""/>
          </v:shape>
          <o:OLEObject Type="Embed" ProgID="Visio.Drawing.15" ShapeID="_x0000_i1027" DrawAspect="Content" ObjectID="_1785926466" r:id="rId17"/>
        </w:object>
      </w:r>
    </w:p>
    <w:p w14:paraId="65232F8D" w14:textId="77777777" w:rsidR="005A4C0A" w:rsidRPr="00263C7E" w:rsidRDefault="005A4C0A" w:rsidP="00A21551">
      <w:pPr>
        <w:pStyle w:val="TF"/>
      </w:pPr>
      <w:bookmarkStart w:id="44" w:name="_Hlk166609477"/>
      <w:r>
        <w:t>Figure 4.2-1</w:t>
      </w:r>
      <w:bookmarkEnd w:id="44"/>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28" type="#_x0000_t75" alt="" style="width:482.35pt;height:136.5pt" o:ole="">
            <v:imagedata r:id="rId18" o:title=""/>
          </v:shape>
          <o:OLEObject Type="Embed" ProgID="Visio.Drawing.15" ShapeID="_x0000_i1028" DrawAspect="Content" ObjectID="_1785926467" r:id="rId19"/>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EF8B63D" w14:textId="77777777" w:rsidR="002A2336" w:rsidRDefault="002A2336" w:rsidP="002A2336">
      <w:pPr>
        <w:pStyle w:val="B1"/>
      </w:pPr>
      <w:r w:rsidRPr="00A21551">
        <w:rPr>
          <w:b/>
          <w:bCs/>
        </w:rPr>
        <w:t>Bitstream</w:t>
      </w:r>
      <w:r>
        <w:t>: A compressed media representation presented as a sequence of bits that conforms to a particular video coding specification/format and one or more Operating Points.</w:t>
      </w:r>
    </w:p>
    <w:p w14:paraId="18258599" w14:textId="3674316E" w:rsidR="002A2336" w:rsidRPr="000E0E5A" w:rsidRDefault="002A2336" w:rsidP="002A2336">
      <w:pPr>
        <w:pStyle w:val="B1"/>
      </w:pPr>
      <w:r w:rsidRPr="00A21551">
        <w:rPr>
          <w:b/>
          <w:bCs/>
        </w:rPr>
        <w:t>Receiver</w:t>
      </w:r>
      <w:r>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Default="005A4C0A" w:rsidP="005A4C0A">
      <w:pPr>
        <w:pStyle w:val="B1"/>
      </w:pPr>
      <w:r>
        <w:rPr>
          <w:b/>
        </w:rPr>
        <w:lastRenderedPageBreak/>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B42689E" w14:textId="738B8362" w:rsidR="000021F8" w:rsidRPr="00A366F3" w:rsidRDefault="000021F8" w:rsidP="00911573">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45" w:name="_Toc175313600"/>
      <w:r>
        <w:t>4</w:t>
      </w:r>
      <w:r w:rsidRPr="004D3578">
        <w:t>.</w:t>
      </w:r>
      <w:r>
        <w:t>3</w:t>
      </w:r>
      <w:r w:rsidRPr="004D3578">
        <w:tab/>
      </w:r>
      <w:r>
        <w:t>Specification</w:t>
      </w:r>
      <w:bookmarkEnd w:id="45"/>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46" w:name="_Toc175313601"/>
      <w:r>
        <w:t>4</w:t>
      </w:r>
      <w:r w:rsidRPr="004D3578">
        <w:t>.</w:t>
      </w:r>
      <w:r>
        <w:t>4</w:t>
      </w:r>
      <w:r w:rsidRPr="004D3578">
        <w:tab/>
      </w:r>
      <w:r>
        <w:t>Video representation formats</w:t>
      </w:r>
      <w:bookmarkEnd w:id="46"/>
    </w:p>
    <w:p w14:paraId="1DCC42EE" w14:textId="77777777" w:rsidR="00A400DA" w:rsidRDefault="00A400DA" w:rsidP="00A400DA">
      <w:pPr>
        <w:pStyle w:val="EditorsNote"/>
      </w:pPr>
      <w:r>
        <w:t xml:space="preserve">Editor’s Note: Need to define video signal parameters, SDR, HDR, etc. </w:t>
      </w:r>
    </w:p>
    <w:p w14:paraId="403073CF" w14:textId="77777777" w:rsidR="00A400DA" w:rsidRDefault="00A400DA" w:rsidP="00A400DA">
      <w:pPr>
        <w:pStyle w:val="Heading3"/>
      </w:pPr>
      <w:bookmarkStart w:id="47" w:name="_Toc175313602"/>
      <w:r w:rsidRPr="001A7D06">
        <w:t>4.4.</w:t>
      </w:r>
      <w:r>
        <w:t>1</w:t>
      </w:r>
      <w:r w:rsidRPr="001A7D06">
        <w:tab/>
      </w:r>
      <w:r>
        <w:t>Overview</w:t>
      </w:r>
      <w:bookmarkEnd w:id="47"/>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77777777" w:rsidR="00A400DA" w:rsidRPr="008D6CF9" w:rsidRDefault="00A400DA" w:rsidP="00D363B4">
      <w:pPr>
        <w:pStyle w:val="NO"/>
      </w:pPr>
      <w:r>
        <w:t xml:space="preserve">NOTE: </w:t>
      </w:r>
      <w:r>
        <w:tab/>
        <w:t>These clause does not specifiy whether these parameters and formats are required, recommended or suggested to be supported. This aspect is left to specific service specifications or external specifications to refer to the parameters and formats defined in this clause.</w:t>
      </w:r>
    </w:p>
    <w:p w14:paraId="6186FEB7" w14:textId="77777777" w:rsidR="00A400DA" w:rsidRDefault="00A400DA" w:rsidP="00A400DA">
      <w:pPr>
        <w:pStyle w:val="Heading3"/>
      </w:pPr>
      <w:bookmarkStart w:id="48" w:name="_Toc175313603"/>
      <w:r w:rsidRPr="001A7D06">
        <w:t>4.4.</w:t>
      </w:r>
      <w:r>
        <w:t>2</w:t>
      </w:r>
      <w:r w:rsidRPr="001A7D06">
        <w:tab/>
        <w:t xml:space="preserve">Video </w:t>
      </w:r>
      <w:r>
        <w:t>signal</w:t>
      </w:r>
      <w:r w:rsidRPr="001A7D06">
        <w:t xml:space="preserve"> </w:t>
      </w:r>
      <w:r>
        <w:t>p</w:t>
      </w:r>
      <w:r w:rsidRPr="001A7D06">
        <w:t>arameters</w:t>
      </w:r>
      <w:bookmarkEnd w:id="48"/>
    </w:p>
    <w:p w14:paraId="12E69EE8" w14:textId="77777777" w:rsidR="00A400DA" w:rsidRDefault="00A400DA" w:rsidP="00A400DA">
      <w:r>
        <w:t xml:space="preserve">Video signals are typically described by a set of parameters that are required for properly rendering the decoded signal. Table 4.4.2-1 documents typical video signal parameters and provides a definition and/or reference. </w:t>
      </w:r>
    </w:p>
    <w:p w14:paraId="346AD764" w14:textId="77777777" w:rsidR="00A400DA" w:rsidRDefault="00A400DA" w:rsidP="00A400DA">
      <w:pPr>
        <w:pStyle w:val="EditorsNote"/>
      </w:pPr>
      <w:r>
        <w:t>Editor’s Note: We should check what is defined in ITU-T H.274 [h274], ITU-T H.273 [h273]</w:t>
      </w:r>
    </w:p>
    <w:p w14:paraId="01D5D825" w14:textId="77777777" w:rsidR="00A400DA" w:rsidRPr="00BB7D98" w:rsidRDefault="00A400DA" w:rsidP="00A400DA">
      <w:pPr>
        <w:pStyle w:val="EditorsNote"/>
        <w:numPr>
          <w:ilvl w:val="0"/>
          <w:numId w:val="24"/>
        </w:numPr>
      </w:pPr>
      <w:r>
        <w:t>width, height</w:t>
      </w:r>
    </w:p>
    <w:p w14:paraId="03D1BB7E" w14:textId="77777777" w:rsidR="00A400DA" w:rsidRPr="00D363B4" w:rsidRDefault="00A400DA" w:rsidP="00A400DA">
      <w:pPr>
        <w:pStyle w:val="EditorsNote"/>
        <w:numPr>
          <w:ilvl w:val="0"/>
          <w:numId w:val="24"/>
        </w:numPr>
      </w:pPr>
      <w:r w:rsidRPr="00B552FD">
        <w:rPr>
          <w:lang w:val="en-US"/>
        </w:rPr>
        <w:t>chroma format indicator</w:t>
      </w:r>
      <w:r>
        <w:rPr>
          <w:lang w:val="en-US"/>
        </w:rPr>
        <w:t>: mono, 4:2:0, 4:2:2, 4:4:4 (in 3GPP only 4:2:0)</w:t>
      </w:r>
    </w:p>
    <w:p w14:paraId="20127F29" w14:textId="77777777" w:rsidR="00A400DA" w:rsidRPr="00D363B4" w:rsidRDefault="00A400DA" w:rsidP="00A400DA">
      <w:pPr>
        <w:pStyle w:val="EditorsNote"/>
        <w:numPr>
          <w:ilvl w:val="0"/>
          <w:numId w:val="24"/>
        </w:numPr>
      </w:pPr>
      <w:r>
        <w:rPr>
          <w:lang w:val="en-US"/>
        </w:rPr>
        <w:t xml:space="preserve">bit depth: 8, 10 in 3GPP </w:t>
      </w:r>
    </w:p>
    <w:p w14:paraId="00A4FCB7" w14:textId="77777777" w:rsidR="00A400DA" w:rsidRDefault="00A400DA" w:rsidP="00A400DA">
      <w:pPr>
        <w:pStyle w:val="EditorsNote"/>
        <w:numPr>
          <w:ilvl w:val="0"/>
          <w:numId w:val="24"/>
        </w:numPr>
      </w:pPr>
      <w:r>
        <w:t>scan type: progressive in 3GPP</w:t>
      </w:r>
    </w:p>
    <w:p w14:paraId="547F9EE1" w14:textId="77777777" w:rsidR="00A400DA" w:rsidRDefault="00A400DA" w:rsidP="00A400DA">
      <w:pPr>
        <w:pStyle w:val="EditorsNote"/>
        <w:numPr>
          <w:ilvl w:val="0"/>
          <w:numId w:val="24"/>
        </w:numPr>
      </w:pPr>
      <w:r>
        <w:t>aspect ratio</w:t>
      </w:r>
    </w:p>
    <w:p w14:paraId="3EFF0E3F" w14:textId="77777777" w:rsidR="00A400DA" w:rsidRDefault="00A400DA" w:rsidP="00A400DA">
      <w:pPr>
        <w:pStyle w:val="EditorsNote"/>
        <w:numPr>
          <w:ilvl w:val="0"/>
          <w:numId w:val="24"/>
        </w:numPr>
      </w:pPr>
      <w:r>
        <w:t>colour primaries, transfer characteristics, matrix coefficients</w:t>
      </w:r>
    </w:p>
    <w:p w14:paraId="59D24ED1" w14:textId="77777777" w:rsidR="00A400DA" w:rsidRDefault="00A400DA" w:rsidP="00A400DA">
      <w:pPr>
        <w:pStyle w:val="EditorsNote"/>
        <w:numPr>
          <w:ilvl w:val="0"/>
          <w:numId w:val="24"/>
        </w:numPr>
      </w:pPr>
      <w:r>
        <w:t>full range</w:t>
      </w:r>
    </w:p>
    <w:p w14:paraId="74269026" w14:textId="77777777" w:rsidR="00A400DA" w:rsidRDefault="00A400DA" w:rsidP="00A400DA">
      <w:pPr>
        <w:pStyle w:val="EditorsNote"/>
        <w:numPr>
          <w:ilvl w:val="0"/>
          <w:numId w:val="24"/>
        </w:numPr>
      </w:pPr>
      <w:r>
        <w:t>chroma location</w:t>
      </w:r>
    </w:p>
    <w:p w14:paraId="0674F50C" w14:textId="77777777" w:rsidR="00A400DA" w:rsidRPr="00823960" w:rsidRDefault="00A400DA" w:rsidP="00D363B4">
      <w:pPr>
        <w:pStyle w:val="EditorsNote"/>
        <w:ind w:left="851" w:hanging="851"/>
      </w:pPr>
      <w:r>
        <w:lastRenderedPageBreak/>
        <w:t>W</w:t>
      </w:r>
      <w:r w:rsidRPr="00823960">
        <w:t>e need to ensure that what is documented in 26.265 doesn’t conflict with other specs like 26.116 or 26.118.</w:t>
      </w:r>
      <w:r>
        <w:t xml:space="preserve"> </w:t>
      </w:r>
      <w:r w:rsidRPr="00823960">
        <w:t>Then it’s a matter of redirection of the video capabilities from the 3GPP service specifications. 5GMS (26.511) currently points to 26.116 for TV profiles and 26.118 for video profiles. Once 26.265 is well progressed, it can be used as the unique place referenced by 5GMS and other 3GPP services (RTC, MTSI..).</w:t>
      </w:r>
      <w:r>
        <w:t xml:space="preserve"> </w:t>
      </w:r>
      <w:r w:rsidRPr="00823960">
        <w:t>It’s not a straightforward exercise and should be done incrementally I agree.</w:t>
      </w:r>
    </w:p>
    <w:p w14:paraId="4FE98EEC" w14:textId="77777777" w:rsidR="00A400DA" w:rsidRDefault="00A400DA" w:rsidP="00A400DA">
      <w:pPr>
        <w:pStyle w:val="Heading3"/>
      </w:pPr>
      <w:bookmarkStart w:id="49" w:name="_Toc175313604"/>
      <w:r w:rsidRPr="001A7D06">
        <w:t>4.4.</w:t>
      </w:r>
      <w:r>
        <w:t>3</w:t>
      </w:r>
      <w:r w:rsidRPr="001A7D06">
        <w:tab/>
        <w:t>Formats</w:t>
      </w:r>
      <w:bookmarkEnd w:id="49"/>
    </w:p>
    <w:p w14:paraId="4E1CCB1A" w14:textId="77777777" w:rsidR="00A400DA" w:rsidRDefault="00A400DA" w:rsidP="00A400DA">
      <w:r>
        <w:t>Video representation formats are described by a set of well-defined video signal parameters.</w:t>
      </w:r>
    </w:p>
    <w:p w14:paraId="41A87658" w14:textId="77777777" w:rsidR="00A400DA" w:rsidRDefault="00A400DA" w:rsidP="00D363B4">
      <w:pPr>
        <w:pStyle w:val="EditorsNote"/>
        <w:ind w:left="1135" w:hanging="851"/>
      </w:pPr>
      <w:r>
        <w:t xml:space="preserve">Editor’s Note: </w:t>
      </w:r>
    </w:p>
    <w:p w14:paraId="76D0D5E6" w14:textId="77777777" w:rsidR="00A400DA" w:rsidRDefault="00A400DA" w:rsidP="00A400DA">
      <w:pPr>
        <w:pStyle w:val="EditorsNote"/>
        <w:numPr>
          <w:ilvl w:val="0"/>
          <w:numId w:val="24"/>
        </w:numPr>
      </w:pPr>
      <w:r>
        <w:t>check what is available in TS 26.116, also from S4-240619</w:t>
      </w:r>
    </w:p>
    <w:p w14:paraId="44AAC0C8" w14:textId="77777777" w:rsidR="00A400DA" w:rsidRDefault="00A400DA" w:rsidP="00A400DA">
      <w:pPr>
        <w:pStyle w:val="EditorsNote"/>
        <w:numPr>
          <w:ilvl w:val="0"/>
          <w:numId w:val="24"/>
        </w:numPr>
      </w:pPr>
      <w:r>
        <w:t xml:space="preserve">Standard Definition and SDR: </w:t>
      </w:r>
    </w:p>
    <w:p w14:paraId="65B2859B" w14:textId="77777777" w:rsidR="00A400DA" w:rsidRDefault="00A400DA" w:rsidP="00A400DA">
      <w:pPr>
        <w:pStyle w:val="EditorsNote"/>
        <w:numPr>
          <w:ilvl w:val="0"/>
          <w:numId w:val="24"/>
        </w:numPr>
      </w:pPr>
      <w:r>
        <w:t>High Definition and SDR:</w:t>
      </w:r>
    </w:p>
    <w:p w14:paraId="0CBC7A0E" w14:textId="77777777" w:rsidR="00A400DA" w:rsidRDefault="00A400DA" w:rsidP="00A400DA">
      <w:pPr>
        <w:pStyle w:val="EditorsNote"/>
        <w:numPr>
          <w:ilvl w:val="0"/>
          <w:numId w:val="24"/>
        </w:numPr>
      </w:pPr>
      <w:r>
        <w:t>Ultra-High Definition and HDR PQ:</w:t>
      </w:r>
    </w:p>
    <w:p w14:paraId="35A33065" w14:textId="77777777" w:rsidR="00A400DA" w:rsidRPr="00216224" w:rsidRDefault="00A400DA" w:rsidP="00D363B4">
      <w:pPr>
        <w:pStyle w:val="EditorsNote"/>
        <w:numPr>
          <w:ilvl w:val="0"/>
          <w:numId w:val="24"/>
        </w:numPr>
      </w:pPr>
      <w:r>
        <w:t>Ultra-High Definition and HDR HLG</w:t>
      </w:r>
    </w:p>
    <w:p w14:paraId="50846D34" w14:textId="77777777" w:rsidR="00A400DA" w:rsidRDefault="00A400DA" w:rsidP="00A400DA">
      <w:pPr>
        <w:pStyle w:val="Heading2"/>
      </w:pPr>
      <w:bookmarkStart w:id="50" w:name="_Toc175313605"/>
      <w:r>
        <w:t>4</w:t>
      </w:r>
      <w:r w:rsidRPr="004D3578">
        <w:t>.</w:t>
      </w:r>
      <w:r>
        <w:t>5</w:t>
      </w:r>
      <w:r w:rsidRPr="004D3578">
        <w:tab/>
      </w:r>
      <w:r>
        <w:t>Reference API parameters</w:t>
      </w:r>
      <w:bookmarkEnd w:id="50"/>
    </w:p>
    <w:p w14:paraId="035E4DEB" w14:textId="77777777" w:rsidR="00A400DA" w:rsidRDefault="00A400DA" w:rsidP="00A400DA">
      <w:pPr>
        <w:pStyle w:val="EditorsNote"/>
      </w:pPr>
      <w:r>
        <w:t xml:space="preserve">Editor’s Note: The following parameters just summarize parameters available. </w:t>
      </w:r>
    </w:p>
    <w:p w14:paraId="53DFE4AC" w14:textId="77777777" w:rsidR="00A400DA" w:rsidRDefault="00A400DA" w:rsidP="00A400DA">
      <w:pPr>
        <w:pStyle w:val="EditorsNote"/>
      </w:pPr>
      <w:r>
        <w:t>Decoding:</w:t>
      </w:r>
    </w:p>
    <w:p w14:paraId="4F546C15" w14:textId="77777777" w:rsidR="00A400DA" w:rsidRDefault="00A400DA" w:rsidP="00A400DA">
      <w:pPr>
        <w:pStyle w:val="EditorsNote"/>
        <w:numPr>
          <w:ilvl w:val="0"/>
          <w:numId w:val="21"/>
        </w:numPr>
      </w:pPr>
      <w:r>
        <w:t>Codec string</w:t>
      </w:r>
    </w:p>
    <w:p w14:paraId="74C3340C" w14:textId="77777777" w:rsidR="00A400DA" w:rsidRDefault="00A400DA" w:rsidP="00A400DA">
      <w:pPr>
        <w:pStyle w:val="EditorsNote"/>
        <w:numPr>
          <w:ilvl w:val="0"/>
          <w:numId w:val="21"/>
        </w:numPr>
      </w:pPr>
      <w:r>
        <w:t>Metadata processing</w:t>
      </w:r>
    </w:p>
    <w:p w14:paraId="7FB0A911" w14:textId="77777777" w:rsidR="00A400DA" w:rsidRDefault="00A400DA" w:rsidP="00A400DA">
      <w:pPr>
        <w:pStyle w:val="EditorsNote"/>
      </w:pPr>
      <w:r>
        <w:t>Encoding:</w:t>
      </w:r>
    </w:p>
    <w:p w14:paraId="3752E2FE" w14:textId="77777777" w:rsidR="00A400DA" w:rsidRDefault="00A400DA" w:rsidP="00A400DA">
      <w:pPr>
        <w:pStyle w:val="EditorsNote"/>
        <w:numPr>
          <w:ilvl w:val="0"/>
          <w:numId w:val="20"/>
        </w:numPr>
      </w:pPr>
      <w:r>
        <w:t>Codec string</w:t>
      </w:r>
    </w:p>
    <w:p w14:paraId="01DB00D2" w14:textId="77777777" w:rsidR="00A400DA" w:rsidRDefault="00A400DA" w:rsidP="00A400DA">
      <w:pPr>
        <w:pStyle w:val="EditorsNote"/>
        <w:numPr>
          <w:ilvl w:val="0"/>
          <w:numId w:val="20"/>
        </w:numPr>
      </w:pPr>
      <w:r>
        <w:t>Bitrate and bitrate modes</w:t>
      </w:r>
    </w:p>
    <w:p w14:paraId="49BB23E6" w14:textId="77777777" w:rsidR="00A400DA" w:rsidRDefault="00A400DA" w:rsidP="00A400DA">
      <w:pPr>
        <w:pStyle w:val="EditorsNote"/>
        <w:numPr>
          <w:ilvl w:val="0"/>
          <w:numId w:val="20"/>
        </w:numPr>
      </w:pPr>
      <w:r>
        <w:t>displayWidth/Height</w:t>
      </w:r>
    </w:p>
    <w:p w14:paraId="2B5CFD75" w14:textId="77777777" w:rsidR="00A400DA" w:rsidRDefault="00A400DA" w:rsidP="00A400DA">
      <w:pPr>
        <w:pStyle w:val="EditorsNote"/>
        <w:numPr>
          <w:ilvl w:val="0"/>
          <w:numId w:val="20"/>
        </w:numPr>
      </w:pPr>
      <w:r>
        <w:t>framerate</w:t>
      </w:r>
    </w:p>
    <w:p w14:paraId="29744640" w14:textId="77777777" w:rsidR="00A400DA" w:rsidRDefault="00A400DA" w:rsidP="00A400DA">
      <w:pPr>
        <w:pStyle w:val="EditorsNote"/>
        <w:numPr>
          <w:ilvl w:val="0"/>
          <w:numId w:val="20"/>
        </w:numPr>
      </w:pPr>
      <w:r>
        <w:t>latency modes</w:t>
      </w:r>
    </w:p>
    <w:p w14:paraId="6CB7C96F" w14:textId="77777777" w:rsidR="00A400DA" w:rsidRDefault="00A400DA" w:rsidP="00A400DA">
      <w:pPr>
        <w:pStyle w:val="EditorsNote"/>
        <w:numPr>
          <w:ilvl w:val="0"/>
          <w:numId w:val="20"/>
        </w:numPr>
      </w:pPr>
      <w:r>
        <w:t>Codec specific parameters</w:t>
      </w:r>
    </w:p>
    <w:p w14:paraId="61B78C67" w14:textId="77777777" w:rsidR="00A400DA" w:rsidRDefault="00A400DA" w:rsidP="00A400DA">
      <w:pPr>
        <w:pStyle w:val="EditorsNote"/>
        <w:numPr>
          <w:ilvl w:val="0"/>
          <w:numId w:val="20"/>
        </w:numPr>
      </w:pPr>
      <w:r>
        <w:t>Metadata</w:t>
      </w:r>
    </w:p>
    <w:p w14:paraId="56DFE452" w14:textId="07B207ED" w:rsidR="00A400DA" w:rsidRPr="00603B43" w:rsidRDefault="00A400DA" w:rsidP="00D363B4">
      <w:pPr>
        <w:pStyle w:val="EditorsNote"/>
      </w:pPr>
      <w:r>
        <w:t>Packaging</w:t>
      </w:r>
    </w:p>
    <w:p w14:paraId="6646F9B9" w14:textId="77777777" w:rsidR="00A400DA" w:rsidRDefault="00A400DA" w:rsidP="00A400DA">
      <w:pPr>
        <w:pStyle w:val="EditorsNote"/>
        <w:numPr>
          <w:ilvl w:val="0"/>
          <w:numId w:val="25"/>
        </w:numPr>
      </w:pPr>
      <w:r>
        <w:t>CMAF + brand</w:t>
      </w:r>
    </w:p>
    <w:p w14:paraId="4BE7298A" w14:textId="77777777" w:rsidR="00A400DA" w:rsidRPr="005A4C0A" w:rsidRDefault="00A400DA" w:rsidP="00D363B4">
      <w:pPr>
        <w:pStyle w:val="EditorsNote"/>
        <w:numPr>
          <w:ilvl w:val="0"/>
          <w:numId w:val="25"/>
        </w:numPr>
      </w:pPr>
      <w:r>
        <w:t>Other CMAF options</w:t>
      </w:r>
    </w:p>
    <w:p w14:paraId="7E316C38" w14:textId="77777777" w:rsidR="00A400DA" w:rsidRDefault="00A400DA" w:rsidP="00A400DA"/>
    <w:p w14:paraId="3C72A82A" w14:textId="58CC0967" w:rsidR="00C85943" w:rsidRPr="005A4C0A" w:rsidRDefault="00C85943" w:rsidP="006D6165"/>
    <w:p w14:paraId="1D6A5DA0" w14:textId="77777777" w:rsidR="00A4112E" w:rsidRDefault="00A4112E" w:rsidP="00D363B4">
      <w:pPr>
        <w:pStyle w:val="Heading1"/>
      </w:pPr>
      <w:bookmarkStart w:id="51" w:name="_Toc129708876"/>
      <w:bookmarkStart w:id="52" w:name="_Toc175313606"/>
      <w:bookmarkEnd w:id="40"/>
      <w:r>
        <w:lastRenderedPageBreak/>
        <w:t>5</w:t>
      </w:r>
      <w:r w:rsidRPr="004D3578">
        <w:tab/>
      </w:r>
      <w:r>
        <w:t>Video Coding Capabilities</w:t>
      </w:r>
      <w:bookmarkEnd w:id="52"/>
    </w:p>
    <w:p w14:paraId="14968CB5" w14:textId="77777777" w:rsidR="00A4112E" w:rsidRDefault="00A4112E" w:rsidP="00CF1E55">
      <w:pPr>
        <w:pStyle w:val="Heading2"/>
      </w:pPr>
      <w:bookmarkStart w:id="53" w:name="_Toc175313607"/>
      <w:r>
        <w:t>5</w:t>
      </w:r>
      <w:r w:rsidRPr="004D3578">
        <w:t>.</w:t>
      </w:r>
      <w:r>
        <w:t>1</w:t>
      </w:r>
      <w:r w:rsidRPr="004D3578">
        <w:tab/>
      </w:r>
      <w:r>
        <w:t>Overview</w:t>
      </w:r>
      <w:bookmarkEnd w:id="53"/>
    </w:p>
    <w:p w14:paraId="6EA0BD77" w14:textId="77777777" w:rsidR="00A4112E" w:rsidRDefault="00A4112E" w:rsidP="00CF1E55">
      <w:r>
        <w:t>This clause defines video decoding capabilities and video encoding capabilities for 3GPP media delivery.</w:t>
      </w:r>
    </w:p>
    <w:p w14:paraId="27916389" w14:textId="77777777" w:rsidR="00A4112E" w:rsidRPr="00067461" w:rsidRDefault="00A4112E" w:rsidP="00D363B4">
      <w:pPr>
        <w:pStyle w:val="NO"/>
      </w:pPr>
      <w:r>
        <w:t xml:space="preserve">NOTE: </w:t>
      </w:r>
      <w:r>
        <w:tab/>
        <w:t>These clause does not specifiy whether these capabilities are required, recommended or suggested to be supported. This aspect is left specific service specifications or external specifications to refer to the capabilities defined in this clause.</w:t>
      </w:r>
    </w:p>
    <w:p w14:paraId="0FA4486D" w14:textId="77777777" w:rsidR="00A4112E" w:rsidRDefault="00A4112E" w:rsidP="00CF1E55">
      <w:pPr>
        <w:pStyle w:val="Heading2"/>
      </w:pPr>
      <w:bookmarkStart w:id="54" w:name="_Toc175313608"/>
      <w:r>
        <w:t>5</w:t>
      </w:r>
      <w:r w:rsidRPr="004D3578">
        <w:t>.2</w:t>
      </w:r>
      <w:r w:rsidRPr="004D3578">
        <w:tab/>
      </w:r>
      <w:bookmarkEnd w:id="51"/>
      <w:r>
        <w:t>Codecs, Profiles and Levels</w:t>
      </w:r>
      <w:bookmarkEnd w:id="54"/>
    </w:p>
    <w:p w14:paraId="1043F2FA" w14:textId="77777777" w:rsidR="00A4112E" w:rsidRDefault="00A4112E" w:rsidP="00CF1E55">
      <w:pPr>
        <w:pStyle w:val="Heading3"/>
        <w:ind w:left="0" w:firstLine="0"/>
      </w:pPr>
      <w:bookmarkStart w:id="55" w:name="_Toc175313609"/>
      <w:r>
        <w:t>5.2.1</w:t>
      </w:r>
      <w:r>
        <w:tab/>
        <w:t>Codec &amp; profile</w:t>
      </w:r>
      <w:bookmarkEnd w:id="55"/>
    </w:p>
    <w:p w14:paraId="19CD2ADA" w14:textId="77777777" w:rsidR="00A4112E" w:rsidRPr="00C10F2A" w:rsidRDefault="00A4112E" w:rsidP="00D363B4">
      <w:r>
        <w:t>This specification defines capabilities based on the following video codecs and video codec profiles:</w:t>
      </w:r>
    </w:p>
    <w:p w14:paraId="6EF1B25A"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[h264],</w:t>
      </w:r>
    </w:p>
    <w:p w14:paraId="495419A3" w14:textId="77777777" w:rsidR="00A4112E" w:rsidRDefault="00A4112E" w:rsidP="00D363B4">
      <w:pPr>
        <w:pStyle w:val="B1"/>
      </w:pPr>
      <w:r>
        <w:rPr>
          <w:highlight w:val="yellow"/>
        </w:rPr>
        <w:t>-</w:t>
      </w:r>
      <w:r>
        <w:rPr>
          <w:highlight w:val="yellow"/>
        </w:rPr>
        <w:tab/>
      </w:r>
      <w:r w:rsidRPr="0056007C">
        <w:rPr>
          <w:highlight w:val="yellow"/>
        </w:rPr>
        <w:t>HEVC/H.265 Main Profile Main Tier</w:t>
      </w:r>
      <w:r>
        <w:t xml:space="preserve"> [h265],</w:t>
      </w:r>
    </w:p>
    <w:p w14:paraId="3A684E45" w14:textId="77777777" w:rsidR="00A4112E" w:rsidRPr="00F710BC" w:rsidRDefault="00A4112E" w:rsidP="00D363B4">
      <w:pPr>
        <w:pStyle w:val="B1"/>
      </w:pPr>
      <w:r>
        <w:rPr>
          <w:highlight w:val="green"/>
        </w:rPr>
        <w:t>-</w:t>
      </w:r>
      <w:r>
        <w:rPr>
          <w:highlight w:val="green"/>
        </w:rPr>
        <w:tab/>
      </w:r>
      <w:r w:rsidRPr="0056007C">
        <w:rPr>
          <w:highlight w:val="green"/>
        </w:rPr>
        <w:t>HEVC/H.265 Main-10 Profile Main Tier</w:t>
      </w:r>
      <w:r>
        <w:t xml:space="preserve"> [h265].</w:t>
      </w:r>
    </w:p>
    <w:p w14:paraId="4E8F6E8E" w14:textId="77777777" w:rsidR="00A4112E" w:rsidRDefault="00A4112E" w:rsidP="00CF1E55">
      <w:pPr>
        <w:pStyle w:val="Heading3"/>
        <w:ind w:left="0" w:firstLine="0"/>
      </w:pPr>
      <w:bookmarkStart w:id="56" w:name="_Toc175313610"/>
      <w:r>
        <w:t>5.2.2</w:t>
      </w:r>
      <w:r>
        <w:tab/>
        <w:t>Codec &amp; profile &amp; Levels</w:t>
      </w:r>
      <w:bookmarkEnd w:id="56"/>
    </w:p>
    <w:p w14:paraId="6F910DFB" w14:textId="77777777" w:rsidR="00A4112E" w:rsidRPr="00BD4E3F" w:rsidRDefault="00A4112E" w:rsidP="00D363B4">
      <w:r>
        <w:t>This specification defines capabilities based on the following video codec profile and levels:</w:t>
      </w:r>
    </w:p>
    <w:p w14:paraId="61B64C3B" w14:textId="640A7C5F" w:rsidR="00A4112E" w:rsidRPr="00BD4E3F" w:rsidRDefault="00A4112E" w:rsidP="00D363B4">
      <w:pPr>
        <w:pStyle w:val="B1"/>
      </w:pPr>
      <w:r>
        <w:rPr>
          <w:highlight w:val="cyan"/>
        </w:rPr>
        <w:t>-</w:t>
      </w:r>
      <w:r>
        <w:rPr>
          <w:highlight w:val="cyan"/>
        </w:rPr>
        <w:tab/>
      </w:r>
      <w:r w:rsidRPr="0056007C">
        <w:rPr>
          <w:highlight w:val="cyan"/>
        </w:rPr>
        <w:t>AVC/H.264 Progressive High Profile</w:t>
      </w:r>
      <w:r>
        <w:t xml:space="preserve"> Level 3.1,</w:t>
      </w:r>
    </w:p>
    <w:p w14:paraId="2F2B4932"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Level 4.0,</w:t>
      </w:r>
    </w:p>
    <w:p w14:paraId="2AA3C2B4"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Level 4.2,</w:t>
      </w:r>
    </w:p>
    <w:p w14:paraId="67714E6D" w14:textId="77777777" w:rsidR="00A4112E" w:rsidRDefault="00A4112E" w:rsidP="00CF1E55">
      <w:pPr>
        <w:pStyle w:val="B1"/>
      </w:pPr>
      <w:r>
        <w:rPr>
          <w:highlight w:val="cyan"/>
        </w:rPr>
        <w:t>-</w:t>
      </w:r>
      <w:r>
        <w:rPr>
          <w:highlight w:val="cyan"/>
        </w:rPr>
        <w:tab/>
      </w:r>
      <w:r w:rsidRPr="0056007C">
        <w:rPr>
          <w:highlight w:val="cyan"/>
        </w:rPr>
        <w:t>AVC/H.264 Progressive High Profile</w:t>
      </w:r>
      <w:r>
        <w:t xml:space="preserve"> Level 5.1,</w:t>
      </w:r>
    </w:p>
    <w:p w14:paraId="00DAA00A" w14:textId="77777777" w:rsidR="00A4112E" w:rsidRDefault="00A4112E" w:rsidP="00CF1E55">
      <w:pPr>
        <w:pStyle w:val="B1"/>
      </w:pPr>
      <w:r>
        <w:rPr>
          <w:highlight w:val="cyan"/>
        </w:rPr>
        <w:t>-</w:t>
      </w:r>
      <w:r>
        <w:rPr>
          <w:highlight w:val="cyan"/>
        </w:rPr>
        <w:tab/>
      </w:r>
      <w:r w:rsidRPr="0056007C">
        <w:rPr>
          <w:highlight w:val="cyan"/>
        </w:rPr>
        <w:t>AVC/H.264 Progressive High Profile</w:t>
      </w:r>
      <w:r>
        <w:t xml:space="preserve"> Level 6.1,</w:t>
      </w:r>
    </w:p>
    <w:p w14:paraId="5E3A5D72" w14:textId="77777777" w:rsidR="00A4112E" w:rsidRPr="00D363B4" w:rsidRDefault="00A4112E" w:rsidP="00CF1E55">
      <w:pPr>
        <w:pStyle w:val="B1"/>
      </w:pPr>
      <w:r w:rsidRPr="00D363B4">
        <w:rPr>
          <w:highlight w:val="yellow"/>
        </w:rPr>
        <w:t>-</w:t>
      </w:r>
      <w:r w:rsidRPr="00D363B4">
        <w:rPr>
          <w:highlight w:val="yellow"/>
        </w:rPr>
        <w:tab/>
      </w:r>
      <w:r w:rsidRPr="001969B2">
        <w:rPr>
          <w:color w:val="FF0000"/>
          <w:highlight w:val="yellow"/>
        </w:rPr>
        <w:t>HEVC/H.265 Main Profile Main Tier</w:t>
      </w:r>
      <w:r w:rsidRPr="00D363B4">
        <w:rPr>
          <w:color w:val="FF0000"/>
          <w:highlight w:val="yellow"/>
        </w:rPr>
        <w:t xml:space="preserve"> Level 3.1</w:t>
      </w:r>
      <w:r>
        <w:rPr>
          <w:color w:val="FF0000"/>
        </w:rPr>
        <w:t>,</w:t>
      </w:r>
    </w:p>
    <w:p w14:paraId="001FD901" w14:textId="77777777" w:rsidR="00A4112E" w:rsidRPr="00C55C2D" w:rsidRDefault="00A4112E" w:rsidP="00D363B4">
      <w:pPr>
        <w:pStyle w:val="B1"/>
        <w:rPr>
          <w:color w:val="538135" w:themeColor="accent6" w:themeShade="BF"/>
        </w:rPr>
      </w:pPr>
      <w:r>
        <w:rPr>
          <w:color w:val="538135" w:themeColor="accent6" w:themeShade="BF"/>
          <w:highlight w:val="green"/>
        </w:rPr>
        <w:t>-</w:t>
      </w:r>
      <w:r>
        <w:rPr>
          <w:color w:val="538135" w:themeColor="accent6" w:themeShade="BF"/>
          <w:highlight w:val="green"/>
        </w:rPr>
        <w:tab/>
      </w:r>
      <w:r w:rsidRPr="00C55C2D">
        <w:rPr>
          <w:color w:val="538135" w:themeColor="accent6" w:themeShade="BF"/>
          <w:highlight w:val="green"/>
        </w:rPr>
        <w:t>HEVC/H.265 Main-10 Profile Main</w:t>
      </w:r>
      <w:r w:rsidRPr="00C55C2D">
        <w:rPr>
          <w:color w:val="538135" w:themeColor="accent6" w:themeShade="BF"/>
        </w:rPr>
        <w:t xml:space="preserve"> Tier Level 4.1</w:t>
      </w:r>
      <w:r>
        <w:rPr>
          <w:color w:val="538135" w:themeColor="accent6" w:themeShade="BF"/>
        </w:rPr>
        <w:t>,</w:t>
      </w:r>
    </w:p>
    <w:p w14:paraId="572DC358" w14:textId="7AFB59DE" w:rsidR="00A4112E" w:rsidRPr="00C55C2D" w:rsidRDefault="00A4112E" w:rsidP="00D363B4">
      <w:pPr>
        <w:pStyle w:val="B1"/>
        <w:rPr>
          <w:color w:val="4472C4" w:themeColor="accent1"/>
        </w:rPr>
      </w:pPr>
      <w:r w:rsidRPr="00D363B4">
        <w:rPr>
          <w:highlight w:val="green"/>
        </w:rPr>
        <w:t>-</w:t>
      </w:r>
      <w:r w:rsidRPr="00D363B4">
        <w:rPr>
          <w:highlight w:val="green"/>
        </w:rPr>
        <w:tab/>
      </w:r>
      <w:r w:rsidRPr="001969B2">
        <w:rPr>
          <w:color w:val="4472C4" w:themeColor="accent1"/>
          <w:highlight w:val="green"/>
        </w:rPr>
        <w:t>HEVC/H.265 Main-10 Profile Main</w:t>
      </w:r>
      <w:r w:rsidRPr="00C55C2D">
        <w:rPr>
          <w:color w:val="4472C4" w:themeColor="accent1"/>
        </w:rPr>
        <w:t xml:space="preserve"> Tier Level 5.1</w:t>
      </w:r>
      <w:r>
        <w:rPr>
          <w:color w:val="4472C4" w:themeColor="accent1"/>
        </w:rPr>
        <w:t>,</w:t>
      </w:r>
    </w:p>
    <w:p w14:paraId="094F5D36" w14:textId="77777777" w:rsidR="00A4112E" w:rsidRPr="00A21551" w:rsidRDefault="00A4112E" w:rsidP="00D363B4">
      <w:pPr>
        <w:pStyle w:val="B1"/>
        <w:rPr>
          <w:color w:val="806000" w:themeColor="accent4" w:themeShade="80"/>
        </w:rPr>
      </w:pPr>
      <w:r>
        <w:rPr>
          <w:color w:val="806000" w:themeColor="accent4" w:themeShade="80"/>
          <w:highlight w:val="green"/>
        </w:rPr>
        <w:t>-</w:t>
      </w:r>
      <w:r>
        <w:rPr>
          <w:color w:val="806000" w:themeColor="accent4" w:themeShade="80"/>
          <w:highlight w:val="green"/>
        </w:rPr>
        <w:tab/>
      </w:r>
      <w:r w:rsidRPr="00C55C2D">
        <w:rPr>
          <w:color w:val="806000" w:themeColor="accent4" w:themeShade="80"/>
          <w:highlight w:val="green"/>
        </w:rPr>
        <w:t>HEVC/H.265 Main-10 Profile Main</w:t>
      </w:r>
      <w:r w:rsidRPr="00C55C2D">
        <w:rPr>
          <w:color w:val="806000" w:themeColor="accent4" w:themeShade="80"/>
        </w:rPr>
        <w:t xml:space="preserve"> Tier Level 6.1</w:t>
      </w:r>
      <w:r>
        <w:rPr>
          <w:color w:val="806000" w:themeColor="accent4" w:themeShade="80"/>
        </w:rPr>
        <w:t>.</w:t>
      </w:r>
    </w:p>
    <w:p w14:paraId="44B79DC2" w14:textId="77777777" w:rsidR="00A4112E" w:rsidRDefault="00A4112E" w:rsidP="00CF1E55">
      <w:pPr>
        <w:pStyle w:val="Heading2"/>
      </w:pPr>
      <w:bookmarkStart w:id="57" w:name="_Toc175313611"/>
      <w:r>
        <w:t>5</w:t>
      </w:r>
      <w:r w:rsidRPr="004D3578">
        <w:t>.</w:t>
      </w:r>
      <w:r>
        <w:t>3</w:t>
      </w:r>
      <w:r w:rsidRPr="004D3578">
        <w:tab/>
      </w:r>
      <w:r>
        <w:t>Single-Instance Decoding Capabilities</w:t>
      </w:r>
      <w:bookmarkEnd w:id="57"/>
    </w:p>
    <w:p w14:paraId="532BFDB5" w14:textId="77777777" w:rsidR="00A4112E" w:rsidRDefault="00A4112E" w:rsidP="00CF1E55">
      <w:pPr>
        <w:pStyle w:val="EditorsNote"/>
      </w:pPr>
      <w:r>
        <w:t>Editor’s Note: This is copy and paste from S4-240619, clause 5.2.3. More edits are needed.</w:t>
      </w:r>
    </w:p>
    <w:p w14:paraId="59B0E79D" w14:textId="77777777" w:rsidR="00A4112E" w:rsidRDefault="00A4112E" w:rsidP="00CF1E55">
      <w:r>
        <w:t>The following decoding capabilities are defined:</w:t>
      </w:r>
    </w:p>
    <w:p w14:paraId="72B24A39" w14:textId="38722838" w:rsidR="00A4112E" w:rsidRDefault="00A4112E" w:rsidP="00CF1E55">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w:t>
      </w:r>
      <w:r>
        <w:t>h264</w:t>
      </w:r>
      <w:r w:rsidRPr="005838D7">
        <w:t>]</w:t>
      </w:r>
      <w:r w:rsidRPr="001A196B">
        <w:t xml:space="preserve"> bitstreams.</w:t>
      </w:r>
    </w:p>
    <w:p w14:paraId="3CD664E4" w14:textId="7DA84135" w:rsidR="00A4112E" w:rsidRPr="00404C3D" w:rsidRDefault="00A4112E" w:rsidP="00CF1E55">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[h264]</w:t>
      </w:r>
      <w:r w:rsidRPr="00404C3D">
        <w:t xml:space="preserve"> bitstreams with the following additional requirements:</w:t>
      </w:r>
    </w:p>
    <w:p w14:paraId="07E96628" w14:textId="77777777" w:rsidR="00A4112E" w:rsidRPr="00C53C72" w:rsidRDefault="00A4112E" w:rsidP="00CF1E55">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2000D284" w14:textId="77777777" w:rsidR="00A4112E" w:rsidRPr="00C53C72" w:rsidRDefault="00A4112E" w:rsidP="00CF1E55">
      <w:pPr>
        <w:pStyle w:val="B2"/>
      </w:pPr>
      <w:r w:rsidRPr="00C53C72">
        <w:t>-</w:t>
      </w:r>
      <w:r w:rsidRPr="00C53C72">
        <w:tab/>
        <w:t>the bitstream does not contain more than 10 slices per picture.</w:t>
      </w:r>
    </w:p>
    <w:p w14:paraId="5A98DE74" w14:textId="738E72DD" w:rsidR="00A4112E" w:rsidRPr="00494DD8" w:rsidRDefault="00A4112E" w:rsidP="00CF1E55">
      <w:pPr>
        <w:pStyle w:val="B1"/>
      </w:pPr>
      <w:r>
        <w:rPr>
          <w:b/>
        </w:rPr>
        <w:lastRenderedPageBreak/>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 xml:space="preserve">.1 </w:t>
      </w:r>
      <w:r>
        <w:t>[h264]</w:t>
      </w:r>
      <w:r w:rsidRPr="00404C3D">
        <w:t xml:space="preserve"> bitstreams</w:t>
      </w:r>
      <w:r>
        <w:t xml:space="preserve"> with the following requireme</w:t>
      </w:r>
      <w:r w:rsidRPr="00494DD8">
        <w:t>nts:</w:t>
      </w:r>
    </w:p>
    <w:p w14:paraId="359AF370" w14:textId="77777777" w:rsidR="00A4112E" w:rsidRDefault="00A4112E" w:rsidP="00CF1E55">
      <w:pPr>
        <w:pStyle w:val="B2"/>
      </w:pPr>
      <w:r>
        <w:t>-</w:t>
      </w:r>
      <w:r>
        <w:tab/>
        <w:t>the maximum VCL Bit Rate is constrained to be 120 Mbps with cpbBrVclFactor and cpbBrNalFactor being fixed to be 1250 and 1500, respectively; and,</w:t>
      </w:r>
    </w:p>
    <w:p w14:paraId="1479EDBA" w14:textId="77777777" w:rsidR="00A4112E" w:rsidRDefault="00A4112E" w:rsidP="00CF1E55">
      <w:pPr>
        <w:pStyle w:val="B2"/>
      </w:pPr>
      <w:r>
        <w:t>-</w:t>
      </w:r>
      <w:r>
        <w:tab/>
        <w:t>the bitstream does not contain more than 16 slices per picture.</w:t>
      </w:r>
    </w:p>
    <w:p w14:paraId="24A1AA79" w14:textId="77777777" w:rsidR="00A4112E" w:rsidRDefault="00A4112E" w:rsidP="00CF1E55">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6915BCBF" w14:textId="3AD97E73" w:rsidR="00A4112E" w:rsidRPr="00404C3D" w:rsidRDefault="00A4112E" w:rsidP="00CF1E55">
      <w:pPr>
        <w:pStyle w:val="B1"/>
      </w:pPr>
      <w:r w:rsidRPr="00404C3D">
        <w:t>-</w:t>
      </w:r>
      <w:r w:rsidRPr="00404C3D">
        <w:tab/>
      </w:r>
      <w:r w:rsidRPr="00404C3D">
        <w:rPr>
          <w:b/>
        </w:rPr>
        <w:t>HEVC-HD-Dec</w:t>
      </w:r>
      <w:r w:rsidRPr="00404C3D">
        <w:t xml:space="preserve">: the capability to decode H.265 (HEVC) </w:t>
      </w:r>
      <w:r w:rsidRPr="00E41977">
        <w:rPr>
          <w:color w:val="FF0000"/>
        </w:rPr>
        <w:t>Main Profile, Main Tier, Level 3.1</w:t>
      </w:r>
      <w:r>
        <w:rPr>
          <w:color w:val="FF0000"/>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01F6CE99" w14:textId="44D4C67D" w:rsidR="00A4112E" w:rsidRPr="00404C3D" w:rsidRDefault="00A4112E" w:rsidP="00CF1E55">
      <w:pPr>
        <w:pStyle w:val="B1"/>
      </w:pPr>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Pr>
          <w:color w:val="538135" w:themeColor="accent6" w:themeShade="BF"/>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74606393" w14:textId="31CF728B" w:rsidR="00A4112E" w:rsidRDefault="00A4112E" w:rsidP="00CF1E55">
      <w:pPr>
        <w:pStyle w:val="B1"/>
      </w:pPr>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Pr>
          <w:color w:val="4472C4" w:themeColor="accent1"/>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30D8EDC0" w14:textId="7E69FCC2" w:rsidR="00A4112E" w:rsidRPr="0078073C" w:rsidRDefault="00A4112E" w:rsidP="00CF1E55">
      <w:pPr>
        <w:pStyle w:val="B1"/>
      </w:pPr>
      <w:r w:rsidRPr="00404C3D">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Pr>
          <w:color w:val="806000" w:themeColor="accent4" w:themeShade="80"/>
        </w:rPr>
        <w:t xml:space="preserve"> </w:t>
      </w:r>
      <w:r>
        <w:t>[h265]</w:t>
      </w:r>
      <w:r w:rsidRPr="0078073C">
        <w:t xml:space="preserve"> bitstreams that have general_progressive_source_flag equal to 1, general interlaced_source_flag equal to 0, general_non_packed_constraint_flag equal to 1, and general_frame_only_constraint_flag equal to 1 with the following further limitations:</w:t>
      </w:r>
    </w:p>
    <w:p w14:paraId="0D25A629" w14:textId="77777777" w:rsidR="00A4112E" w:rsidRPr="001E3DD9" w:rsidRDefault="00A4112E" w:rsidP="00CF1E55">
      <w:pPr>
        <w:pStyle w:val="B2"/>
      </w:pPr>
      <w:r w:rsidRPr="0078073C">
        <w:t>-</w:t>
      </w:r>
      <w:r w:rsidRPr="0078073C">
        <w:tab/>
        <w:t xml:space="preserve">the bitstream does not exceed the maximum luma picture size in samples of </w:t>
      </w:r>
      <w:r w:rsidRPr="001E3DD9">
        <w:t>33,554,432,</w:t>
      </w:r>
    </w:p>
    <w:p w14:paraId="78642A57" w14:textId="77777777" w:rsidR="00A4112E" w:rsidRPr="006164E1" w:rsidRDefault="00A4112E" w:rsidP="00CF1E55">
      <w:pPr>
        <w:pStyle w:val="B2"/>
      </w:pPr>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35B93555" w14:textId="77777777" w:rsidR="00A4112E" w:rsidRDefault="00A4112E" w:rsidP="00CF1E55">
      <w:pPr>
        <w:pStyle w:val="Heading2"/>
      </w:pPr>
      <w:bookmarkStart w:id="58" w:name="_Toc175313612"/>
      <w:r>
        <w:t>5</w:t>
      </w:r>
      <w:r w:rsidRPr="004D3578">
        <w:t>.</w:t>
      </w:r>
      <w:r>
        <w:t>4</w:t>
      </w:r>
      <w:r w:rsidRPr="004D3578">
        <w:tab/>
      </w:r>
      <w:r>
        <w:t>Single-Instance Encoding Capabilities</w:t>
      </w:r>
      <w:bookmarkEnd w:id="58"/>
    </w:p>
    <w:p w14:paraId="1D3FBCBF" w14:textId="77777777" w:rsidR="00A4112E" w:rsidRPr="000A3DF8" w:rsidRDefault="00A4112E" w:rsidP="00CF1E55">
      <w:pPr>
        <w:pStyle w:val="EditorsNote"/>
      </w:pPr>
      <w:r>
        <w:t>Editor’s Note: This is copy and paste from S4-240619, clause 5.2.4. More edits are needed.</w:t>
      </w:r>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77777777" w:rsidR="00A4112E" w:rsidRPr="00C45808" w:rsidRDefault="00A4112E" w:rsidP="00CF1E55">
      <w:pPr>
        <w:pStyle w:val="B2"/>
      </w:pPr>
      <w:r w:rsidRPr="00C45808">
        <w:t>-</w:t>
      </w:r>
      <w:r w:rsidRPr="00C45808">
        <w:tab/>
        <w:t>the chroma format being 4:2:0; and</w:t>
      </w:r>
    </w:p>
    <w:p w14:paraId="39B93AED" w14:textId="77777777" w:rsidR="00A4112E" w:rsidRPr="00082793" w:rsidRDefault="00A4112E" w:rsidP="00CF1E55">
      <w:pPr>
        <w:pStyle w:val="B2"/>
      </w:pPr>
      <w:r w:rsidRPr="00C45808">
        <w:t>-</w:t>
      </w:r>
      <w:r w:rsidRPr="00C45808">
        <w:tab/>
        <w:t>the bit depth being 8 bit;</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77777777" w:rsidR="00A4112E" w:rsidRPr="00404C3D" w:rsidRDefault="00A4112E" w:rsidP="00CF1E55">
      <w:pPr>
        <w:pStyle w:val="B2"/>
      </w:pPr>
      <w:r w:rsidRPr="00404C3D">
        <w:t>-</w:t>
      </w:r>
      <w:r w:rsidRPr="00404C3D">
        <w:tab/>
        <w:t>the Chroma format being 4:2:0</w:t>
      </w:r>
      <w:r>
        <w:t>;</w:t>
      </w:r>
      <w:r w:rsidRPr="00404C3D">
        <w:t xml:space="preserve"> and</w:t>
      </w:r>
    </w:p>
    <w:p w14:paraId="2DE48F37" w14:textId="77777777" w:rsidR="00A4112E" w:rsidRPr="00404C3D" w:rsidRDefault="00A4112E" w:rsidP="00CF1E55">
      <w:pPr>
        <w:pStyle w:val="B2"/>
      </w:pPr>
      <w:r w:rsidRPr="00404C3D">
        <w:lastRenderedPageBreak/>
        <w:t>-</w:t>
      </w:r>
      <w:r w:rsidRPr="00404C3D">
        <w:tab/>
        <w:t>the bit depth being 8 bit</w:t>
      </w:r>
      <w:r>
        <w:t>;</w:t>
      </w:r>
    </w:p>
    <w:p w14:paraId="34570713" w14:textId="3C0AEEC9" w:rsidR="00A4112E" w:rsidRPr="001A29A7"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77777777" w:rsidR="00A4112E" w:rsidRPr="00C53C72" w:rsidRDefault="00A4112E" w:rsidP="00CF1E55">
      <w:pPr>
        <w:pStyle w:val="B2"/>
      </w:pPr>
      <w:r w:rsidRPr="00C53C72">
        <w:t>-</w:t>
      </w:r>
      <w:r w:rsidRPr="00C53C72">
        <w:tab/>
        <w:t>the Chroma format being 4:2:0; and</w:t>
      </w:r>
    </w:p>
    <w:p w14:paraId="6E2D0EE6" w14:textId="77777777" w:rsidR="00A4112E" w:rsidRPr="00C53C72" w:rsidRDefault="00A4112E" w:rsidP="00CF1E55">
      <w:pPr>
        <w:pStyle w:val="B2"/>
      </w:pPr>
      <w:r w:rsidRPr="00C53C72">
        <w:t>-</w:t>
      </w:r>
      <w:r w:rsidRPr="00C53C72">
        <w:tab/>
        <w:t>the bit depth being either 8 or 10 bit;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777777" w:rsidR="00A4112E" w:rsidRPr="00C45808" w:rsidRDefault="00A4112E" w:rsidP="00CF1E55">
      <w:pPr>
        <w:pStyle w:val="B2"/>
        <w:rPr>
          <w:szCs w:val="16"/>
        </w:rPr>
      </w:pPr>
      <w:r w:rsidRPr="00C45808">
        <w:rPr>
          <w:szCs w:val="16"/>
        </w:rPr>
        <w:t>-</w:t>
      </w:r>
      <w:r w:rsidRPr="00C45808">
        <w:rPr>
          <w:szCs w:val="16"/>
        </w:rPr>
        <w:tab/>
        <w:t>the Chroma format being 4:2:0; and</w:t>
      </w:r>
    </w:p>
    <w:p w14:paraId="39CBC732" w14:textId="77777777" w:rsidR="00A4112E" w:rsidRPr="007B6B00" w:rsidRDefault="00A4112E" w:rsidP="00CF1E55">
      <w:pPr>
        <w:pStyle w:val="B2"/>
        <w:rPr>
          <w:szCs w:val="16"/>
        </w:rPr>
      </w:pPr>
      <w:r w:rsidRPr="00C45808">
        <w:rPr>
          <w:szCs w:val="16"/>
        </w:rPr>
        <w:t>-</w:t>
      </w:r>
      <w:r w:rsidRPr="00C45808">
        <w:rPr>
          <w:szCs w:val="16"/>
        </w:rPr>
        <w:tab/>
        <w:t>the bit depth being either 8 or 10 bit;</w:t>
      </w:r>
    </w:p>
    <w:p w14:paraId="59A5AB9E" w14:textId="77777777" w:rsidR="00A4112E" w:rsidRDefault="00A4112E" w:rsidP="00CF1E55">
      <w:pPr>
        <w:pStyle w:val="Heading2"/>
      </w:pPr>
      <w:bookmarkStart w:id="59" w:name="_Toc175313613"/>
      <w:r>
        <w:t>5</w:t>
      </w:r>
      <w:r w:rsidRPr="004D3578">
        <w:t>.</w:t>
      </w:r>
      <w:r>
        <w:t>5</w:t>
      </w:r>
      <w:r w:rsidRPr="004D3578">
        <w:tab/>
      </w:r>
      <w:r>
        <w:t>Multi-Instance Decoding Capabilities</w:t>
      </w:r>
      <w:bookmarkEnd w:id="59"/>
    </w:p>
    <w:p w14:paraId="43B5C02A" w14:textId="77777777" w:rsidR="00A4112E" w:rsidRPr="000A3DF8" w:rsidRDefault="00A4112E" w:rsidP="00CF1E55">
      <w:pPr>
        <w:pStyle w:val="EditorsNote"/>
      </w:pPr>
      <w:r>
        <w:t>Editor’s Note: This is copy and paste from S4-240619, clause 5.2.5. More edits are needed.</w:t>
      </w:r>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lastRenderedPageBreak/>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60" w:name="_Toc175313614"/>
      <w:r>
        <w:t>5</w:t>
      </w:r>
      <w:r w:rsidRPr="004D3578">
        <w:t>.</w:t>
      </w:r>
      <w:r>
        <w:t>6</w:t>
      </w:r>
      <w:r w:rsidRPr="004D3578">
        <w:tab/>
      </w:r>
      <w:r>
        <w:t>Multi-Instance Encoding Capabilities</w:t>
      </w:r>
      <w:bookmarkEnd w:id="60"/>
    </w:p>
    <w:p w14:paraId="1C2FD81E" w14:textId="77777777" w:rsidR="00A4112E" w:rsidRPr="008856FD" w:rsidRDefault="00A4112E" w:rsidP="00D363B4">
      <w:r>
        <w:t>This specification does not define multi-instance encoding capabilities.</w:t>
      </w:r>
    </w:p>
    <w:p w14:paraId="1CBD34CC" w14:textId="5B51084F" w:rsidR="00A4112E" w:rsidRPr="006A296E" w:rsidRDefault="00A4112E" w:rsidP="00ED375C">
      <w:pPr>
        <w:pStyle w:val="EditorsNote"/>
      </w:pPr>
    </w:p>
    <w:p w14:paraId="4406264E" w14:textId="4EB8AC78" w:rsidR="00FF18A9" w:rsidRDefault="00FF18A9" w:rsidP="00FF18A9">
      <w:pPr>
        <w:pStyle w:val="Heading1"/>
      </w:pPr>
      <w:bookmarkStart w:id="61" w:name="_Toc175313615"/>
      <w:r>
        <w:t>6</w:t>
      </w:r>
      <w:r w:rsidRPr="004D3578">
        <w:tab/>
      </w:r>
      <w:r>
        <w:t>Video Operation Points</w:t>
      </w:r>
      <w:bookmarkEnd w:id="61"/>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62EE7871" w14:textId="77777777" w:rsidR="00FF18A9" w:rsidRPr="00C320A9" w:rsidRDefault="00FF18A9" w:rsidP="00D363B4">
      <w:pPr>
        <w:pStyle w:val="EditorsNote"/>
        <w:numPr>
          <w:ilvl w:val="0"/>
          <w:numId w:val="26"/>
        </w:numPr>
      </w:pPr>
      <w:r>
        <w:t>See again S4-240619 for exising ones</w:t>
      </w:r>
    </w:p>
    <w:p w14:paraId="718F7917" w14:textId="1DBD5568" w:rsidR="00FF18A9" w:rsidRPr="004D3578" w:rsidRDefault="00FF18A9" w:rsidP="00FF18A9">
      <w:pPr>
        <w:pStyle w:val="Heading2"/>
      </w:pPr>
      <w:bookmarkStart w:id="62" w:name="_Toc175313616"/>
      <w:r>
        <w:t>6</w:t>
      </w:r>
      <w:r w:rsidRPr="004D3578">
        <w:t>.1</w:t>
      </w:r>
      <w:r w:rsidRPr="004D3578">
        <w:tab/>
      </w:r>
      <w:r>
        <w:t>Introduction</w:t>
      </w:r>
      <w:bookmarkEnd w:id="62"/>
    </w:p>
    <w:p w14:paraId="282552BB" w14:textId="77777777" w:rsidR="00FF18A9" w:rsidRDefault="00FF18A9" w:rsidP="00FF18A9"/>
    <w:p w14:paraId="46E4516B" w14:textId="3F57E996" w:rsidR="00FF18A9" w:rsidRPr="004D3578" w:rsidRDefault="00FF18A9" w:rsidP="00FF18A9">
      <w:pPr>
        <w:pStyle w:val="Heading1"/>
      </w:pPr>
      <w:bookmarkStart w:id="63" w:name="_Toc175313617"/>
      <w:r>
        <w:t>7</w:t>
      </w:r>
      <w:r>
        <w:tab/>
        <w:t>Video Media Profiles and System Capabilities</w:t>
      </w:r>
      <w:bookmarkEnd w:id="63"/>
      <w:r w:rsidRPr="004D3578">
        <w:tab/>
      </w:r>
    </w:p>
    <w:p w14:paraId="40144AEA" w14:textId="2AA8F643" w:rsidR="00FF18A9" w:rsidRPr="004D3578" w:rsidRDefault="00FF18A9" w:rsidP="00FF18A9">
      <w:pPr>
        <w:pStyle w:val="Heading2"/>
      </w:pPr>
      <w:bookmarkStart w:id="64" w:name="_Toc175313618"/>
      <w:r>
        <w:t>7</w:t>
      </w:r>
      <w:r w:rsidRPr="004D3578">
        <w:t>.1</w:t>
      </w:r>
      <w:r w:rsidRPr="004D3578">
        <w:tab/>
      </w:r>
      <w:r>
        <w:t>Introduction</w:t>
      </w:r>
      <w:bookmarkEnd w:id="64"/>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65" w:name="_Toc129708886"/>
      <w:bookmarkStart w:id="66" w:name="_Toc175313619"/>
      <w:r w:rsidRPr="004D3578">
        <w:t>Annex &lt;A&gt; (normative):</w:t>
      </w:r>
      <w:r w:rsidRPr="004D3578">
        <w:br/>
      </w:r>
      <w:bookmarkEnd w:id="65"/>
      <w:r>
        <w:t>Registration Information</w:t>
      </w:r>
      <w:bookmarkEnd w:id="66"/>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67" w:name="_Toc129708892"/>
      <w:bookmarkStart w:id="68" w:name="_Toc175313620"/>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68"/>
    </w:p>
    <w:p w14:paraId="65C74126" w14:textId="77777777" w:rsidR="00C760E4" w:rsidRDefault="00C760E4" w:rsidP="00C760E4">
      <w:pPr>
        <w:pStyle w:val="Heading1"/>
      </w:pPr>
      <w:bookmarkStart w:id="69" w:name="_Toc175313621"/>
      <w:r>
        <w:t>B.1</w:t>
      </w:r>
      <w:r>
        <w:tab/>
        <w:t>Introduction</w:t>
      </w:r>
      <w:bookmarkEnd w:id="69"/>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70" w:name="_Toc175313622"/>
      <w:r>
        <w:t>B.2</w:t>
      </w:r>
      <w:r>
        <w:tab/>
      </w:r>
      <w:r>
        <w:tab/>
        <w:t>WebCodecs API</w:t>
      </w:r>
      <w:bookmarkEnd w:id="70"/>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20" w:anchor="idl-DOMString" w:history="1">
        <w:r w:rsidRPr="00A21551">
          <w:rPr>
            <w:rStyle w:val="Hyperlink"/>
            <w:sz w:val="18"/>
            <w:szCs w:val="18"/>
          </w:rPr>
          <w:t>DOMString</w:t>
        </w:r>
      </w:hyperlink>
      <w:r w:rsidRPr="00A21551">
        <w:rPr>
          <w:color w:val="000000"/>
          <w:sz w:val="18"/>
          <w:szCs w:val="18"/>
        </w:rPr>
        <w:t xml:space="preserve"> </w:t>
      </w:r>
      <w:hyperlink r:id="rId21" w:anchor="dom-videodecoderconfig-codec" w:history="1">
        <w:r w:rsidRPr="00A21551">
          <w:rPr>
            <w:rStyle w:val="Hyperlink"/>
            <w:sz w:val="18"/>
            <w:szCs w:val="18"/>
          </w:rPr>
          <w:t>codec</w:t>
        </w:r>
      </w:hyperlink>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2" w:anchor="AllowSharedBufferSource" w:history="1">
        <w:r w:rsidRPr="00A21551">
          <w:rPr>
            <w:rStyle w:val="Hyperlink"/>
            <w:sz w:val="18"/>
            <w:szCs w:val="18"/>
          </w:rPr>
          <w:t>AllowSharedBufferSource</w:t>
        </w:r>
      </w:hyperlink>
      <w:r w:rsidRPr="00A21551">
        <w:rPr>
          <w:color w:val="000000"/>
          <w:sz w:val="18"/>
          <w:szCs w:val="18"/>
        </w:rPr>
        <w:t xml:space="preserve"> </w:t>
      </w:r>
      <w:hyperlink r:id="rId23" w:anchor="dom-videodecoderconfig-description" w:history="1">
        <w:r w:rsidRPr="00A21551">
          <w:rPr>
            <w:rStyle w:val="Hyperlink"/>
            <w:sz w:val="18"/>
            <w:szCs w:val="18"/>
          </w:rPr>
          <w:t>description</w:t>
        </w:r>
      </w:hyperlink>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4" w:anchor="EnforceRange" w:history="1">
        <w:r w:rsidRPr="00A21551">
          <w:rPr>
            <w:rStyle w:val="Hyperlink"/>
            <w:sz w:val="18"/>
            <w:szCs w:val="18"/>
          </w:rPr>
          <w:t>EnforceRange</w:t>
        </w:r>
      </w:hyperlink>
      <w:r w:rsidRPr="00A21551">
        <w:rPr>
          <w:color w:val="000000"/>
          <w:sz w:val="18"/>
          <w:szCs w:val="18"/>
        </w:rPr>
        <w:t xml:space="preserve">] </w:t>
      </w:r>
      <w:hyperlink r:id="rId25" w:anchor="idl-unsigned-long" w:history="1">
        <w:r w:rsidRPr="00A21551">
          <w:rPr>
            <w:rStyle w:val="Hyperlink"/>
            <w:sz w:val="18"/>
            <w:szCs w:val="18"/>
          </w:rPr>
          <w:t>unsigned long</w:t>
        </w:r>
      </w:hyperlink>
      <w:r w:rsidRPr="00A21551">
        <w:rPr>
          <w:color w:val="000000"/>
          <w:sz w:val="18"/>
          <w:szCs w:val="18"/>
        </w:rPr>
        <w:t xml:space="preserve"> </w:t>
      </w:r>
      <w:hyperlink r:id="rId26" w:anchor="dom-videodecoderconfig-codedwidth" w:history="1">
        <w:r w:rsidRPr="00A21551">
          <w:rPr>
            <w:rStyle w:val="Hyperlink"/>
            <w:sz w:val="18"/>
            <w:szCs w:val="18"/>
          </w:rPr>
          <w:t>codedWidth</w:t>
        </w:r>
      </w:hyperlink>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7" w:anchor="EnforceRange" w:history="1">
        <w:r w:rsidRPr="00A21551">
          <w:rPr>
            <w:rStyle w:val="Hyperlink"/>
            <w:sz w:val="18"/>
            <w:szCs w:val="18"/>
          </w:rPr>
          <w:t>EnforceRange</w:t>
        </w:r>
      </w:hyperlink>
      <w:r w:rsidRPr="00A21551">
        <w:rPr>
          <w:color w:val="000000"/>
          <w:sz w:val="18"/>
          <w:szCs w:val="18"/>
        </w:rPr>
        <w:t xml:space="preserve">] </w:t>
      </w:r>
      <w:hyperlink r:id="rId28" w:anchor="idl-unsigned-long" w:history="1">
        <w:r w:rsidRPr="00A21551">
          <w:rPr>
            <w:rStyle w:val="Hyperlink"/>
            <w:sz w:val="18"/>
            <w:szCs w:val="18"/>
          </w:rPr>
          <w:t>unsigned long</w:t>
        </w:r>
      </w:hyperlink>
      <w:r w:rsidRPr="00A21551">
        <w:rPr>
          <w:color w:val="000000"/>
          <w:sz w:val="18"/>
          <w:szCs w:val="18"/>
        </w:rPr>
        <w:t xml:space="preserve"> </w:t>
      </w:r>
      <w:hyperlink r:id="rId29" w:anchor="dom-videodecoderconfig-codedheight" w:history="1">
        <w:r w:rsidRPr="00A21551">
          <w:rPr>
            <w:rStyle w:val="Hyperlink"/>
            <w:sz w:val="18"/>
            <w:szCs w:val="18"/>
          </w:rPr>
          <w:t>codedHeight</w:t>
        </w:r>
      </w:hyperlink>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0" w:anchor="EnforceRange" w:history="1">
        <w:r w:rsidRPr="00A21551">
          <w:rPr>
            <w:rStyle w:val="Hyperlink"/>
            <w:sz w:val="18"/>
            <w:szCs w:val="18"/>
          </w:rPr>
          <w:t>EnforceRange</w:t>
        </w:r>
      </w:hyperlink>
      <w:r w:rsidRPr="00A21551">
        <w:rPr>
          <w:color w:val="000000"/>
          <w:sz w:val="18"/>
          <w:szCs w:val="18"/>
        </w:rPr>
        <w:t xml:space="preserve">] </w:t>
      </w:r>
      <w:hyperlink r:id="rId31" w:anchor="idl-unsigned-long" w:history="1">
        <w:r w:rsidRPr="00A21551">
          <w:rPr>
            <w:rStyle w:val="Hyperlink"/>
            <w:sz w:val="18"/>
            <w:szCs w:val="18"/>
          </w:rPr>
          <w:t>unsigned long</w:t>
        </w:r>
      </w:hyperlink>
      <w:r w:rsidRPr="00A21551">
        <w:rPr>
          <w:color w:val="000000"/>
          <w:sz w:val="18"/>
          <w:szCs w:val="18"/>
        </w:rPr>
        <w:t xml:space="preserve"> </w:t>
      </w:r>
      <w:hyperlink r:id="rId32" w:anchor="dom-videodecoderconfig-displayaspectwidth" w:history="1">
        <w:r w:rsidRPr="00A21551">
          <w:rPr>
            <w:rStyle w:val="Hyperlink"/>
            <w:sz w:val="18"/>
            <w:szCs w:val="18"/>
          </w:rPr>
          <w:t>displayAspectWidth</w:t>
        </w:r>
      </w:hyperlink>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3" w:anchor="EnforceRange" w:history="1">
        <w:r w:rsidRPr="00A21551">
          <w:rPr>
            <w:rStyle w:val="Hyperlink"/>
            <w:sz w:val="18"/>
            <w:szCs w:val="18"/>
          </w:rPr>
          <w:t>EnforceRange</w:t>
        </w:r>
      </w:hyperlink>
      <w:r w:rsidRPr="00A21551">
        <w:rPr>
          <w:color w:val="000000"/>
          <w:sz w:val="18"/>
          <w:szCs w:val="18"/>
        </w:rPr>
        <w:t xml:space="preserve">] </w:t>
      </w:r>
      <w:hyperlink r:id="rId34" w:anchor="idl-unsigned-long" w:history="1">
        <w:r w:rsidRPr="00A21551">
          <w:rPr>
            <w:rStyle w:val="Hyperlink"/>
            <w:sz w:val="18"/>
            <w:szCs w:val="18"/>
          </w:rPr>
          <w:t>unsigned long</w:t>
        </w:r>
      </w:hyperlink>
      <w:r w:rsidRPr="00A21551">
        <w:rPr>
          <w:color w:val="000000"/>
          <w:sz w:val="18"/>
          <w:szCs w:val="18"/>
        </w:rPr>
        <w:t xml:space="preserve"> </w:t>
      </w:r>
      <w:hyperlink r:id="rId35" w:anchor="dom-videodecoderconfig-displayaspectheight" w:history="1">
        <w:r w:rsidRPr="00A21551">
          <w:rPr>
            <w:rStyle w:val="Hyperlink"/>
            <w:sz w:val="18"/>
            <w:szCs w:val="18"/>
          </w:rPr>
          <w:t>displayAspectHeight</w:t>
        </w:r>
      </w:hyperlink>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6" w:anchor="dictdef-videocolorspaceinit" w:history="1">
        <w:r w:rsidRPr="00A21551">
          <w:rPr>
            <w:rStyle w:val="Hyperlink"/>
            <w:sz w:val="18"/>
            <w:szCs w:val="18"/>
          </w:rPr>
          <w:t>VideoColorSpaceInit</w:t>
        </w:r>
      </w:hyperlink>
      <w:r w:rsidRPr="00A21551">
        <w:rPr>
          <w:color w:val="000000"/>
          <w:sz w:val="18"/>
          <w:szCs w:val="18"/>
        </w:rPr>
        <w:t xml:space="preserve"> </w:t>
      </w:r>
      <w:hyperlink r:id="rId37" w:anchor="dom-videodecoderconfig-colorspace" w:history="1">
        <w:r w:rsidRPr="00A21551">
          <w:rPr>
            <w:rStyle w:val="Hyperlink"/>
            <w:sz w:val="18"/>
            <w:szCs w:val="18"/>
          </w:rPr>
          <w:t>colorSpace</w:t>
        </w:r>
      </w:hyperlink>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8" w:anchor="enumdef-hardwareacceleration" w:history="1">
        <w:r w:rsidRPr="00A21551">
          <w:rPr>
            <w:rStyle w:val="Hyperlink"/>
            <w:sz w:val="18"/>
            <w:szCs w:val="18"/>
          </w:rPr>
          <w:t>HardwareAcceleration</w:t>
        </w:r>
      </w:hyperlink>
      <w:r w:rsidRPr="00A21551">
        <w:rPr>
          <w:color w:val="000000"/>
          <w:sz w:val="18"/>
          <w:szCs w:val="18"/>
        </w:rPr>
        <w:t xml:space="preserve"> </w:t>
      </w:r>
      <w:hyperlink r:id="rId39" w:anchor="dom-videode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0" w:anchor="idl-boolean" w:history="1">
        <w:r w:rsidRPr="00A21551">
          <w:rPr>
            <w:rStyle w:val="Hyperlink"/>
            <w:sz w:val="18"/>
            <w:szCs w:val="18"/>
          </w:rPr>
          <w:t>boolean</w:t>
        </w:r>
      </w:hyperlink>
      <w:r w:rsidRPr="00A21551">
        <w:rPr>
          <w:color w:val="000000"/>
          <w:sz w:val="18"/>
          <w:szCs w:val="18"/>
        </w:rPr>
        <w:t xml:space="preserve"> </w:t>
      </w:r>
      <w:hyperlink r:id="rId41" w:anchor="dom-videodecoderconfig-optimizeforlatency" w:history="1">
        <w:r w:rsidRPr="00A21551">
          <w:rPr>
            <w:rStyle w:val="Hyperlink"/>
            <w:sz w:val="18"/>
            <w:szCs w:val="18"/>
          </w:rPr>
          <w:t>optimizeForLatency</w:t>
        </w:r>
      </w:hyperlink>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42" w:anchor="idl-DOMString" w:history="1">
        <w:r w:rsidRPr="00A21551">
          <w:rPr>
            <w:rStyle w:val="Hyperlink"/>
            <w:sz w:val="18"/>
            <w:szCs w:val="18"/>
          </w:rPr>
          <w:t>DOMString</w:t>
        </w:r>
      </w:hyperlink>
      <w:r w:rsidRPr="00A21551">
        <w:rPr>
          <w:color w:val="000000"/>
          <w:sz w:val="18"/>
          <w:szCs w:val="18"/>
        </w:rPr>
        <w:t xml:space="preserve"> </w:t>
      </w:r>
      <w:hyperlink r:id="rId43" w:anchor="dom-videoencoderconfig-codec" w:history="1">
        <w:r w:rsidRPr="00A21551">
          <w:rPr>
            <w:rStyle w:val="Hyperlink"/>
            <w:sz w:val="18"/>
            <w:szCs w:val="18"/>
          </w:rPr>
          <w:t>codec</w:t>
        </w:r>
      </w:hyperlink>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4" w:anchor="EnforceRange" w:history="1">
        <w:r w:rsidRPr="00A21551">
          <w:rPr>
            <w:rStyle w:val="Hyperlink"/>
            <w:sz w:val="18"/>
            <w:szCs w:val="18"/>
          </w:rPr>
          <w:t>EnforceRange</w:t>
        </w:r>
      </w:hyperlink>
      <w:r w:rsidRPr="00A21551">
        <w:rPr>
          <w:color w:val="000000"/>
          <w:sz w:val="18"/>
          <w:szCs w:val="18"/>
        </w:rPr>
        <w:t xml:space="preserve">] required </w:t>
      </w:r>
      <w:hyperlink r:id="rId45" w:anchor="idl-unsigned-long" w:history="1">
        <w:r w:rsidRPr="00A21551">
          <w:rPr>
            <w:rStyle w:val="Hyperlink"/>
            <w:sz w:val="18"/>
            <w:szCs w:val="18"/>
          </w:rPr>
          <w:t>unsigned long</w:t>
        </w:r>
      </w:hyperlink>
      <w:r w:rsidRPr="00A21551">
        <w:rPr>
          <w:color w:val="000000"/>
          <w:sz w:val="18"/>
          <w:szCs w:val="18"/>
        </w:rPr>
        <w:t xml:space="preserve"> </w:t>
      </w:r>
      <w:hyperlink r:id="rId46" w:anchor="dom-videoencoderconfig-width" w:history="1">
        <w:r w:rsidRPr="00A21551">
          <w:rPr>
            <w:rStyle w:val="Hyperlink"/>
            <w:sz w:val="18"/>
            <w:szCs w:val="18"/>
          </w:rPr>
          <w:t>width</w:t>
        </w:r>
      </w:hyperlink>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7" w:anchor="EnforceRange" w:history="1">
        <w:r w:rsidRPr="00A21551">
          <w:rPr>
            <w:rStyle w:val="Hyperlink"/>
            <w:sz w:val="18"/>
            <w:szCs w:val="18"/>
          </w:rPr>
          <w:t>EnforceRange</w:t>
        </w:r>
      </w:hyperlink>
      <w:r w:rsidRPr="00A21551">
        <w:rPr>
          <w:color w:val="000000"/>
          <w:sz w:val="18"/>
          <w:szCs w:val="18"/>
        </w:rPr>
        <w:t xml:space="preserve">] required </w:t>
      </w:r>
      <w:hyperlink r:id="rId48" w:anchor="idl-unsigned-long" w:history="1">
        <w:r w:rsidRPr="00A21551">
          <w:rPr>
            <w:rStyle w:val="Hyperlink"/>
            <w:sz w:val="18"/>
            <w:szCs w:val="18"/>
          </w:rPr>
          <w:t>unsigned long</w:t>
        </w:r>
      </w:hyperlink>
      <w:r w:rsidRPr="00A21551">
        <w:rPr>
          <w:color w:val="000000"/>
          <w:sz w:val="18"/>
          <w:szCs w:val="18"/>
        </w:rPr>
        <w:t xml:space="preserve"> </w:t>
      </w:r>
      <w:hyperlink r:id="rId49" w:anchor="dom-videoencoderconfig-height" w:history="1">
        <w:r w:rsidRPr="00A21551">
          <w:rPr>
            <w:rStyle w:val="Hyperlink"/>
            <w:sz w:val="18"/>
            <w:szCs w:val="18"/>
          </w:rPr>
          <w:t>height</w:t>
        </w:r>
      </w:hyperlink>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0" w:anchor="EnforceRange" w:history="1">
        <w:r w:rsidRPr="00A21551">
          <w:rPr>
            <w:rStyle w:val="Hyperlink"/>
            <w:sz w:val="18"/>
            <w:szCs w:val="18"/>
          </w:rPr>
          <w:t>EnforceRange</w:t>
        </w:r>
      </w:hyperlink>
      <w:r w:rsidRPr="00A21551">
        <w:rPr>
          <w:color w:val="000000"/>
          <w:sz w:val="18"/>
          <w:szCs w:val="18"/>
        </w:rPr>
        <w:t xml:space="preserve">] </w:t>
      </w:r>
      <w:hyperlink r:id="rId51" w:anchor="idl-unsigned-long" w:history="1">
        <w:r w:rsidRPr="00A21551">
          <w:rPr>
            <w:rStyle w:val="Hyperlink"/>
            <w:sz w:val="18"/>
            <w:szCs w:val="18"/>
          </w:rPr>
          <w:t>unsigned long</w:t>
        </w:r>
      </w:hyperlink>
      <w:r w:rsidRPr="00A21551">
        <w:rPr>
          <w:color w:val="000000"/>
          <w:sz w:val="18"/>
          <w:szCs w:val="18"/>
        </w:rPr>
        <w:t xml:space="preserve"> </w:t>
      </w:r>
      <w:hyperlink r:id="rId52" w:anchor="dom-videoencoderconfig-displaywidth" w:history="1">
        <w:r w:rsidRPr="00A21551">
          <w:rPr>
            <w:rStyle w:val="Hyperlink"/>
            <w:sz w:val="18"/>
            <w:szCs w:val="18"/>
          </w:rPr>
          <w:t>displayWidth</w:t>
        </w:r>
      </w:hyperlink>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3" w:anchor="EnforceRange" w:history="1">
        <w:r w:rsidRPr="00A21551">
          <w:rPr>
            <w:rStyle w:val="Hyperlink"/>
            <w:sz w:val="18"/>
            <w:szCs w:val="18"/>
          </w:rPr>
          <w:t>EnforceRange</w:t>
        </w:r>
      </w:hyperlink>
      <w:r w:rsidRPr="00A21551">
        <w:rPr>
          <w:color w:val="000000"/>
          <w:sz w:val="18"/>
          <w:szCs w:val="18"/>
        </w:rPr>
        <w:t xml:space="preserve">] </w:t>
      </w:r>
      <w:hyperlink r:id="rId54" w:anchor="idl-unsigned-long" w:history="1">
        <w:r w:rsidRPr="00A21551">
          <w:rPr>
            <w:rStyle w:val="Hyperlink"/>
            <w:sz w:val="18"/>
            <w:szCs w:val="18"/>
          </w:rPr>
          <w:t>unsigned long</w:t>
        </w:r>
      </w:hyperlink>
      <w:r w:rsidRPr="00A21551">
        <w:rPr>
          <w:color w:val="000000"/>
          <w:sz w:val="18"/>
          <w:szCs w:val="18"/>
        </w:rPr>
        <w:t xml:space="preserve"> </w:t>
      </w:r>
      <w:hyperlink r:id="rId55" w:anchor="dom-videoencoderconfig-displayheight" w:history="1">
        <w:r w:rsidRPr="00A21551">
          <w:rPr>
            <w:rStyle w:val="Hyperlink"/>
            <w:sz w:val="18"/>
            <w:szCs w:val="18"/>
          </w:rPr>
          <w:t>displayHeight</w:t>
        </w:r>
      </w:hyperlink>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6" w:anchor="EnforceRange" w:history="1">
        <w:r w:rsidRPr="00A21551">
          <w:rPr>
            <w:rStyle w:val="Hyperlink"/>
            <w:sz w:val="18"/>
            <w:szCs w:val="18"/>
          </w:rPr>
          <w:t>EnforceRange</w:t>
        </w:r>
      </w:hyperlink>
      <w:r w:rsidRPr="00A21551">
        <w:rPr>
          <w:color w:val="000000"/>
          <w:sz w:val="18"/>
          <w:szCs w:val="18"/>
        </w:rPr>
        <w:t xml:space="preserve">] </w:t>
      </w:r>
      <w:hyperlink r:id="rId57" w:anchor="idl-unsigned-long-long" w:history="1">
        <w:r w:rsidRPr="00A21551">
          <w:rPr>
            <w:rStyle w:val="Hyperlink"/>
            <w:sz w:val="18"/>
            <w:szCs w:val="18"/>
          </w:rPr>
          <w:t>unsigned long long</w:t>
        </w:r>
      </w:hyperlink>
      <w:r w:rsidRPr="00A21551">
        <w:rPr>
          <w:color w:val="000000"/>
          <w:sz w:val="18"/>
          <w:szCs w:val="18"/>
        </w:rPr>
        <w:t xml:space="preserve"> </w:t>
      </w:r>
      <w:hyperlink r:id="rId58" w:anchor="dom-videoencoderconfig-bitrate" w:history="1">
        <w:r w:rsidRPr="00A21551">
          <w:rPr>
            <w:rStyle w:val="Hyperlink"/>
            <w:sz w:val="18"/>
            <w:szCs w:val="18"/>
          </w:rPr>
          <w:t>bitrate</w:t>
        </w:r>
      </w:hyperlink>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9" w:anchor="idl-double" w:history="1">
        <w:r w:rsidRPr="00A21551">
          <w:rPr>
            <w:rStyle w:val="Hyperlink"/>
            <w:sz w:val="18"/>
            <w:szCs w:val="18"/>
          </w:rPr>
          <w:t>double</w:t>
        </w:r>
      </w:hyperlink>
      <w:r w:rsidRPr="00A21551">
        <w:rPr>
          <w:color w:val="000000"/>
          <w:sz w:val="18"/>
          <w:szCs w:val="18"/>
        </w:rPr>
        <w:t xml:space="preserve"> </w:t>
      </w:r>
      <w:hyperlink r:id="rId60" w:anchor="dom-videoencoderconfig-framerate" w:history="1">
        <w:r w:rsidRPr="00A21551">
          <w:rPr>
            <w:rStyle w:val="Hyperlink"/>
            <w:sz w:val="18"/>
            <w:szCs w:val="18"/>
          </w:rPr>
          <w:t>framerate</w:t>
        </w:r>
      </w:hyperlink>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1" w:anchor="enumdef-hardwareacceleration" w:history="1">
        <w:r w:rsidRPr="00A21551">
          <w:rPr>
            <w:rStyle w:val="Hyperlink"/>
            <w:sz w:val="18"/>
            <w:szCs w:val="18"/>
          </w:rPr>
          <w:t>HardwareAcceleration</w:t>
        </w:r>
      </w:hyperlink>
      <w:r w:rsidRPr="00A21551">
        <w:rPr>
          <w:color w:val="000000"/>
          <w:sz w:val="18"/>
          <w:szCs w:val="18"/>
        </w:rPr>
        <w:t xml:space="preserve"> </w:t>
      </w:r>
      <w:hyperlink r:id="rId62" w:anchor="dom-videoen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3" w:anchor="enumdef-alphaoption" w:history="1">
        <w:r w:rsidRPr="00A21551">
          <w:rPr>
            <w:rStyle w:val="Hyperlink"/>
            <w:sz w:val="18"/>
            <w:szCs w:val="18"/>
          </w:rPr>
          <w:t>AlphaOption</w:t>
        </w:r>
      </w:hyperlink>
      <w:r w:rsidRPr="00A21551">
        <w:rPr>
          <w:color w:val="000000"/>
          <w:sz w:val="18"/>
          <w:szCs w:val="18"/>
        </w:rPr>
        <w:t xml:space="preserve"> </w:t>
      </w:r>
      <w:hyperlink r:id="rId64" w:anchor="dom-videoencoderconfig-alpha" w:history="1">
        <w:r w:rsidRPr="00A21551">
          <w:rPr>
            <w:rStyle w:val="Hyperlink"/>
            <w:sz w:val="18"/>
            <w:szCs w:val="18"/>
          </w:rPr>
          <w:t>alpha</w:t>
        </w:r>
      </w:hyperlink>
      <w:r w:rsidRPr="00A21551">
        <w:rPr>
          <w:color w:val="000000"/>
          <w:sz w:val="18"/>
          <w:szCs w:val="18"/>
        </w:rPr>
        <w:t xml:space="preserve"> = "discard";</w:t>
      </w:r>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5" w:anchor="idl-DOMString" w:history="1">
        <w:r w:rsidRPr="00A21551">
          <w:rPr>
            <w:rStyle w:val="Hyperlink"/>
            <w:sz w:val="18"/>
            <w:szCs w:val="18"/>
          </w:rPr>
          <w:t>DOMString</w:t>
        </w:r>
      </w:hyperlink>
      <w:r w:rsidRPr="00A21551">
        <w:rPr>
          <w:color w:val="000000"/>
          <w:sz w:val="18"/>
          <w:szCs w:val="18"/>
        </w:rPr>
        <w:t xml:space="preserve"> </w:t>
      </w:r>
      <w:hyperlink r:id="rId66" w:anchor="dom-videoencoderconfig-scalabilitymode" w:history="1">
        <w:r w:rsidRPr="00A21551">
          <w:rPr>
            <w:rStyle w:val="Hyperlink"/>
            <w:sz w:val="18"/>
            <w:szCs w:val="18"/>
          </w:rPr>
          <w:t>scalabilityMode</w:t>
        </w:r>
      </w:hyperlink>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7" w:anchor="enumdef-videoencoderbitratemode" w:history="1">
        <w:r w:rsidRPr="00A21551">
          <w:rPr>
            <w:rStyle w:val="Hyperlink"/>
            <w:sz w:val="18"/>
            <w:szCs w:val="18"/>
          </w:rPr>
          <w:t>VideoEncoderBitrateMode</w:t>
        </w:r>
      </w:hyperlink>
      <w:r w:rsidRPr="00A21551">
        <w:rPr>
          <w:color w:val="000000"/>
          <w:sz w:val="18"/>
          <w:szCs w:val="18"/>
        </w:rPr>
        <w:t xml:space="preserve"> </w:t>
      </w:r>
      <w:hyperlink r:id="rId68" w:anchor="dom-videoencoderconfig-bitratemode" w:history="1">
        <w:r w:rsidRPr="00A21551">
          <w:rPr>
            <w:rStyle w:val="Hyperlink"/>
            <w:sz w:val="18"/>
            <w:szCs w:val="18"/>
          </w:rPr>
          <w:t>bitrateMode</w:t>
        </w:r>
      </w:hyperlink>
      <w:r w:rsidRPr="00A21551">
        <w:rPr>
          <w:color w:val="000000"/>
          <w:sz w:val="18"/>
          <w:szCs w:val="18"/>
        </w:rPr>
        <w:t xml:space="preserve"> = "variable";</w:t>
      </w:r>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9" w:anchor="enumdef-latencymode" w:history="1">
        <w:r w:rsidRPr="00A21551">
          <w:rPr>
            <w:rStyle w:val="Hyperlink"/>
            <w:sz w:val="18"/>
            <w:szCs w:val="18"/>
          </w:rPr>
          <w:t>LatencyMode</w:t>
        </w:r>
      </w:hyperlink>
      <w:r w:rsidRPr="00A21551">
        <w:rPr>
          <w:color w:val="000000"/>
          <w:sz w:val="18"/>
          <w:szCs w:val="18"/>
        </w:rPr>
        <w:t xml:space="preserve"> </w:t>
      </w:r>
      <w:hyperlink r:id="rId70" w:anchor="dom-videoencoderconfig-latencymode" w:history="1">
        <w:r w:rsidRPr="00A21551">
          <w:rPr>
            <w:rStyle w:val="Hyperlink"/>
            <w:sz w:val="18"/>
            <w:szCs w:val="18"/>
          </w:rPr>
          <w:t>latencyMode</w:t>
        </w:r>
      </w:hyperlink>
      <w:r w:rsidRPr="00A21551">
        <w:rPr>
          <w:color w:val="000000"/>
          <w:sz w:val="18"/>
          <w:szCs w:val="18"/>
        </w:rPr>
        <w:t xml:space="preserve"> = "quality";</w:t>
      </w:r>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1" w:anchor="idl-DOMString" w:history="1">
        <w:r w:rsidRPr="00A21551">
          <w:rPr>
            <w:rStyle w:val="Hyperlink"/>
            <w:sz w:val="18"/>
            <w:szCs w:val="18"/>
          </w:rPr>
          <w:t>DOMString</w:t>
        </w:r>
      </w:hyperlink>
      <w:r w:rsidRPr="00A21551">
        <w:rPr>
          <w:color w:val="000000"/>
          <w:sz w:val="18"/>
          <w:szCs w:val="18"/>
        </w:rPr>
        <w:t xml:space="preserve"> </w:t>
      </w:r>
      <w:hyperlink r:id="rId72" w:anchor="dom-videoencoderconfig-contenthint" w:history="1">
        <w:r w:rsidRPr="00A21551">
          <w:rPr>
            <w:rStyle w:val="Hyperlink"/>
            <w:sz w:val="18"/>
            <w:szCs w:val="18"/>
          </w:rPr>
          <w:t>contentHint</w:t>
        </w:r>
      </w:hyperlink>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3" w:anchor="video-codec-registry" w:history="1">
        <w:r w:rsidRPr="00D0287F">
          <w:rPr>
            <w:rStyle w:val="Hyperlink"/>
            <w:lang w:val="en-US"/>
          </w:rPr>
          <w:t>https://www.w3.org/TR/webcodecs-codec-registry/#video-codec-registry</w:t>
        </w:r>
      </w:hyperlink>
    </w:p>
    <w:p w14:paraId="54605ABE" w14:textId="77777777" w:rsidR="00C760E4" w:rsidRPr="00A21551" w:rsidRDefault="00C760E4" w:rsidP="00C760E4">
      <w:pPr>
        <w:rPr>
          <w:lang w:val="en-US"/>
        </w:rPr>
      </w:pPr>
      <w:r>
        <w:rPr>
          <w:lang w:val="en-US"/>
        </w:rPr>
        <w:t xml:space="preserve">For HEVC codec registrations, please go here: </w:t>
      </w:r>
      <w:hyperlink r:id="rId74"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71" w:name="_Toc175313623"/>
      <w:r w:rsidRPr="004D3578">
        <w:lastRenderedPageBreak/>
        <w:t>Annex &lt;</w:t>
      </w:r>
      <w:r w:rsidR="00524B44">
        <w:t>X</w:t>
      </w:r>
      <w:r w:rsidRPr="004D3578">
        <w:t>&gt; (informative):</w:t>
      </w:r>
      <w:r w:rsidRPr="004D3578">
        <w:br/>
        <w:t>Change history</w:t>
      </w:r>
      <w:bookmarkEnd w:id="67"/>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2" w:name="historyclause"/>
            <w:bookmarkEnd w:id="72"/>
            <w:r w:rsidRPr="00235394">
              <w:t>Change history</w:t>
            </w:r>
          </w:p>
        </w:tc>
      </w:tr>
      <w:tr w:rsidR="003C3971" w:rsidRPr="00315B85" w14:paraId="188BB8D6" w14:textId="77777777" w:rsidTr="00524B4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24B44">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0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524B44">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0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567"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524B44">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0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567"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D84DDD" w:rsidRPr="00315B85" w14:paraId="4BB712F6" w14:textId="77777777" w:rsidTr="00D84DDD">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0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bl>
    <w:p w14:paraId="3A6FB7AB" w14:textId="7491D5DA" w:rsidR="003C3971" w:rsidRPr="00235394" w:rsidRDefault="00524B44" w:rsidP="00524B44">
      <w:pPr>
        <w:pStyle w:val="Guidance"/>
      </w:pPr>
      <w:r w:rsidRPr="00235394">
        <w:t xml:space="preserve"> </w:t>
      </w:r>
    </w:p>
    <w:p w14:paraId="6AE5F0B0" w14:textId="77777777" w:rsidR="00080512" w:rsidRDefault="00080512"/>
    <w:sectPr w:rsidR="00080512">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46B2D" w14:textId="77777777" w:rsidR="00F54B7D" w:rsidRDefault="00F54B7D">
      <w:r>
        <w:separator/>
      </w:r>
    </w:p>
  </w:endnote>
  <w:endnote w:type="continuationSeparator" w:id="0">
    <w:p w14:paraId="1278F7A5" w14:textId="77777777" w:rsidR="00F54B7D" w:rsidRDefault="00F5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D131E" w14:textId="77777777" w:rsidR="00F54B7D" w:rsidRDefault="00F54B7D">
      <w:r>
        <w:separator/>
      </w:r>
    </w:p>
  </w:footnote>
  <w:footnote w:type="continuationSeparator" w:id="0">
    <w:p w14:paraId="35C95613" w14:textId="77777777" w:rsidR="00F54B7D" w:rsidRDefault="00F5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EF358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3B4">
      <w:rPr>
        <w:rFonts w:ascii="Arial" w:hAnsi="Arial" w:cs="Arial"/>
        <w:b/>
        <w:noProof/>
        <w:sz w:val="18"/>
        <w:szCs w:val="18"/>
      </w:rPr>
      <w:t>3GPP TS 26.265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1468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3B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6682"/>
    <w:rsid w:val="00024E24"/>
    <w:rsid w:val="000258E4"/>
    <w:rsid w:val="000270B9"/>
    <w:rsid w:val="00030331"/>
    <w:rsid w:val="00033397"/>
    <w:rsid w:val="00040095"/>
    <w:rsid w:val="00045FC7"/>
    <w:rsid w:val="00047FE3"/>
    <w:rsid w:val="00051834"/>
    <w:rsid w:val="00051A4F"/>
    <w:rsid w:val="00054A22"/>
    <w:rsid w:val="00062023"/>
    <w:rsid w:val="00062F43"/>
    <w:rsid w:val="000632B5"/>
    <w:rsid w:val="00064F1D"/>
    <w:rsid w:val="000655A6"/>
    <w:rsid w:val="00067461"/>
    <w:rsid w:val="00076F49"/>
    <w:rsid w:val="00077F75"/>
    <w:rsid w:val="00080512"/>
    <w:rsid w:val="00084D32"/>
    <w:rsid w:val="00086AD3"/>
    <w:rsid w:val="000A3DF8"/>
    <w:rsid w:val="000A3F68"/>
    <w:rsid w:val="000A4A2B"/>
    <w:rsid w:val="000B6C18"/>
    <w:rsid w:val="000B77AB"/>
    <w:rsid w:val="000C47C3"/>
    <w:rsid w:val="000D58AB"/>
    <w:rsid w:val="000E0E5A"/>
    <w:rsid w:val="000E5B9F"/>
    <w:rsid w:val="000E7D5D"/>
    <w:rsid w:val="000F1711"/>
    <w:rsid w:val="00107CE4"/>
    <w:rsid w:val="00121ECD"/>
    <w:rsid w:val="001232AF"/>
    <w:rsid w:val="001232DE"/>
    <w:rsid w:val="00133525"/>
    <w:rsid w:val="001356BA"/>
    <w:rsid w:val="00173E3B"/>
    <w:rsid w:val="00174E78"/>
    <w:rsid w:val="00187993"/>
    <w:rsid w:val="001969B2"/>
    <w:rsid w:val="001A3EE1"/>
    <w:rsid w:val="001A4C42"/>
    <w:rsid w:val="001A7420"/>
    <w:rsid w:val="001A7B82"/>
    <w:rsid w:val="001A7D06"/>
    <w:rsid w:val="001B088B"/>
    <w:rsid w:val="001B6637"/>
    <w:rsid w:val="001C21C3"/>
    <w:rsid w:val="001C36A2"/>
    <w:rsid w:val="001C5734"/>
    <w:rsid w:val="001C5FD4"/>
    <w:rsid w:val="001C7B91"/>
    <w:rsid w:val="001D02C2"/>
    <w:rsid w:val="001E7278"/>
    <w:rsid w:val="001F0C1D"/>
    <w:rsid w:val="001F1132"/>
    <w:rsid w:val="001F168B"/>
    <w:rsid w:val="00212F04"/>
    <w:rsid w:val="00216224"/>
    <w:rsid w:val="002208CF"/>
    <w:rsid w:val="00230594"/>
    <w:rsid w:val="002347A2"/>
    <w:rsid w:val="00244CD4"/>
    <w:rsid w:val="00260B11"/>
    <w:rsid w:val="00263C7E"/>
    <w:rsid w:val="002675F0"/>
    <w:rsid w:val="002760EE"/>
    <w:rsid w:val="002910FB"/>
    <w:rsid w:val="002A2336"/>
    <w:rsid w:val="002A6E4E"/>
    <w:rsid w:val="002B6339"/>
    <w:rsid w:val="002B7232"/>
    <w:rsid w:val="002C120E"/>
    <w:rsid w:val="002D35D7"/>
    <w:rsid w:val="002E00EE"/>
    <w:rsid w:val="002E0597"/>
    <w:rsid w:val="00311449"/>
    <w:rsid w:val="00315B85"/>
    <w:rsid w:val="003172DC"/>
    <w:rsid w:val="00321546"/>
    <w:rsid w:val="0033728D"/>
    <w:rsid w:val="0034089D"/>
    <w:rsid w:val="00342EE4"/>
    <w:rsid w:val="0035462D"/>
    <w:rsid w:val="00356555"/>
    <w:rsid w:val="0036439A"/>
    <w:rsid w:val="00366D7E"/>
    <w:rsid w:val="003765B8"/>
    <w:rsid w:val="00393E74"/>
    <w:rsid w:val="00394099"/>
    <w:rsid w:val="003C3971"/>
    <w:rsid w:val="003E01D1"/>
    <w:rsid w:val="003E5589"/>
    <w:rsid w:val="003F19CE"/>
    <w:rsid w:val="003F2027"/>
    <w:rsid w:val="003F61B0"/>
    <w:rsid w:val="00401020"/>
    <w:rsid w:val="00423334"/>
    <w:rsid w:val="00432810"/>
    <w:rsid w:val="004345EC"/>
    <w:rsid w:val="00446E50"/>
    <w:rsid w:val="00446EBC"/>
    <w:rsid w:val="004619E5"/>
    <w:rsid w:val="00465515"/>
    <w:rsid w:val="00476182"/>
    <w:rsid w:val="0049751D"/>
    <w:rsid w:val="00497809"/>
    <w:rsid w:val="004B2C2E"/>
    <w:rsid w:val="004C190F"/>
    <w:rsid w:val="004C2293"/>
    <w:rsid w:val="004C30AC"/>
    <w:rsid w:val="004D3578"/>
    <w:rsid w:val="004D52A9"/>
    <w:rsid w:val="004E18D5"/>
    <w:rsid w:val="004E207D"/>
    <w:rsid w:val="004E213A"/>
    <w:rsid w:val="004E3B2A"/>
    <w:rsid w:val="004E729F"/>
    <w:rsid w:val="004F0988"/>
    <w:rsid w:val="004F3271"/>
    <w:rsid w:val="004F3340"/>
    <w:rsid w:val="00511146"/>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408F"/>
    <w:rsid w:val="00597B11"/>
    <w:rsid w:val="005A0FA0"/>
    <w:rsid w:val="005A4C0A"/>
    <w:rsid w:val="005B1121"/>
    <w:rsid w:val="005C2A89"/>
    <w:rsid w:val="005D2E01"/>
    <w:rsid w:val="005D3A64"/>
    <w:rsid w:val="005D7526"/>
    <w:rsid w:val="005E05A4"/>
    <w:rsid w:val="005E4BB2"/>
    <w:rsid w:val="005E5A89"/>
    <w:rsid w:val="005F0885"/>
    <w:rsid w:val="005F788A"/>
    <w:rsid w:val="00602594"/>
    <w:rsid w:val="00602AEA"/>
    <w:rsid w:val="00603B43"/>
    <w:rsid w:val="00606D02"/>
    <w:rsid w:val="00614FDF"/>
    <w:rsid w:val="00615E36"/>
    <w:rsid w:val="006164E1"/>
    <w:rsid w:val="00621334"/>
    <w:rsid w:val="006240A7"/>
    <w:rsid w:val="00632A36"/>
    <w:rsid w:val="0063543D"/>
    <w:rsid w:val="0064086B"/>
    <w:rsid w:val="006433F5"/>
    <w:rsid w:val="00647114"/>
    <w:rsid w:val="00656C5C"/>
    <w:rsid w:val="00662E8D"/>
    <w:rsid w:val="006644D7"/>
    <w:rsid w:val="00670CF4"/>
    <w:rsid w:val="006912E9"/>
    <w:rsid w:val="00691BD8"/>
    <w:rsid w:val="00695ED4"/>
    <w:rsid w:val="006A323F"/>
    <w:rsid w:val="006B0A34"/>
    <w:rsid w:val="006B30D0"/>
    <w:rsid w:val="006B70D1"/>
    <w:rsid w:val="006C3D95"/>
    <w:rsid w:val="006C6552"/>
    <w:rsid w:val="006D6165"/>
    <w:rsid w:val="006E4C0A"/>
    <w:rsid w:val="006E5C86"/>
    <w:rsid w:val="006E770F"/>
    <w:rsid w:val="006F19B4"/>
    <w:rsid w:val="006F487E"/>
    <w:rsid w:val="007000D6"/>
    <w:rsid w:val="00700212"/>
    <w:rsid w:val="00701116"/>
    <w:rsid w:val="00705D74"/>
    <w:rsid w:val="0071174C"/>
    <w:rsid w:val="00713C44"/>
    <w:rsid w:val="00715837"/>
    <w:rsid w:val="00726456"/>
    <w:rsid w:val="00730CF8"/>
    <w:rsid w:val="00734A5B"/>
    <w:rsid w:val="0074026F"/>
    <w:rsid w:val="007429F6"/>
    <w:rsid w:val="00744E76"/>
    <w:rsid w:val="0076313A"/>
    <w:rsid w:val="00765EA3"/>
    <w:rsid w:val="00766FE7"/>
    <w:rsid w:val="00771CC3"/>
    <w:rsid w:val="00774DA4"/>
    <w:rsid w:val="00781F0F"/>
    <w:rsid w:val="0079488C"/>
    <w:rsid w:val="007A44E1"/>
    <w:rsid w:val="007B600E"/>
    <w:rsid w:val="007B6B00"/>
    <w:rsid w:val="007B7F82"/>
    <w:rsid w:val="007E4FC2"/>
    <w:rsid w:val="007F0F4A"/>
    <w:rsid w:val="008028A4"/>
    <w:rsid w:val="0080786C"/>
    <w:rsid w:val="00807DDE"/>
    <w:rsid w:val="00814F8B"/>
    <w:rsid w:val="00824A5F"/>
    <w:rsid w:val="00826D48"/>
    <w:rsid w:val="00830747"/>
    <w:rsid w:val="00830904"/>
    <w:rsid w:val="00847510"/>
    <w:rsid w:val="00862469"/>
    <w:rsid w:val="008757CA"/>
    <w:rsid w:val="0087654E"/>
    <w:rsid w:val="008768CA"/>
    <w:rsid w:val="008856FD"/>
    <w:rsid w:val="008A3287"/>
    <w:rsid w:val="008B06AD"/>
    <w:rsid w:val="008B2C9B"/>
    <w:rsid w:val="008B5E8C"/>
    <w:rsid w:val="008C384C"/>
    <w:rsid w:val="008C58DF"/>
    <w:rsid w:val="008C7B64"/>
    <w:rsid w:val="008D6CF9"/>
    <w:rsid w:val="008E2D68"/>
    <w:rsid w:val="008E370C"/>
    <w:rsid w:val="008E6756"/>
    <w:rsid w:val="008F10AB"/>
    <w:rsid w:val="008F5229"/>
    <w:rsid w:val="0090271F"/>
    <w:rsid w:val="00902E23"/>
    <w:rsid w:val="009060B7"/>
    <w:rsid w:val="009114D7"/>
    <w:rsid w:val="00911573"/>
    <w:rsid w:val="0091348E"/>
    <w:rsid w:val="0091466E"/>
    <w:rsid w:val="00915A92"/>
    <w:rsid w:val="00917751"/>
    <w:rsid w:val="00917CCB"/>
    <w:rsid w:val="009239A8"/>
    <w:rsid w:val="00933FB0"/>
    <w:rsid w:val="009367C6"/>
    <w:rsid w:val="00942EC2"/>
    <w:rsid w:val="009508EF"/>
    <w:rsid w:val="00953B1B"/>
    <w:rsid w:val="009560F5"/>
    <w:rsid w:val="009753C9"/>
    <w:rsid w:val="00975DAE"/>
    <w:rsid w:val="00992DC7"/>
    <w:rsid w:val="009A00F7"/>
    <w:rsid w:val="009C0AF9"/>
    <w:rsid w:val="009D0DD7"/>
    <w:rsid w:val="009D3A87"/>
    <w:rsid w:val="009E10D7"/>
    <w:rsid w:val="009E2532"/>
    <w:rsid w:val="009F35A1"/>
    <w:rsid w:val="009F37B7"/>
    <w:rsid w:val="009F76A0"/>
    <w:rsid w:val="00A10F02"/>
    <w:rsid w:val="00A164B4"/>
    <w:rsid w:val="00A21551"/>
    <w:rsid w:val="00A22B2E"/>
    <w:rsid w:val="00A26956"/>
    <w:rsid w:val="00A27486"/>
    <w:rsid w:val="00A30E8F"/>
    <w:rsid w:val="00A35C69"/>
    <w:rsid w:val="00A400DA"/>
    <w:rsid w:val="00A4112E"/>
    <w:rsid w:val="00A53724"/>
    <w:rsid w:val="00A56066"/>
    <w:rsid w:val="00A650C7"/>
    <w:rsid w:val="00A669FE"/>
    <w:rsid w:val="00A73129"/>
    <w:rsid w:val="00A74933"/>
    <w:rsid w:val="00A82346"/>
    <w:rsid w:val="00A92BA1"/>
    <w:rsid w:val="00A95A32"/>
    <w:rsid w:val="00AB3761"/>
    <w:rsid w:val="00AB4A5D"/>
    <w:rsid w:val="00AC0ED2"/>
    <w:rsid w:val="00AC1239"/>
    <w:rsid w:val="00AC293A"/>
    <w:rsid w:val="00AC6BC6"/>
    <w:rsid w:val="00AD2FD3"/>
    <w:rsid w:val="00AD45A1"/>
    <w:rsid w:val="00AE3C14"/>
    <w:rsid w:val="00AE6164"/>
    <w:rsid w:val="00AE65E2"/>
    <w:rsid w:val="00AF1460"/>
    <w:rsid w:val="00B02E87"/>
    <w:rsid w:val="00B11544"/>
    <w:rsid w:val="00B15449"/>
    <w:rsid w:val="00B17145"/>
    <w:rsid w:val="00B267C8"/>
    <w:rsid w:val="00B372B1"/>
    <w:rsid w:val="00B537CC"/>
    <w:rsid w:val="00B552FD"/>
    <w:rsid w:val="00B803B6"/>
    <w:rsid w:val="00B92994"/>
    <w:rsid w:val="00B93086"/>
    <w:rsid w:val="00BA19ED"/>
    <w:rsid w:val="00BA4B8D"/>
    <w:rsid w:val="00BB1825"/>
    <w:rsid w:val="00BB7D98"/>
    <w:rsid w:val="00BC0858"/>
    <w:rsid w:val="00BC0F7D"/>
    <w:rsid w:val="00BC1305"/>
    <w:rsid w:val="00BC1C4B"/>
    <w:rsid w:val="00BC7A0C"/>
    <w:rsid w:val="00BD464B"/>
    <w:rsid w:val="00BD4E3F"/>
    <w:rsid w:val="00BD7D31"/>
    <w:rsid w:val="00BE3255"/>
    <w:rsid w:val="00BF01DA"/>
    <w:rsid w:val="00BF128E"/>
    <w:rsid w:val="00C07098"/>
    <w:rsid w:val="00C074DD"/>
    <w:rsid w:val="00C10F2A"/>
    <w:rsid w:val="00C118D2"/>
    <w:rsid w:val="00C1496A"/>
    <w:rsid w:val="00C17773"/>
    <w:rsid w:val="00C320A9"/>
    <w:rsid w:val="00C33079"/>
    <w:rsid w:val="00C45231"/>
    <w:rsid w:val="00C551FF"/>
    <w:rsid w:val="00C5772F"/>
    <w:rsid w:val="00C6398E"/>
    <w:rsid w:val="00C644C1"/>
    <w:rsid w:val="00C6688B"/>
    <w:rsid w:val="00C72833"/>
    <w:rsid w:val="00C73B9E"/>
    <w:rsid w:val="00C760E4"/>
    <w:rsid w:val="00C80F1D"/>
    <w:rsid w:val="00C84A55"/>
    <w:rsid w:val="00C85943"/>
    <w:rsid w:val="00C87F99"/>
    <w:rsid w:val="00C91962"/>
    <w:rsid w:val="00C93F40"/>
    <w:rsid w:val="00C96A17"/>
    <w:rsid w:val="00CA3D0C"/>
    <w:rsid w:val="00CC2D77"/>
    <w:rsid w:val="00CC604D"/>
    <w:rsid w:val="00CD3FB7"/>
    <w:rsid w:val="00CE6358"/>
    <w:rsid w:val="00D06937"/>
    <w:rsid w:val="00D076B6"/>
    <w:rsid w:val="00D121E0"/>
    <w:rsid w:val="00D363B4"/>
    <w:rsid w:val="00D57972"/>
    <w:rsid w:val="00D62822"/>
    <w:rsid w:val="00D675A9"/>
    <w:rsid w:val="00D72285"/>
    <w:rsid w:val="00D738D6"/>
    <w:rsid w:val="00D755EB"/>
    <w:rsid w:val="00D76048"/>
    <w:rsid w:val="00D81F73"/>
    <w:rsid w:val="00D82E6F"/>
    <w:rsid w:val="00D84DDD"/>
    <w:rsid w:val="00D87E00"/>
    <w:rsid w:val="00D9134D"/>
    <w:rsid w:val="00D957FE"/>
    <w:rsid w:val="00DA205C"/>
    <w:rsid w:val="00DA7A03"/>
    <w:rsid w:val="00DB1818"/>
    <w:rsid w:val="00DB2DEB"/>
    <w:rsid w:val="00DC309B"/>
    <w:rsid w:val="00DC4DA2"/>
    <w:rsid w:val="00DC598C"/>
    <w:rsid w:val="00DD4C17"/>
    <w:rsid w:val="00DD58E3"/>
    <w:rsid w:val="00DD74A5"/>
    <w:rsid w:val="00DE4679"/>
    <w:rsid w:val="00DE46AE"/>
    <w:rsid w:val="00DF2B1F"/>
    <w:rsid w:val="00DF62CD"/>
    <w:rsid w:val="00E142B1"/>
    <w:rsid w:val="00E16509"/>
    <w:rsid w:val="00E22A76"/>
    <w:rsid w:val="00E23B22"/>
    <w:rsid w:val="00E31385"/>
    <w:rsid w:val="00E334F2"/>
    <w:rsid w:val="00E416DF"/>
    <w:rsid w:val="00E425BC"/>
    <w:rsid w:val="00E44513"/>
    <w:rsid w:val="00E44582"/>
    <w:rsid w:val="00E44FFC"/>
    <w:rsid w:val="00E5568F"/>
    <w:rsid w:val="00E60156"/>
    <w:rsid w:val="00E64A06"/>
    <w:rsid w:val="00E67A74"/>
    <w:rsid w:val="00E704FE"/>
    <w:rsid w:val="00E71523"/>
    <w:rsid w:val="00E77645"/>
    <w:rsid w:val="00E85DED"/>
    <w:rsid w:val="00E9524E"/>
    <w:rsid w:val="00EA15B0"/>
    <w:rsid w:val="00EA5EA7"/>
    <w:rsid w:val="00EA66BD"/>
    <w:rsid w:val="00EC4A25"/>
    <w:rsid w:val="00ED375C"/>
    <w:rsid w:val="00EE33CE"/>
    <w:rsid w:val="00EF608C"/>
    <w:rsid w:val="00EF71A6"/>
    <w:rsid w:val="00F025A2"/>
    <w:rsid w:val="00F04712"/>
    <w:rsid w:val="00F0738D"/>
    <w:rsid w:val="00F13360"/>
    <w:rsid w:val="00F22EC7"/>
    <w:rsid w:val="00F325C8"/>
    <w:rsid w:val="00F34834"/>
    <w:rsid w:val="00F54B7D"/>
    <w:rsid w:val="00F567CF"/>
    <w:rsid w:val="00F57E95"/>
    <w:rsid w:val="00F60E0E"/>
    <w:rsid w:val="00F6214E"/>
    <w:rsid w:val="00F653B8"/>
    <w:rsid w:val="00F83803"/>
    <w:rsid w:val="00F864C4"/>
    <w:rsid w:val="00F9008D"/>
    <w:rsid w:val="00FA1266"/>
    <w:rsid w:val="00FA3832"/>
    <w:rsid w:val="00FB122A"/>
    <w:rsid w:val="00FB3602"/>
    <w:rsid w:val="00FB70AF"/>
    <w:rsid w:val="00FC1192"/>
    <w:rsid w:val="00FC36CC"/>
    <w:rsid w:val="00FF18A9"/>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w3.org/TR/webcodecs/" TargetMode="External"/><Relationship Id="rId21" Type="http://schemas.openxmlformats.org/officeDocument/2006/relationships/hyperlink" Target="https://www.w3.org/TR/webcodecs/" TargetMode="External"/><Relationship Id="rId42" Type="http://schemas.openxmlformats.org/officeDocument/2006/relationships/hyperlink" Target="https://webidl.spec.whatwg.org/" TargetMode="External"/><Relationship Id="rId47"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68" Type="http://schemas.openxmlformats.org/officeDocument/2006/relationships/hyperlink" Target="https://www.w3.org/TR/webcodecs/" TargetMode="External"/><Relationship Id="rId16" Type="http://schemas.openxmlformats.org/officeDocument/2006/relationships/image" Target="media/image4.emf"/><Relationship Id="rId11" Type="http://schemas.openxmlformats.org/officeDocument/2006/relationships/image" Target="media/image2.emf"/><Relationship Id="rId24" Type="http://schemas.openxmlformats.org/officeDocument/2006/relationships/hyperlink" Target="https://webidl.spec.whatwg.org/" TargetMode="External"/><Relationship Id="rId32" Type="http://schemas.openxmlformats.org/officeDocument/2006/relationships/hyperlink" Target="https://www.w3.org/TR/webcodecs/" TargetMode="External"/><Relationship Id="rId37" Type="http://schemas.openxmlformats.org/officeDocument/2006/relationships/hyperlink" Target="https://www.w3.org/TR/webcodecs/" TargetMode="External"/><Relationship Id="rId40" Type="http://schemas.openxmlformats.org/officeDocument/2006/relationships/hyperlink" Target="https://webidl.spec.whatwg.org/" TargetMode="External"/><Relationship Id="rId45" Type="http://schemas.openxmlformats.org/officeDocument/2006/relationships/hyperlink" Target="https://webidl.spec.whatwg.org/" TargetMode="External"/><Relationship Id="rId53" Type="http://schemas.openxmlformats.org/officeDocument/2006/relationships/hyperlink" Target="https://webidl.spec.whatwg.org/" TargetMode="External"/><Relationship Id="rId58" Type="http://schemas.openxmlformats.org/officeDocument/2006/relationships/hyperlink" Target="https://www.w3.org/TR/webcodecs/" TargetMode="External"/><Relationship Id="rId66" Type="http://schemas.openxmlformats.org/officeDocument/2006/relationships/hyperlink" Target="https://www.w3.org/TR/webcodecs/" TargetMode="External"/><Relationship Id="rId74" Type="http://schemas.openxmlformats.org/officeDocument/2006/relationships/hyperlink" Target="https://www.w3.org/TR/webcodecs-hevc-codec-registration/" TargetMode="External"/><Relationship Id="rId5" Type="http://schemas.openxmlformats.org/officeDocument/2006/relationships/settings" Target="settings.xml"/><Relationship Id="rId61" Type="http://schemas.openxmlformats.org/officeDocument/2006/relationships/hyperlink" Target="https://www.w3.org/TR/webcodecs/" TargetMode="External"/><Relationship Id="rId19" Type="http://schemas.openxmlformats.org/officeDocument/2006/relationships/package" Target="embeddings/Microsoft_Visio_Drawing1.vsdx"/><Relationship Id="rId14" Type="http://schemas.openxmlformats.org/officeDocument/2006/relationships/hyperlink" Target="https://cdn.cta.tech/cta/media/media/resources/standards/pdfs/cta-5003-final.pdf" TargetMode="External"/><Relationship Id="rId22" Type="http://schemas.openxmlformats.org/officeDocument/2006/relationships/hyperlink" Target="https://webidl.spec.whatwg.org/" TargetMode="External"/><Relationship Id="rId27"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43" Type="http://schemas.openxmlformats.org/officeDocument/2006/relationships/hyperlink" Target="https://www.w3.org/TR/webcodecs/" TargetMode="External"/><Relationship Id="rId48" Type="http://schemas.openxmlformats.org/officeDocument/2006/relationships/hyperlink" Target="https://webidl.spec.whatwg.org/" TargetMode="External"/><Relationship Id="rId56" Type="http://schemas.openxmlformats.org/officeDocument/2006/relationships/hyperlink" Target="https://webidl.spec.whatwg.org/" TargetMode="External"/><Relationship Id="rId64" Type="http://schemas.openxmlformats.org/officeDocument/2006/relationships/hyperlink" Target="https://www.w3.org/TR/webcodecs/" TargetMode="External"/><Relationship Id="rId69" Type="http://schemas.openxmlformats.org/officeDocument/2006/relationships/hyperlink" Target="https://www.w3.org/TR/webcodecs/"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ebidl.spec.whatwg.org/" TargetMode="External"/><Relationship Id="rId72" Type="http://schemas.openxmlformats.org/officeDocument/2006/relationships/hyperlink" Target="https://www.w3.org/TR/webcodecs/"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hyperlink" Target="https://webidl.spec.whatwg.org/"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46" Type="http://schemas.openxmlformats.org/officeDocument/2006/relationships/hyperlink" Target="https://www.w3.org/TR/webcodecs/" TargetMode="External"/><Relationship Id="rId59" Type="http://schemas.openxmlformats.org/officeDocument/2006/relationships/hyperlink" Target="https://webidl.spec.whatwg.org/" TargetMode="External"/><Relationship Id="rId67" Type="http://schemas.openxmlformats.org/officeDocument/2006/relationships/hyperlink" Target="https://www.w3.org/TR/webcodecs/" TargetMode="External"/><Relationship Id="rId20" Type="http://schemas.openxmlformats.org/officeDocument/2006/relationships/hyperlink" Target="https://webidl.spec.whatwg.org/" TargetMode="External"/><Relationship Id="rId41"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62"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w3.org/TR/webcodecs/" TargetMode="External"/><Relationship Id="rId28" Type="http://schemas.openxmlformats.org/officeDocument/2006/relationships/hyperlink" Target="https://webidl.spec.whatwg.org/" TargetMode="External"/><Relationship Id="rId36" Type="http://schemas.openxmlformats.org/officeDocument/2006/relationships/hyperlink" Target="https://www.w3.org/TR/webcodecs/" TargetMode="External"/><Relationship Id="rId49" Type="http://schemas.openxmlformats.org/officeDocument/2006/relationships/hyperlink" Target="https://www.w3.org/TR/webcodecs/" TargetMode="External"/><Relationship Id="rId57" Type="http://schemas.openxmlformats.org/officeDocument/2006/relationships/hyperlink" Target="https://webidl.spec.whatwg.org/" TargetMode="External"/><Relationship Id="rId10" Type="http://schemas.openxmlformats.org/officeDocument/2006/relationships/oleObject" Target="embeddings/oleObject1.bin"/><Relationship Id="rId31" Type="http://schemas.openxmlformats.org/officeDocument/2006/relationships/hyperlink" Target="https://webidl.spec.whatwg.org/" TargetMode="External"/><Relationship Id="rId44" Type="http://schemas.openxmlformats.org/officeDocument/2006/relationships/hyperlink" Target="https://webidl.spec.whatwg.org/" TargetMode="External"/><Relationship Id="rId52" Type="http://schemas.openxmlformats.org/officeDocument/2006/relationships/hyperlink" Target="https://www.w3.org/TR/webcodecs/" TargetMode="External"/><Relationship Id="rId60" Type="http://schemas.openxmlformats.org/officeDocument/2006/relationships/hyperlink" Target="https://www.w3.org/TR/webcodecs/" TargetMode="External"/><Relationship Id="rId65" Type="http://schemas.openxmlformats.org/officeDocument/2006/relationships/hyperlink" Target="https://webidl.spec.whatwg.org/" TargetMode="External"/><Relationship Id="rId73" Type="http://schemas.openxmlformats.org/officeDocument/2006/relationships/hyperlink" Target="https://www.w3.org/TR/webcodecs-codec-registry/" TargetMode="Externa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ebidl.spec.whatwg.org/" TargetMode="External"/><Relationship Id="rId55" Type="http://schemas.openxmlformats.org/officeDocument/2006/relationships/hyperlink" Target="https://www.w3.org/TR/webcodecs/" TargetMode="External"/><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s://webidl.spec.whatwg.org/" TargetMode="External"/><Relationship Id="rId2" Type="http://schemas.openxmlformats.org/officeDocument/2006/relationships/customXml" Target="../customXml/item1.xml"/><Relationship Id="rId29"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5179</Words>
  <Characters>29522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(2024/08/19)</cp:lastModifiedBy>
  <cp:revision>3</cp:revision>
  <cp:lastPrinted>2019-02-25T14:05:00Z</cp:lastPrinted>
  <dcterms:created xsi:type="dcterms:W3CDTF">2024-08-23T11:53:00Z</dcterms:created>
  <dcterms:modified xsi:type="dcterms:W3CDTF">2024-08-23T11:53:00Z</dcterms:modified>
</cp:coreProperties>
</file>